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391" w:rsidRPr="00EF5A5F" w:rsidRDefault="00464EEE" w:rsidP="00464EEE">
      <w:pPr>
        <w:pStyle w:val="Heading1"/>
      </w:pPr>
      <w:bookmarkStart w:id="0" w:name="ChapterNumber"/>
      <w:bookmarkStart w:id="1" w:name="_GoBack"/>
      <w:bookmarkEnd w:id="1"/>
      <w:r>
        <w:t>5</w:t>
      </w:r>
      <w:bookmarkEnd w:id="0"/>
      <w:r>
        <w:tab/>
      </w:r>
      <w:bookmarkStart w:id="2" w:name="ChapterTitle"/>
      <w:r>
        <w:t>Vocational education and training</w:t>
      </w:r>
      <w:bookmarkEnd w:id="2"/>
    </w:p>
    <w:p w:rsidR="00A9523E" w:rsidRDefault="00460DC8">
      <w:pPr>
        <w:pStyle w:val="TOC1"/>
        <w:rPr>
          <w:noProof/>
        </w:rPr>
      </w:pPr>
      <w:bookmarkStart w:id="3" w:name="begin"/>
      <w:bookmarkEnd w:id="3"/>
      <w:r w:rsidRPr="00EF5A5F">
        <w:t>contents</w:t>
      </w:r>
    </w:p>
    <w:p w:rsidR="00A9523E" w:rsidRDefault="00A9523E">
      <w:pPr>
        <w:pStyle w:val="TOC2"/>
        <w:rPr>
          <w:rFonts w:asciiTheme="minorHAnsi" w:eastAsiaTheme="minorEastAsia" w:hAnsiTheme="minorHAnsi" w:cstheme="minorBidi"/>
          <w:b w:val="0"/>
          <w:noProof/>
          <w:sz w:val="22"/>
          <w:szCs w:val="22"/>
        </w:rPr>
      </w:pPr>
      <w:r w:rsidRPr="00565463">
        <w:rPr>
          <w:noProof/>
        </w:rPr>
        <w:t>5.1</w:t>
      </w:r>
      <w:r>
        <w:rPr>
          <w:rFonts w:asciiTheme="minorHAnsi" w:eastAsiaTheme="minorEastAsia" w:hAnsiTheme="minorHAnsi" w:cstheme="minorBidi"/>
          <w:b w:val="0"/>
          <w:noProof/>
          <w:sz w:val="22"/>
          <w:szCs w:val="22"/>
        </w:rPr>
        <w:tab/>
      </w:r>
      <w:r w:rsidRPr="00565463">
        <w:rPr>
          <w:noProof/>
        </w:rPr>
        <w:t>Profile of vocational education and training</w:t>
      </w:r>
      <w:r>
        <w:rPr>
          <w:noProof/>
          <w:webHidden/>
        </w:rPr>
        <w:tab/>
        <w:t>5.</w:t>
      </w:r>
      <w:r w:rsidR="009D604A">
        <w:rPr>
          <w:noProof/>
          <w:webHidden/>
        </w:rPr>
        <w:t>2</w:t>
      </w:r>
    </w:p>
    <w:p w:rsidR="00A9523E" w:rsidRDefault="00A9523E">
      <w:pPr>
        <w:pStyle w:val="TOC2"/>
        <w:rPr>
          <w:rFonts w:asciiTheme="minorHAnsi" w:eastAsiaTheme="minorEastAsia" w:hAnsiTheme="minorHAnsi" w:cstheme="minorBidi"/>
          <w:b w:val="0"/>
          <w:noProof/>
          <w:sz w:val="22"/>
          <w:szCs w:val="22"/>
        </w:rPr>
      </w:pPr>
      <w:r w:rsidRPr="00565463">
        <w:rPr>
          <w:noProof/>
        </w:rPr>
        <w:t>5.2</w:t>
      </w:r>
      <w:r>
        <w:rPr>
          <w:rFonts w:asciiTheme="minorHAnsi" w:eastAsiaTheme="minorEastAsia" w:hAnsiTheme="minorHAnsi" w:cstheme="minorBidi"/>
          <w:b w:val="0"/>
          <w:noProof/>
          <w:sz w:val="22"/>
          <w:szCs w:val="22"/>
        </w:rPr>
        <w:tab/>
      </w:r>
      <w:r w:rsidRPr="00565463">
        <w:rPr>
          <w:noProof/>
        </w:rPr>
        <w:t>Framework of performance indicators</w:t>
      </w:r>
      <w:r>
        <w:rPr>
          <w:noProof/>
          <w:webHidden/>
        </w:rPr>
        <w:tab/>
        <w:t>5.</w:t>
      </w:r>
      <w:r w:rsidR="0058276D">
        <w:rPr>
          <w:noProof/>
          <w:webHidden/>
        </w:rPr>
        <w:t>1</w:t>
      </w:r>
      <w:r w:rsidR="004C7ABB">
        <w:rPr>
          <w:noProof/>
          <w:webHidden/>
        </w:rPr>
        <w:t>3</w:t>
      </w:r>
    </w:p>
    <w:p w:rsidR="00A9523E" w:rsidRDefault="00A9523E">
      <w:pPr>
        <w:pStyle w:val="TOC2"/>
        <w:rPr>
          <w:rFonts w:asciiTheme="minorHAnsi" w:eastAsiaTheme="minorEastAsia" w:hAnsiTheme="minorHAnsi" w:cstheme="minorBidi"/>
          <w:b w:val="0"/>
          <w:noProof/>
          <w:sz w:val="22"/>
          <w:szCs w:val="22"/>
        </w:rPr>
      </w:pPr>
      <w:r w:rsidRPr="00565463">
        <w:rPr>
          <w:noProof/>
        </w:rPr>
        <w:t>5.3</w:t>
      </w:r>
      <w:r>
        <w:rPr>
          <w:rFonts w:asciiTheme="minorHAnsi" w:eastAsiaTheme="minorEastAsia" w:hAnsiTheme="minorHAnsi" w:cstheme="minorBidi"/>
          <w:b w:val="0"/>
          <w:noProof/>
          <w:sz w:val="22"/>
          <w:szCs w:val="22"/>
        </w:rPr>
        <w:tab/>
      </w:r>
      <w:r w:rsidRPr="00565463">
        <w:rPr>
          <w:noProof/>
        </w:rPr>
        <w:t>Key performance indicator results</w:t>
      </w:r>
      <w:r>
        <w:rPr>
          <w:noProof/>
          <w:webHidden/>
        </w:rPr>
        <w:tab/>
        <w:t>5.</w:t>
      </w:r>
      <w:r w:rsidR="009D604A">
        <w:rPr>
          <w:noProof/>
          <w:webHidden/>
        </w:rPr>
        <w:t>1</w:t>
      </w:r>
      <w:r w:rsidR="004C7ABB">
        <w:rPr>
          <w:noProof/>
          <w:webHidden/>
        </w:rPr>
        <w:t>6</w:t>
      </w:r>
    </w:p>
    <w:p w:rsidR="00A9523E" w:rsidRDefault="00A9523E">
      <w:pPr>
        <w:pStyle w:val="TOC2"/>
        <w:rPr>
          <w:rFonts w:asciiTheme="minorHAnsi" w:eastAsiaTheme="minorEastAsia" w:hAnsiTheme="minorHAnsi" w:cstheme="minorBidi"/>
          <w:b w:val="0"/>
          <w:noProof/>
          <w:sz w:val="22"/>
          <w:szCs w:val="22"/>
        </w:rPr>
      </w:pPr>
      <w:r w:rsidRPr="00565463">
        <w:rPr>
          <w:noProof/>
        </w:rPr>
        <w:t>5.4</w:t>
      </w:r>
      <w:r>
        <w:rPr>
          <w:rFonts w:asciiTheme="minorHAnsi" w:eastAsiaTheme="minorEastAsia" w:hAnsiTheme="minorHAnsi" w:cstheme="minorBidi"/>
          <w:b w:val="0"/>
          <w:noProof/>
          <w:sz w:val="22"/>
          <w:szCs w:val="22"/>
        </w:rPr>
        <w:tab/>
      </w:r>
      <w:r w:rsidRPr="00565463">
        <w:rPr>
          <w:noProof/>
        </w:rPr>
        <w:t>Future directions in performance reporting</w:t>
      </w:r>
      <w:r>
        <w:rPr>
          <w:noProof/>
          <w:webHidden/>
        </w:rPr>
        <w:tab/>
        <w:t>5.</w:t>
      </w:r>
      <w:r w:rsidR="009D604A">
        <w:rPr>
          <w:noProof/>
          <w:webHidden/>
        </w:rPr>
        <w:t>8</w:t>
      </w:r>
      <w:r w:rsidR="00F641E6">
        <w:rPr>
          <w:noProof/>
          <w:webHidden/>
        </w:rPr>
        <w:t>2</w:t>
      </w:r>
    </w:p>
    <w:p w:rsidR="00A9523E" w:rsidRDefault="00A9523E">
      <w:pPr>
        <w:pStyle w:val="TOC2"/>
        <w:rPr>
          <w:rFonts w:asciiTheme="minorHAnsi" w:eastAsiaTheme="minorEastAsia" w:hAnsiTheme="minorHAnsi" w:cstheme="minorBidi"/>
          <w:b w:val="0"/>
          <w:noProof/>
          <w:sz w:val="22"/>
          <w:szCs w:val="22"/>
        </w:rPr>
      </w:pPr>
      <w:r w:rsidRPr="00565463">
        <w:rPr>
          <w:noProof/>
        </w:rPr>
        <w:t>5.5</w:t>
      </w:r>
      <w:r>
        <w:rPr>
          <w:rFonts w:asciiTheme="minorHAnsi" w:eastAsiaTheme="minorEastAsia" w:hAnsiTheme="minorHAnsi" w:cstheme="minorBidi"/>
          <w:b w:val="0"/>
          <w:noProof/>
          <w:sz w:val="22"/>
          <w:szCs w:val="22"/>
        </w:rPr>
        <w:tab/>
      </w:r>
      <w:r w:rsidRPr="00565463">
        <w:rPr>
          <w:noProof/>
        </w:rPr>
        <w:t>Jurisdictions’ comments</w:t>
      </w:r>
      <w:r>
        <w:rPr>
          <w:noProof/>
          <w:webHidden/>
        </w:rPr>
        <w:tab/>
        <w:t>5.</w:t>
      </w:r>
      <w:r w:rsidR="009D604A">
        <w:rPr>
          <w:noProof/>
          <w:webHidden/>
        </w:rPr>
        <w:t>8</w:t>
      </w:r>
      <w:r w:rsidR="00F641E6">
        <w:rPr>
          <w:noProof/>
          <w:webHidden/>
        </w:rPr>
        <w:t>3</w:t>
      </w:r>
    </w:p>
    <w:p w:rsidR="00A9523E" w:rsidRDefault="00A9523E">
      <w:pPr>
        <w:pStyle w:val="TOC2"/>
        <w:rPr>
          <w:rFonts w:asciiTheme="minorHAnsi" w:eastAsiaTheme="minorEastAsia" w:hAnsiTheme="minorHAnsi" w:cstheme="minorBidi"/>
          <w:b w:val="0"/>
          <w:noProof/>
          <w:sz w:val="22"/>
          <w:szCs w:val="22"/>
        </w:rPr>
      </w:pPr>
      <w:r w:rsidRPr="00565463">
        <w:rPr>
          <w:noProof/>
        </w:rPr>
        <w:t>5.6</w:t>
      </w:r>
      <w:r>
        <w:rPr>
          <w:rFonts w:asciiTheme="minorHAnsi" w:eastAsiaTheme="minorEastAsia" w:hAnsiTheme="minorHAnsi" w:cstheme="minorBidi"/>
          <w:b w:val="0"/>
          <w:noProof/>
          <w:sz w:val="22"/>
          <w:szCs w:val="22"/>
        </w:rPr>
        <w:tab/>
      </w:r>
      <w:r w:rsidRPr="00565463">
        <w:rPr>
          <w:noProof/>
        </w:rPr>
        <w:t>Definitions of key terms</w:t>
      </w:r>
      <w:r>
        <w:rPr>
          <w:noProof/>
          <w:webHidden/>
        </w:rPr>
        <w:tab/>
        <w:t>5.</w:t>
      </w:r>
      <w:r w:rsidR="009D604A">
        <w:rPr>
          <w:noProof/>
          <w:webHidden/>
        </w:rPr>
        <w:t>9</w:t>
      </w:r>
      <w:r w:rsidR="00F641E6">
        <w:rPr>
          <w:noProof/>
          <w:webHidden/>
        </w:rPr>
        <w:t>3</w:t>
      </w:r>
    </w:p>
    <w:p w:rsidR="00A9523E" w:rsidRDefault="00A9523E">
      <w:pPr>
        <w:pStyle w:val="TOC2"/>
        <w:rPr>
          <w:rFonts w:asciiTheme="minorHAnsi" w:eastAsiaTheme="minorEastAsia" w:hAnsiTheme="minorHAnsi" w:cstheme="minorBidi"/>
          <w:b w:val="0"/>
          <w:noProof/>
          <w:sz w:val="22"/>
          <w:szCs w:val="22"/>
        </w:rPr>
      </w:pPr>
      <w:r w:rsidRPr="00565463">
        <w:rPr>
          <w:noProof/>
        </w:rPr>
        <w:t>5.7</w:t>
      </w:r>
      <w:r>
        <w:rPr>
          <w:rFonts w:asciiTheme="minorHAnsi" w:eastAsiaTheme="minorEastAsia" w:hAnsiTheme="minorHAnsi" w:cstheme="minorBidi"/>
          <w:b w:val="0"/>
          <w:noProof/>
          <w:sz w:val="22"/>
          <w:szCs w:val="22"/>
        </w:rPr>
        <w:tab/>
      </w:r>
      <w:r w:rsidRPr="00565463">
        <w:rPr>
          <w:noProof/>
        </w:rPr>
        <w:t>List of attachment tables</w:t>
      </w:r>
      <w:r>
        <w:rPr>
          <w:noProof/>
          <w:webHidden/>
        </w:rPr>
        <w:tab/>
        <w:t>5.</w:t>
      </w:r>
      <w:r w:rsidR="004C7ABB">
        <w:rPr>
          <w:noProof/>
          <w:webHidden/>
        </w:rPr>
        <w:t>9</w:t>
      </w:r>
      <w:r w:rsidR="00F641E6">
        <w:rPr>
          <w:noProof/>
          <w:webHidden/>
        </w:rPr>
        <w:t>8</w:t>
      </w:r>
    </w:p>
    <w:p w:rsidR="00A9523E" w:rsidRDefault="00A9523E">
      <w:pPr>
        <w:pStyle w:val="TOC2"/>
        <w:rPr>
          <w:rFonts w:asciiTheme="minorHAnsi" w:eastAsiaTheme="minorEastAsia" w:hAnsiTheme="minorHAnsi" w:cstheme="minorBidi"/>
          <w:b w:val="0"/>
          <w:noProof/>
          <w:sz w:val="22"/>
          <w:szCs w:val="22"/>
        </w:rPr>
      </w:pPr>
      <w:r w:rsidRPr="00565463">
        <w:rPr>
          <w:noProof/>
        </w:rPr>
        <w:t>5.8</w:t>
      </w:r>
      <w:r>
        <w:rPr>
          <w:rFonts w:asciiTheme="minorHAnsi" w:eastAsiaTheme="minorEastAsia" w:hAnsiTheme="minorHAnsi" w:cstheme="minorBidi"/>
          <w:b w:val="0"/>
          <w:noProof/>
          <w:sz w:val="22"/>
          <w:szCs w:val="22"/>
        </w:rPr>
        <w:tab/>
      </w:r>
      <w:r w:rsidRPr="00565463">
        <w:rPr>
          <w:noProof/>
        </w:rPr>
        <w:t>References</w:t>
      </w:r>
      <w:r>
        <w:rPr>
          <w:noProof/>
          <w:webHidden/>
        </w:rPr>
        <w:tab/>
        <w:t>5.</w:t>
      </w:r>
      <w:r w:rsidR="009D604A">
        <w:rPr>
          <w:noProof/>
          <w:webHidden/>
        </w:rPr>
        <w:t>10</w:t>
      </w:r>
      <w:r w:rsidR="00F641E6">
        <w:rPr>
          <w:noProof/>
          <w:webHidden/>
        </w:rPr>
        <w:t>3</w:t>
      </w:r>
    </w:p>
    <w:p w:rsidR="00B523FC" w:rsidRPr="00EF5A5F" w:rsidRDefault="00B523FC" w:rsidP="00B523F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523FC" w:rsidRPr="00EF5A5F" w:rsidTr="00B523FC">
        <w:tc>
          <w:tcPr>
            <w:tcW w:w="8771" w:type="dxa"/>
            <w:tcBorders>
              <w:top w:val="single" w:sz="6" w:space="0" w:color="auto"/>
              <w:bottom w:val="nil"/>
            </w:tcBorders>
            <w:shd w:val="clear" w:color="auto" w:fill="E0E0E0"/>
          </w:tcPr>
          <w:p w:rsidR="00B523FC" w:rsidRPr="00EF5A5F" w:rsidRDefault="00B523FC" w:rsidP="00B523FC">
            <w:pPr>
              <w:pStyle w:val="BoxTitle"/>
            </w:pPr>
            <w:r w:rsidRPr="00EF5A5F">
              <w:t>Attachment tables</w:t>
            </w:r>
          </w:p>
        </w:tc>
      </w:tr>
      <w:tr w:rsidR="00B523FC" w:rsidRPr="00EF5A5F" w:rsidTr="00B523FC">
        <w:trPr>
          <w:cantSplit/>
        </w:trPr>
        <w:tc>
          <w:tcPr>
            <w:tcW w:w="8771" w:type="dxa"/>
            <w:tcBorders>
              <w:top w:val="nil"/>
              <w:left w:val="single" w:sz="6" w:space="0" w:color="auto"/>
              <w:bottom w:val="nil"/>
              <w:right w:val="single" w:sz="6" w:space="0" w:color="auto"/>
            </w:tcBorders>
            <w:shd w:val="clear" w:color="auto" w:fill="E0E0E0"/>
          </w:tcPr>
          <w:p w:rsidR="00B523FC" w:rsidRPr="00EF5A5F" w:rsidRDefault="00B87D15" w:rsidP="00B523FC">
            <w:pPr>
              <w:pStyle w:val="Box"/>
            </w:pPr>
            <w:r w:rsidRPr="00EF5A5F">
              <w:t>Attachment tables are identified in references throughout this chapter by a ‘</w:t>
            </w:r>
            <w:proofErr w:type="spellStart"/>
            <w:r w:rsidRPr="00EF5A5F">
              <w:t>5A</w:t>
            </w:r>
            <w:proofErr w:type="spellEnd"/>
            <w:r w:rsidRPr="00EF5A5F">
              <w:t xml:space="preserve">’ </w:t>
            </w:r>
            <w:r w:rsidR="00B10143">
              <w:t>prefix</w:t>
            </w:r>
            <w:r w:rsidRPr="00EF5A5F">
              <w:t xml:space="preserve"> (for example, table </w:t>
            </w:r>
            <w:proofErr w:type="spellStart"/>
            <w:r w:rsidRPr="00EF5A5F">
              <w:t>5A.1</w:t>
            </w:r>
            <w:proofErr w:type="spellEnd"/>
            <w:r w:rsidRPr="00EF5A5F">
              <w:t xml:space="preserve">). A full list of attachment tables is provided at the end of this chapter, and the attachment tables are available from the Review website at </w:t>
            </w:r>
            <w:proofErr w:type="spellStart"/>
            <w:r w:rsidRPr="00EF5A5F">
              <w:t>www.pc.gov.au</w:t>
            </w:r>
            <w:proofErr w:type="spellEnd"/>
            <w:r w:rsidRPr="00EF5A5F">
              <w:t>/</w:t>
            </w:r>
            <w:proofErr w:type="spellStart"/>
            <w:r w:rsidRPr="00EF5A5F">
              <w:t>gsp</w:t>
            </w:r>
            <w:proofErr w:type="spellEnd"/>
            <w:r w:rsidRPr="00EF5A5F">
              <w:t>.</w:t>
            </w:r>
          </w:p>
        </w:tc>
      </w:tr>
      <w:tr w:rsidR="00B523FC" w:rsidRPr="00EF5A5F" w:rsidTr="00B523FC">
        <w:trPr>
          <w:cantSplit/>
        </w:trPr>
        <w:tc>
          <w:tcPr>
            <w:tcW w:w="8771" w:type="dxa"/>
            <w:tcBorders>
              <w:top w:val="nil"/>
              <w:left w:val="single" w:sz="6" w:space="0" w:color="auto"/>
              <w:bottom w:val="single" w:sz="6" w:space="0" w:color="auto"/>
              <w:right w:val="single" w:sz="6" w:space="0" w:color="auto"/>
            </w:tcBorders>
            <w:shd w:val="clear" w:color="auto" w:fill="E0E0E0"/>
          </w:tcPr>
          <w:p w:rsidR="00B523FC" w:rsidRPr="00EF5A5F" w:rsidRDefault="00B523FC" w:rsidP="00B523FC">
            <w:pPr>
              <w:pStyle w:val="Box"/>
              <w:spacing w:before="0" w:line="120" w:lineRule="exact"/>
            </w:pPr>
          </w:p>
        </w:tc>
      </w:tr>
      <w:tr w:rsidR="00B523FC" w:rsidRPr="00EF5A5F" w:rsidTr="00B523FC">
        <w:tc>
          <w:tcPr>
            <w:tcW w:w="8771" w:type="dxa"/>
            <w:tcBorders>
              <w:top w:val="nil"/>
              <w:left w:val="nil"/>
              <w:bottom w:val="nil"/>
              <w:right w:val="nil"/>
            </w:tcBorders>
          </w:tcPr>
          <w:p w:rsidR="00B523FC" w:rsidRPr="00EF5A5F" w:rsidRDefault="00B523FC" w:rsidP="00B523FC">
            <w:pPr>
              <w:pStyle w:val="Box"/>
              <w:keepNext w:val="0"/>
              <w:spacing w:before="60" w:after="60" w:line="80" w:lineRule="exact"/>
              <w:rPr>
                <w:b/>
                <w:sz w:val="14"/>
              </w:rPr>
            </w:pPr>
          </w:p>
        </w:tc>
      </w:tr>
    </w:tbl>
    <w:p w:rsidR="00C57336" w:rsidRPr="00EF5A5F" w:rsidRDefault="00C57336" w:rsidP="00743CC5">
      <w:pPr>
        <w:pStyle w:val="BodyText"/>
      </w:pPr>
      <w:r w:rsidRPr="00EF5A5F">
        <w:t xml:space="preserve">This chapter </w:t>
      </w:r>
      <w:r w:rsidR="00477011" w:rsidRPr="00EF5A5F">
        <w:t>reports</w:t>
      </w:r>
      <w:r w:rsidRPr="00EF5A5F">
        <w:t xml:space="preserve"> performance information</w:t>
      </w:r>
      <w:r w:rsidR="00477011" w:rsidRPr="00EF5A5F">
        <w:t xml:space="preserve"> about the</w:t>
      </w:r>
      <w:r w:rsidRPr="00EF5A5F">
        <w:t xml:space="preserve"> equity, effectiveness and efficiency </w:t>
      </w:r>
      <w:r w:rsidR="00477011" w:rsidRPr="00EF5A5F">
        <w:t>of</w:t>
      </w:r>
      <w:r w:rsidRPr="00EF5A5F">
        <w:t xml:space="preserve"> government funded vocational education and training (VET) in Australia. The VET </w:t>
      </w:r>
      <w:r w:rsidRPr="00DE0C89">
        <w:t xml:space="preserve">system </w:t>
      </w:r>
      <w:r w:rsidR="002D6DDD" w:rsidRPr="00DE0C89">
        <w:t>(including apprenticeships and traineeships)</w:t>
      </w:r>
      <w:r w:rsidR="002D6DDD" w:rsidRPr="008C5781">
        <w:t xml:space="preserve"> </w:t>
      </w:r>
      <w:r w:rsidRPr="008C5781">
        <w:t xml:space="preserve">delivers </w:t>
      </w:r>
      <w:r w:rsidRPr="00EF5A5F">
        <w:t>employment related skills across a wide range of vocations. It provides Australians with the skills to enter or re-enter the labour force, retrain for a new job or upgrade skills for an existing job. The VET system includes government and privately funded VET delivered through a number of methods by a wide range of trainin</w:t>
      </w:r>
      <w:r w:rsidR="008C763F" w:rsidRPr="00EF5A5F">
        <w:t>g institutions and enterprises.</w:t>
      </w:r>
    </w:p>
    <w:p w:rsidR="00C57336" w:rsidRPr="00EC7BEE" w:rsidRDefault="00477011" w:rsidP="00870042">
      <w:pPr>
        <w:pStyle w:val="BodyText"/>
      </w:pPr>
      <w:r w:rsidRPr="00EF5A5F">
        <w:t xml:space="preserve">The focus of this chapter is on </w:t>
      </w:r>
      <w:r w:rsidR="00C57336" w:rsidRPr="00EF5A5F">
        <w:t>VET services delivered by providers receiving government funding</w:t>
      </w:r>
      <w:r w:rsidRPr="00EF5A5F">
        <w:t>,</w:t>
      </w:r>
      <w:r w:rsidR="00C57336" w:rsidRPr="00EF5A5F">
        <w:t xml:space="preserve"> which </w:t>
      </w:r>
      <w:r w:rsidR="003D71BD" w:rsidRPr="00EF5A5F">
        <w:t>includes</w:t>
      </w:r>
      <w:r w:rsidR="00C57336" w:rsidRPr="00EF5A5F">
        <w:t xml:space="preserve"> training activity funded under </w:t>
      </w:r>
      <w:r w:rsidR="007A5A5E" w:rsidRPr="00EF5A5F">
        <w:t xml:space="preserve">the </w:t>
      </w:r>
      <w:r w:rsidR="007A5A5E" w:rsidRPr="00EF5A5F">
        <w:rPr>
          <w:i/>
        </w:rPr>
        <w:t xml:space="preserve">National </w:t>
      </w:r>
      <w:r w:rsidR="007A5A5E" w:rsidRPr="00EF5A5F">
        <w:rPr>
          <w:i/>
        </w:rPr>
        <w:lastRenderedPageBreak/>
        <w:t>Agreement for Skills and Workforce Development</w:t>
      </w:r>
      <w:r w:rsidR="007A5A5E" w:rsidRPr="00EF5A5F">
        <w:t xml:space="preserve"> (</w:t>
      </w:r>
      <w:proofErr w:type="spellStart"/>
      <w:r w:rsidR="007A5A5E" w:rsidRPr="00EF5A5F">
        <w:t>NASWD</w:t>
      </w:r>
      <w:proofErr w:type="spellEnd"/>
      <w:r w:rsidR="007A5A5E" w:rsidRPr="00EF5A5F">
        <w:t>).</w:t>
      </w:r>
      <w:r w:rsidR="00C57336" w:rsidRPr="00EF5A5F">
        <w:t xml:space="preserve"> These services include the provision of VET programs in government owned technical and further education (TAFE) institutes and universities with TAFE divisions, other government and community institutions, and government funded activity by private registered training organisations (</w:t>
      </w:r>
      <w:proofErr w:type="spellStart"/>
      <w:r w:rsidR="00C57336" w:rsidRPr="00EF5A5F">
        <w:t>RTOs</w:t>
      </w:r>
      <w:proofErr w:type="spellEnd"/>
      <w:r w:rsidR="00C57336" w:rsidRPr="00EF5A5F">
        <w:t>). The scope of this chapter does not extend to VET services provided in schools (which a</w:t>
      </w:r>
      <w:r w:rsidR="009E04CD" w:rsidRPr="00EF5A5F">
        <w:t xml:space="preserve">re within the scope of </w:t>
      </w:r>
      <w:r w:rsidR="00B87D15" w:rsidRPr="00EF5A5F">
        <w:t>S</w:t>
      </w:r>
      <w:r w:rsidRPr="00EF5A5F">
        <w:t>chool education</w:t>
      </w:r>
      <w:r w:rsidR="00B87D15" w:rsidRPr="00EF5A5F">
        <w:t xml:space="preserve">, </w:t>
      </w:r>
      <w:r w:rsidR="007F4EF2" w:rsidRPr="00EF5A5F">
        <w:t>chapter </w:t>
      </w:r>
      <w:r w:rsidR="009E04CD" w:rsidRPr="00EF5A5F">
        <w:t>4</w:t>
      </w:r>
      <w:r w:rsidR="00C57336" w:rsidRPr="00EF5A5F">
        <w:t>) or university education</w:t>
      </w:r>
      <w:r w:rsidR="00281C53" w:rsidRPr="00EF5A5F">
        <w:t xml:space="preserve"> (some information </w:t>
      </w:r>
      <w:r w:rsidRPr="00EF5A5F">
        <w:t xml:space="preserve">on university education </w:t>
      </w:r>
      <w:r w:rsidR="00281C53" w:rsidRPr="00EF5A5F">
        <w:t>is included in</w:t>
      </w:r>
      <w:r w:rsidR="0029633A" w:rsidRPr="00EF5A5F">
        <w:t xml:space="preserve"> </w:t>
      </w:r>
      <w:r w:rsidR="00870042">
        <w:t xml:space="preserve">the </w:t>
      </w:r>
      <w:r w:rsidR="006D120D" w:rsidRPr="006D120D">
        <w:t xml:space="preserve">Child care, education and training </w:t>
      </w:r>
      <w:r w:rsidR="00AD4953" w:rsidRPr="00EB23E6">
        <w:t xml:space="preserve">sector </w:t>
      </w:r>
      <w:r w:rsidR="006D0331" w:rsidRPr="00EB23E6">
        <w:t>overview</w:t>
      </w:r>
      <w:r w:rsidR="00AD4953">
        <w:t> </w:t>
      </w:r>
      <w:r w:rsidR="00B87D15" w:rsidRPr="00EF5A5F">
        <w:t>B</w:t>
      </w:r>
      <w:r w:rsidR="0029633A" w:rsidRPr="00EF5A5F">
        <w:t>)</w:t>
      </w:r>
      <w:r w:rsidR="00C57336" w:rsidRPr="00EF5A5F">
        <w:t>.</w:t>
      </w:r>
    </w:p>
    <w:p w:rsidR="00C57336" w:rsidRPr="0091113B" w:rsidRDefault="00690090" w:rsidP="0082139F">
      <w:pPr>
        <w:pStyle w:val="BodyText"/>
      </w:pPr>
      <w:r w:rsidRPr="0091113B">
        <w:t>M</w:t>
      </w:r>
      <w:r w:rsidR="00C609CF" w:rsidRPr="0091113B">
        <w:t xml:space="preserve">ajor improvements to reporting on VET </w:t>
      </w:r>
      <w:r w:rsidRPr="0091113B">
        <w:t>in this edition</w:t>
      </w:r>
      <w:r w:rsidR="00C609CF" w:rsidRPr="0091113B">
        <w:t xml:space="preserve"> include:</w:t>
      </w:r>
    </w:p>
    <w:p w:rsidR="009C2C7E" w:rsidRPr="0091113B" w:rsidRDefault="002744B0" w:rsidP="0082139F">
      <w:pPr>
        <w:pStyle w:val="ListBullet"/>
      </w:pPr>
      <w:r w:rsidRPr="0091113B">
        <w:t xml:space="preserve">reporting additional data </w:t>
      </w:r>
      <w:r w:rsidR="009C2C7E" w:rsidRPr="0091113B">
        <w:t>on VET graduates with improved employment and education/training status after training</w:t>
      </w:r>
      <w:r w:rsidR="0091113B" w:rsidRPr="0091113B">
        <w:t>,</w:t>
      </w:r>
      <w:r w:rsidR="009C2C7E" w:rsidRPr="0091113B">
        <w:t xml:space="preserve"> in the outcome indicator ‘student employment and further study outcomes’</w:t>
      </w:r>
    </w:p>
    <w:p w:rsidR="0091113B" w:rsidRPr="0091113B" w:rsidRDefault="0091113B" w:rsidP="0091113B">
      <w:pPr>
        <w:pStyle w:val="ListBullet"/>
      </w:pPr>
      <w:r w:rsidRPr="0091113B">
        <w:t>reporting the number of modules and units of competency completed as a combined measure, in the outcome indicator ‘skill profile’</w:t>
      </w:r>
    </w:p>
    <w:p w:rsidR="002744B0" w:rsidRPr="00771421" w:rsidRDefault="002744B0" w:rsidP="0082139F">
      <w:pPr>
        <w:pStyle w:val="ListBullet"/>
      </w:pPr>
      <w:r w:rsidRPr="00771421">
        <w:t xml:space="preserve">expansion of time series data in attachment tables for </w:t>
      </w:r>
      <w:r w:rsidR="00DA4D59">
        <w:t xml:space="preserve">various </w:t>
      </w:r>
      <w:r w:rsidRPr="00771421">
        <w:t xml:space="preserve">measures </w:t>
      </w:r>
      <w:r w:rsidR="00DA4D59">
        <w:t>within the outcome indicators ‘student employment and further study outcomes’ and ‘student satisfaction with VET’</w:t>
      </w:r>
      <w:r w:rsidR="0091113B" w:rsidRPr="00771421">
        <w:t>.</w:t>
      </w:r>
    </w:p>
    <w:p w:rsidR="00C57336" w:rsidRPr="00EF5A5F" w:rsidRDefault="00FA7BB6" w:rsidP="0082139F">
      <w:pPr>
        <w:pStyle w:val="Heading2"/>
      </w:pPr>
      <w:bookmarkStart w:id="4" w:name="_Toc341279239"/>
      <w:r w:rsidRPr="00EF5A5F">
        <w:t>5</w:t>
      </w:r>
      <w:r w:rsidR="00C57336" w:rsidRPr="00EF5A5F">
        <w:t>.1</w:t>
      </w:r>
      <w:r w:rsidR="00C57336" w:rsidRPr="00EF5A5F">
        <w:tab/>
        <w:t>Profile of vocational education and training</w:t>
      </w:r>
      <w:bookmarkEnd w:id="4"/>
    </w:p>
    <w:p w:rsidR="00C57336" w:rsidRPr="00EF5A5F" w:rsidRDefault="00C57336" w:rsidP="00281C53">
      <w:pPr>
        <w:pStyle w:val="Heading3"/>
      </w:pPr>
      <w:r w:rsidRPr="00EF5A5F">
        <w:t xml:space="preserve">Service overview </w:t>
      </w:r>
    </w:p>
    <w:p w:rsidR="003620C4" w:rsidRPr="00EF5A5F" w:rsidRDefault="003620C4" w:rsidP="003620C4">
      <w:pPr>
        <w:pStyle w:val="BodyText"/>
      </w:pPr>
      <w:r w:rsidRPr="00EF5A5F">
        <w:t>The general roles of the VET system, and the main reasons that students participate in VET programs, are to:</w:t>
      </w:r>
    </w:p>
    <w:p w:rsidR="003620C4" w:rsidRPr="00EF5A5F" w:rsidRDefault="003620C4" w:rsidP="003620C4">
      <w:pPr>
        <w:pStyle w:val="ListBullet"/>
      </w:pPr>
      <w:r w:rsidRPr="00EF5A5F">
        <w:t xml:space="preserve">obtain a qualification to enter the labour force </w:t>
      </w:r>
    </w:p>
    <w:p w:rsidR="003620C4" w:rsidRPr="00EF5A5F" w:rsidRDefault="003620C4" w:rsidP="003620C4">
      <w:pPr>
        <w:pStyle w:val="ListBullet"/>
      </w:pPr>
      <w:r w:rsidRPr="00EF5A5F">
        <w:t>retrain or update labour force skills</w:t>
      </w:r>
    </w:p>
    <w:p w:rsidR="003620C4" w:rsidRPr="00EF5A5F" w:rsidRDefault="003620C4" w:rsidP="003620C4">
      <w:pPr>
        <w:pStyle w:val="ListBullet"/>
      </w:pPr>
      <w:r w:rsidRPr="00EF5A5F">
        <w:t>develop skills, including general education skills such as literacy and numeracy, that enhance students’ ability to enter the labour force</w:t>
      </w:r>
    </w:p>
    <w:p w:rsidR="003620C4" w:rsidRPr="00EF5A5F" w:rsidRDefault="003620C4" w:rsidP="009C2C7E">
      <w:pPr>
        <w:pStyle w:val="ListBullet"/>
      </w:pPr>
      <w:r w:rsidRPr="009C2C7E">
        <w:t>provide</w:t>
      </w:r>
      <w:r w:rsidRPr="00EF5A5F">
        <w:t xml:space="preserve"> a pathway to further tertiary education, including entrance to higher education.</w:t>
      </w:r>
    </w:p>
    <w:p w:rsidR="00CB46E8" w:rsidRPr="00EF5A5F" w:rsidRDefault="00CB46E8" w:rsidP="009C2C7E">
      <w:pPr>
        <w:pStyle w:val="BodyText"/>
      </w:pPr>
      <w:r w:rsidRPr="00EF5A5F">
        <w:t xml:space="preserve">The VET system involves the interaction of students, employers, the Australian, State, </w:t>
      </w:r>
      <w:r w:rsidRPr="005F2B76">
        <w:t xml:space="preserve">Territory and local governments (as both purchasers and providers), and an increasing number of private and community </w:t>
      </w:r>
      <w:proofErr w:type="spellStart"/>
      <w:r w:rsidRPr="005F2B76">
        <w:t>RTOs</w:t>
      </w:r>
      <w:proofErr w:type="spellEnd"/>
      <w:r w:rsidRPr="005F2B76">
        <w:t>. Students have access to a diverse range of programs</w:t>
      </w:r>
      <w:r w:rsidRPr="00EF5A5F">
        <w:t xml:space="preserve"> and qualification levels, with course durations varying </w:t>
      </w:r>
      <w:r w:rsidRPr="00EF5A5F">
        <w:lastRenderedPageBreak/>
        <w:t>across modules or units of competency (a stand-alone course component or subject) (box </w:t>
      </w:r>
      <w:r w:rsidR="00110AF6">
        <w:t>5.1</w:t>
      </w:r>
      <w:r w:rsidRPr="00EF5A5F">
        <w:t>).</w:t>
      </w:r>
    </w:p>
    <w:p w:rsidR="009D134F" w:rsidRPr="00EF5A5F" w:rsidRDefault="009D134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D134F" w:rsidRPr="00EF5A5F">
        <w:tc>
          <w:tcPr>
            <w:tcW w:w="8771" w:type="dxa"/>
            <w:tcBorders>
              <w:top w:val="single" w:sz="6" w:space="0" w:color="auto"/>
              <w:bottom w:val="nil"/>
            </w:tcBorders>
          </w:tcPr>
          <w:p w:rsidR="009D134F" w:rsidRPr="00EF5A5F" w:rsidRDefault="009D134F">
            <w:pPr>
              <w:pStyle w:val="BoxTitle"/>
            </w:pPr>
            <w:r w:rsidRPr="00EF5A5F">
              <w:rPr>
                <w:b w:val="0"/>
              </w:rPr>
              <w:t xml:space="preserve">Box </w:t>
            </w:r>
            <w:bookmarkStart w:id="5" w:name="OLE_LINK28"/>
            <w:r w:rsidR="00AB7026">
              <w:rPr>
                <w:b w:val="0"/>
              </w:rPr>
              <w:t>5.</w:t>
            </w:r>
            <w:r w:rsidR="009D604A">
              <w:rPr>
                <w:b w:val="0"/>
                <w:noProof/>
              </w:rPr>
              <w:t>1</w:t>
            </w:r>
            <w:bookmarkEnd w:id="5"/>
            <w:r w:rsidRPr="00EF5A5F">
              <w:tab/>
              <w:t xml:space="preserve">Diversity of the VET system </w:t>
            </w:r>
          </w:p>
        </w:tc>
      </w:tr>
      <w:tr w:rsidR="009D134F" w:rsidRPr="00EF5A5F">
        <w:trPr>
          <w:cantSplit/>
        </w:trPr>
        <w:tc>
          <w:tcPr>
            <w:tcW w:w="8771" w:type="dxa"/>
            <w:tcBorders>
              <w:top w:val="nil"/>
              <w:left w:val="single" w:sz="6" w:space="0" w:color="auto"/>
              <w:bottom w:val="nil"/>
              <w:right w:val="single" w:sz="6" w:space="0" w:color="auto"/>
            </w:tcBorders>
          </w:tcPr>
          <w:p w:rsidR="009D134F" w:rsidRPr="00EF5A5F" w:rsidRDefault="00CB44E8" w:rsidP="000C682B">
            <w:pPr>
              <w:pStyle w:val="Box"/>
              <w:shd w:val="clear" w:color="auto" w:fill="FFFFFF" w:themeFill="background1"/>
            </w:pPr>
            <w:r w:rsidRPr="00EF5A5F">
              <w:t>Vocational education and training (</w:t>
            </w:r>
            <w:r w:rsidR="009D134F" w:rsidRPr="00EF5A5F">
              <w:t>VET</w:t>
            </w:r>
            <w:r w:rsidRPr="00EF5A5F">
              <w:t>)</w:t>
            </w:r>
            <w:r w:rsidR="009D134F" w:rsidRPr="00EF5A5F">
              <w:t xml:space="preserve"> programs range from a single module or unit of competency (which can involve fewer than 10 contact hours) to </w:t>
            </w:r>
            <w:r w:rsidR="007E1AC6" w:rsidRPr="000C682B">
              <w:rPr>
                <w:shd w:val="clear" w:color="auto" w:fill="FFFFFF" w:themeFill="background1"/>
              </w:rPr>
              <w:t>associate degrees</w:t>
            </w:r>
            <w:r w:rsidR="009D134F" w:rsidRPr="00EF5A5F">
              <w:t xml:space="preserve"> (which can involve up to four years of study). All training in the VET system needs to be assessed, because many students complete modules or units of competency without intending to complete a </w:t>
            </w:r>
            <w:r w:rsidR="00844360" w:rsidRPr="00EF5A5F">
              <w:t xml:space="preserve">course or </w:t>
            </w:r>
            <w:r w:rsidR="009D134F" w:rsidRPr="00EF5A5F">
              <w:t>qualification.</w:t>
            </w:r>
          </w:p>
          <w:p w:rsidR="003620C4" w:rsidRDefault="003620C4" w:rsidP="000C682B">
            <w:pPr>
              <w:pStyle w:val="Box"/>
              <w:shd w:val="clear" w:color="auto" w:fill="FFFFFF" w:themeFill="background1"/>
            </w:pPr>
            <w:r w:rsidRPr="00EF5A5F">
              <w:t xml:space="preserve">The types of training range from formal classroom learning to workplace-based learning, and can include flexible, self-paced learning and/or online training, often in combination. </w:t>
            </w:r>
            <w:r w:rsidR="002D6DDD" w:rsidRPr="0091113B">
              <w:t>Als</w:t>
            </w:r>
            <w:r w:rsidR="00EF175E">
              <w:t>o included are apprenticeships/</w:t>
            </w:r>
            <w:r w:rsidR="002D6DDD" w:rsidRPr="0091113B">
              <w:t xml:space="preserve">traineeships (referred to as Australian Apprenticeships), which combine </w:t>
            </w:r>
            <w:r w:rsidR="0091113B" w:rsidRPr="0091113B">
              <w:t xml:space="preserve">employment and </w:t>
            </w:r>
            <w:r w:rsidR="00493FC8" w:rsidRPr="000C682B">
              <w:rPr>
                <w:shd w:val="clear" w:color="auto" w:fill="FFFFFF" w:themeFill="background1"/>
              </w:rPr>
              <w:t>competency-based</w:t>
            </w:r>
            <w:r w:rsidR="00493FC8">
              <w:t xml:space="preserve"> </w:t>
            </w:r>
            <w:r w:rsidR="002D6DDD" w:rsidRPr="0091113B">
              <w:t>training</w:t>
            </w:r>
            <w:r w:rsidR="0091113B" w:rsidRPr="0091113B">
              <w:t xml:space="preserve">, including </w:t>
            </w:r>
            <w:r w:rsidR="00EF175E">
              <w:t xml:space="preserve">both </w:t>
            </w:r>
            <w:r w:rsidR="0091113B" w:rsidRPr="0091113B">
              <w:t>formalised training and on-the-job training.</w:t>
            </w:r>
            <w:r w:rsidR="00493FC8">
              <w:t xml:space="preserve"> </w:t>
            </w:r>
            <w:r w:rsidRPr="00EF5A5F">
              <w:t xml:space="preserve">The availability of distance education has increased, with off-campus options such as correspondence, </w:t>
            </w:r>
            <w:proofErr w:type="spellStart"/>
            <w:r w:rsidRPr="00EF5A5F">
              <w:t>Internet</w:t>
            </w:r>
            <w:proofErr w:type="spellEnd"/>
            <w:r w:rsidRPr="00EF5A5F">
              <w:t xml:space="preserve"> study and interactive teleconferencing.</w:t>
            </w:r>
          </w:p>
          <w:p w:rsidR="0082139F" w:rsidRPr="00EF5A5F" w:rsidRDefault="007C0406" w:rsidP="00935F56">
            <w:pPr>
              <w:pStyle w:val="Box"/>
            </w:pPr>
            <w:r w:rsidRPr="00EF5A5F">
              <w:t>The types of training organisation include: institutions specialising in VET delivery, such as government owned technical and further education (TAFE) institutes, agricultural colleges and private training businesses; adult community education (ACE) providers; secondary schools and colleges; universities; industry and community bodies with a registered training organisation (</w:t>
            </w:r>
            <w:proofErr w:type="spellStart"/>
            <w:r w:rsidRPr="00EF5A5F">
              <w:t>RTO</w:t>
            </w:r>
            <w:proofErr w:type="spellEnd"/>
            <w:r w:rsidRPr="00EF5A5F">
              <w:t xml:space="preserve">) arm; </w:t>
            </w:r>
            <w:r>
              <w:t xml:space="preserve">and </w:t>
            </w:r>
            <w:r w:rsidRPr="00EF5A5F">
              <w:t xml:space="preserve">businesses, organisations and government agencies that have </w:t>
            </w:r>
            <w:proofErr w:type="spellStart"/>
            <w:r w:rsidRPr="00EF5A5F">
              <w:t>RTO</w:t>
            </w:r>
            <w:proofErr w:type="spellEnd"/>
            <w:r w:rsidRPr="00EF5A5F">
              <w:t xml:space="preserve"> status</w:t>
            </w:r>
            <w:r>
              <w:t xml:space="preserve"> </w:t>
            </w:r>
            <w:r w:rsidRPr="00EF5A5F">
              <w:t>to train their own staff.</w:t>
            </w:r>
            <w:r w:rsidR="005218F7">
              <w:t xml:space="preserve"> </w:t>
            </w:r>
            <w:r w:rsidR="0091113B">
              <w:t>Group Training</w:t>
            </w:r>
            <w:r w:rsidR="005218F7" w:rsidRPr="00EF5A5F">
              <w:t xml:space="preserve"> Organisations</w:t>
            </w:r>
            <w:r w:rsidR="0091113B">
              <w:t xml:space="preserve"> are </w:t>
            </w:r>
            <w:proofErr w:type="spellStart"/>
            <w:r w:rsidR="0091113B">
              <w:t>RTOs</w:t>
            </w:r>
            <w:proofErr w:type="spellEnd"/>
            <w:r w:rsidR="005218F7">
              <w:t xml:space="preserve"> </w:t>
            </w:r>
            <w:r w:rsidR="0091113B">
              <w:t xml:space="preserve">and some </w:t>
            </w:r>
            <w:proofErr w:type="spellStart"/>
            <w:r w:rsidR="0091113B">
              <w:t>RTOs</w:t>
            </w:r>
            <w:proofErr w:type="spellEnd"/>
            <w:r w:rsidR="0091113B">
              <w:t xml:space="preserve"> may also be</w:t>
            </w:r>
            <w:r w:rsidR="005218F7" w:rsidRPr="00EF5A5F">
              <w:t xml:space="preserve"> Australian</w:t>
            </w:r>
            <w:r w:rsidR="00935F56">
              <w:t xml:space="preserve"> </w:t>
            </w:r>
            <w:r w:rsidR="0082139F" w:rsidRPr="00EF5A5F">
              <w:t xml:space="preserve">Apprenticeship Centres (formerly New Apprenticeship Centres). Schools and universities provide dual award courses that combine traditional studies with VET, with an award from both the VET provider and the secondary school or university. In addition to formal VET delivered by an </w:t>
            </w:r>
            <w:proofErr w:type="spellStart"/>
            <w:r w:rsidR="0082139F" w:rsidRPr="00EF5A5F">
              <w:t>RTO</w:t>
            </w:r>
            <w:proofErr w:type="spellEnd"/>
            <w:r w:rsidR="0082139F" w:rsidRPr="00EF5A5F">
              <w:t>, many people undertake on-the-job training in the workplace or attend training courses that do not lead to a recognised VET qualification.</w:t>
            </w:r>
          </w:p>
        </w:tc>
      </w:tr>
      <w:tr w:rsidR="009D134F" w:rsidRPr="00EF5A5F">
        <w:trPr>
          <w:cantSplit/>
        </w:trPr>
        <w:tc>
          <w:tcPr>
            <w:tcW w:w="8771" w:type="dxa"/>
            <w:tcBorders>
              <w:top w:val="nil"/>
              <w:left w:val="single" w:sz="6" w:space="0" w:color="auto"/>
              <w:bottom w:val="single" w:sz="6" w:space="0" w:color="auto"/>
              <w:right w:val="single" w:sz="6" w:space="0" w:color="auto"/>
            </w:tcBorders>
          </w:tcPr>
          <w:p w:rsidR="009D134F" w:rsidRPr="00EF5A5F" w:rsidRDefault="009D134F">
            <w:pPr>
              <w:pStyle w:val="Box"/>
              <w:spacing w:before="0" w:line="120" w:lineRule="exact"/>
            </w:pPr>
          </w:p>
        </w:tc>
      </w:tr>
      <w:tr w:rsidR="009D134F" w:rsidRPr="00EF5A5F" w:rsidTr="0082139F">
        <w:trPr>
          <w:trHeight w:val="72"/>
        </w:trPr>
        <w:tc>
          <w:tcPr>
            <w:tcW w:w="8771" w:type="dxa"/>
            <w:tcBorders>
              <w:top w:val="nil"/>
              <w:left w:val="nil"/>
              <w:bottom w:val="nil"/>
              <w:right w:val="nil"/>
            </w:tcBorders>
          </w:tcPr>
          <w:p w:rsidR="009D134F" w:rsidRPr="00EF5A5F" w:rsidRDefault="009D134F" w:rsidP="0082139F">
            <w:pPr>
              <w:pStyle w:val="Box"/>
              <w:keepNext w:val="0"/>
              <w:spacing w:before="0" w:line="80" w:lineRule="exact"/>
              <w:rPr>
                <w:b/>
                <w:sz w:val="14"/>
              </w:rPr>
            </w:pPr>
          </w:p>
        </w:tc>
      </w:tr>
    </w:tbl>
    <w:p w:rsidR="00C57336" w:rsidRPr="00EF5A5F" w:rsidRDefault="005840E6" w:rsidP="00281C53">
      <w:pPr>
        <w:pStyle w:val="Heading3"/>
      </w:pPr>
      <w:r w:rsidRPr="00EF5A5F">
        <w:t>Expenditure</w:t>
      </w:r>
    </w:p>
    <w:p w:rsidR="00C57336" w:rsidRPr="00EF5A5F" w:rsidRDefault="00C57336" w:rsidP="00974313">
      <w:pPr>
        <w:pStyle w:val="BodyText"/>
      </w:pPr>
      <w:r w:rsidRPr="0091113B">
        <w:t>Recurrent expenditure on VET by Australian, State and Ter</w:t>
      </w:r>
      <w:r w:rsidR="008A2333" w:rsidRPr="0091113B">
        <w:t xml:space="preserve">ritory governments totalled </w:t>
      </w:r>
      <w:r w:rsidR="00E12034" w:rsidRPr="0091113B">
        <w:t>$</w:t>
      </w:r>
      <w:r w:rsidR="0091113B" w:rsidRPr="0091113B">
        <w:t>6.0</w:t>
      </w:r>
      <w:r w:rsidR="007F4EF2" w:rsidRPr="0091113B">
        <w:t> b</w:t>
      </w:r>
      <w:r w:rsidR="004A1859" w:rsidRPr="0091113B">
        <w:t xml:space="preserve">illion in </w:t>
      </w:r>
      <w:r w:rsidR="00DD749B" w:rsidRPr="0091113B">
        <w:t>201</w:t>
      </w:r>
      <w:r w:rsidR="00B82F30" w:rsidRPr="0091113B">
        <w:t>2</w:t>
      </w:r>
      <w:r w:rsidR="00DD749B" w:rsidRPr="0091113B">
        <w:t xml:space="preserve"> </w:t>
      </w:r>
      <w:r w:rsidR="004A1859" w:rsidRPr="0091113B">
        <w:t>—</w:t>
      </w:r>
      <w:r w:rsidR="001714DB" w:rsidRPr="0091113B">
        <w:t xml:space="preserve"> </w:t>
      </w:r>
      <w:r w:rsidR="003B28E5" w:rsidRPr="0091113B">
        <w:t xml:space="preserve">an increase of </w:t>
      </w:r>
      <w:r w:rsidR="0091113B" w:rsidRPr="0091113B">
        <w:t>3.2</w:t>
      </w:r>
      <w:r w:rsidR="0005591D" w:rsidRPr="0091113B">
        <w:t xml:space="preserve"> </w:t>
      </w:r>
      <w:r w:rsidR="00E9747F" w:rsidRPr="0091113B">
        <w:t>per</w:t>
      </w:r>
      <w:r w:rsidR="0005591D" w:rsidRPr="0091113B">
        <w:t xml:space="preserve"> </w:t>
      </w:r>
      <w:r w:rsidR="007F4EF2" w:rsidRPr="0091113B">
        <w:t>c</w:t>
      </w:r>
      <w:r w:rsidR="00E9747F" w:rsidRPr="0091113B">
        <w:t xml:space="preserve">ent </w:t>
      </w:r>
      <w:r w:rsidR="007B5719" w:rsidRPr="0091113B">
        <w:t xml:space="preserve">(in real terms) </w:t>
      </w:r>
      <w:r w:rsidR="00E9747F" w:rsidRPr="0091113B">
        <w:t xml:space="preserve">from </w:t>
      </w:r>
      <w:r w:rsidR="00DD749B" w:rsidRPr="0091113B">
        <w:t>201</w:t>
      </w:r>
      <w:r w:rsidR="00B82F30" w:rsidRPr="0091113B">
        <w:t>1</w:t>
      </w:r>
      <w:r w:rsidR="0005591D" w:rsidRPr="0091113B">
        <w:t xml:space="preserve">, and a </w:t>
      </w:r>
      <w:r w:rsidR="0091113B" w:rsidRPr="0091113B">
        <w:t>24.3</w:t>
      </w:r>
      <w:r w:rsidR="0005591D" w:rsidRPr="0091113B">
        <w:t xml:space="preserve"> per cent increase (in real te</w:t>
      </w:r>
      <w:r w:rsidR="0005591D" w:rsidRPr="004B397D">
        <w:t>rms) from 200</w:t>
      </w:r>
      <w:r w:rsidR="00B82F30">
        <w:t>8</w:t>
      </w:r>
      <w:r w:rsidR="00493FC8">
        <w:t xml:space="preserve"> </w:t>
      </w:r>
      <w:r w:rsidR="00493FC8" w:rsidRPr="000C682B">
        <w:rPr>
          <w:shd w:val="clear" w:color="auto" w:fill="FFFFFF" w:themeFill="background1"/>
        </w:rPr>
        <w:t xml:space="preserve">to 2012, equivalent to an average annual increase of 5.6 per cent </w:t>
      </w:r>
      <w:r w:rsidR="00E9747F" w:rsidRPr="000C682B">
        <w:rPr>
          <w:shd w:val="clear" w:color="auto" w:fill="FFFFFF" w:themeFill="background1"/>
        </w:rPr>
        <w:t>(table </w:t>
      </w:r>
      <w:proofErr w:type="spellStart"/>
      <w:r w:rsidR="00BE4089" w:rsidRPr="000C682B">
        <w:rPr>
          <w:shd w:val="clear" w:color="auto" w:fill="FFFFFF" w:themeFill="background1"/>
        </w:rPr>
        <w:t>5</w:t>
      </w:r>
      <w:r w:rsidRPr="000C682B">
        <w:rPr>
          <w:shd w:val="clear" w:color="auto" w:fill="FFFFFF" w:themeFill="background1"/>
        </w:rPr>
        <w:t>A.1</w:t>
      </w:r>
      <w:proofErr w:type="spellEnd"/>
      <w:r w:rsidRPr="00EF5A5F">
        <w:t xml:space="preserve">). Government recurrent expenditure was equal </w:t>
      </w:r>
      <w:r w:rsidRPr="0091113B">
        <w:t xml:space="preserve">to </w:t>
      </w:r>
      <w:r w:rsidR="00E12034" w:rsidRPr="0091113B">
        <w:t>$</w:t>
      </w:r>
      <w:r w:rsidR="0091113B" w:rsidRPr="0091113B">
        <w:t>397.77</w:t>
      </w:r>
      <w:r w:rsidR="007F4EF2" w:rsidRPr="0091113B">
        <w:t> </w:t>
      </w:r>
      <w:r w:rsidRPr="0091113B">
        <w:t>per</w:t>
      </w:r>
      <w:r w:rsidR="007F4EF2" w:rsidRPr="0091113B">
        <w:t> </w:t>
      </w:r>
      <w:r w:rsidRPr="00EF5A5F">
        <w:t>person aged 15–64 years across Australia</w:t>
      </w:r>
      <w:r w:rsidR="00BE4089" w:rsidRPr="00EF5A5F">
        <w:t xml:space="preserve"> in </w:t>
      </w:r>
      <w:r w:rsidR="00DD749B">
        <w:t>201</w:t>
      </w:r>
      <w:r w:rsidR="00B82F30">
        <w:t>2</w:t>
      </w:r>
      <w:r w:rsidR="00CA0BF5">
        <w:t> </w:t>
      </w:r>
      <w:r w:rsidR="00BE4089" w:rsidRPr="00EF5A5F">
        <w:t>(table</w:t>
      </w:r>
      <w:r w:rsidR="007F4EF2" w:rsidRPr="00EF5A5F">
        <w:t> </w:t>
      </w:r>
      <w:proofErr w:type="spellStart"/>
      <w:r w:rsidR="00BE4089" w:rsidRPr="00EF5A5F">
        <w:t>5</w:t>
      </w:r>
      <w:r w:rsidRPr="00EF5A5F">
        <w:t>A.2</w:t>
      </w:r>
      <w:proofErr w:type="spellEnd"/>
      <w:r w:rsidRPr="00EF5A5F">
        <w:t xml:space="preserve">). Further information on the breakdown of real funding by jurisdictions </w:t>
      </w:r>
      <w:r w:rsidR="00CB4733">
        <w:t xml:space="preserve">is </w:t>
      </w:r>
      <w:r w:rsidRPr="00EF5A5F">
        <w:t>available in attachment tables</w:t>
      </w:r>
      <w:r w:rsidR="00B749E2" w:rsidRPr="00EF5A5F">
        <w:t xml:space="preserve"> </w:t>
      </w:r>
      <w:proofErr w:type="spellStart"/>
      <w:r w:rsidR="00B749E2" w:rsidRPr="00EF5A5F">
        <w:t>5A.1</w:t>
      </w:r>
      <w:proofErr w:type="spellEnd"/>
      <w:r w:rsidR="00F641E6">
        <w:t xml:space="preserve"> for 2003 to 2012 and</w:t>
      </w:r>
      <w:r w:rsidR="00B749E2" w:rsidRPr="00EF5A5F">
        <w:t xml:space="preserve"> </w:t>
      </w:r>
      <w:proofErr w:type="spellStart"/>
      <w:r w:rsidR="00B749E2" w:rsidRPr="00EF5A5F">
        <w:t>5A.2</w:t>
      </w:r>
      <w:proofErr w:type="spellEnd"/>
      <w:r w:rsidR="00B749E2" w:rsidRPr="00EF5A5F">
        <w:t xml:space="preserve"> and </w:t>
      </w:r>
      <w:proofErr w:type="spellStart"/>
      <w:r w:rsidR="00B749E2" w:rsidRPr="00EF5A5F">
        <w:t>5A.</w:t>
      </w:r>
      <w:r w:rsidR="00306D35" w:rsidRPr="00EF5A5F">
        <w:t>8</w:t>
      </w:r>
      <w:proofErr w:type="spellEnd"/>
      <w:r w:rsidR="00011F1A">
        <w:t xml:space="preserve"> for 200</w:t>
      </w:r>
      <w:r w:rsidR="00F641E6">
        <w:t>8</w:t>
      </w:r>
      <w:r w:rsidR="00011F1A">
        <w:t xml:space="preserve"> to 2012</w:t>
      </w:r>
      <w:r w:rsidRPr="00EF5A5F">
        <w:t>.</w:t>
      </w:r>
    </w:p>
    <w:p w:rsidR="00C57336" w:rsidRDefault="00C57336" w:rsidP="00C57336">
      <w:pPr>
        <w:pStyle w:val="BodyText"/>
      </w:pPr>
      <w:r w:rsidRPr="00EF5A5F">
        <w:lastRenderedPageBreak/>
        <w:t xml:space="preserve">Government funded activity is the primary focus of </w:t>
      </w:r>
      <w:r w:rsidR="00B749E2" w:rsidRPr="00EF5A5F">
        <w:t>this</w:t>
      </w:r>
      <w:r w:rsidRPr="00EF5A5F">
        <w:t xml:space="preserve"> Report. However, not all data can be limited to </w:t>
      </w:r>
      <w:r w:rsidR="00C67350" w:rsidRPr="00EF5A5F">
        <w:t>g</w:t>
      </w:r>
      <w:r w:rsidRPr="00EF5A5F">
        <w:t>overnment funded activity. A representation of data used for statis</w:t>
      </w:r>
      <w:r w:rsidR="00981FDC" w:rsidRPr="00EF5A5F">
        <w:t>tical reporting is provided in f</w:t>
      </w:r>
      <w:r w:rsidRPr="00EF5A5F">
        <w:t xml:space="preserve">igure </w:t>
      </w:r>
      <w:r w:rsidR="00110AF6">
        <w:t>5.1</w:t>
      </w:r>
      <w:r w:rsidRPr="00EF5A5F">
        <w:t>.</w:t>
      </w:r>
      <w:r w:rsidR="00CD63A7" w:rsidRPr="00EF5A5F">
        <w:t xml:space="preserve"> A detailed explanation of data inclusions </w:t>
      </w:r>
      <w:r w:rsidR="00306D35" w:rsidRPr="00EF5A5F">
        <w:t xml:space="preserve">in this chapter </w:t>
      </w:r>
      <w:r w:rsidR="00CD63A7" w:rsidRPr="00EF5A5F">
        <w:t>is provided in box </w:t>
      </w:r>
      <w:r w:rsidR="00110AF6">
        <w:t>5.2</w:t>
      </w:r>
      <w:r w:rsidR="00CD63A7" w:rsidRPr="00EF5A5F">
        <w:t>.</w:t>
      </w:r>
    </w:p>
    <w:p w:rsidR="00C64AD1" w:rsidRPr="00EF5A5F" w:rsidRDefault="00C64AD1" w:rsidP="00C64AD1">
      <w:pPr>
        <w:pStyle w:val="FigureTitle"/>
      </w:pPr>
      <w:r w:rsidRPr="00EF5A5F">
        <w:rPr>
          <w:b w:val="0"/>
        </w:rPr>
        <w:t xml:space="preserve">Figure </w:t>
      </w:r>
      <w:r>
        <w:rPr>
          <w:b w:val="0"/>
        </w:rPr>
        <w:t>5.</w:t>
      </w:r>
      <w:r>
        <w:rPr>
          <w:b w:val="0"/>
          <w:noProof/>
        </w:rPr>
        <w:t>1</w:t>
      </w:r>
      <w:r w:rsidRPr="00EF5A5F">
        <w:tab/>
        <w:t>Scope of reporting</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C64AD1" w:rsidRPr="00EF5A5F" w:rsidTr="00F51738">
        <w:tc>
          <w:tcPr>
            <w:tcW w:w="8777" w:type="dxa"/>
          </w:tcPr>
          <w:p w:rsidR="00C64AD1" w:rsidRPr="00201144" w:rsidRDefault="00C64AD1" w:rsidP="00F51738">
            <w:pPr>
              <w:pStyle w:val="Figure"/>
              <w:rPr>
                <w:b/>
              </w:rPr>
            </w:pPr>
            <w:r>
              <w:rPr>
                <w:b/>
                <w:noProof/>
              </w:rPr>
              <w:drawing>
                <wp:inline distT="0" distB="0" distL="0" distR="0" wp14:anchorId="4741D12A" wp14:editId="43020882">
                  <wp:extent cx="5572125" cy="2095500"/>
                  <wp:effectExtent l="0" t="0" r="9525" b="0"/>
                  <wp:docPr id="4" name="Picture 4" descr="Figure 5.1 - Scope of reporting. &#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72125" cy="2095500"/>
                          </a:xfrm>
                          <a:prstGeom prst="rect">
                            <a:avLst/>
                          </a:prstGeom>
                          <a:noFill/>
                          <a:ln>
                            <a:noFill/>
                          </a:ln>
                        </pic:spPr>
                      </pic:pic>
                    </a:graphicData>
                  </a:graphic>
                </wp:inline>
              </w:drawing>
            </w:r>
          </w:p>
        </w:tc>
      </w:tr>
    </w:tbl>
    <w:p w:rsidR="00B82F30" w:rsidRDefault="00B82F30" w:rsidP="00C57336">
      <w:pPr>
        <w:pStyle w:val="BodyText"/>
      </w:pPr>
    </w:p>
    <w:p w:rsidR="009D134F" w:rsidRPr="00EF5A5F" w:rsidRDefault="009D134F" w:rsidP="00C8361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D134F" w:rsidRPr="00EF5A5F">
        <w:tc>
          <w:tcPr>
            <w:tcW w:w="8771" w:type="dxa"/>
            <w:tcBorders>
              <w:top w:val="single" w:sz="6" w:space="0" w:color="auto"/>
              <w:bottom w:val="nil"/>
            </w:tcBorders>
          </w:tcPr>
          <w:p w:rsidR="009D134F" w:rsidRPr="00EF5A5F" w:rsidRDefault="009D134F">
            <w:pPr>
              <w:pStyle w:val="BoxTitle"/>
            </w:pPr>
            <w:r w:rsidRPr="00EF5A5F">
              <w:rPr>
                <w:b w:val="0"/>
              </w:rPr>
              <w:t xml:space="preserve">Box </w:t>
            </w:r>
            <w:bookmarkStart w:id="6" w:name="OLE_LINK70"/>
            <w:r w:rsidR="00AB7026">
              <w:rPr>
                <w:b w:val="0"/>
              </w:rPr>
              <w:t>5.</w:t>
            </w:r>
            <w:r w:rsidR="009D604A">
              <w:rPr>
                <w:b w:val="0"/>
                <w:noProof/>
              </w:rPr>
              <w:t>2</w:t>
            </w:r>
            <w:bookmarkEnd w:id="6"/>
            <w:r w:rsidRPr="00EF5A5F">
              <w:tab/>
              <w:t xml:space="preserve">Scope of </w:t>
            </w:r>
            <w:r w:rsidR="00DF7A0A" w:rsidRPr="00EF5A5F">
              <w:t xml:space="preserve">VET </w:t>
            </w:r>
            <w:r w:rsidRPr="00EF5A5F">
              <w:t xml:space="preserve">reporting </w:t>
            </w:r>
          </w:p>
        </w:tc>
      </w:tr>
      <w:tr w:rsidR="009D134F" w:rsidRPr="00EF5A5F" w:rsidTr="00853417">
        <w:trPr>
          <w:cantSplit/>
          <w:trHeight w:val="3387"/>
        </w:trPr>
        <w:tc>
          <w:tcPr>
            <w:tcW w:w="8771" w:type="dxa"/>
            <w:tcBorders>
              <w:top w:val="nil"/>
              <w:left w:val="single" w:sz="6" w:space="0" w:color="auto"/>
              <w:bottom w:val="nil"/>
              <w:right w:val="single" w:sz="6" w:space="0" w:color="auto"/>
            </w:tcBorders>
          </w:tcPr>
          <w:p w:rsidR="00F31A06" w:rsidRDefault="00183D06" w:rsidP="00F31A06">
            <w:pPr>
              <w:pStyle w:val="Box"/>
            </w:pPr>
            <w:r w:rsidRPr="00EF5A5F">
              <w:t xml:space="preserve">Where this </w:t>
            </w:r>
            <w:r w:rsidR="008100CC" w:rsidRPr="00EF5A5F">
              <w:t>chapter</w:t>
            </w:r>
            <w:r w:rsidRPr="00EF5A5F">
              <w:t xml:space="preserve"> refers to </w:t>
            </w:r>
            <w:r w:rsidR="008100CC" w:rsidRPr="00EF5A5F">
              <w:t>‘</w:t>
            </w:r>
            <w:r w:rsidRPr="00EF5A5F">
              <w:t>government funded</w:t>
            </w:r>
            <w:r w:rsidR="008100CC" w:rsidRPr="00EF5A5F">
              <w:t>’</w:t>
            </w:r>
            <w:r w:rsidRPr="00EF5A5F">
              <w:t xml:space="preserve"> activity, it </w:t>
            </w:r>
            <w:r w:rsidR="0018231A" w:rsidRPr="00EF5A5F">
              <w:t xml:space="preserve">is defined as </w:t>
            </w:r>
            <w:r w:rsidR="008100CC" w:rsidRPr="00EF5A5F">
              <w:t>VET</w:t>
            </w:r>
            <w:r w:rsidRPr="00EF5A5F">
              <w:t xml:space="preserve"> activity that is funded under Commonwealth </w:t>
            </w:r>
            <w:r w:rsidR="008100CC" w:rsidRPr="008677DD">
              <w:t xml:space="preserve">and </w:t>
            </w:r>
            <w:r w:rsidR="00B30DC0" w:rsidRPr="008677DD">
              <w:t>S</w:t>
            </w:r>
            <w:r w:rsidR="008100CC" w:rsidRPr="008677DD">
              <w:t>tat</w:t>
            </w:r>
            <w:r w:rsidR="008100CC" w:rsidRPr="005440C7">
              <w:t>e</w:t>
            </w:r>
            <w:r w:rsidR="004B397D" w:rsidRPr="005440C7">
              <w:t>/Territory</w:t>
            </w:r>
            <w:r w:rsidR="008100CC" w:rsidRPr="008677DD">
              <w:t xml:space="preserve"> </w:t>
            </w:r>
            <w:r w:rsidRPr="008677DD">
              <w:t xml:space="preserve">recurrent, Commonwealth specific and </w:t>
            </w:r>
            <w:r w:rsidR="00B30DC0" w:rsidRPr="008677DD">
              <w:t>S</w:t>
            </w:r>
            <w:r w:rsidRPr="008677DD">
              <w:t>tate</w:t>
            </w:r>
            <w:r w:rsidR="004B397D" w:rsidRPr="005440C7">
              <w:t>/Territory</w:t>
            </w:r>
            <w:r w:rsidRPr="008677DD">
              <w:t xml:space="preserve"> specific fundin</w:t>
            </w:r>
            <w:r w:rsidRPr="00EF5A5F">
              <w:t>g.</w:t>
            </w:r>
            <w:r w:rsidR="008100CC" w:rsidRPr="00EF5A5F">
              <w:t xml:space="preserve"> This includes </w:t>
            </w:r>
            <w:r w:rsidR="00F31A06" w:rsidRPr="00EF5A5F">
              <w:t xml:space="preserve">activity </w:t>
            </w:r>
            <w:r w:rsidR="008100CC" w:rsidRPr="00EF5A5F">
              <w:t>fund</w:t>
            </w:r>
            <w:r w:rsidR="00F31A06" w:rsidRPr="00EF5A5F">
              <w:t xml:space="preserve">ed </w:t>
            </w:r>
            <w:r w:rsidR="008100CC" w:rsidRPr="00EF5A5F">
              <w:t xml:space="preserve">under the </w:t>
            </w:r>
            <w:proofErr w:type="spellStart"/>
            <w:r w:rsidR="008100CC" w:rsidRPr="00EF5A5F">
              <w:t>NASWD</w:t>
            </w:r>
            <w:proofErr w:type="spellEnd"/>
            <w:r w:rsidR="008100CC" w:rsidRPr="00EF5A5F">
              <w:t xml:space="preserve">. </w:t>
            </w:r>
            <w:r w:rsidR="00CA0BF5" w:rsidRPr="000C682B">
              <w:rPr>
                <w:shd w:val="clear" w:color="auto" w:fill="FFFFFF" w:themeFill="background1"/>
              </w:rPr>
              <w:t xml:space="preserve">Any government funded training activity that a student undertakes, regardless of whether or not it forms the majority of their course of training, is in scope of this Report. </w:t>
            </w:r>
            <w:r w:rsidR="008100CC" w:rsidRPr="000C682B">
              <w:rPr>
                <w:shd w:val="clear" w:color="auto" w:fill="FFFFFF" w:themeFill="background1"/>
              </w:rPr>
              <w:t>This</w:t>
            </w:r>
            <w:r w:rsidR="008100CC" w:rsidRPr="00EF5A5F">
              <w:t xml:space="preserve"> definition of ‘government funded’ activity has been broadened</w:t>
            </w:r>
            <w:r w:rsidR="0046174E" w:rsidRPr="00EF5A5F">
              <w:t>, commencing with</w:t>
            </w:r>
            <w:r w:rsidR="008100CC" w:rsidRPr="00EF5A5F">
              <w:t xml:space="preserve"> the </w:t>
            </w:r>
            <w:r w:rsidR="0046174E" w:rsidRPr="00EF5A5F">
              <w:t>2011</w:t>
            </w:r>
            <w:r w:rsidR="000C17D9">
              <w:t> </w:t>
            </w:r>
            <w:r w:rsidR="008100CC" w:rsidRPr="00EF5A5F">
              <w:t>Report</w:t>
            </w:r>
            <w:r w:rsidR="0046174E" w:rsidRPr="00EF5A5F">
              <w:t>. Until the 2010 Report, the</w:t>
            </w:r>
            <w:r w:rsidR="008100CC" w:rsidRPr="00EF5A5F">
              <w:t xml:space="preserve"> VET activity </w:t>
            </w:r>
            <w:r w:rsidR="0046174E" w:rsidRPr="00EF5A5F">
              <w:t xml:space="preserve">reported </w:t>
            </w:r>
            <w:r w:rsidR="008100CC" w:rsidRPr="00EF5A5F">
              <w:t xml:space="preserve">was </w:t>
            </w:r>
            <w:r w:rsidR="0046174E" w:rsidRPr="00EF5A5F">
              <w:t xml:space="preserve">that </w:t>
            </w:r>
            <w:r w:rsidR="008100CC" w:rsidRPr="00EF5A5F">
              <w:t xml:space="preserve">funded </w:t>
            </w:r>
            <w:r w:rsidR="0018231A" w:rsidRPr="00EF5A5F">
              <w:t>by</w:t>
            </w:r>
            <w:r w:rsidR="008100CC" w:rsidRPr="00EF5A5F">
              <w:t xml:space="preserve"> </w:t>
            </w:r>
            <w:r w:rsidR="006F26C4" w:rsidRPr="00EF5A5F">
              <w:t xml:space="preserve">Commonwealth and </w:t>
            </w:r>
            <w:r w:rsidR="00B30DC0" w:rsidRPr="00EF5A5F">
              <w:t>S</w:t>
            </w:r>
            <w:r w:rsidR="006F26C4" w:rsidRPr="00EF5A5F">
              <w:t xml:space="preserve">tate recurrent funding under </w:t>
            </w:r>
            <w:r w:rsidR="008100CC" w:rsidRPr="00EF5A5F">
              <w:t xml:space="preserve">the </w:t>
            </w:r>
            <w:r w:rsidR="00AC2BA3" w:rsidRPr="00EF5A5F">
              <w:rPr>
                <w:i/>
              </w:rPr>
              <w:t>Commonwealth–State Agreement for Skilling Australia’s Workforce</w:t>
            </w:r>
            <w:r w:rsidR="00AC2BA3" w:rsidRPr="00EF5A5F">
              <w:t xml:space="preserve"> (</w:t>
            </w:r>
            <w:proofErr w:type="spellStart"/>
            <w:r w:rsidR="00F31A06" w:rsidRPr="00EF5A5F">
              <w:t>CSASAW</w:t>
            </w:r>
            <w:proofErr w:type="spellEnd"/>
            <w:r w:rsidR="00F31A06" w:rsidRPr="00EF5A5F">
              <w:t xml:space="preserve">) (replaced by the </w:t>
            </w:r>
            <w:proofErr w:type="spellStart"/>
            <w:r w:rsidR="00F31A06" w:rsidRPr="00EF5A5F">
              <w:t>NASWD</w:t>
            </w:r>
            <w:proofErr w:type="spellEnd"/>
            <w:r w:rsidR="00F31A06" w:rsidRPr="00EF5A5F">
              <w:t xml:space="preserve"> on 1 January 2009). Historical data in this </w:t>
            </w:r>
            <w:r w:rsidR="0018231A" w:rsidRPr="00EF5A5F">
              <w:t>chapter</w:t>
            </w:r>
            <w:r w:rsidR="00F31A06" w:rsidRPr="00EF5A5F">
              <w:t xml:space="preserve"> reflect the revised definition of ‘government funded</w:t>
            </w:r>
            <w:r w:rsidR="00D94F48" w:rsidRPr="00EF5A5F">
              <w:t>’</w:t>
            </w:r>
            <w:r w:rsidR="00F31A06" w:rsidRPr="00EF5A5F">
              <w:t xml:space="preserve"> activity.</w:t>
            </w:r>
            <w:r w:rsidR="00FA1EB2">
              <w:t xml:space="preserve"> </w:t>
            </w:r>
            <w:r w:rsidR="00FA1EB2" w:rsidRPr="000C682B">
              <w:rPr>
                <w:shd w:val="clear" w:color="auto" w:fill="FFFFFF" w:themeFill="background1"/>
              </w:rPr>
              <w:t>Some other VET activity is beyond the scope of this chapter and is not reported.</w:t>
            </w:r>
          </w:p>
          <w:p w:rsidR="002D7A95" w:rsidRPr="00EF5A5F" w:rsidRDefault="002D7A95" w:rsidP="002D7A95">
            <w:pPr>
              <w:pStyle w:val="Box"/>
            </w:pPr>
            <w:r w:rsidRPr="00EF5A5F">
              <w:t xml:space="preserve">Data on student participation, efficiency measures, student achievement, Qualification Equivalents, and competencies/modules completed in this chapter are limited to services that are government funded. These include VET services provided by: </w:t>
            </w:r>
          </w:p>
          <w:p w:rsidR="002D7A95" w:rsidRPr="00EF5A5F" w:rsidRDefault="002D7A95" w:rsidP="002D7A95">
            <w:pPr>
              <w:pStyle w:val="BoxListBullet"/>
            </w:pPr>
            <w:r w:rsidRPr="00EF5A5F">
              <w:t>TAFE and other government providers, including multi-sector higher education institutions</w:t>
            </w:r>
          </w:p>
          <w:p w:rsidR="002D7A95" w:rsidRPr="00EF5A5F" w:rsidRDefault="002D7A95" w:rsidP="002D7A95">
            <w:pPr>
              <w:pStyle w:val="BoxListBullet"/>
            </w:pPr>
            <w:r w:rsidRPr="00EF5A5F">
              <w:t>registered community providers and registered private providers.</w:t>
            </w:r>
          </w:p>
          <w:p w:rsidR="00EF175E" w:rsidRPr="00EF5A5F" w:rsidRDefault="00EF175E" w:rsidP="00EF175E">
            <w:pPr>
              <w:pStyle w:val="Box"/>
            </w:pPr>
            <w:r w:rsidRPr="00EF5A5F">
              <w:t>Where the chapter refers to VET activity, it is defined as all VET data available for reporting</w:t>
            </w:r>
            <w:r>
              <w:t>,</w:t>
            </w:r>
            <w:r w:rsidRPr="00EF5A5F">
              <w:t xml:space="preserve"> unless otherwise specified.</w:t>
            </w:r>
          </w:p>
          <w:p w:rsidR="00EF175E" w:rsidRDefault="00EF175E" w:rsidP="00EF175E">
            <w:pPr>
              <w:pStyle w:val="Box"/>
            </w:pPr>
            <w:r>
              <w:t>The discussion in this chapter of student outcomes and student satisfaction focuses on students undertaking government funded training.</w:t>
            </w:r>
          </w:p>
          <w:p w:rsidR="002D7A95" w:rsidRDefault="002D7A95" w:rsidP="00EA6B27">
            <w:pPr>
              <w:pStyle w:val="Box"/>
            </w:pPr>
            <w:r w:rsidRPr="00937A0C">
              <w:t>Data on qualifications completed include both government and non-government funded VET students attending TAFE, and only government funded students from private providers.</w:t>
            </w:r>
          </w:p>
          <w:p w:rsidR="00C64AD1" w:rsidRPr="00EF5A5F" w:rsidRDefault="00C64AD1" w:rsidP="0091113B">
            <w:pPr>
              <w:pStyle w:val="Box"/>
            </w:pPr>
            <w:r>
              <w:t>Data on employer engagement and satisfaction are on all nationally recognised training, from all provider types, irrespective of funding source.</w:t>
            </w:r>
          </w:p>
        </w:tc>
      </w:tr>
      <w:tr w:rsidR="00113689" w:rsidRPr="00EF5A5F" w:rsidTr="00113689">
        <w:trPr>
          <w:cantSplit/>
        </w:trPr>
        <w:tc>
          <w:tcPr>
            <w:tcW w:w="8771" w:type="dxa"/>
            <w:tcBorders>
              <w:top w:val="nil"/>
              <w:left w:val="single" w:sz="6" w:space="0" w:color="auto"/>
              <w:bottom w:val="single" w:sz="6" w:space="0" w:color="auto"/>
              <w:right w:val="single" w:sz="6" w:space="0" w:color="auto"/>
            </w:tcBorders>
          </w:tcPr>
          <w:p w:rsidR="00113689" w:rsidRPr="00EF5A5F" w:rsidRDefault="00113689" w:rsidP="00113689">
            <w:pPr>
              <w:pStyle w:val="Box"/>
              <w:spacing w:before="0" w:line="120" w:lineRule="exact"/>
            </w:pPr>
          </w:p>
        </w:tc>
      </w:tr>
      <w:tr w:rsidR="00113689" w:rsidRPr="00EF5A5F" w:rsidTr="00113689">
        <w:tc>
          <w:tcPr>
            <w:tcW w:w="8771" w:type="dxa"/>
            <w:tcBorders>
              <w:top w:val="nil"/>
              <w:left w:val="nil"/>
              <w:bottom w:val="nil"/>
              <w:right w:val="nil"/>
            </w:tcBorders>
          </w:tcPr>
          <w:p w:rsidR="00113689" w:rsidRPr="00EF5A5F" w:rsidRDefault="00113689" w:rsidP="008677DD">
            <w:pPr>
              <w:pStyle w:val="Box"/>
              <w:keepNext w:val="0"/>
              <w:spacing w:before="0" w:line="80" w:lineRule="exact"/>
              <w:rPr>
                <w:b/>
                <w:sz w:val="14"/>
              </w:rPr>
            </w:pPr>
          </w:p>
        </w:tc>
      </w:tr>
    </w:tbl>
    <w:p w:rsidR="00C57336" w:rsidRPr="00EF5A5F" w:rsidRDefault="00C57336" w:rsidP="00A54BA5">
      <w:pPr>
        <w:pStyle w:val="Heading3"/>
        <w:spacing w:before="480"/>
      </w:pPr>
      <w:r w:rsidRPr="00EF5A5F">
        <w:t xml:space="preserve">Size and scope </w:t>
      </w:r>
    </w:p>
    <w:p w:rsidR="002E0514" w:rsidRPr="00EF5A5F" w:rsidRDefault="00C57336" w:rsidP="002D7A95">
      <w:pPr>
        <w:pStyle w:val="BodyText"/>
      </w:pPr>
      <w:r w:rsidRPr="00EF5A5F">
        <w:t xml:space="preserve">In </w:t>
      </w:r>
      <w:r w:rsidR="00DD749B" w:rsidRPr="00011F1A">
        <w:t>201</w:t>
      </w:r>
      <w:r w:rsidR="00C64AD1" w:rsidRPr="00011F1A">
        <w:t>2</w:t>
      </w:r>
      <w:r w:rsidRPr="00011F1A">
        <w:t xml:space="preserve">, </w:t>
      </w:r>
      <w:r w:rsidR="00011F1A" w:rsidRPr="00011F1A">
        <w:t>32.2</w:t>
      </w:r>
      <w:r w:rsidR="007F4EF2" w:rsidRPr="00011F1A">
        <w:t> </w:t>
      </w:r>
      <w:r w:rsidRPr="00011F1A">
        <w:t>per</w:t>
      </w:r>
      <w:r w:rsidR="007F4EF2" w:rsidRPr="00011F1A">
        <w:t> </w:t>
      </w:r>
      <w:r w:rsidRPr="00011F1A">
        <w:t xml:space="preserve">cent of Australians aged 15–64 years held a </w:t>
      </w:r>
      <w:r w:rsidR="00672982" w:rsidRPr="00011F1A">
        <w:t>certificate or diploma</w:t>
      </w:r>
      <w:r w:rsidRPr="00011F1A">
        <w:t xml:space="preserve"> as their highest level qualification (</w:t>
      </w:r>
      <w:r w:rsidR="00672982" w:rsidRPr="00011F1A">
        <w:t xml:space="preserve">table </w:t>
      </w:r>
      <w:proofErr w:type="spellStart"/>
      <w:r w:rsidR="00672982" w:rsidRPr="00011F1A">
        <w:t>BA</w:t>
      </w:r>
      <w:r w:rsidR="00316B87" w:rsidRPr="00011F1A">
        <w:t>.</w:t>
      </w:r>
      <w:r w:rsidR="00D60624" w:rsidRPr="00011F1A">
        <w:t>2</w:t>
      </w:r>
      <w:r w:rsidR="00F641E6">
        <w:t>9</w:t>
      </w:r>
      <w:proofErr w:type="spellEnd"/>
      <w:r w:rsidR="00316B87" w:rsidRPr="00011F1A">
        <w:t xml:space="preserve">). </w:t>
      </w:r>
      <w:r w:rsidR="0043130B" w:rsidRPr="00011F1A">
        <w:t xml:space="preserve">These qualifications could have been completed in schools, VET </w:t>
      </w:r>
      <w:r w:rsidR="008761CF" w:rsidRPr="00011F1A">
        <w:t>institutions or</w:t>
      </w:r>
      <w:r w:rsidR="0043130B" w:rsidRPr="00011F1A">
        <w:t xml:space="preserve"> </w:t>
      </w:r>
      <w:r w:rsidR="0043130B" w:rsidRPr="00EF5A5F">
        <w:t>higher education institutions.</w:t>
      </w:r>
    </w:p>
    <w:p w:rsidR="00672982" w:rsidRPr="00EF5A5F" w:rsidRDefault="0043130B" w:rsidP="005440C7">
      <w:pPr>
        <w:pStyle w:val="BodyText"/>
      </w:pPr>
      <w:r w:rsidRPr="00EF5A5F">
        <w:t xml:space="preserve">The VET sector is large and varied. Qualifications vary significantly </w:t>
      </w:r>
      <w:r w:rsidR="00EE1C78" w:rsidRPr="00EF5A5F">
        <w:t>in</w:t>
      </w:r>
      <w:r w:rsidRPr="00EF5A5F">
        <w:t xml:space="preserve"> length, level and field. </w:t>
      </w:r>
      <w:r w:rsidR="00B31587" w:rsidRPr="003D2994">
        <w:t xml:space="preserve">Approximately </w:t>
      </w:r>
      <w:r w:rsidR="009C7445" w:rsidRPr="003D2994">
        <w:t>1.9</w:t>
      </w:r>
      <w:r w:rsidR="009E7667" w:rsidRPr="003D2994">
        <w:t> </w:t>
      </w:r>
      <w:r w:rsidR="00C57336" w:rsidRPr="003D2994">
        <w:t>million</w:t>
      </w:r>
      <w:r w:rsidR="00C57336" w:rsidRPr="00EF5A5F">
        <w:t xml:space="preserve"> people </w:t>
      </w:r>
      <w:r w:rsidR="00850BEA" w:rsidRPr="00EF5A5F">
        <w:t xml:space="preserve">were reported as participating </w:t>
      </w:r>
      <w:r w:rsidR="00C57336" w:rsidRPr="00EF5A5F">
        <w:t xml:space="preserve">in VET programs </w:t>
      </w:r>
      <w:r w:rsidR="004C4063" w:rsidRPr="00EF5A5F">
        <w:t xml:space="preserve">at </w:t>
      </w:r>
      <w:r w:rsidR="00DD749B">
        <w:t>2</w:t>
      </w:r>
      <w:r w:rsidR="0091113B">
        <w:t>2</w:t>
      </w:r>
      <w:r w:rsidR="00DD749B">
        <w:t> </w:t>
      </w:r>
      <w:r w:rsidR="0091113B">
        <w:t>486</w:t>
      </w:r>
      <w:r w:rsidR="004C4063" w:rsidRPr="00EF5A5F">
        <w:t xml:space="preserve"> locations across Australia </w:t>
      </w:r>
      <w:r w:rsidR="007E1968" w:rsidRPr="00EF5A5F">
        <w:t xml:space="preserve">in </w:t>
      </w:r>
      <w:r w:rsidR="009C7445">
        <w:t>201</w:t>
      </w:r>
      <w:r w:rsidR="00C64AD1">
        <w:t>2</w:t>
      </w:r>
      <w:r w:rsidR="009C7445" w:rsidRPr="00EF5A5F">
        <w:t xml:space="preserve"> </w:t>
      </w:r>
      <w:r w:rsidR="009F3179" w:rsidRPr="00EF5A5F">
        <w:t>(</w:t>
      </w:r>
      <w:proofErr w:type="spellStart"/>
      <w:r w:rsidR="00100935" w:rsidRPr="00EF5A5F">
        <w:t>NCVER</w:t>
      </w:r>
      <w:proofErr w:type="spellEnd"/>
      <w:r w:rsidR="00100935" w:rsidRPr="00EF5A5F">
        <w:t xml:space="preserve"> unpublished,</w:t>
      </w:r>
      <w:r w:rsidR="00FB448B" w:rsidRPr="00EF5A5F">
        <w:t xml:space="preserve"> </w:t>
      </w:r>
      <w:r w:rsidR="004C4063" w:rsidRPr="00EF5A5F">
        <w:t>table</w:t>
      </w:r>
      <w:r w:rsidR="00AD0352" w:rsidRPr="00EF5A5F">
        <w:t> </w:t>
      </w:r>
      <w:proofErr w:type="spellStart"/>
      <w:r w:rsidR="004C4063" w:rsidRPr="00EF5A5F">
        <w:t>5A.3</w:t>
      </w:r>
      <w:proofErr w:type="spellEnd"/>
      <w:r w:rsidR="004C4063" w:rsidRPr="00EF5A5F">
        <w:t xml:space="preserve">). </w:t>
      </w:r>
      <w:r w:rsidR="00C57336" w:rsidRPr="00EF5A5F">
        <w:t>The number of VE</w:t>
      </w:r>
      <w:r w:rsidRPr="00EF5A5F">
        <w:t xml:space="preserve">T students </w:t>
      </w:r>
      <w:r w:rsidR="004939F3" w:rsidRPr="003D2994">
        <w:t xml:space="preserve">increased by </w:t>
      </w:r>
      <w:r w:rsidR="003D2994" w:rsidRPr="003D2994">
        <w:t>3.3</w:t>
      </w:r>
      <w:r w:rsidRPr="003D2994">
        <w:t> per </w:t>
      </w:r>
      <w:r w:rsidR="00C57336" w:rsidRPr="003D2994">
        <w:t xml:space="preserve">cent between </w:t>
      </w:r>
      <w:r w:rsidR="009C7445">
        <w:t>201</w:t>
      </w:r>
      <w:r w:rsidR="00C64AD1">
        <w:t>1</w:t>
      </w:r>
      <w:r w:rsidR="009C7445" w:rsidRPr="00EF5A5F">
        <w:t xml:space="preserve"> </w:t>
      </w:r>
      <w:r w:rsidR="00C57336" w:rsidRPr="00EF5A5F">
        <w:lastRenderedPageBreak/>
        <w:t xml:space="preserve">and </w:t>
      </w:r>
      <w:r w:rsidR="00D35B60">
        <w:t>201</w:t>
      </w:r>
      <w:r w:rsidR="00C64AD1">
        <w:t>2</w:t>
      </w:r>
      <w:r w:rsidR="00C57336" w:rsidRPr="00EF5A5F">
        <w:t xml:space="preserve">, </w:t>
      </w:r>
      <w:r w:rsidR="00BE4E17" w:rsidRPr="00EF5A5F">
        <w:t xml:space="preserve">and </w:t>
      </w:r>
      <w:r w:rsidR="003B5391" w:rsidRPr="00EF5A5F">
        <w:t xml:space="preserve">increased by </w:t>
      </w:r>
      <w:r w:rsidR="003D2994" w:rsidRPr="003D2994">
        <w:t>14.3</w:t>
      </w:r>
      <w:r w:rsidR="00402FC2">
        <w:t xml:space="preserve"> </w:t>
      </w:r>
      <w:r w:rsidR="00C57336" w:rsidRPr="003D2994">
        <w:t>per</w:t>
      </w:r>
      <w:r w:rsidR="00402FC2">
        <w:t xml:space="preserve"> </w:t>
      </w:r>
      <w:r w:rsidR="00C57336" w:rsidRPr="003D2994">
        <w:t xml:space="preserve">cent </w:t>
      </w:r>
      <w:r w:rsidR="00C57336" w:rsidRPr="00EF5A5F">
        <w:t xml:space="preserve">between </w:t>
      </w:r>
      <w:r w:rsidR="000C725A" w:rsidRPr="00EF5A5F">
        <w:t>200</w:t>
      </w:r>
      <w:r w:rsidR="00C64AD1">
        <w:t>8</w:t>
      </w:r>
      <w:r w:rsidR="000C725A" w:rsidRPr="00EF5A5F">
        <w:t xml:space="preserve"> </w:t>
      </w:r>
      <w:r w:rsidR="00C57336" w:rsidRPr="00EF5A5F">
        <w:t xml:space="preserve">and </w:t>
      </w:r>
      <w:r w:rsidR="000C725A" w:rsidRPr="00EF5A5F">
        <w:t>201</w:t>
      </w:r>
      <w:r w:rsidR="00C64AD1">
        <w:t>2</w:t>
      </w:r>
      <w:r w:rsidR="000C725A" w:rsidRPr="00EF5A5F">
        <w:t xml:space="preserve"> </w:t>
      </w:r>
      <w:r w:rsidR="00EE1C78" w:rsidRPr="00EF5A5F">
        <w:t>(</w:t>
      </w:r>
      <w:proofErr w:type="spellStart"/>
      <w:r w:rsidR="00AE54BA">
        <w:t>NCVER</w:t>
      </w:r>
      <w:proofErr w:type="spellEnd"/>
      <w:r w:rsidR="00AE54BA">
        <w:t> </w:t>
      </w:r>
      <w:r w:rsidR="00180664" w:rsidRPr="00EF5A5F">
        <w:t>unpublished</w:t>
      </w:r>
      <w:r w:rsidR="00100935" w:rsidRPr="00EF5A5F">
        <w:t>).</w:t>
      </w:r>
    </w:p>
    <w:p w:rsidR="00C57336" w:rsidRPr="00EF5A5F" w:rsidRDefault="0043130B" w:rsidP="00D431B5">
      <w:pPr>
        <w:pStyle w:val="BodyText"/>
      </w:pPr>
      <w:r w:rsidRPr="00EF5A5F">
        <w:t xml:space="preserve">Of the </w:t>
      </w:r>
      <w:r w:rsidR="002A6D89" w:rsidRPr="00CD1E03">
        <w:t xml:space="preserve">approximately </w:t>
      </w:r>
      <w:r w:rsidR="006F4E63" w:rsidRPr="00CD1E03">
        <w:t>1.9</w:t>
      </w:r>
      <w:r w:rsidR="007F4EF2" w:rsidRPr="00CD1E03">
        <w:t> m</w:t>
      </w:r>
      <w:r w:rsidRPr="00CD1E03">
        <w:t xml:space="preserve">illion </w:t>
      </w:r>
      <w:r w:rsidR="005F092F" w:rsidRPr="00CD1E03">
        <w:t xml:space="preserve">VET </w:t>
      </w:r>
      <w:r w:rsidRPr="00CD1E03">
        <w:t>students</w:t>
      </w:r>
      <w:r w:rsidR="00DC44A5" w:rsidRPr="00CD1E03">
        <w:t xml:space="preserve"> </w:t>
      </w:r>
      <w:r w:rsidR="00850BEA" w:rsidRPr="00CD1E03">
        <w:t xml:space="preserve">who were reported as participating in VET programs </w:t>
      </w:r>
      <w:r w:rsidR="00DC44A5" w:rsidRPr="00CD1E03">
        <w:t xml:space="preserve">in </w:t>
      </w:r>
      <w:r w:rsidR="006F4E63" w:rsidRPr="00CD1E03">
        <w:t>201</w:t>
      </w:r>
      <w:r w:rsidR="00C64AD1" w:rsidRPr="00CD1E03">
        <w:t>2</w:t>
      </w:r>
      <w:r w:rsidRPr="00CD1E03">
        <w:t xml:space="preserve">, </w:t>
      </w:r>
      <w:r w:rsidR="006F4E63" w:rsidRPr="00CD1E03">
        <w:t>1.5</w:t>
      </w:r>
      <w:r w:rsidR="00A71E6A" w:rsidRPr="00CD1E03">
        <w:t> </w:t>
      </w:r>
      <w:r w:rsidRPr="00CD1E03">
        <w:t xml:space="preserve">million students </w:t>
      </w:r>
      <w:r w:rsidR="00815E61" w:rsidRPr="00CD1E03">
        <w:t>(</w:t>
      </w:r>
      <w:r w:rsidR="003D2994" w:rsidRPr="00CD1E03">
        <w:t>79.6</w:t>
      </w:r>
      <w:r w:rsidR="00A71E6A" w:rsidRPr="00CD1E03">
        <w:t> </w:t>
      </w:r>
      <w:r w:rsidR="00815E61" w:rsidRPr="00CD1E03">
        <w:t>per</w:t>
      </w:r>
      <w:r w:rsidR="00A71E6A" w:rsidRPr="00CD1E03">
        <w:t> </w:t>
      </w:r>
      <w:r w:rsidR="00815E61" w:rsidRPr="00CD1E03">
        <w:t xml:space="preserve">cent) </w:t>
      </w:r>
      <w:r w:rsidRPr="00CD1E03">
        <w:t xml:space="preserve">were </w:t>
      </w:r>
      <w:r w:rsidR="009B799F" w:rsidRPr="00CD1E03">
        <w:t xml:space="preserve">government </w:t>
      </w:r>
      <w:r w:rsidRPr="00CD1E03">
        <w:t xml:space="preserve">funded </w:t>
      </w:r>
      <w:r w:rsidR="00672982" w:rsidRPr="00CD1E03">
        <w:t>(</w:t>
      </w:r>
      <w:proofErr w:type="spellStart"/>
      <w:r w:rsidR="00180664" w:rsidRPr="00CD1E03">
        <w:t>NCVER</w:t>
      </w:r>
      <w:proofErr w:type="spellEnd"/>
      <w:r w:rsidR="00180664" w:rsidRPr="00CD1E03">
        <w:t xml:space="preserve"> unpublished</w:t>
      </w:r>
      <w:r w:rsidR="00672982" w:rsidRPr="00CD1E03">
        <w:t xml:space="preserve">). </w:t>
      </w:r>
      <w:r w:rsidR="00950580" w:rsidRPr="00CD1E03">
        <w:t>The remaining</w:t>
      </w:r>
      <w:r w:rsidR="00815E61" w:rsidRPr="00CD1E03">
        <w:t xml:space="preserve"> </w:t>
      </w:r>
      <w:r w:rsidR="003D2994" w:rsidRPr="00CD1E03">
        <w:t>395</w:t>
      </w:r>
      <w:r w:rsidR="006F4E63" w:rsidRPr="00CD1E03">
        <w:t> </w:t>
      </w:r>
      <w:r w:rsidR="003D2994" w:rsidRPr="00CD1E03">
        <w:t>9</w:t>
      </w:r>
      <w:r w:rsidR="006F4E63" w:rsidRPr="00CD1E03">
        <w:t>00</w:t>
      </w:r>
      <w:r w:rsidR="00672982" w:rsidRPr="00CD1E03">
        <w:t xml:space="preserve"> students participated on a fee</w:t>
      </w:r>
      <w:r w:rsidR="00922D6D" w:rsidRPr="00CD1E03">
        <w:noBreakHyphen/>
        <w:t>for</w:t>
      </w:r>
      <w:r w:rsidR="00922D6D" w:rsidRPr="00CD1E03">
        <w:noBreakHyphen/>
      </w:r>
      <w:r w:rsidR="00672982" w:rsidRPr="00CD1E03">
        <w:t xml:space="preserve">service </w:t>
      </w:r>
      <w:r w:rsidR="00672982" w:rsidRPr="000C682B">
        <w:rPr>
          <w:shd w:val="clear" w:color="auto" w:fill="FFFFFF" w:themeFill="background1"/>
        </w:rPr>
        <w:t>b</w:t>
      </w:r>
      <w:r w:rsidR="007B1F05" w:rsidRPr="000C682B">
        <w:rPr>
          <w:shd w:val="clear" w:color="auto" w:fill="FFFFFF" w:themeFill="background1"/>
        </w:rPr>
        <w:t>asis as domestic students (</w:t>
      </w:r>
      <w:r w:rsidR="003D2994" w:rsidRPr="000C682B">
        <w:rPr>
          <w:shd w:val="clear" w:color="auto" w:fill="FFFFFF" w:themeFill="background1"/>
        </w:rPr>
        <w:t>18.</w:t>
      </w:r>
      <w:r w:rsidR="005D0BE6" w:rsidRPr="000C682B">
        <w:rPr>
          <w:shd w:val="clear" w:color="auto" w:fill="FFFFFF" w:themeFill="background1"/>
        </w:rPr>
        <w:t>8</w:t>
      </w:r>
      <w:r w:rsidR="007B1F05" w:rsidRPr="000C682B">
        <w:rPr>
          <w:shd w:val="clear" w:color="auto" w:fill="FFFFFF" w:themeFill="background1"/>
        </w:rPr>
        <w:t> </w:t>
      </w:r>
      <w:r w:rsidR="00672982" w:rsidRPr="000C682B">
        <w:rPr>
          <w:shd w:val="clear" w:color="auto" w:fill="FFFFFF" w:themeFill="background1"/>
        </w:rPr>
        <w:t>per</w:t>
      </w:r>
      <w:r w:rsidR="00A71E6A" w:rsidRPr="000C682B">
        <w:rPr>
          <w:shd w:val="clear" w:color="auto" w:fill="FFFFFF" w:themeFill="background1"/>
        </w:rPr>
        <w:t> </w:t>
      </w:r>
      <w:r w:rsidR="00672982" w:rsidRPr="000C682B">
        <w:rPr>
          <w:shd w:val="clear" w:color="auto" w:fill="FFFFFF" w:themeFill="background1"/>
        </w:rPr>
        <w:t xml:space="preserve">cent of </w:t>
      </w:r>
      <w:r w:rsidR="00815E61" w:rsidRPr="000C682B">
        <w:rPr>
          <w:shd w:val="clear" w:color="auto" w:fill="FFFFFF" w:themeFill="background1"/>
        </w:rPr>
        <w:t>all</w:t>
      </w:r>
      <w:r w:rsidR="00672982" w:rsidRPr="000C682B">
        <w:rPr>
          <w:shd w:val="clear" w:color="auto" w:fill="FFFFFF" w:themeFill="background1"/>
        </w:rPr>
        <w:t xml:space="preserve"> VET students) or </w:t>
      </w:r>
      <w:r w:rsidR="00C25ECA" w:rsidRPr="000C682B">
        <w:rPr>
          <w:shd w:val="clear" w:color="auto" w:fill="FFFFFF" w:themeFill="background1"/>
        </w:rPr>
        <w:t xml:space="preserve">were </w:t>
      </w:r>
      <w:r w:rsidR="00672982" w:rsidRPr="000C682B">
        <w:rPr>
          <w:shd w:val="clear" w:color="auto" w:fill="FFFFFF" w:themeFill="background1"/>
        </w:rPr>
        <w:t>international students (</w:t>
      </w:r>
      <w:r w:rsidR="00CD1E03" w:rsidRPr="000C682B">
        <w:rPr>
          <w:shd w:val="clear" w:color="auto" w:fill="FFFFFF" w:themeFill="background1"/>
        </w:rPr>
        <w:t>1.6</w:t>
      </w:r>
      <w:r w:rsidR="00672982" w:rsidRPr="000C682B">
        <w:rPr>
          <w:shd w:val="clear" w:color="auto" w:fill="FFFFFF" w:themeFill="background1"/>
        </w:rPr>
        <w:t> per</w:t>
      </w:r>
      <w:r w:rsidR="00A71E6A" w:rsidRPr="000C682B">
        <w:rPr>
          <w:shd w:val="clear" w:color="auto" w:fill="FFFFFF" w:themeFill="background1"/>
        </w:rPr>
        <w:t> </w:t>
      </w:r>
      <w:r w:rsidR="00672982" w:rsidRPr="000C682B">
        <w:rPr>
          <w:shd w:val="clear" w:color="auto" w:fill="FFFFFF" w:themeFill="background1"/>
        </w:rPr>
        <w:t xml:space="preserve">cent of </w:t>
      </w:r>
      <w:r w:rsidR="00815E61" w:rsidRPr="000C682B">
        <w:rPr>
          <w:shd w:val="clear" w:color="auto" w:fill="FFFFFF" w:themeFill="background1"/>
        </w:rPr>
        <w:t>all</w:t>
      </w:r>
      <w:r w:rsidR="00672982" w:rsidRPr="000C682B">
        <w:rPr>
          <w:shd w:val="clear" w:color="auto" w:fill="FFFFFF" w:themeFill="background1"/>
        </w:rPr>
        <w:t xml:space="preserve"> VET students). The proportion of domestic fee-for-servi</w:t>
      </w:r>
      <w:r w:rsidR="007B1F05" w:rsidRPr="000C682B">
        <w:rPr>
          <w:shd w:val="clear" w:color="auto" w:fill="FFFFFF" w:themeFill="background1"/>
        </w:rPr>
        <w:t xml:space="preserve">ce students </w:t>
      </w:r>
      <w:r w:rsidR="0023140C" w:rsidRPr="000C682B">
        <w:rPr>
          <w:shd w:val="clear" w:color="auto" w:fill="FFFFFF" w:themeFill="background1"/>
        </w:rPr>
        <w:t xml:space="preserve">decreased from </w:t>
      </w:r>
      <w:r w:rsidR="00E05A33" w:rsidRPr="000C682B">
        <w:rPr>
          <w:shd w:val="clear" w:color="auto" w:fill="FFFFFF" w:themeFill="background1"/>
        </w:rPr>
        <w:t>23.</w:t>
      </w:r>
      <w:r w:rsidR="00CD1E03" w:rsidRPr="000C682B">
        <w:rPr>
          <w:shd w:val="clear" w:color="auto" w:fill="FFFFFF" w:themeFill="background1"/>
        </w:rPr>
        <w:t>8</w:t>
      </w:r>
      <w:r w:rsidR="007B1F05" w:rsidRPr="000C682B">
        <w:rPr>
          <w:shd w:val="clear" w:color="auto" w:fill="FFFFFF" w:themeFill="background1"/>
        </w:rPr>
        <w:t> </w:t>
      </w:r>
      <w:r w:rsidR="00672982" w:rsidRPr="000C682B">
        <w:rPr>
          <w:shd w:val="clear" w:color="auto" w:fill="FFFFFF" w:themeFill="background1"/>
        </w:rPr>
        <w:t>per</w:t>
      </w:r>
      <w:r w:rsidR="00A71E6A" w:rsidRPr="000C682B">
        <w:rPr>
          <w:shd w:val="clear" w:color="auto" w:fill="FFFFFF" w:themeFill="background1"/>
        </w:rPr>
        <w:t> </w:t>
      </w:r>
      <w:r w:rsidR="00672982" w:rsidRPr="000C682B">
        <w:rPr>
          <w:shd w:val="clear" w:color="auto" w:fill="FFFFFF" w:themeFill="background1"/>
        </w:rPr>
        <w:t xml:space="preserve">cent of </w:t>
      </w:r>
      <w:r w:rsidR="00815E61" w:rsidRPr="000C682B">
        <w:rPr>
          <w:shd w:val="clear" w:color="auto" w:fill="FFFFFF" w:themeFill="background1"/>
        </w:rPr>
        <w:t>all</w:t>
      </w:r>
      <w:r w:rsidR="00672982" w:rsidRPr="000C682B">
        <w:rPr>
          <w:shd w:val="clear" w:color="auto" w:fill="FFFFFF" w:themeFill="background1"/>
        </w:rPr>
        <w:t xml:space="preserve"> VET students in </w:t>
      </w:r>
      <w:r w:rsidR="00E05A33" w:rsidRPr="000C682B">
        <w:rPr>
          <w:shd w:val="clear" w:color="auto" w:fill="FFFFFF" w:themeFill="background1"/>
        </w:rPr>
        <w:t>200</w:t>
      </w:r>
      <w:r w:rsidR="00C64AD1" w:rsidRPr="000C682B">
        <w:rPr>
          <w:shd w:val="clear" w:color="auto" w:fill="FFFFFF" w:themeFill="background1"/>
        </w:rPr>
        <w:t>8</w:t>
      </w:r>
      <w:r w:rsidR="00E05A33" w:rsidRPr="000C682B">
        <w:rPr>
          <w:shd w:val="clear" w:color="auto" w:fill="FFFFFF" w:themeFill="background1"/>
        </w:rPr>
        <w:t xml:space="preserve"> </w:t>
      </w:r>
      <w:r w:rsidRPr="000C682B">
        <w:rPr>
          <w:shd w:val="clear" w:color="auto" w:fill="FFFFFF" w:themeFill="background1"/>
        </w:rPr>
        <w:t xml:space="preserve">to </w:t>
      </w:r>
      <w:r w:rsidR="00CD1E03" w:rsidRPr="000C682B">
        <w:rPr>
          <w:shd w:val="clear" w:color="auto" w:fill="FFFFFF" w:themeFill="background1"/>
        </w:rPr>
        <w:t>18.</w:t>
      </w:r>
      <w:r w:rsidR="005D0BE6" w:rsidRPr="000C682B">
        <w:rPr>
          <w:shd w:val="clear" w:color="auto" w:fill="FFFFFF" w:themeFill="background1"/>
        </w:rPr>
        <w:t>8</w:t>
      </w:r>
      <w:r w:rsidR="00A71E6A" w:rsidRPr="000C682B">
        <w:rPr>
          <w:shd w:val="clear" w:color="auto" w:fill="FFFFFF" w:themeFill="background1"/>
        </w:rPr>
        <w:t> </w:t>
      </w:r>
      <w:r w:rsidRPr="000C682B">
        <w:rPr>
          <w:shd w:val="clear" w:color="auto" w:fill="FFFFFF" w:themeFill="background1"/>
        </w:rPr>
        <w:t>per</w:t>
      </w:r>
      <w:r w:rsidR="00A71E6A" w:rsidRPr="000C682B">
        <w:rPr>
          <w:shd w:val="clear" w:color="auto" w:fill="FFFFFF" w:themeFill="background1"/>
        </w:rPr>
        <w:t> </w:t>
      </w:r>
      <w:r w:rsidRPr="000C682B">
        <w:rPr>
          <w:shd w:val="clear" w:color="auto" w:fill="FFFFFF" w:themeFill="background1"/>
        </w:rPr>
        <w:t>cent</w:t>
      </w:r>
      <w:r w:rsidR="00672982" w:rsidRPr="00EF5A5F">
        <w:t xml:space="preserve"> </w:t>
      </w:r>
      <w:r w:rsidR="003E33CC" w:rsidRPr="00EF5A5F">
        <w:t xml:space="preserve">in </w:t>
      </w:r>
      <w:r w:rsidR="00E05A33">
        <w:t>201</w:t>
      </w:r>
      <w:r w:rsidR="00C64AD1">
        <w:t>2</w:t>
      </w:r>
      <w:r w:rsidR="00E05A33" w:rsidRPr="00EF5A5F">
        <w:t xml:space="preserve"> </w:t>
      </w:r>
      <w:r w:rsidR="00672982" w:rsidRPr="00EF5A5F">
        <w:t>(</w:t>
      </w:r>
      <w:proofErr w:type="spellStart"/>
      <w:r w:rsidR="00180664" w:rsidRPr="00EF5A5F">
        <w:t>NCVER</w:t>
      </w:r>
      <w:proofErr w:type="spellEnd"/>
      <w:r w:rsidR="00180664" w:rsidRPr="00EF5A5F">
        <w:t xml:space="preserve"> unpublished</w:t>
      </w:r>
      <w:r w:rsidR="00672982" w:rsidRPr="00EF5A5F">
        <w:t>).</w:t>
      </w:r>
      <w:r w:rsidR="004F2E09">
        <w:t xml:space="preserve"> </w:t>
      </w:r>
    </w:p>
    <w:p w:rsidR="00C57336" w:rsidRPr="00EF5A5F" w:rsidRDefault="00C57336" w:rsidP="00100935">
      <w:pPr>
        <w:pStyle w:val="Heading4"/>
      </w:pPr>
      <w:r w:rsidRPr="00EF5A5F">
        <w:t>Students</w:t>
      </w:r>
    </w:p>
    <w:p w:rsidR="00C57336" w:rsidRPr="00EF5A5F" w:rsidRDefault="00C57336" w:rsidP="00937A0C">
      <w:pPr>
        <w:pStyle w:val="BodyText"/>
      </w:pPr>
      <w:r w:rsidRPr="00EF5A5F">
        <w:t xml:space="preserve">Student participation data presented in this </w:t>
      </w:r>
      <w:r w:rsidR="000420D1" w:rsidRPr="00EF5A5F">
        <w:t>chapter refer</w:t>
      </w:r>
      <w:r w:rsidRPr="00EF5A5F">
        <w:t xml:space="preserve"> to VET students who were </w:t>
      </w:r>
      <w:r w:rsidR="00463D0A" w:rsidRPr="00EF5A5F">
        <w:t xml:space="preserve">government </w:t>
      </w:r>
      <w:r w:rsidRPr="00EF5A5F">
        <w:t xml:space="preserve">funded and </w:t>
      </w:r>
      <w:r w:rsidR="000A2BBE" w:rsidRPr="00EF5A5F">
        <w:t xml:space="preserve">where the program was </w:t>
      </w:r>
      <w:r w:rsidRPr="00EF5A5F">
        <w:t xml:space="preserve">delivered by TAFE </w:t>
      </w:r>
      <w:r w:rsidR="000A2BBE" w:rsidRPr="00EF5A5F">
        <w:t>or</w:t>
      </w:r>
      <w:r w:rsidRPr="00EF5A5F">
        <w:t xml:space="preserve"> other government providers (including multi</w:t>
      </w:r>
      <w:r w:rsidR="00A9250C" w:rsidRPr="00EF5A5F">
        <w:noBreakHyphen/>
      </w:r>
      <w:r w:rsidRPr="00EF5A5F">
        <w:t xml:space="preserve">sector higher education institutions), registered community providers </w:t>
      </w:r>
      <w:r w:rsidR="000A2BBE" w:rsidRPr="00EF5A5F">
        <w:t>or</w:t>
      </w:r>
      <w:r w:rsidRPr="00EF5A5F">
        <w:t xml:space="preserve"> registered private providers. </w:t>
      </w:r>
      <w:r w:rsidR="00853417" w:rsidRPr="00937A0C">
        <w:t>The data do not include students who participated in VET programs where the delivery was undertaken by schools</w:t>
      </w:r>
      <w:r w:rsidR="009042D7" w:rsidRPr="00937A0C">
        <w:t>,</w:t>
      </w:r>
      <w:r w:rsidR="00853417" w:rsidRPr="00937A0C">
        <w:t xml:space="preserve"> or students who undertook ‘recreation, leisure or personal enrichment’ education programs. </w:t>
      </w:r>
      <w:r w:rsidR="00B5040D" w:rsidRPr="00937A0C">
        <w:t>S</w:t>
      </w:r>
      <w:r w:rsidR="00853417" w:rsidRPr="00937A0C">
        <w:t>tudents who undertook VET in schools programs at TAFE are in-scope for this chapter</w:t>
      </w:r>
      <w:r w:rsidR="00853417" w:rsidRPr="00EF5A5F">
        <w:t>.</w:t>
      </w:r>
    </w:p>
    <w:p w:rsidR="00EF175E" w:rsidRPr="00EF5A5F" w:rsidRDefault="008E31AF" w:rsidP="00EF175E">
      <w:pPr>
        <w:pStyle w:val="BodyText"/>
      </w:pPr>
      <w:r w:rsidRPr="00EF5A5F">
        <w:t xml:space="preserve">Nationally, </w:t>
      </w:r>
      <w:r w:rsidR="00D160FE" w:rsidRPr="007C671D">
        <w:t>1.5</w:t>
      </w:r>
      <w:r w:rsidR="007C671D">
        <w:t> </w:t>
      </w:r>
      <w:r w:rsidR="00C57336" w:rsidRPr="007C671D">
        <w:t xml:space="preserve">million </w:t>
      </w:r>
      <w:r w:rsidR="00C57336" w:rsidRPr="00EF5A5F">
        <w:t>students participated in VET programs funded by government through State and Territo</w:t>
      </w:r>
      <w:r w:rsidR="00132C7E" w:rsidRPr="00EF5A5F">
        <w:t>ry agencies</w:t>
      </w:r>
      <w:r w:rsidR="00011F1A">
        <w:t xml:space="preserve"> in 2012</w:t>
      </w:r>
      <w:r w:rsidR="00132C7E" w:rsidRPr="00EF5A5F">
        <w:t xml:space="preserve"> (</w:t>
      </w:r>
      <w:r w:rsidR="00B224C7" w:rsidRPr="00EF5A5F">
        <w:t>table</w:t>
      </w:r>
      <w:r w:rsidR="00BE4089" w:rsidRPr="00EF5A5F">
        <w:t xml:space="preserve"> </w:t>
      </w:r>
      <w:proofErr w:type="spellStart"/>
      <w:r w:rsidR="00BE4089" w:rsidRPr="00EF5A5F">
        <w:t>5</w:t>
      </w:r>
      <w:r w:rsidR="00D6067A" w:rsidRPr="00EF5A5F">
        <w:t>A.</w:t>
      </w:r>
      <w:r w:rsidR="00C57336" w:rsidRPr="00EF5A5F">
        <w:t>4</w:t>
      </w:r>
      <w:proofErr w:type="spellEnd"/>
      <w:r w:rsidR="00C57336" w:rsidRPr="00C542B1">
        <w:t>).</w:t>
      </w:r>
      <w:r w:rsidR="002074EF">
        <w:t xml:space="preserve"> </w:t>
      </w:r>
      <w:r w:rsidR="002D6DDD" w:rsidRPr="007C671D">
        <w:t xml:space="preserve">Approximately </w:t>
      </w:r>
      <w:r w:rsidR="002D6DDD" w:rsidRPr="000C682B">
        <w:rPr>
          <w:shd w:val="clear" w:color="auto" w:fill="FFFFFF" w:themeFill="background1"/>
        </w:rPr>
        <w:t>2</w:t>
      </w:r>
      <w:r w:rsidR="002074EF" w:rsidRPr="000C682B">
        <w:rPr>
          <w:shd w:val="clear" w:color="auto" w:fill="FFFFFF" w:themeFill="background1"/>
        </w:rPr>
        <w:t>5</w:t>
      </w:r>
      <w:r w:rsidR="007C671D" w:rsidRPr="000C682B">
        <w:rPr>
          <w:shd w:val="clear" w:color="auto" w:fill="FFFFFF" w:themeFill="background1"/>
        </w:rPr>
        <w:t xml:space="preserve"> </w:t>
      </w:r>
      <w:r w:rsidR="002D6DDD" w:rsidRPr="000C682B">
        <w:rPr>
          <w:shd w:val="clear" w:color="auto" w:fill="FFFFFF" w:themeFill="background1"/>
        </w:rPr>
        <w:t xml:space="preserve">per cent </w:t>
      </w:r>
      <w:r w:rsidR="002074EF" w:rsidRPr="000C682B">
        <w:rPr>
          <w:shd w:val="clear" w:color="auto" w:fill="FFFFFF" w:themeFill="background1"/>
        </w:rPr>
        <w:t xml:space="preserve">of government funded students </w:t>
      </w:r>
      <w:r w:rsidR="00EF175E" w:rsidRPr="000C682B">
        <w:rPr>
          <w:shd w:val="clear" w:color="auto" w:fill="FFFFFF" w:themeFill="background1"/>
        </w:rPr>
        <w:t>we</w:t>
      </w:r>
      <w:r w:rsidR="002D6DDD" w:rsidRPr="000C682B">
        <w:rPr>
          <w:shd w:val="clear" w:color="auto" w:fill="FFFFFF" w:themeFill="background1"/>
        </w:rPr>
        <w:t xml:space="preserve">re enrolled in apprenticeships and traineeships </w:t>
      </w:r>
      <w:r w:rsidR="007C671D" w:rsidRPr="000C682B">
        <w:rPr>
          <w:shd w:val="clear" w:color="auto" w:fill="FFFFFF" w:themeFill="background1"/>
        </w:rPr>
        <w:t>(</w:t>
      </w:r>
      <w:proofErr w:type="spellStart"/>
      <w:r w:rsidR="007C671D" w:rsidRPr="000C682B">
        <w:rPr>
          <w:shd w:val="clear" w:color="auto" w:fill="FFFFFF" w:themeFill="background1"/>
        </w:rPr>
        <w:t>NCVER</w:t>
      </w:r>
      <w:proofErr w:type="spellEnd"/>
      <w:r w:rsidR="007C671D" w:rsidRPr="000C682B">
        <w:rPr>
          <w:shd w:val="clear" w:color="auto" w:fill="FFFFFF" w:themeFill="background1"/>
        </w:rPr>
        <w:t xml:space="preserve"> unpublished).</w:t>
      </w:r>
      <w:r w:rsidR="002D6DDD" w:rsidRPr="000C682B">
        <w:rPr>
          <w:b/>
          <w:shd w:val="clear" w:color="auto" w:fill="FFFFFF" w:themeFill="background1"/>
        </w:rPr>
        <w:t xml:space="preserve"> </w:t>
      </w:r>
      <w:r w:rsidR="00EF175E" w:rsidRPr="000C682B">
        <w:rPr>
          <w:shd w:val="clear" w:color="auto" w:fill="FFFFFF" w:themeFill="background1"/>
        </w:rPr>
        <w:t>Participation by females aged 15–64 years was 9.8 per cent and participation</w:t>
      </w:r>
      <w:r w:rsidR="00EF175E" w:rsidRPr="007C671D">
        <w:t xml:space="preserve"> by males aged 15–64 years was 10.1 per cent. The participation rate for the total population aged 15–64 years was 10.0 per cent </w:t>
      </w:r>
      <w:r w:rsidR="00EF175E" w:rsidRPr="00EF5A5F">
        <w:t>(table</w:t>
      </w:r>
      <w:r w:rsidR="00EF175E">
        <w:t> </w:t>
      </w:r>
      <w:proofErr w:type="spellStart"/>
      <w:r w:rsidR="00EF175E" w:rsidRPr="00EF5A5F">
        <w:t>5A.11</w:t>
      </w:r>
      <w:proofErr w:type="spellEnd"/>
      <w:r w:rsidR="00EF175E" w:rsidRPr="00EF5A5F">
        <w:t>).</w:t>
      </w:r>
    </w:p>
    <w:p w:rsidR="00753DEA" w:rsidRPr="00EF5A5F" w:rsidRDefault="00A85A05" w:rsidP="00937A0C">
      <w:pPr>
        <w:pStyle w:val="BodyText"/>
      </w:pPr>
      <w:r w:rsidRPr="00EF5A5F">
        <w:t xml:space="preserve">Between </w:t>
      </w:r>
      <w:r w:rsidR="00D160FE">
        <w:t>20</w:t>
      </w:r>
      <w:r w:rsidR="00C64AD1">
        <w:t>11</w:t>
      </w:r>
      <w:r w:rsidR="00D160FE" w:rsidRPr="00EF5A5F">
        <w:t xml:space="preserve"> </w:t>
      </w:r>
      <w:r w:rsidRPr="00EF5A5F">
        <w:t xml:space="preserve">and </w:t>
      </w:r>
      <w:r w:rsidR="00D160FE">
        <w:t>201</w:t>
      </w:r>
      <w:r w:rsidR="00C64AD1">
        <w:t>2</w:t>
      </w:r>
      <w:r w:rsidR="00B224C7" w:rsidRPr="00EF5A5F">
        <w:t>,</w:t>
      </w:r>
      <w:r w:rsidRPr="00EF5A5F">
        <w:t xml:space="preserve"> </w:t>
      </w:r>
      <w:r w:rsidRPr="007C671D">
        <w:t xml:space="preserve">the number of government funded students </w:t>
      </w:r>
      <w:r w:rsidR="003A3EF1" w:rsidRPr="007C671D">
        <w:t xml:space="preserve">increased </w:t>
      </w:r>
      <w:r w:rsidRPr="007C671D">
        <w:t xml:space="preserve">by </w:t>
      </w:r>
      <w:r w:rsidR="007C671D" w:rsidRPr="007C671D">
        <w:t xml:space="preserve">4.3 </w:t>
      </w:r>
      <w:r w:rsidRPr="007C671D">
        <w:t>per</w:t>
      </w:r>
      <w:r w:rsidR="007C671D" w:rsidRPr="007C671D">
        <w:t xml:space="preserve"> </w:t>
      </w:r>
      <w:r w:rsidRPr="007C671D">
        <w:t xml:space="preserve">cent </w:t>
      </w:r>
      <w:r w:rsidR="007F7831" w:rsidRPr="007C671D">
        <w:t xml:space="preserve">(approximately </w:t>
      </w:r>
      <w:r w:rsidR="007C671D" w:rsidRPr="007C671D">
        <w:t xml:space="preserve">63 </w:t>
      </w:r>
      <w:r w:rsidR="00D160FE" w:rsidRPr="007C671D">
        <w:t>600</w:t>
      </w:r>
      <w:r w:rsidR="003A3EF1" w:rsidRPr="007C671D">
        <w:t xml:space="preserve"> </w:t>
      </w:r>
      <w:r w:rsidR="007F7831" w:rsidRPr="007C671D">
        <w:t xml:space="preserve">students) </w:t>
      </w:r>
      <w:r w:rsidR="008E3D8A" w:rsidRPr="007C671D">
        <w:t xml:space="preserve">(table </w:t>
      </w:r>
      <w:proofErr w:type="spellStart"/>
      <w:r w:rsidR="008E3D8A" w:rsidRPr="007C671D">
        <w:t>5A.5</w:t>
      </w:r>
      <w:proofErr w:type="spellEnd"/>
      <w:r w:rsidR="008E3D8A" w:rsidRPr="007C671D">
        <w:t>)</w:t>
      </w:r>
      <w:r w:rsidR="00A9250C" w:rsidRPr="007C671D">
        <w:t>.</w:t>
      </w:r>
      <w:r w:rsidR="0043130B" w:rsidRPr="007C671D">
        <w:t xml:space="preserve"> </w:t>
      </w:r>
      <w:r w:rsidR="009B55E9" w:rsidRPr="007C671D">
        <w:t xml:space="preserve">Between </w:t>
      </w:r>
      <w:r w:rsidR="00D160FE" w:rsidRPr="007C671D">
        <w:t>200</w:t>
      </w:r>
      <w:r w:rsidR="00C64AD1" w:rsidRPr="007C671D">
        <w:t>8</w:t>
      </w:r>
      <w:r w:rsidR="00D160FE" w:rsidRPr="007C671D">
        <w:t xml:space="preserve"> </w:t>
      </w:r>
      <w:r w:rsidR="0043130B" w:rsidRPr="007C671D">
        <w:t xml:space="preserve">and </w:t>
      </w:r>
      <w:r w:rsidR="00D160FE" w:rsidRPr="007C671D">
        <w:t>201</w:t>
      </w:r>
      <w:r w:rsidR="00C64AD1" w:rsidRPr="007C671D">
        <w:t>2</w:t>
      </w:r>
      <w:r w:rsidR="0043130B" w:rsidRPr="007C671D">
        <w:t>, t</w:t>
      </w:r>
      <w:r w:rsidR="00C57336" w:rsidRPr="007C671D">
        <w:t xml:space="preserve">he number of government </w:t>
      </w:r>
      <w:r w:rsidR="00C57336" w:rsidRPr="00EF5A5F">
        <w:t xml:space="preserve">funded VET students </w:t>
      </w:r>
      <w:r w:rsidR="00894623" w:rsidRPr="007C671D">
        <w:t xml:space="preserve">increased by </w:t>
      </w:r>
      <w:r w:rsidR="007C671D" w:rsidRPr="007C671D">
        <w:t>23.1</w:t>
      </w:r>
      <w:r w:rsidR="00894623" w:rsidRPr="007C671D">
        <w:t> </w:t>
      </w:r>
      <w:r w:rsidR="00C57336" w:rsidRPr="007C671D">
        <w:t>per</w:t>
      </w:r>
      <w:r w:rsidR="00EF5ABA" w:rsidRPr="007C671D">
        <w:t> </w:t>
      </w:r>
      <w:r w:rsidR="00C57336" w:rsidRPr="007C671D">
        <w:t>cen</w:t>
      </w:r>
      <w:r w:rsidR="0043130B" w:rsidRPr="007C671D">
        <w:t xml:space="preserve">t </w:t>
      </w:r>
      <w:r w:rsidR="00A65669" w:rsidRPr="00EF5A5F">
        <w:t>(</w:t>
      </w:r>
      <w:r w:rsidR="00B224C7" w:rsidRPr="00EF5A5F">
        <w:t>table</w:t>
      </w:r>
      <w:r w:rsidR="00A71E6A" w:rsidRPr="00EF5A5F">
        <w:t> </w:t>
      </w:r>
      <w:proofErr w:type="spellStart"/>
      <w:r w:rsidR="0043130B" w:rsidRPr="00EF5A5F">
        <w:t>5A.</w:t>
      </w:r>
      <w:r w:rsidR="00894623" w:rsidRPr="00EF5A5F">
        <w:t>5</w:t>
      </w:r>
      <w:proofErr w:type="spellEnd"/>
      <w:r w:rsidR="00A65669" w:rsidRPr="00EF5A5F">
        <w:t>)</w:t>
      </w:r>
      <w:r w:rsidR="008E31AF" w:rsidRPr="00EF5A5F">
        <w:t>.</w:t>
      </w:r>
      <w:r w:rsidR="00EF175E">
        <w:t xml:space="preserve"> </w:t>
      </w:r>
    </w:p>
    <w:p w:rsidR="00C57336" w:rsidRPr="00EF5A5F" w:rsidRDefault="00C57336" w:rsidP="00100935">
      <w:pPr>
        <w:pStyle w:val="Heading4"/>
      </w:pPr>
      <w:r w:rsidRPr="00EF5A5F">
        <w:t>Hours</w:t>
      </w:r>
    </w:p>
    <w:p w:rsidR="00C57336" w:rsidRPr="00EF5A5F" w:rsidRDefault="00C57336" w:rsidP="00100935">
      <w:pPr>
        <w:pStyle w:val="BodyText"/>
      </w:pPr>
      <w:r w:rsidRPr="00EF5A5F">
        <w:t xml:space="preserve">Government </w:t>
      </w:r>
      <w:r w:rsidRPr="00120335">
        <w:t>funde</w:t>
      </w:r>
      <w:r w:rsidR="008A2333" w:rsidRPr="00120335">
        <w:t xml:space="preserve">d VET students participated in </w:t>
      </w:r>
      <w:r w:rsidR="00120335" w:rsidRPr="00120335">
        <w:t>478.7</w:t>
      </w:r>
      <w:r w:rsidR="00A71E6A" w:rsidRPr="00120335">
        <w:t> </w:t>
      </w:r>
      <w:r w:rsidRPr="00120335">
        <w:t xml:space="preserve">million government funded annual hours in </w:t>
      </w:r>
      <w:r w:rsidR="00AD4A58" w:rsidRPr="00120335">
        <w:t>201</w:t>
      </w:r>
      <w:r w:rsidR="000A5CAA" w:rsidRPr="00120335">
        <w:t>2</w:t>
      </w:r>
      <w:r w:rsidRPr="00120335">
        <w:t xml:space="preserve">. </w:t>
      </w:r>
      <w:r w:rsidR="000420D1" w:rsidRPr="00120335">
        <w:t>On</w:t>
      </w:r>
      <w:r w:rsidRPr="00120335">
        <w:t xml:space="preserve"> average</w:t>
      </w:r>
      <w:r w:rsidR="000420D1" w:rsidRPr="00120335">
        <w:t>, each</w:t>
      </w:r>
      <w:r w:rsidRPr="00120335">
        <w:t xml:space="preserve"> government funded VET st</w:t>
      </w:r>
      <w:r w:rsidR="000420D1" w:rsidRPr="00120335">
        <w:t xml:space="preserve">udent in </w:t>
      </w:r>
      <w:r w:rsidR="00AD4A58" w:rsidRPr="00120335">
        <w:t>201</w:t>
      </w:r>
      <w:r w:rsidR="000A5CAA" w:rsidRPr="00120335">
        <w:t>2</w:t>
      </w:r>
      <w:r w:rsidR="00AD4A58" w:rsidRPr="00120335">
        <w:t xml:space="preserve"> </w:t>
      </w:r>
      <w:r w:rsidR="000420D1" w:rsidRPr="00120335">
        <w:t>received</w:t>
      </w:r>
      <w:r w:rsidR="00BE4089" w:rsidRPr="00120335">
        <w:t xml:space="preserve"> </w:t>
      </w:r>
      <w:r w:rsidR="00120335" w:rsidRPr="00120335">
        <w:t>309.4</w:t>
      </w:r>
      <w:r w:rsidR="00A71E6A" w:rsidRPr="00120335">
        <w:t> </w:t>
      </w:r>
      <w:r w:rsidR="000420D1" w:rsidRPr="00120335">
        <w:t xml:space="preserve">hours of </w:t>
      </w:r>
      <w:r w:rsidR="000420D1" w:rsidRPr="00EF5A5F">
        <w:t xml:space="preserve">VET </w:t>
      </w:r>
      <w:r w:rsidR="00BE4089" w:rsidRPr="00EF5A5F">
        <w:t xml:space="preserve">(table </w:t>
      </w:r>
      <w:proofErr w:type="spellStart"/>
      <w:r w:rsidR="00BE4089" w:rsidRPr="00EF5A5F">
        <w:t>5</w:t>
      </w:r>
      <w:r w:rsidR="000420D1" w:rsidRPr="00EF5A5F">
        <w:t>A.4</w:t>
      </w:r>
      <w:proofErr w:type="spellEnd"/>
      <w:r w:rsidR="000420D1" w:rsidRPr="00EF5A5F">
        <w:t>).</w:t>
      </w:r>
    </w:p>
    <w:p w:rsidR="00C57336" w:rsidRPr="00EF5A5F" w:rsidRDefault="00C57336" w:rsidP="00100935">
      <w:pPr>
        <w:pStyle w:val="Heading4"/>
      </w:pPr>
      <w:r w:rsidRPr="00EF5A5F">
        <w:lastRenderedPageBreak/>
        <w:t>Courses</w:t>
      </w:r>
    </w:p>
    <w:p w:rsidR="00C57336" w:rsidRPr="00120335" w:rsidRDefault="00C57336" w:rsidP="00100935">
      <w:pPr>
        <w:pStyle w:val="BodyText"/>
      </w:pPr>
      <w:r w:rsidRPr="00120335">
        <w:t xml:space="preserve">VET qualifications range from non-award courses to certificates (levels I–IV), diplomas and </w:t>
      </w:r>
      <w:r w:rsidR="00BB4BB0" w:rsidRPr="00120335">
        <w:t>above</w:t>
      </w:r>
      <w:r w:rsidR="005A74B8" w:rsidRPr="00120335">
        <w:t>.</w:t>
      </w:r>
      <w:r w:rsidR="005A74B8" w:rsidRPr="00120335">
        <w:rPr>
          <w:b/>
        </w:rPr>
        <w:t xml:space="preserve"> </w:t>
      </w:r>
      <w:r w:rsidRPr="00120335">
        <w:t xml:space="preserve">In </w:t>
      </w:r>
      <w:r w:rsidR="00D807DB" w:rsidRPr="00120335">
        <w:t>201</w:t>
      </w:r>
      <w:r w:rsidR="000A5CAA" w:rsidRPr="00120335">
        <w:t>2</w:t>
      </w:r>
      <w:r w:rsidRPr="00120335">
        <w:t xml:space="preserve">, </w:t>
      </w:r>
      <w:r w:rsidR="00120335" w:rsidRPr="00120335">
        <w:t>13.5</w:t>
      </w:r>
      <w:r w:rsidR="00A71E6A" w:rsidRPr="00120335">
        <w:t> </w:t>
      </w:r>
      <w:r w:rsidRPr="00120335">
        <w:t>per</w:t>
      </w:r>
      <w:r w:rsidR="00A71E6A" w:rsidRPr="00120335">
        <w:t> </w:t>
      </w:r>
      <w:r w:rsidRPr="00120335">
        <w:t xml:space="preserve">cent of government funded VET students were undertaking a diploma or </w:t>
      </w:r>
      <w:r w:rsidR="00922D6D" w:rsidRPr="00120335">
        <w:t>above</w:t>
      </w:r>
      <w:r w:rsidRPr="00120335">
        <w:t xml:space="preserve">, </w:t>
      </w:r>
      <w:r w:rsidR="00120335" w:rsidRPr="00120335">
        <w:t>56.4</w:t>
      </w:r>
      <w:r w:rsidR="002872FE" w:rsidRPr="00120335">
        <w:t> </w:t>
      </w:r>
      <w:r w:rsidRPr="00120335">
        <w:t>per</w:t>
      </w:r>
      <w:r w:rsidR="002872FE" w:rsidRPr="00120335">
        <w:t> </w:t>
      </w:r>
      <w:r w:rsidRPr="00120335">
        <w:t xml:space="preserve">cent were enrolled in a certificate level III or IV, </w:t>
      </w:r>
      <w:r w:rsidR="00D807DB" w:rsidRPr="00120335">
        <w:t>22.</w:t>
      </w:r>
      <w:r w:rsidR="00120335" w:rsidRPr="00120335">
        <w:t>4</w:t>
      </w:r>
      <w:r w:rsidR="002872FE" w:rsidRPr="00120335">
        <w:t xml:space="preserve"> </w:t>
      </w:r>
      <w:r w:rsidRPr="00120335">
        <w:t>per</w:t>
      </w:r>
      <w:r w:rsidR="002872FE" w:rsidRPr="00120335">
        <w:t xml:space="preserve"> </w:t>
      </w:r>
      <w:r w:rsidRPr="00120335">
        <w:t xml:space="preserve">cent were enrolled in a certificate level I or II or lower, and </w:t>
      </w:r>
      <w:r w:rsidR="00120335" w:rsidRPr="00120335">
        <w:t>7.7</w:t>
      </w:r>
      <w:r w:rsidR="002872FE" w:rsidRPr="00120335">
        <w:t xml:space="preserve"> </w:t>
      </w:r>
      <w:r w:rsidRPr="00120335">
        <w:t>per</w:t>
      </w:r>
      <w:r w:rsidR="002872FE" w:rsidRPr="00120335">
        <w:t xml:space="preserve"> </w:t>
      </w:r>
      <w:r w:rsidRPr="00120335">
        <w:t xml:space="preserve">cent were enrolled in a course that did not lead directly to a qualification (table </w:t>
      </w:r>
      <w:proofErr w:type="spellStart"/>
      <w:r w:rsidR="00BE4089" w:rsidRPr="00120335">
        <w:t>5</w:t>
      </w:r>
      <w:r w:rsidRPr="00120335">
        <w:t>A.</w:t>
      </w:r>
      <w:r w:rsidR="00BE4089" w:rsidRPr="00120335">
        <w:t>5</w:t>
      </w:r>
      <w:proofErr w:type="spellEnd"/>
      <w:r w:rsidRPr="00120335">
        <w:t>).</w:t>
      </w:r>
    </w:p>
    <w:p w:rsidR="00EF175E" w:rsidRDefault="00C57336" w:rsidP="00EF175E">
      <w:pPr>
        <w:pStyle w:val="BodyText"/>
      </w:pPr>
      <w:r w:rsidRPr="00EF5A5F">
        <w:t xml:space="preserve">Fields of </w:t>
      </w:r>
      <w:r w:rsidRPr="00CD1E03">
        <w:t xml:space="preserve">study also varied. In </w:t>
      </w:r>
      <w:r w:rsidR="00D807DB" w:rsidRPr="00CD1E03">
        <w:t>201</w:t>
      </w:r>
      <w:r w:rsidR="000A5CAA" w:rsidRPr="00CD1E03">
        <w:t>1</w:t>
      </w:r>
      <w:r w:rsidR="00BD512C" w:rsidRPr="00CD1E03">
        <w:t xml:space="preserve"> (for which the latest data for qualifications completed are available)</w:t>
      </w:r>
      <w:r w:rsidRPr="00CD1E03">
        <w:t xml:space="preserve">, </w:t>
      </w:r>
      <w:r w:rsidR="00CD1E03" w:rsidRPr="00CD1E03">
        <w:t>28.7</w:t>
      </w:r>
      <w:r w:rsidR="00A71E6A" w:rsidRPr="00CD1E03">
        <w:t> </w:t>
      </w:r>
      <w:r w:rsidRPr="00CD1E03">
        <w:t>per</w:t>
      </w:r>
      <w:r w:rsidR="00A71E6A" w:rsidRPr="00CD1E03">
        <w:t> </w:t>
      </w:r>
      <w:r w:rsidRPr="00CD1E03">
        <w:t xml:space="preserve">cent of </w:t>
      </w:r>
      <w:r w:rsidR="00296793" w:rsidRPr="00CD1E03">
        <w:t xml:space="preserve">qualifications completed by total </w:t>
      </w:r>
      <w:r w:rsidRPr="00CD1E03">
        <w:t xml:space="preserve">VET students were in management and commerce, </w:t>
      </w:r>
      <w:r w:rsidR="00CD1E03" w:rsidRPr="00CD1E03">
        <w:t>18.9</w:t>
      </w:r>
      <w:r w:rsidR="006F4D0E" w:rsidRPr="00CD1E03">
        <w:t xml:space="preserve"> per cent in society and culture, </w:t>
      </w:r>
      <w:r w:rsidR="00CD1E03" w:rsidRPr="00CD1E03">
        <w:t>16.8</w:t>
      </w:r>
      <w:r w:rsidR="004070B0" w:rsidRPr="00CD1E03">
        <w:t> </w:t>
      </w:r>
      <w:r w:rsidRPr="00CD1E03">
        <w:t>per</w:t>
      </w:r>
      <w:r w:rsidR="00A71E6A" w:rsidRPr="00CD1E03">
        <w:t> </w:t>
      </w:r>
      <w:r w:rsidRPr="00CD1E03">
        <w:t>cent in engineering and related technologies</w:t>
      </w:r>
      <w:r w:rsidR="00296793" w:rsidRPr="00CD1E03">
        <w:t xml:space="preserve"> </w:t>
      </w:r>
      <w:r w:rsidR="006F4D0E" w:rsidRPr="00CD1E03">
        <w:t xml:space="preserve">and </w:t>
      </w:r>
      <w:r w:rsidR="00CD1E03" w:rsidRPr="00CD1E03">
        <w:t>7.2</w:t>
      </w:r>
      <w:r w:rsidR="00296793" w:rsidRPr="00CD1E03">
        <w:t> per cent in food</w:t>
      </w:r>
      <w:r w:rsidR="006F4D0E" w:rsidRPr="00CD1E03">
        <w:t>, hospitality and personal services</w:t>
      </w:r>
      <w:r w:rsidRPr="00CD1E03">
        <w:t>. Other fields studied by government funded VET students included</w:t>
      </w:r>
      <w:r w:rsidR="00E72861" w:rsidRPr="00CD1E03">
        <w:t xml:space="preserve"> architecture and</w:t>
      </w:r>
      <w:r w:rsidR="00E72861" w:rsidRPr="00EF5A5F">
        <w:t xml:space="preserve"> building; education; health; agriculture, environment and related studies; creative arts; information technology; and natural and physical sciences </w:t>
      </w:r>
      <w:r w:rsidRPr="00EF5A5F">
        <w:t>(</w:t>
      </w:r>
      <w:proofErr w:type="spellStart"/>
      <w:r w:rsidR="00356434" w:rsidRPr="00EF5A5F">
        <w:t>NCVER</w:t>
      </w:r>
      <w:proofErr w:type="spellEnd"/>
      <w:r w:rsidR="00356434" w:rsidRPr="00EF5A5F">
        <w:t xml:space="preserve"> unpublished</w:t>
      </w:r>
      <w:r w:rsidR="00100935" w:rsidRPr="00EF5A5F">
        <w:t>)</w:t>
      </w:r>
      <w:r w:rsidR="00E72861" w:rsidRPr="00EF5A5F">
        <w:t>.</w:t>
      </w:r>
      <w:r w:rsidR="00EF175E" w:rsidRPr="00EF175E">
        <w:t xml:space="preserve"> </w:t>
      </w:r>
    </w:p>
    <w:p w:rsidR="00EF175E" w:rsidRPr="00EF5A5F" w:rsidRDefault="00EF175E" w:rsidP="00EF175E">
      <w:pPr>
        <w:pStyle w:val="BodyText"/>
      </w:pPr>
      <w:r w:rsidRPr="00EF5A5F">
        <w:t xml:space="preserve">Of </w:t>
      </w:r>
      <w:r w:rsidRPr="00120335">
        <w:t xml:space="preserve">the 1.5 million government funded VET students who participated in government funded VET programs in 2012, 124 719 (8.1 per cent) gained some recognition </w:t>
      </w:r>
      <w:r w:rsidRPr="00EF5A5F">
        <w:t>of prior learning (</w:t>
      </w:r>
      <w:proofErr w:type="spellStart"/>
      <w:r w:rsidRPr="00EF5A5F">
        <w:t>RPL</w:t>
      </w:r>
      <w:proofErr w:type="spellEnd"/>
      <w:r w:rsidRPr="00EF5A5F">
        <w:t>) (table </w:t>
      </w:r>
      <w:proofErr w:type="spellStart"/>
      <w:r w:rsidRPr="00EF5A5F">
        <w:t>5A.4</w:t>
      </w:r>
      <w:proofErr w:type="spellEnd"/>
      <w:r w:rsidRPr="00EF5A5F">
        <w:t xml:space="preserve">). </w:t>
      </w:r>
    </w:p>
    <w:p w:rsidR="00C57336" w:rsidRPr="00EF5A5F" w:rsidRDefault="00C57336" w:rsidP="00100935">
      <w:pPr>
        <w:pStyle w:val="Heading4"/>
      </w:pPr>
      <w:r w:rsidRPr="00EF5A5F">
        <w:t>Institutions</w:t>
      </w:r>
    </w:p>
    <w:p w:rsidR="00C57336" w:rsidRPr="00EF5A5F" w:rsidRDefault="00B7011C" w:rsidP="005440C7">
      <w:pPr>
        <w:pStyle w:val="BodyText"/>
      </w:pPr>
      <w:r w:rsidRPr="00120335">
        <w:t xml:space="preserve">In </w:t>
      </w:r>
      <w:r w:rsidR="00E74B91" w:rsidRPr="00120335">
        <w:t>201</w:t>
      </w:r>
      <w:r w:rsidR="00FF588E" w:rsidRPr="00120335">
        <w:t>2</w:t>
      </w:r>
      <w:r w:rsidRPr="00120335">
        <w:t xml:space="preserve">, </w:t>
      </w:r>
      <w:r w:rsidR="00E11C2C" w:rsidRPr="00120335">
        <w:t>g</w:t>
      </w:r>
      <w:r w:rsidR="00C57336" w:rsidRPr="00120335">
        <w:t xml:space="preserve">overnment funded programs were delivered </w:t>
      </w:r>
      <w:r w:rsidR="00FF588E" w:rsidRPr="00120335">
        <w:t xml:space="preserve">by </w:t>
      </w:r>
      <w:r w:rsidR="00120335" w:rsidRPr="00120335">
        <w:t>2110</w:t>
      </w:r>
      <w:r w:rsidR="00FF588E" w:rsidRPr="00120335">
        <w:t xml:space="preserve"> </w:t>
      </w:r>
      <w:proofErr w:type="spellStart"/>
      <w:r w:rsidR="00FF588E" w:rsidRPr="00120335">
        <w:t>RTOs</w:t>
      </w:r>
      <w:proofErr w:type="spellEnd"/>
      <w:r w:rsidR="00FF588E" w:rsidRPr="00120335">
        <w:t xml:space="preserve"> </w:t>
      </w:r>
      <w:r w:rsidR="00C57336" w:rsidRPr="00120335">
        <w:t xml:space="preserve">at </w:t>
      </w:r>
      <w:r w:rsidR="00120335" w:rsidRPr="00120335">
        <w:t>22</w:t>
      </w:r>
      <w:r w:rsidR="00E74B91" w:rsidRPr="00120335">
        <w:t> </w:t>
      </w:r>
      <w:r w:rsidR="00120335" w:rsidRPr="00120335">
        <w:t>486</w:t>
      </w:r>
      <w:r w:rsidR="00224989">
        <w:t> </w:t>
      </w:r>
      <w:r w:rsidR="00C57336" w:rsidRPr="00EF5A5F">
        <w:t xml:space="preserve">locations (that is, TAFE, government funded locations and the locations of all other registered training providers, including private providers that receive government </w:t>
      </w:r>
      <w:r w:rsidRPr="00EF5A5F">
        <w:t xml:space="preserve">funding for VET delivery) </w:t>
      </w:r>
      <w:r w:rsidR="00BE4089" w:rsidRPr="00EF5A5F">
        <w:t xml:space="preserve">(table </w:t>
      </w:r>
      <w:proofErr w:type="spellStart"/>
      <w:r w:rsidR="00BE4089" w:rsidRPr="00EF5A5F">
        <w:t>5</w:t>
      </w:r>
      <w:r w:rsidR="00C57336" w:rsidRPr="00EF5A5F">
        <w:t>A.</w:t>
      </w:r>
      <w:r w:rsidR="00206B22" w:rsidRPr="00EF5A5F">
        <w:t>3</w:t>
      </w:r>
      <w:proofErr w:type="spellEnd"/>
      <w:r w:rsidR="00E11C2C" w:rsidRPr="00EF5A5F">
        <w:t>).</w:t>
      </w:r>
    </w:p>
    <w:p w:rsidR="00C57336" w:rsidRPr="00EF5A5F" w:rsidRDefault="00C57336" w:rsidP="00100935">
      <w:pPr>
        <w:pStyle w:val="BodyText"/>
      </w:pPr>
      <w:r w:rsidRPr="00EF5A5F">
        <w:t>The infrastructure (</w:t>
      </w:r>
      <w:r w:rsidR="00212C6A" w:rsidRPr="00EF5A5F">
        <w:t xml:space="preserve">physical </w:t>
      </w:r>
      <w:r w:rsidRPr="00EF5A5F">
        <w:t>non</w:t>
      </w:r>
      <w:r w:rsidR="00212C6A" w:rsidRPr="00EF5A5F">
        <w:t>-</w:t>
      </w:r>
      <w:r w:rsidRPr="00EF5A5F">
        <w:t xml:space="preserve">current assets) of government owned TAFE institutions and TAFE </w:t>
      </w:r>
      <w:r w:rsidRPr="00120335">
        <w:t>divisions of</w:t>
      </w:r>
      <w:r w:rsidR="00C20EC5" w:rsidRPr="00120335">
        <w:t xml:space="preserve"> universities was valued at </w:t>
      </w:r>
      <w:r w:rsidR="00ED21BD" w:rsidRPr="00120335">
        <w:t>$</w:t>
      </w:r>
      <w:r w:rsidR="00120335" w:rsidRPr="00120335">
        <w:t>11.6</w:t>
      </w:r>
      <w:r w:rsidR="00212C6A" w:rsidRPr="00120335">
        <w:t xml:space="preserve"> </w:t>
      </w:r>
      <w:r w:rsidRPr="00120335">
        <w:t xml:space="preserve">billion in </w:t>
      </w:r>
      <w:r w:rsidR="00E74B91" w:rsidRPr="00120335">
        <w:t>201</w:t>
      </w:r>
      <w:r w:rsidR="000A5CAA" w:rsidRPr="00120335">
        <w:t>2</w:t>
      </w:r>
      <w:r w:rsidRPr="00120335">
        <w:t xml:space="preserve">, of which </w:t>
      </w:r>
      <w:r w:rsidR="00120335" w:rsidRPr="00120335">
        <w:t>93.9</w:t>
      </w:r>
      <w:r w:rsidR="00FE1291" w:rsidRPr="00120335">
        <w:t> </w:t>
      </w:r>
      <w:r w:rsidRPr="00120335">
        <w:t>per</w:t>
      </w:r>
      <w:r w:rsidR="00FE1291" w:rsidRPr="00120335">
        <w:t> </w:t>
      </w:r>
      <w:r w:rsidRPr="00120335">
        <w:t xml:space="preserve">cent comprised </w:t>
      </w:r>
      <w:r w:rsidRPr="00EF5A5F">
        <w:t>the value of land and buil</w:t>
      </w:r>
      <w:r w:rsidR="00FE1291" w:rsidRPr="00EF5A5F">
        <w:t>dings (table </w:t>
      </w:r>
      <w:proofErr w:type="spellStart"/>
      <w:r w:rsidR="00BE4089" w:rsidRPr="00EF5A5F">
        <w:t>5</w:t>
      </w:r>
      <w:r w:rsidRPr="00EF5A5F">
        <w:t>A.</w:t>
      </w:r>
      <w:r w:rsidR="00621EB5" w:rsidRPr="00EF5A5F">
        <w:t>21</w:t>
      </w:r>
      <w:proofErr w:type="spellEnd"/>
      <w:r w:rsidRPr="00EF5A5F">
        <w:t xml:space="preserve">). The value of net assets of government VET providers </w:t>
      </w:r>
      <w:r w:rsidRPr="00120335">
        <w:t xml:space="preserve">was </w:t>
      </w:r>
      <w:r w:rsidR="00E745A6" w:rsidRPr="00120335">
        <w:t>$</w:t>
      </w:r>
      <w:r w:rsidR="00120335" w:rsidRPr="00120335">
        <w:t>781</w:t>
      </w:r>
      <w:r w:rsidR="00011F1A">
        <w:t>.18</w:t>
      </w:r>
      <w:r w:rsidR="00B30DC0" w:rsidRPr="00120335">
        <w:t xml:space="preserve"> </w:t>
      </w:r>
      <w:r w:rsidRPr="00120335">
        <w:t>per</w:t>
      </w:r>
      <w:r w:rsidR="00B30DC0" w:rsidRPr="00120335">
        <w:t xml:space="preserve"> </w:t>
      </w:r>
      <w:r w:rsidRPr="00EF5A5F">
        <w:t xml:space="preserve">person </w:t>
      </w:r>
      <w:r w:rsidR="00B30DC0" w:rsidRPr="00EF5A5F">
        <w:br/>
      </w:r>
      <w:r w:rsidRPr="00EF5A5F">
        <w:t>aged</w:t>
      </w:r>
      <w:r w:rsidR="00B30DC0" w:rsidRPr="00EF5A5F">
        <w:t xml:space="preserve"> </w:t>
      </w:r>
      <w:r w:rsidRPr="00EF5A5F">
        <w:t xml:space="preserve">15–64 years across Australia in </w:t>
      </w:r>
      <w:r w:rsidR="00E74B91">
        <w:t>201</w:t>
      </w:r>
      <w:r w:rsidR="000A5CAA">
        <w:t>2</w:t>
      </w:r>
      <w:r w:rsidRPr="00EF5A5F">
        <w:t xml:space="preserve">. Asset values </w:t>
      </w:r>
      <w:r w:rsidR="000B6694" w:rsidRPr="00EF5A5F">
        <w:t xml:space="preserve">per person </w:t>
      </w:r>
      <w:r w:rsidRPr="00EF5A5F">
        <w:t>vari</w:t>
      </w:r>
      <w:r w:rsidR="00BE4089" w:rsidRPr="00EF5A5F">
        <w:t xml:space="preserve">ed across jurisdictions (table </w:t>
      </w:r>
      <w:proofErr w:type="spellStart"/>
      <w:r w:rsidR="00BE4089" w:rsidRPr="00EF5A5F">
        <w:t>5</w:t>
      </w:r>
      <w:r w:rsidRPr="00EF5A5F">
        <w:t>A.</w:t>
      </w:r>
      <w:r w:rsidR="00BE4089" w:rsidRPr="00EF5A5F">
        <w:t>6</w:t>
      </w:r>
      <w:proofErr w:type="spellEnd"/>
      <w:r w:rsidRPr="00EF5A5F">
        <w:t>).</w:t>
      </w:r>
    </w:p>
    <w:p w:rsidR="00112967" w:rsidRPr="00EF5A5F" w:rsidRDefault="00112967" w:rsidP="00281C53">
      <w:pPr>
        <w:pStyle w:val="Heading3"/>
      </w:pPr>
      <w:r w:rsidRPr="00EF5A5F">
        <w:t xml:space="preserve">Roles and responsibilities </w:t>
      </w:r>
    </w:p>
    <w:p w:rsidR="00112967" w:rsidRDefault="00112967" w:rsidP="009756FE">
      <w:pPr>
        <w:spacing w:before="240" w:line="320" w:lineRule="atLeast"/>
        <w:jc w:val="both"/>
        <w:rPr>
          <w:szCs w:val="20"/>
        </w:rPr>
      </w:pPr>
      <w:r w:rsidRPr="009756FE">
        <w:rPr>
          <w:szCs w:val="20"/>
        </w:rPr>
        <w:t xml:space="preserve">VET is an area of shared responsibility between governments and industry. Governments provide funding, develop national and jurisdictional policies for the </w:t>
      </w:r>
      <w:r w:rsidRPr="009756FE">
        <w:rPr>
          <w:szCs w:val="20"/>
        </w:rPr>
        <w:lastRenderedPageBreak/>
        <w:t xml:space="preserve">training system and </w:t>
      </w:r>
      <w:r w:rsidRPr="007F494E">
        <w:rPr>
          <w:szCs w:val="20"/>
        </w:rPr>
        <w:t>share responsibility for the regulation, governance and quality assurance of the VET sector.</w:t>
      </w:r>
    </w:p>
    <w:p w:rsidR="00112967" w:rsidRPr="009756FE" w:rsidRDefault="00112967" w:rsidP="009756FE">
      <w:pPr>
        <w:spacing w:before="240" w:line="320" w:lineRule="atLeast"/>
        <w:jc w:val="both"/>
        <w:rPr>
          <w:szCs w:val="20"/>
        </w:rPr>
      </w:pPr>
      <w:r w:rsidRPr="009756FE">
        <w:rPr>
          <w:szCs w:val="20"/>
        </w:rPr>
        <w:t xml:space="preserve">State and Territory governments manage the delivery of VET within their jurisdictions and have traditionally provided </w:t>
      </w:r>
      <w:r>
        <w:rPr>
          <w:szCs w:val="20"/>
        </w:rPr>
        <w:t xml:space="preserve">approximately </w:t>
      </w:r>
      <w:r w:rsidRPr="009756FE">
        <w:rPr>
          <w:szCs w:val="20"/>
        </w:rPr>
        <w:t xml:space="preserve">two thirds of the funding in the VET system. They facilitate the development and training of the public VET workforce and ensure the effective operation of the training market. </w:t>
      </w:r>
    </w:p>
    <w:p w:rsidR="00112967" w:rsidRDefault="00112967" w:rsidP="009756FE">
      <w:pPr>
        <w:spacing w:before="240" w:line="320" w:lineRule="atLeast"/>
        <w:jc w:val="both"/>
        <w:rPr>
          <w:szCs w:val="20"/>
        </w:rPr>
      </w:pPr>
      <w:r w:rsidRPr="009756FE">
        <w:rPr>
          <w:szCs w:val="20"/>
        </w:rPr>
        <w:t xml:space="preserve">The Australian Government provides </w:t>
      </w:r>
      <w:r>
        <w:rPr>
          <w:szCs w:val="20"/>
        </w:rPr>
        <w:t xml:space="preserve">significant financial support </w:t>
      </w:r>
      <w:r w:rsidRPr="009756FE">
        <w:rPr>
          <w:szCs w:val="20"/>
        </w:rPr>
        <w:t>to states and territories to support the</w:t>
      </w:r>
      <w:r w:rsidR="00224989">
        <w:rPr>
          <w:szCs w:val="20"/>
        </w:rPr>
        <w:t xml:space="preserve"> national</w:t>
      </w:r>
      <w:r w:rsidRPr="009756FE">
        <w:rPr>
          <w:szCs w:val="20"/>
        </w:rPr>
        <w:t xml:space="preserve"> training systems </w:t>
      </w:r>
      <w:r w:rsidR="00224989">
        <w:rPr>
          <w:szCs w:val="20"/>
        </w:rPr>
        <w:t>through funding mechanisms under the Intergovernmental Agreement. The Australian Government also</w:t>
      </w:r>
      <w:r w:rsidRPr="009756FE">
        <w:rPr>
          <w:szCs w:val="20"/>
        </w:rPr>
        <w:t xml:space="preserve"> provide</w:t>
      </w:r>
      <w:r w:rsidR="00224989">
        <w:rPr>
          <w:szCs w:val="20"/>
        </w:rPr>
        <w:t>s</w:t>
      </w:r>
      <w:r w:rsidRPr="009756FE">
        <w:rPr>
          <w:szCs w:val="20"/>
        </w:rPr>
        <w:t xml:space="preserve"> specific incentives, interventions and assistance for national priority areas.</w:t>
      </w:r>
    </w:p>
    <w:p w:rsidR="00112967" w:rsidRPr="009756FE" w:rsidRDefault="00112967" w:rsidP="009756FE">
      <w:pPr>
        <w:spacing w:before="240" w:line="320" w:lineRule="atLeast"/>
        <w:jc w:val="both"/>
        <w:rPr>
          <w:szCs w:val="20"/>
        </w:rPr>
      </w:pPr>
      <w:r w:rsidRPr="009756FE">
        <w:rPr>
          <w:szCs w:val="20"/>
        </w:rPr>
        <w:t xml:space="preserve">The </w:t>
      </w:r>
      <w:proofErr w:type="spellStart"/>
      <w:r w:rsidRPr="009756FE">
        <w:rPr>
          <w:szCs w:val="20"/>
        </w:rPr>
        <w:t>NASWD</w:t>
      </w:r>
      <w:proofErr w:type="spellEnd"/>
      <w:r w:rsidRPr="009756FE">
        <w:rPr>
          <w:szCs w:val="20"/>
        </w:rPr>
        <w:t xml:space="preserve">, which came into effect on 1 January 2009, set out the commitment between the Australian Government and </w:t>
      </w:r>
      <w:r>
        <w:rPr>
          <w:szCs w:val="20"/>
        </w:rPr>
        <w:t>State and T</w:t>
      </w:r>
      <w:r w:rsidRPr="009756FE">
        <w:rPr>
          <w:szCs w:val="20"/>
        </w:rPr>
        <w:t xml:space="preserve">erritory governments, to work towards increasing the skill levels of all Australians, including Indigenous Australians. A revised </w:t>
      </w:r>
      <w:proofErr w:type="spellStart"/>
      <w:r w:rsidRPr="009756FE">
        <w:rPr>
          <w:szCs w:val="20"/>
        </w:rPr>
        <w:t>NASWD</w:t>
      </w:r>
      <w:proofErr w:type="spellEnd"/>
      <w:r w:rsidRPr="009756FE">
        <w:rPr>
          <w:szCs w:val="20"/>
        </w:rPr>
        <w:t xml:space="preserve"> and a new National Partnership Agreement on Skills Reform were negotiated throughout 2011 and agreed by all states and territories at the Council of Australian Governments</w:t>
      </w:r>
      <w:r>
        <w:rPr>
          <w:szCs w:val="20"/>
        </w:rPr>
        <w:t xml:space="preserve"> (</w:t>
      </w:r>
      <w:proofErr w:type="spellStart"/>
      <w:r>
        <w:rPr>
          <w:szCs w:val="20"/>
        </w:rPr>
        <w:t>COAG</w:t>
      </w:r>
      <w:proofErr w:type="spellEnd"/>
      <w:r>
        <w:rPr>
          <w:szCs w:val="20"/>
        </w:rPr>
        <w:t>) meeting on 13 April </w:t>
      </w:r>
      <w:r w:rsidRPr="009756FE">
        <w:rPr>
          <w:szCs w:val="20"/>
        </w:rPr>
        <w:t xml:space="preserve">2012. The new national reporting relationships </w:t>
      </w:r>
      <w:r w:rsidRPr="00E51808">
        <w:rPr>
          <w:szCs w:val="20"/>
        </w:rPr>
        <w:t>for 201</w:t>
      </w:r>
      <w:r w:rsidR="00CD1406" w:rsidRPr="00E51808">
        <w:rPr>
          <w:szCs w:val="20"/>
        </w:rPr>
        <w:t>2</w:t>
      </w:r>
      <w:r w:rsidRPr="00E51808">
        <w:rPr>
          <w:szCs w:val="20"/>
        </w:rPr>
        <w:t>, summarised</w:t>
      </w:r>
      <w:r w:rsidRPr="009756FE">
        <w:rPr>
          <w:szCs w:val="20"/>
        </w:rPr>
        <w:t xml:space="preserve"> below and in figure </w:t>
      </w:r>
      <w:r>
        <w:rPr>
          <w:szCs w:val="20"/>
        </w:rPr>
        <w:t>5.2</w:t>
      </w:r>
      <w:r w:rsidRPr="009756FE">
        <w:rPr>
          <w:szCs w:val="20"/>
        </w:rPr>
        <w:t xml:space="preserve">, </w:t>
      </w:r>
      <w:r w:rsidR="00224989">
        <w:rPr>
          <w:szCs w:val="20"/>
        </w:rPr>
        <w:t xml:space="preserve">also </w:t>
      </w:r>
      <w:r w:rsidRPr="009756FE">
        <w:rPr>
          <w:szCs w:val="20"/>
        </w:rPr>
        <w:t xml:space="preserve">reflect changes </w:t>
      </w:r>
      <w:r>
        <w:rPr>
          <w:szCs w:val="20"/>
        </w:rPr>
        <w:t>following the establishment of the Standing Council on Tertiary Education and, Skills and Employment (</w:t>
      </w:r>
      <w:proofErr w:type="spellStart"/>
      <w:r>
        <w:rPr>
          <w:szCs w:val="20"/>
        </w:rPr>
        <w:t>SCOTESE</w:t>
      </w:r>
      <w:proofErr w:type="spellEnd"/>
      <w:r>
        <w:rPr>
          <w:szCs w:val="20"/>
        </w:rPr>
        <w:t xml:space="preserve">) </w:t>
      </w:r>
      <w:r w:rsidRPr="009756FE">
        <w:rPr>
          <w:szCs w:val="20"/>
        </w:rPr>
        <w:t xml:space="preserve">in September 2011. </w:t>
      </w:r>
    </w:p>
    <w:p w:rsidR="00112967" w:rsidRPr="009756FE" w:rsidRDefault="00112967" w:rsidP="009756FE">
      <w:pPr>
        <w:keepNext/>
        <w:spacing w:before="480" w:line="320" w:lineRule="exact"/>
        <w:outlineLvl w:val="4"/>
        <w:rPr>
          <w:i/>
          <w:szCs w:val="20"/>
        </w:rPr>
      </w:pPr>
      <w:r w:rsidRPr="009756FE">
        <w:rPr>
          <w:i/>
          <w:szCs w:val="20"/>
        </w:rPr>
        <w:t>Governance of the national training system</w:t>
      </w:r>
    </w:p>
    <w:p w:rsidR="00112967" w:rsidRDefault="00112967" w:rsidP="008B2E45">
      <w:pPr>
        <w:spacing w:before="240" w:line="320" w:lineRule="atLeast"/>
        <w:jc w:val="both"/>
        <w:rPr>
          <w:szCs w:val="20"/>
        </w:rPr>
      </w:pPr>
      <w:proofErr w:type="spellStart"/>
      <w:r>
        <w:rPr>
          <w:szCs w:val="20"/>
        </w:rPr>
        <w:t>SCOTESE</w:t>
      </w:r>
      <w:proofErr w:type="spellEnd"/>
      <w:r>
        <w:rPr>
          <w:szCs w:val="20"/>
        </w:rPr>
        <w:t xml:space="preserve"> was established in September 2011 by </w:t>
      </w:r>
      <w:proofErr w:type="spellStart"/>
      <w:r>
        <w:rPr>
          <w:szCs w:val="20"/>
        </w:rPr>
        <w:t>COAG</w:t>
      </w:r>
      <w:proofErr w:type="spellEnd"/>
      <w:r>
        <w:rPr>
          <w:szCs w:val="20"/>
        </w:rPr>
        <w:t xml:space="preserve"> to replace the Ministerial Council for Tertiary Education and Employment (</w:t>
      </w:r>
      <w:proofErr w:type="spellStart"/>
      <w:r>
        <w:rPr>
          <w:szCs w:val="20"/>
        </w:rPr>
        <w:t>MCTEE</w:t>
      </w:r>
      <w:proofErr w:type="spellEnd"/>
      <w:r>
        <w:rPr>
          <w:szCs w:val="20"/>
        </w:rPr>
        <w:t>).</w:t>
      </w:r>
    </w:p>
    <w:p w:rsidR="00112967" w:rsidRDefault="00112967" w:rsidP="008B2E45">
      <w:pPr>
        <w:spacing w:before="240" w:line="320" w:lineRule="atLeast"/>
        <w:jc w:val="both"/>
        <w:rPr>
          <w:szCs w:val="20"/>
        </w:rPr>
      </w:pPr>
      <w:proofErr w:type="spellStart"/>
      <w:r>
        <w:rPr>
          <w:szCs w:val="20"/>
        </w:rPr>
        <w:t>SCOTESE</w:t>
      </w:r>
      <w:proofErr w:type="spellEnd"/>
      <w:r>
        <w:rPr>
          <w:szCs w:val="20"/>
        </w:rPr>
        <w:t xml:space="preserve"> is a key decision-making body for the national training system.</w:t>
      </w:r>
      <w:r w:rsidR="0091113B">
        <w:rPr>
          <w:szCs w:val="20"/>
        </w:rPr>
        <w:t xml:space="preserve"> </w:t>
      </w:r>
      <w:proofErr w:type="spellStart"/>
      <w:r>
        <w:rPr>
          <w:szCs w:val="20"/>
        </w:rPr>
        <w:t>SCOTESE</w:t>
      </w:r>
      <w:proofErr w:type="spellEnd"/>
      <w:r>
        <w:rPr>
          <w:szCs w:val="20"/>
        </w:rPr>
        <w:t xml:space="preserve"> has high level policy responsibility for higher education, vocational education and training, including skills and workforce development, international education, adult commu</w:t>
      </w:r>
      <w:r w:rsidR="006E7873">
        <w:rPr>
          <w:szCs w:val="20"/>
        </w:rPr>
        <w:t xml:space="preserve">nity education and employment. </w:t>
      </w:r>
      <w:proofErr w:type="spellStart"/>
      <w:r>
        <w:rPr>
          <w:szCs w:val="20"/>
        </w:rPr>
        <w:t>SCOTESE</w:t>
      </w:r>
      <w:proofErr w:type="spellEnd"/>
      <w:r>
        <w:rPr>
          <w:szCs w:val="20"/>
        </w:rPr>
        <w:t xml:space="preserve"> sets strategic policy, priorities for training and makes decisions in relation to national training system funding, planning and performance. </w:t>
      </w:r>
    </w:p>
    <w:p w:rsidR="00112967" w:rsidRDefault="00112967" w:rsidP="008B2E45">
      <w:pPr>
        <w:spacing w:before="240" w:line="320" w:lineRule="atLeast"/>
        <w:jc w:val="both"/>
        <w:rPr>
          <w:szCs w:val="20"/>
        </w:rPr>
      </w:pPr>
      <w:r w:rsidRPr="009756FE">
        <w:rPr>
          <w:szCs w:val="20"/>
        </w:rPr>
        <w:t xml:space="preserve">Membership of </w:t>
      </w:r>
      <w:proofErr w:type="spellStart"/>
      <w:r w:rsidRPr="009756FE">
        <w:rPr>
          <w:szCs w:val="20"/>
        </w:rPr>
        <w:t>SCOTESE</w:t>
      </w:r>
      <w:proofErr w:type="spellEnd"/>
      <w:r w:rsidRPr="009756FE">
        <w:rPr>
          <w:szCs w:val="20"/>
        </w:rPr>
        <w:t xml:space="preserve"> comprises </w:t>
      </w:r>
      <w:r>
        <w:rPr>
          <w:szCs w:val="20"/>
        </w:rPr>
        <w:t>Australian Government</w:t>
      </w:r>
      <w:r w:rsidRPr="009756FE">
        <w:rPr>
          <w:szCs w:val="20"/>
        </w:rPr>
        <w:t xml:space="preserve">, </w:t>
      </w:r>
      <w:r>
        <w:rPr>
          <w:szCs w:val="20"/>
        </w:rPr>
        <w:t>S</w:t>
      </w:r>
      <w:r w:rsidRPr="009756FE">
        <w:rPr>
          <w:szCs w:val="20"/>
        </w:rPr>
        <w:t>tate</w:t>
      </w:r>
      <w:r>
        <w:rPr>
          <w:szCs w:val="20"/>
        </w:rPr>
        <w:t xml:space="preserve"> and Territory government </w:t>
      </w:r>
      <w:r w:rsidRPr="009756FE">
        <w:rPr>
          <w:szCs w:val="20"/>
        </w:rPr>
        <w:t xml:space="preserve">and New Zealand </w:t>
      </w:r>
      <w:r>
        <w:rPr>
          <w:szCs w:val="20"/>
        </w:rPr>
        <w:t xml:space="preserve">Government </w:t>
      </w:r>
      <w:r w:rsidRPr="009756FE">
        <w:rPr>
          <w:szCs w:val="20"/>
        </w:rPr>
        <w:t xml:space="preserve">ministers with responsibility for tertiary education, skills and employment. </w:t>
      </w:r>
      <w:proofErr w:type="spellStart"/>
      <w:r w:rsidRPr="009756FE">
        <w:rPr>
          <w:szCs w:val="20"/>
        </w:rPr>
        <w:t>SCOTESE</w:t>
      </w:r>
      <w:proofErr w:type="spellEnd"/>
      <w:r w:rsidRPr="009756FE">
        <w:rPr>
          <w:szCs w:val="20"/>
        </w:rPr>
        <w:t xml:space="preserve"> is chaired by the member who represents the </w:t>
      </w:r>
      <w:r>
        <w:rPr>
          <w:szCs w:val="20"/>
        </w:rPr>
        <w:t>Australian Government</w:t>
      </w:r>
      <w:r w:rsidRPr="009756FE">
        <w:rPr>
          <w:szCs w:val="20"/>
        </w:rPr>
        <w:t>.</w:t>
      </w:r>
    </w:p>
    <w:p w:rsidR="00112967" w:rsidRPr="009756FE" w:rsidRDefault="00112967" w:rsidP="009756FE">
      <w:pPr>
        <w:spacing w:before="240" w:line="320" w:lineRule="atLeast"/>
        <w:jc w:val="both"/>
        <w:rPr>
          <w:szCs w:val="20"/>
        </w:rPr>
      </w:pPr>
      <w:proofErr w:type="spellStart"/>
      <w:r w:rsidRPr="009756FE">
        <w:rPr>
          <w:szCs w:val="20"/>
        </w:rPr>
        <w:lastRenderedPageBreak/>
        <w:t>SCOTESE</w:t>
      </w:r>
      <w:proofErr w:type="spellEnd"/>
      <w:r w:rsidRPr="009756FE">
        <w:rPr>
          <w:szCs w:val="20"/>
        </w:rPr>
        <w:t xml:space="preserve"> is supported by a National Senior Officials Committee (</w:t>
      </w:r>
      <w:proofErr w:type="spellStart"/>
      <w:r w:rsidRPr="009756FE">
        <w:rPr>
          <w:szCs w:val="20"/>
        </w:rPr>
        <w:t>NSOC</w:t>
      </w:r>
      <w:proofErr w:type="spellEnd"/>
      <w:r w:rsidRPr="009756FE">
        <w:rPr>
          <w:szCs w:val="20"/>
        </w:rPr>
        <w:t xml:space="preserve">) and four Principal Committees. </w:t>
      </w:r>
      <w:proofErr w:type="spellStart"/>
      <w:r>
        <w:rPr>
          <w:szCs w:val="20"/>
        </w:rPr>
        <w:t>NSOC</w:t>
      </w:r>
      <w:proofErr w:type="spellEnd"/>
      <w:r>
        <w:rPr>
          <w:szCs w:val="20"/>
        </w:rPr>
        <w:t xml:space="preserve"> implements </w:t>
      </w:r>
      <w:proofErr w:type="spellStart"/>
      <w:r>
        <w:rPr>
          <w:szCs w:val="20"/>
        </w:rPr>
        <w:t>SCOTESE</w:t>
      </w:r>
      <w:proofErr w:type="spellEnd"/>
      <w:r>
        <w:rPr>
          <w:szCs w:val="20"/>
        </w:rPr>
        <w:t xml:space="preserve"> decisions, drives national collaboration on training matters and monitors the effectiveness of the national training system. </w:t>
      </w:r>
      <w:r w:rsidRPr="009756FE">
        <w:rPr>
          <w:szCs w:val="20"/>
        </w:rPr>
        <w:t xml:space="preserve">Principal Committees are action orientated groups that are generally chaired by Senior Officials, focus on strategic issues and report to </w:t>
      </w:r>
      <w:proofErr w:type="spellStart"/>
      <w:r w:rsidRPr="009756FE">
        <w:rPr>
          <w:szCs w:val="20"/>
        </w:rPr>
        <w:t>SCOTESE</w:t>
      </w:r>
      <w:proofErr w:type="spellEnd"/>
      <w:r w:rsidRPr="009756FE">
        <w:rPr>
          <w:szCs w:val="20"/>
        </w:rPr>
        <w:t xml:space="preserve"> through </w:t>
      </w:r>
      <w:proofErr w:type="spellStart"/>
      <w:r w:rsidRPr="009756FE">
        <w:rPr>
          <w:szCs w:val="20"/>
        </w:rPr>
        <w:t>NSOC</w:t>
      </w:r>
      <w:proofErr w:type="spellEnd"/>
      <w:r w:rsidRPr="009756FE">
        <w:rPr>
          <w:szCs w:val="20"/>
        </w:rPr>
        <w:t>. The four Committees are:</w:t>
      </w:r>
    </w:p>
    <w:p w:rsidR="00112967" w:rsidRPr="009756FE" w:rsidRDefault="00112967" w:rsidP="008B2E45">
      <w:pPr>
        <w:pStyle w:val="ListBullet"/>
      </w:pPr>
      <w:r w:rsidRPr="009756FE">
        <w:t>Workforce Development, Supply and Demand — provides advice on matters relating to short and long term workforce development, supply and demand issues to address emerging skills needs and impediments to workforce reforms with a view to improving productivity, participation and skills utilisation.</w:t>
      </w:r>
    </w:p>
    <w:p w:rsidR="00112967" w:rsidRPr="009756FE" w:rsidRDefault="00112967" w:rsidP="008B2E45">
      <w:pPr>
        <w:pStyle w:val="ListBullet"/>
      </w:pPr>
      <w:r w:rsidRPr="009756FE">
        <w:t>Access and Participation — provides advice on matters relating to impediments to accessing tertiary education and employment, particularly amongst disadvantaged groups, and considers strategies to increase participation and attainment outcomes in tertiary education and employment.</w:t>
      </w:r>
    </w:p>
    <w:p w:rsidR="00112967" w:rsidRDefault="00112967" w:rsidP="008B2E45">
      <w:pPr>
        <w:pStyle w:val="ListBullet"/>
      </w:pPr>
      <w:r w:rsidRPr="009756FE">
        <w:t>Data and Performance Measurement — provides advice on matters relating to performance against tertiary education national targets, data collection and measurement, approaches to the public provision of high quality information and opportunities to resolve data issues such as common definitions and comparability.</w:t>
      </w:r>
    </w:p>
    <w:p w:rsidR="00112967" w:rsidRDefault="00112967" w:rsidP="00320D66">
      <w:pPr>
        <w:pStyle w:val="ListBullet"/>
      </w:pPr>
      <w:r w:rsidRPr="009756FE">
        <w:t xml:space="preserve">Tertiary Education Quality and Pathways </w:t>
      </w:r>
      <w:r w:rsidR="00AD7CF2">
        <w:t xml:space="preserve">— </w:t>
      </w:r>
      <w:r w:rsidRPr="009756FE">
        <w:t>previous</w:t>
      </w:r>
      <w:r>
        <w:t>ly</w:t>
      </w:r>
      <w:r w:rsidRPr="009756FE">
        <w:t xml:space="preserve"> name</w:t>
      </w:r>
      <w:r>
        <w:t>d</w:t>
      </w:r>
      <w:r w:rsidRPr="009756FE">
        <w:t xml:space="preserve"> Regulation, Quality Assurance and International Engagement</w:t>
      </w:r>
      <w:r w:rsidR="00AD7CF2">
        <w:t>,</w:t>
      </w:r>
      <w:r w:rsidRPr="009756FE">
        <w:t xml:space="preserve"> </w:t>
      </w:r>
      <w:r w:rsidR="00AD7CF2">
        <w:t xml:space="preserve">which </w:t>
      </w:r>
      <w:r>
        <w:t xml:space="preserve">has been reconfigured to a committee of senior government officials that convenes on an as-needs-basis, </w:t>
      </w:r>
      <w:proofErr w:type="spellStart"/>
      <w:r>
        <w:t>focussed</w:t>
      </w:r>
      <w:proofErr w:type="spellEnd"/>
      <w:r>
        <w:t xml:space="preserve"> especially on quality issues </w:t>
      </w:r>
    </w:p>
    <w:p w:rsidR="00112967" w:rsidRPr="009756FE" w:rsidRDefault="00AD7CF2" w:rsidP="00AD7CF2">
      <w:pPr>
        <w:pStyle w:val="BodyText"/>
      </w:pPr>
      <w:r>
        <w:t>T</w:t>
      </w:r>
      <w:r w:rsidR="00112967" w:rsidRPr="009756FE">
        <w:t xml:space="preserve">he Joint Committee on Higher Education </w:t>
      </w:r>
      <w:r w:rsidR="00112967">
        <w:t xml:space="preserve">reports directly to </w:t>
      </w:r>
      <w:proofErr w:type="spellStart"/>
      <w:r w:rsidR="00112967">
        <w:t>NSOC</w:t>
      </w:r>
      <w:proofErr w:type="spellEnd"/>
      <w:r w:rsidR="00112967">
        <w:t>.</w:t>
      </w:r>
    </w:p>
    <w:p w:rsidR="00112967" w:rsidRPr="00C47BD6" w:rsidRDefault="00112967" w:rsidP="00C47BD6">
      <w:pPr>
        <w:pStyle w:val="BodyText"/>
      </w:pPr>
      <w:r w:rsidRPr="00C47BD6">
        <w:t xml:space="preserve">In addition to the four Principal Committees, a number of other bodies report or provide advice to </w:t>
      </w:r>
      <w:proofErr w:type="spellStart"/>
      <w:r w:rsidRPr="00C47BD6">
        <w:t>SCOTESE</w:t>
      </w:r>
      <w:proofErr w:type="spellEnd"/>
      <w:r w:rsidRPr="00C47BD6">
        <w:t>, either directly or indirectly. These include:</w:t>
      </w:r>
    </w:p>
    <w:p w:rsidR="00112967" w:rsidRPr="009756FE" w:rsidRDefault="00112967" w:rsidP="008B2E45">
      <w:pPr>
        <w:pStyle w:val="ListBullet"/>
      </w:pPr>
      <w:r w:rsidRPr="009756FE">
        <w:t>The National Skills Standards Council (</w:t>
      </w:r>
      <w:proofErr w:type="spellStart"/>
      <w:r w:rsidRPr="009756FE">
        <w:t>NSSC</w:t>
      </w:r>
      <w:proofErr w:type="spellEnd"/>
      <w:r w:rsidRPr="009756FE">
        <w:t xml:space="preserve">), </w:t>
      </w:r>
      <w:r>
        <w:t xml:space="preserve">an expert body charged with responsibility for providing advice to </w:t>
      </w:r>
      <w:proofErr w:type="spellStart"/>
      <w:r>
        <w:t>SCOTESE</w:t>
      </w:r>
      <w:proofErr w:type="spellEnd"/>
      <w:r>
        <w:t xml:space="preserve"> on, and informing the sector of, the national standards for regulation of vocational education and training.</w:t>
      </w:r>
      <w:r w:rsidRPr="009756FE">
        <w:t xml:space="preserve"> The </w:t>
      </w:r>
      <w:proofErr w:type="spellStart"/>
      <w:r w:rsidRPr="009756FE">
        <w:t>NSSC</w:t>
      </w:r>
      <w:proofErr w:type="spellEnd"/>
      <w:r w:rsidRPr="009756FE">
        <w:t xml:space="preserve"> </w:t>
      </w:r>
      <w:r w:rsidRPr="00CD1406">
        <w:t>also has</w:t>
      </w:r>
      <w:r>
        <w:t xml:space="preserve"> specific decision making powers in relation to the endorsement of </w:t>
      </w:r>
      <w:r w:rsidRPr="009756FE">
        <w:t xml:space="preserve"> Training Packages.</w:t>
      </w:r>
    </w:p>
    <w:p w:rsidR="00112967" w:rsidRPr="009756FE" w:rsidRDefault="00112967" w:rsidP="008B2E45">
      <w:pPr>
        <w:pStyle w:val="ListBullet"/>
      </w:pPr>
      <w:r w:rsidRPr="009756FE">
        <w:t>The National VET Equity Advisory Council (</w:t>
      </w:r>
      <w:proofErr w:type="spellStart"/>
      <w:r w:rsidRPr="009756FE">
        <w:t>NVEAC</w:t>
      </w:r>
      <w:proofErr w:type="spellEnd"/>
      <w:r w:rsidRPr="009756FE">
        <w:t xml:space="preserve">) provides high-level strategic advice to </w:t>
      </w:r>
      <w:proofErr w:type="spellStart"/>
      <w:r w:rsidRPr="009756FE">
        <w:t>SCOTESE</w:t>
      </w:r>
      <w:proofErr w:type="spellEnd"/>
      <w:r w:rsidRPr="009756FE">
        <w:t xml:space="preserve"> on improving outcomes for equity groups in VET.</w:t>
      </w:r>
      <w:r>
        <w:t xml:space="preserve"> </w:t>
      </w:r>
      <w:r w:rsidRPr="00CB4847">
        <w:t xml:space="preserve">The advice provided by the Council is informed by the policy directions outlined in the </w:t>
      </w:r>
      <w:r w:rsidRPr="00B05066">
        <w:rPr>
          <w:i/>
        </w:rPr>
        <w:t>Equity Blueprint 2011</w:t>
      </w:r>
      <w:r w:rsidR="00AD7CF2">
        <w:rPr>
          <w:i/>
        </w:rPr>
        <w:t>–</w:t>
      </w:r>
      <w:r w:rsidRPr="00B05066">
        <w:rPr>
          <w:i/>
        </w:rPr>
        <w:t>16 Creating Futures: Achieving Potential through VET</w:t>
      </w:r>
      <w:r w:rsidRPr="00CB4847">
        <w:t>.</w:t>
      </w:r>
    </w:p>
    <w:p w:rsidR="00112967" w:rsidRDefault="00112967" w:rsidP="008B2E45">
      <w:pPr>
        <w:pStyle w:val="ListBullet"/>
      </w:pPr>
      <w:r w:rsidRPr="009756FE">
        <w:lastRenderedPageBreak/>
        <w:t>The Australian Qualifications Framework Council (</w:t>
      </w:r>
      <w:proofErr w:type="spellStart"/>
      <w:r w:rsidRPr="009756FE">
        <w:t>AQFC</w:t>
      </w:r>
      <w:proofErr w:type="spellEnd"/>
      <w:r w:rsidRPr="009756FE">
        <w:t xml:space="preserve">) </w:t>
      </w:r>
      <w:r w:rsidRPr="00B05066">
        <w:t xml:space="preserve">reports to </w:t>
      </w:r>
      <w:proofErr w:type="spellStart"/>
      <w:r w:rsidRPr="00B05066">
        <w:t>SCOTESE</w:t>
      </w:r>
      <w:proofErr w:type="spellEnd"/>
      <w:r w:rsidRPr="00B05066">
        <w:t xml:space="preserve"> and</w:t>
      </w:r>
      <w:r w:rsidR="00AD7CF2">
        <w:t>,</w:t>
      </w:r>
      <w:r w:rsidRPr="00B05066">
        <w:t xml:space="preserve"> where appropriate</w:t>
      </w:r>
      <w:r w:rsidR="00AD7CF2">
        <w:t>,</w:t>
      </w:r>
      <w:r w:rsidRPr="00B05066">
        <w:t xml:space="preserve"> to the Standing Council on School Education and Early Childhood. It is responsible for developing and maintaining the Australian Qualifications Framework (</w:t>
      </w:r>
      <w:proofErr w:type="spellStart"/>
      <w:r w:rsidRPr="00B05066">
        <w:t>AQF</w:t>
      </w:r>
      <w:proofErr w:type="spellEnd"/>
      <w:r w:rsidRPr="00B05066">
        <w:t>) and associated policies</w:t>
      </w:r>
      <w:r w:rsidR="00AD7CF2">
        <w:t>,</w:t>
      </w:r>
      <w:r w:rsidRPr="00B05066">
        <w:t xml:space="preserve"> and for providing authoritative and strategic advice on the </w:t>
      </w:r>
      <w:proofErr w:type="spellStart"/>
      <w:r w:rsidRPr="00B05066">
        <w:t>AQF</w:t>
      </w:r>
      <w:proofErr w:type="spellEnd"/>
      <w:r w:rsidRPr="00B05066">
        <w:t>.</w:t>
      </w:r>
      <w:r>
        <w:t xml:space="preserve"> </w:t>
      </w:r>
      <w:r w:rsidRPr="00B05066">
        <w:t xml:space="preserve">The </w:t>
      </w:r>
      <w:proofErr w:type="spellStart"/>
      <w:r w:rsidRPr="00B05066">
        <w:t>AQF</w:t>
      </w:r>
      <w:proofErr w:type="spellEnd"/>
      <w:r w:rsidRPr="00B05066">
        <w:t xml:space="preserve"> is the national framework for regulated qualifications in Australian education and training.</w:t>
      </w:r>
    </w:p>
    <w:p w:rsidR="00112967" w:rsidRDefault="00112967" w:rsidP="00112967">
      <w:pPr>
        <w:pStyle w:val="ListBullet"/>
      </w:pPr>
      <w:r w:rsidRPr="009756FE">
        <w:t>The National Centre for Vocational Education Research (</w:t>
      </w:r>
      <w:proofErr w:type="spellStart"/>
      <w:r w:rsidRPr="009756FE">
        <w:t>NCVER</w:t>
      </w:r>
      <w:proofErr w:type="spellEnd"/>
      <w:r w:rsidRPr="009756FE">
        <w:t xml:space="preserve">) is Australia’s clearing house for VET data </w:t>
      </w:r>
      <w:r w:rsidR="00F641E6">
        <w:rPr>
          <w:shd w:val="clear" w:color="auto" w:fill="FFFFFF" w:themeFill="background1"/>
        </w:rPr>
        <w:t>and research.</w:t>
      </w:r>
      <w:r w:rsidRPr="000C682B">
        <w:rPr>
          <w:shd w:val="clear" w:color="auto" w:fill="FFFFFF" w:themeFill="background1"/>
        </w:rPr>
        <w:t xml:space="preserve"> </w:t>
      </w:r>
      <w:r w:rsidR="00051930" w:rsidRPr="000C682B">
        <w:rPr>
          <w:shd w:val="clear" w:color="auto" w:fill="FFFFFF" w:themeFill="background1"/>
        </w:rPr>
        <w:t xml:space="preserve">The organisation is a not-for-profit company owned by </w:t>
      </w:r>
      <w:r w:rsidR="00D8417B" w:rsidRPr="000C682B">
        <w:rPr>
          <w:shd w:val="clear" w:color="auto" w:fill="FFFFFF" w:themeFill="background1"/>
        </w:rPr>
        <w:t>S</w:t>
      </w:r>
      <w:r w:rsidR="00051930" w:rsidRPr="000C682B">
        <w:rPr>
          <w:shd w:val="clear" w:color="auto" w:fill="FFFFFF" w:themeFill="background1"/>
        </w:rPr>
        <w:t xml:space="preserve">tate, </w:t>
      </w:r>
      <w:r w:rsidR="00D8417B" w:rsidRPr="000C682B">
        <w:rPr>
          <w:shd w:val="clear" w:color="auto" w:fill="FFFFFF" w:themeFill="background1"/>
        </w:rPr>
        <w:t>T</w:t>
      </w:r>
      <w:r w:rsidR="00051930" w:rsidRPr="000C682B">
        <w:rPr>
          <w:shd w:val="clear" w:color="auto" w:fill="FFFFFF" w:themeFill="background1"/>
        </w:rPr>
        <w:t xml:space="preserve">erritory and federal ministers responsible for training. </w:t>
      </w:r>
      <w:proofErr w:type="spellStart"/>
      <w:r w:rsidR="00EE5F3B" w:rsidRPr="000C682B">
        <w:rPr>
          <w:shd w:val="clear" w:color="auto" w:fill="FFFFFF" w:themeFill="background1"/>
        </w:rPr>
        <w:t>NCVER</w:t>
      </w:r>
      <w:proofErr w:type="spellEnd"/>
      <w:r w:rsidR="00EE5F3B" w:rsidRPr="000C682B">
        <w:rPr>
          <w:shd w:val="clear" w:color="auto" w:fill="FFFFFF" w:themeFill="background1"/>
        </w:rPr>
        <w:t xml:space="preserve"> is </w:t>
      </w:r>
      <w:r w:rsidRPr="000C682B">
        <w:rPr>
          <w:shd w:val="clear" w:color="auto" w:fill="FFFFFF" w:themeFill="background1"/>
        </w:rPr>
        <w:t>responsible</w:t>
      </w:r>
      <w:r w:rsidRPr="009756FE">
        <w:t xml:space="preserve"> for the collection of VET statistics and for providing statistical and other information to a wide range of stakeholders. It also facilitates and disseminates research and undertakes employer, student and graduate surveys relating to VET outcomes and performance.</w:t>
      </w:r>
      <w:r w:rsidR="00EE5F3B">
        <w:t xml:space="preserve"> </w:t>
      </w:r>
    </w:p>
    <w:p w:rsidR="00112967" w:rsidRDefault="00112967" w:rsidP="008B2E45">
      <w:pPr>
        <w:pStyle w:val="ListBullet"/>
      </w:pPr>
      <w:r w:rsidRPr="009756FE">
        <w:t xml:space="preserve">The Flexible Learning Advisory Group (FLAG) is an advisory committee to </w:t>
      </w:r>
      <w:proofErr w:type="spellStart"/>
      <w:r w:rsidRPr="009756FE">
        <w:t>NSOC</w:t>
      </w:r>
      <w:proofErr w:type="spellEnd"/>
      <w:r w:rsidRPr="009756FE">
        <w:t xml:space="preserve"> on national directions and priorities for information and communication technologies in VET, and in Adult and Community Education.</w:t>
      </w:r>
    </w:p>
    <w:p w:rsidR="00112967" w:rsidRDefault="00112967" w:rsidP="008B2E45">
      <w:pPr>
        <w:pStyle w:val="ListBullet"/>
      </w:pPr>
      <w:r w:rsidRPr="00B05066">
        <w:t>The National Advisory for Tertiary Education, Skills and Employment (</w:t>
      </w:r>
      <w:proofErr w:type="spellStart"/>
      <w:r w:rsidRPr="00B05066">
        <w:t>NATESE</w:t>
      </w:r>
      <w:proofErr w:type="spellEnd"/>
      <w:r w:rsidRPr="00B05066">
        <w:t>) provides policy and secretariat support for a number of committees and advisory groups (</w:t>
      </w:r>
      <w:proofErr w:type="spellStart"/>
      <w:r w:rsidRPr="00B05066">
        <w:t>SCOTESE</w:t>
      </w:r>
      <w:proofErr w:type="spellEnd"/>
      <w:r w:rsidRPr="00B05066">
        <w:t xml:space="preserve">, </w:t>
      </w:r>
      <w:proofErr w:type="spellStart"/>
      <w:r w:rsidRPr="00B05066">
        <w:t>NSOC</w:t>
      </w:r>
      <w:proofErr w:type="spellEnd"/>
      <w:r w:rsidRPr="00B05066">
        <w:t xml:space="preserve">, </w:t>
      </w:r>
      <w:proofErr w:type="spellStart"/>
      <w:r w:rsidRPr="00B05066">
        <w:t>NSSC</w:t>
      </w:r>
      <w:proofErr w:type="spellEnd"/>
      <w:r w:rsidRPr="00B05066">
        <w:t xml:space="preserve">, </w:t>
      </w:r>
      <w:proofErr w:type="spellStart"/>
      <w:r w:rsidRPr="00B05066">
        <w:t>NVEAC</w:t>
      </w:r>
      <w:proofErr w:type="spellEnd"/>
      <w:r w:rsidRPr="00B05066">
        <w:t xml:space="preserve"> and FLAG). Policy and secretaria</w:t>
      </w:r>
      <w:r w:rsidRPr="00D57E09">
        <w:t xml:space="preserve">t services for the </w:t>
      </w:r>
      <w:proofErr w:type="spellStart"/>
      <w:r w:rsidRPr="00D57E09">
        <w:t>AQFC</w:t>
      </w:r>
      <w:proofErr w:type="spellEnd"/>
      <w:r w:rsidRPr="00D57E09">
        <w:t xml:space="preserve"> are provided on a shared platform of support with </w:t>
      </w:r>
      <w:proofErr w:type="spellStart"/>
      <w:r w:rsidRPr="00D57E09">
        <w:t>NATESE</w:t>
      </w:r>
      <w:proofErr w:type="spellEnd"/>
      <w:r w:rsidRPr="00D57E09">
        <w:t>.</w:t>
      </w:r>
    </w:p>
    <w:p w:rsidR="00112967" w:rsidRPr="009756FE" w:rsidRDefault="00112967" w:rsidP="008B2E45">
      <w:pPr>
        <w:pStyle w:val="ListBullet"/>
      </w:pPr>
      <w:r w:rsidRPr="00B05066">
        <w:t>The Australian Skills Quality Authority (</w:t>
      </w:r>
      <w:proofErr w:type="spellStart"/>
      <w:r w:rsidRPr="00B05066">
        <w:t>ASQA</w:t>
      </w:r>
      <w:proofErr w:type="spellEnd"/>
      <w:r w:rsidRPr="00B05066">
        <w:t xml:space="preserve">) is the national regulator for Australia’s VET sector. </w:t>
      </w:r>
      <w:proofErr w:type="spellStart"/>
      <w:r w:rsidRPr="00B05066">
        <w:rPr>
          <w:szCs w:val="26"/>
        </w:rPr>
        <w:t>ASQA</w:t>
      </w:r>
      <w:proofErr w:type="spellEnd"/>
      <w:r w:rsidRPr="00B05066">
        <w:rPr>
          <w:szCs w:val="26"/>
        </w:rPr>
        <w:t xml:space="preserve"> regulates courses and training providers to ensure nationally approved quality standards, set by the </w:t>
      </w:r>
      <w:proofErr w:type="spellStart"/>
      <w:r w:rsidRPr="00B05066">
        <w:rPr>
          <w:szCs w:val="26"/>
        </w:rPr>
        <w:t>NSSC</w:t>
      </w:r>
      <w:proofErr w:type="spellEnd"/>
      <w:r w:rsidRPr="00B05066">
        <w:rPr>
          <w:szCs w:val="26"/>
        </w:rPr>
        <w:t>, are met.</w:t>
      </w:r>
      <w:r w:rsidRPr="00D57E09">
        <w:rPr>
          <w:color w:val="00517D"/>
          <w:szCs w:val="26"/>
        </w:rPr>
        <w:t xml:space="preserve"> </w:t>
      </w:r>
      <w:proofErr w:type="spellStart"/>
      <w:r w:rsidRPr="00D57E09">
        <w:t>ASQA</w:t>
      </w:r>
      <w:proofErr w:type="spellEnd"/>
      <w:r w:rsidRPr="00D57E09">
        <w:t xml:space="preserve"> has jurisdiction over all </w:t>
      </w:r>
      <w:proofErr w:type="spellStart"/>
      <w:r w:rsidRPr="00D57E09">
        <w:t>RTOs</w:t>
      </w:r>
      <w:proofErr w:type="spellEnd"/>
      <w:r w:rsidRPr="00D57E09">
        <w:t>, except those operating solely in Victoria and/or Western Australia that do not offer services to overs</w:t>
      </w:r>
      <w:r w:rsidRPr="00112967">
        <w:t xml:space="preserve">eas students. These providers are regulated by the Victorian Registration and Qualifications Authority </w:t>
      </w:r>
      <w:r w:rsidR="00AD7CF2">
        <w:t>if</w:t>
      </w:r>
      <w:r w:rsidRPr="00112967">
        <w:t xml:space="preserve"> operating in Victoria and the Training Accreditation Council if operating in Western Australia. </w:t>
      </w:r>
      <w:r w:rsidRPr="00112967">
        <w:rPr>
          <w:szCs w:val="26"/>
        </w:rPr>
        <w:t xml:space="preserve">The function of registering </w:t>
      </w:r>
      <w:proofErr w:type="spellStart"/>
      <w:r w:rsidRPr="00112967">
        <w:rPr>
          <w:szCs w:val="26"/>
        </w:rPr>
        <w:t>RTOs</w:t>
      </w:r>
      <w:proofErr w:type="spellEnd"/>
      <w:r w:rsidRPr="00112967">
        <w:rPr>
          <w:szCs w:val="26"/>
        </w:rPr>
        <w:t xml:space="preserve"> within </w:t>
      </w:r>
      <w:r w:rsidR="00AD7CF2">
        <w:rPr>
          <w:szCs w:val="26"/>
        </w:rPr>
        <w:t>this</w:t>
      </w:r>
      <w:r w:rsidRPr="00112967">
        <w:rPr>
          <w:szCs w:val="26"/>
        </w:rPr>
        <w:t xml:space="preserve"> jurisdiction transferred to </w:t>
      </w:r>
      <w:proofErr w:type="spellStart"/>
      <w:r w:rsidRPr="00112967">
        <w:rPr>
          <w:szCs w:val="26"/>
        </w:rPr>
        <w:t>ASQA</w:t>
      </w:r>
      <w:proofErr w:type="spellEnd"/>
      <w:r w:rsidRPr="00112967">
        <w:rPr>
          <w:szCs w:val="26"/>
        </w:rPr>
        <w:t xml:space="preserve"> in stages from Jul</w:t>
      </w:r>
      <w:r w:rsidRPr="00B05066">
        <w:rPr>
          <w:szCs w:val="26"/>
        </w:rPr>
        <w:t>y</w:t>
      </w:r>
      <w:r>
        <w:rPr>
          <w:szCs w:val="26"/>
        </w:rPr>
        <w:t> </w:t>
      </w:r>
      <w:r w:rsidRPr="00B05066">
        <w:rPr>
          <w:szCs w:val="26"/>
        </w:rPr>
        <w:t>2011 to June 2012.</w:t>
      </w:r>
    </w:p>
    <w:p w:rsidR="00582826" w:rsidRPr="0082763E" w:rsidRDefault="00582826" w:rsidP="0082763E">
      <w:pPr>
        <w:pStyle w:val="FigureTitle"/>
        <w:rPr>
          <w:b w:val="0"/>
          <w:color w:val="00B050"/>
        </w:rPr>
      </w:pPr>
      <w:r w:rsidRPr="0082763E">
        <w:rPr>
          <w:rStyle w:val="FigureTitleChar"/>
        </w:rPr>
        <w:lastRenderedPageBreak/>
        <w:t>Figure</w:t>
      </w:r>
      <w:bookmarkStart w:id="7" w:name="OLE_LINK61"/>
      <w:r w:rsidRPr="0082763E">
        <w:rPr>
          <w:rStyle w:val="FigureTitleChar"/>
        </w:rPr>
        <w:t xml:space="preserve"> </w:t>
      </w:r>
      <w:bookmarkStart w:id="8" w:name="OLE_LINK69"/>
      <w:r w:rsidR="00AB7026" w:rsidRPr="0082763E">
        <w:rPr>
          <w:rStyle w:val="FigureTitleChar"/>
        </w:rPr>
        <w:t>5.</w:t>
      </w:r>
      <w:r w:rsidR="009D604A" w:rsidRPr="0082763E">
        <w:rPr>
          <w:rStyle w:val="FigureTitleChar"/>
        </w:rPr>
        <w:t>2</w:t>
      </w:r>
      <w:bookmarkEnd w:id="7"/>
      <w:bookmarkEnd w:id="8"/>
      <w:r w:rsidRPr="0082763E">
        <w:rPr>
          <w:rStyle w:val="FigureTitleChar"/>
          <w:b/>
        </w:rPr>
        <w:tab/>
        <w:t xml:space="preserve">National reporting relationships within the VET system in </w:t>
      </w:r>
      <w:r w:rsidR="003961B2" w:rsidRPr="0082763E">
        <w:rPr>
          <w:rStyle w:val="FigureTitleChar"/>
          <w:b/>
        </w:rPr>
        <w:t>201</w:t>
      </w:r>
      <w:r w:rsidR="000A5CAA" w:rsidRPr="0082763E">
        <w:rPr>
          <w:rStyle w:val="FigureTitleChar"/>
          <w:b/>
        </w:rPr>
        <w:t>2</w:t>
      </w:r>
      <w:r w:rsidR="002E0E3B" w:rsidRPr="0082763E">
        <w:rPr>
          <w:rStyle w:val="NoteLabel"/>
          <w:b/>
        </w:rPr>
        <w:t>a</w:t>
      </w:r>
      <w:r w:rsidR="00E76F1E" w:rsidRPr="0082763E">
        <w:rPr>
          <w:rStyle w:val="NoteLabel"/>
          <w:b/>
        </w:rP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82826" w:rsidRPr="00EF5A5F" w:rsidTr="00E20D2F">
        <w:tc>
          <w:tcPr>
            <w:tcW w:w="8777" w:type="dxa"/>
          </w:tcPr>
          <w:p w:rsidR="00582826" w:rsidRPr="007615D2" w:rsidRDefault="002074EF" w:rsidP="001106F6">
            <w:pPr>
              <w:pStyle w:val="Figure"/>
              <w:spacing w:after="0"/>
              <w:jc w:val="both"/>
              <w:rPr>
                <w:noProof/>
              </w:rPr>
            </w:pPr>
            <w:r>
              <w:rPr>
                <w:noProof/>
              </w:rPr>
              <mc:AlternateContent>
                <mc:Choice Requires="wpc">
                  <w:drawing>
                    <wp:inline distT="0" distB="0" distL="0" distR="0">
                      <wp:extent cx="5438775" cy="4603115"/>
                      <wp:effectExtent l="0" t="0" r="9525" b="6985"/>
                      <wp:docPr id="234" name="Canvas 234" descr="Figure 5.2 National reporting relationships within the VET system in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64"/>
                              <wps:cNvSpPr>
                                <a:spLocks noChangeArrowheads="1"/>
                              </wps:cNvSpPr>
                              <wps:spPr bwMode="auto">
                                <a:xfrm>
                                  <a:off x="0" y="0"/>
                                  <a:ext cx="2603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Calibri" w:hAnsi="Calibri" w:cs="Calibri"/>
                                        <w:color w:val="000000"/>
                                        <w:sz w:val="18"/>
                                        <w:szCs w:val="18"/>
                                        <w:lang w:val="en-US"/>
                                      </w:rPr>
                                      <w:t xml:space="preserve"> </w:t>
                                    </w:r>
                                  </w:p>
                                </w:txbxContent>
                              </wps:txbx>
                              <wps:bodyPr rot="0" vert="horz" wrap="none" lIns="0" tIns="0" rIns="0" bIns="0" anchor="t" anchorCtr="0">
                                <a:spAutoFit/>
                              </wps:bodyPr>
                            </wps:wsp>
                            <wps:wsp>
                              <wps:cNvPr id="2" name="Freeform 65"/>
                              <wps:cNvSpPr>
                                <a:spLocks noEditPoints="1"/>
                              </wps:cNvSpPr>
                              <wps:spPr bwMode="auto">
                                <a:xfrm>
                                  <a:off x="7620" y="15240"/>
                                  <a:ext cx="3965575" cy="283210"/>
                                </a:xfrm>
                                <a:custGeom>
                                  <a:avLst/>
                                  <a:gdLst>
                                    <a:gd name="T0" fmla="*/ 0 w 6245"/>
                                    <a:gd name="T1" fmla="*/ 0 h 446"/>
                                    <a:gd name="T2" fmla="*/ 6245 w 6245"/>
                                    <a:gd name="T3" fmla="*/ 0 h 446"/>
                                    <a:gd name="T4" fmla="*/ 6245 w 6245"/>
                                    <a:gd name="T5" fmla="*/ 446 h 446"/>
                                    <a:gd name="T6" fmla="*/ 0 w 6245"/>
                                    <a:gd name="T7" fmla="*/ 446 h 446"/>
                                    <a:gd name="T8" fmla="*/ 0 w 6245"/>
                                    <a:gd name="T9" fmla="*/ 0 h 446"/>
                                    <a:gd name="T10" fmla="*/ 37 w 6245"/>
                                    <a:gd name="T11" fmla="*/ 427 h 446"/>
                                    <a:gd name="T12" fmla="*/ 19 w 6245"/>
                                    <a:gd name="T13" fmla="*/ 409 h 446"/>
                                    <a:gd name="T14" fmla="*/ 6226 w 6245"/>
                                    <a:gd name="T15" fmla="*/ 409 h 446"/>
                                    <a:gd name="T16" fmla="*/ 6208 w 6245"/>
                                    <a:gd name="T17" fmla="*/ 427 h 446"/>
                                    <a:gd name="T18" fmla="*/ 6208 w 6245"/>
                                    <a:gd name="T19" fmla="*/ 18 h 446"/>
                                    <a:gd name="T20" fmla="*/ 6226 w 6245"/>
                                    <a:gd name="T21" fmla="*/ 36 h 446"/>
                                    <a:gd name="T22" fmla="*/ 19 w 6245"/>
                                    <a:gd name="T23" fmla="*/ 36 h 446"/>
                                    <a:gd name="T24" fmla="*/ 37 w 6245"/>
                                    <a:gd name="T25" fmla="*/ 18 h 446"/>
                                    <a:gd name="T26" fmla="*/ 37 w 6245"/>
                                    <a:gd name="T27" fmla="*/ 427 h 4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245" h="446">
                                      <a:moveTo>
                                        <a:pt x="0" y="0"/>
                                      </a:moveTo>
                                      <a:lnTo>
                                        <a:pt x="6245" y="0"/>
                                      </a:lnTo>
                                      <a:lnTo>
                                        <a:pt x="6245" y="446"/>
                                      </a:lnTo>
                                      <a:lnTo>
                                        <a:pt x="0" y="446"/>
                                      </a:lnTo>
                                      <a:lnTo>
                                        <a:pt x="0" y="0"/>
                                      </a:lnTo>
                                      <a:close/>
                                      <a:moveTo>
                                        <a:pt x="37" y="427"/>
                                      </a:moveTo>
                                      <a:lnTo>
                                        <a:pt x="19" y="409"/>
                                      </a:lnTo>
                                      <a:lnTo>
                                        <a:pt x="6226" y="409"/>
                                      </a:lnTo>
                                      <a:lnTo>
                                        <a:pt x="6208" y="427"/>
                                      </a:lnTo>
                                      <a:lnTo>
                                        <a:pt x="6208" y="18"/>
                                      </a:lnTo>
                                      <a:lnTo>
                                        <a:pt x="6226" y="36"/>
                                      </a:lnTo>
                                      <a:lnTo>
                                        <a:pt x="19" y="36"/>
                                      </a:lnTo>
                                      <a:lnTo>
                                        <a:pt x="37" y="18"/>
                                      </a:lnTo>
                                      <a:lnTo>
                                        <a:pt x="37" y="42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3" name="Rectangle 66"/>
                              <wps:cNvSpPr>
                                <a:spLocks noChangeArrowheads="1"/>
                              </wps:cNvSpPr>
                              <wps:spPr bwMode="auto">
                                <a:xfrm>
                                  <a:off x="477520" y="71755"/>
                                  <a:ext cx="31584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24"/>
                                        <w:lang w:val="en-US"/>
                                      </w:rPr>
                                      <w:t>Council of Australian Governments (</w:t>
                                    </w:r>
                                    <w:proofErr w:type="spellStart"/>
                                    <w:r>
                                      <w:rPr>
                                        <w:rFonts w:ascii="Arial" w:hAnsi="Arial" w:cs="Arial"/>
                                        <w:b/>
                                        <w:bCs/>
                                        <w:color w:val="000000"/>
                                        <w:sz w:val="24"/>
                                        <w:lang w:val="en-US"/>
                                      </w:rPr>
                                      <w:t>COAG</w:t>
                                    </w:r>
                                    <w:proofErr w:type="spellEnd"/>
                                    <w:r>
                                      <w:rPr>
                                        <w:rFonts w:ascii="Arial" w:hAnsi="Arial" w:cs="Arial"/>
                                        <w:b/>
                                        <w:bCs/>
                                        <w:color w:val="000000"/>
                                        <w:sz w:val="24"/>
                                        <w:lang w:val="en-US"/>
                                      </w:rPr>
                                      <w:t>)</w:t>
                                    </w:r>
                                  </w:p>
                                </w:txbxContent>
                              </wps:txbx>
                              <wps:bodyPr rot="0" vert="horz" wrap="none" lIns="0" tIns="0" rIns="0" bIns="0" anchor="t" anchorCtr="0">
                                <a:spAutoFit/>
                              </wps:bodyPr>
                            </wps:wsp>
                            <wps:wsp>
                              <wps:cNvPr id="5" name="Rectangle 67"/>
                              <wps:cNvSpPr>
                                <a:spLocks noChangeArrowheads="1"/>
                              </wps:cNvSpPr>
                              <wps:spPr bwMode="auto">
                                <a:xfrm>
                                  <a:off x="3502660" y="71755"/>
                                  <a:ext cx="4254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24"/>
                                        <w:lang w:val="en-US"/>
                                      </w:rPr>
                                      <w:t xml:space="preserve"> </w:t>
                                    </w:r>
                                  </w:p>
                                </w:txbxContent>
                              </wps:txbx>
                              <wps:bodyPr rot="0" vert="horz" wrap="none" lIns="0" tIns="0" rIns="0" bIns="0" anchor="t" anchorCtr="0">
                                <a:spAutoFit/>
                              </wps:bodyPr>
                            </wps:wsp>
                            <wps:wsp>
                              <wps:cNvPr id="6" name="Freeform 68"/>
                              <wps:cNvSpPr>
                                <a:spLocks noEditPoints="1"/>
                              </wps:cNvSpPr>
                              <wps:spPr bwMode="auto">
                                <a:xfrm>
                                  <a:off x="5715" y="389255"/>
                                  <a:ext cx="3967480" cy="552450"/>
                                </a:xfrm>
                                <a:custGeom>
                                  <a:avLst/>
                                  <a:gdLst>
                                    <a:gd name="T0" fmla="*/ 0 w 6248"/>
                                    <a:gd name="T1" fmla="*/ 0 h 870"/>
                                    <a:gd name="T2" fmla="*/ 6248 w 6248"/>
                                    <a:gd name="T3" fmla="*/ 0 h 870"/>
                                    <a:gd name="T4" fmla="*/ 6248 w 6248"/>
                                    <a:gd name="T5" fmla="*/ 870 h 870"/>
                                    <a:gd name="T6" fmla="*/ 0 w 6248"/>
                                    <a:gd name="T7" fmla="*/ 870 h 870"/>
                                    <a:gd name="T8" fmla="*/ 0 w 6248"/>
                                    <a:gd name="T9" fmla="*/ 0 h 870"/>
                                    <a:gd name="T10" fmla="*/ 37 w 6248"/>
                                    <a:gd name="T11" fmla="*/ 852 h 870"/>
                                    <a:gd name="T12" fmla="*/ 18 w 6248"/>
                                    <a:gd name="T13" fmla="*/ 833 h 870"/>
                                    <a:gd name="T14" fmla="*/ 6229 w 6248"/>
                                    <a:gd name="T15" fmla="*/ 833 h 870"/>
                                    <a:gd name="T16" fmla="*/ 6211 w 6248"/>
                                    <a:gd name="T17" fmla="*/ 852 h 870"/>
                                    <a:gd name="T18" fmla="*/ 6211 w 6248"/>
                                    <a:gd name="T19" fmla="*/ 18 h 870"/>
                                    <a:gd name="T20" fmla="*/ 6229 w 6248"/>
                                    <a:gd name="T21" fmla="*/ 36 h 870"/>
                                    <a:gd name="T22" fmla="*/ 18 w 6248"/>
                                    <a:gd name="T23" fmla="*/ 36 h 870"/>
                                    <a:gd name="T24" fmla="*/ 37 w 6248"/>
                                    <a:gd name="T25" fmla="*/ 18 h 870"/>
                                    <a:gd name="T26" fmla="*/ 37 w 6248"/>
                                    <a:gd name="T27" fmla="*/ 852 h 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248" h="870">
                                      <a:moveTo>
                                        <a:pt x="0" y="0"/>
                                      </a:moveTo>
                                      <a:lnTo>
                                        <a:pt x="6248" y="0"/>
                                      </a:lnTo>
                                      <a:lnTo>
                                        <a:pt x="6248" y="870"/>
                                      </a:lnTo>
                                      <a:lnTo>
                                        <a:pt x="0" y="870"/>
                                      </a:lnTo>
                                      <a:lnTo>
                                        <a:pt x="0" y="0"/>
                                      </a:lnTo>
                                      <a:close/>
                                      <a:moveTo>
                                        <a:pt x="37" y="852"/>
                                      </a:moveTo>
                                      <a:lnTo>
                                        <a:pt x="18" y="833"/>
                                      </a:lnTo>
                                      <a:lnTo>
                                        <a:pt x="6229" y="833"/>
                                      </a:lnTo>
                                      <a:lnTo>
                                        <a:pt x="6211" y="852"/>
                                      </a:lnTo>
                                      <a:lnTo>
                                        <a:pt x="6211" y="18"/>
                                      </a:lnTo>
                                      <a:lnTo>
                                        <a:pt x="6229" y="36"/>
                                      </a:lnTo>
                                      <a:lnTo>
                                        <a:pt x="18" y="36"/>
                                      </a:lnTo>
                                      <a:lnTo>
                                        <a:pt x="37" y="18"/>
                                      </a:lnTo>
                                      <a:lnTo>
                                        <a:pt x="37" y="85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7" name="Rectangle 69"/>
                              <wps:cNvSpPr>
                                <a:spLocks noChangeArrowheads="1"/>
                              </wps:cNvSpPr>
                              <wps:spPr bwMode="auto">
                                <a:xfrm>
                                  <a:off x="254000" y="508635"/>
                                  <a:ext cx="3461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8"/>
                                        <w:szCs w:val="18"/>
                                        <w:lang w:val="en-US"/>
                                      </w:rPr>
                                      <w:t xml:space="preserve">Standing Council on Tertiary Education, Skills and Employment </w:t>
                                    </w:r>
                                  </w:p>
                                </w:txbxContent>
                              </wps:txbx>
                              <wps:bodyPr rot="0" vert="horz" wrap="none" lIns="0" tIns="0" rIns="0" bIns="0" anchor="t" anchorCtr="0">
                                <a:spAutoFit/>
                              </wps:bodyPr>
                            </wps:wsp>
                            <wps:wsp>
                              <wps:cNvPr id="8" name="Rectangle 70"/>
                              <wps:cNvSpPr>
                                <a:spLocks noChangeArrowheads="1"/>
                              </wps:cNvSpPr>
                              <wps:spPr bwMode="auto">
                                <a:xfrm>
                                  <a:off x="1678305" y="661035"/>
                                  <a:ext cx="6229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8"/>
                                        <w:szCs w:val="18"/>
                                        <w:lang w:val="en-US"/>
                                      </w:rPr>
                                      <w:t>(</w:t>
                                    </w:r>
                                    <w:proofErr w:type="spellStart"/>
                                    <w:r>
                                      <w:rPr>
                                        <w:rFonts w:ascii="Arial" w:hAnsi="Arial" w:cs="Arial"/>
                                        <w:b/>
                                        <w:bCs/>
                                        <w:color w:val="000000"/>
                                        <w:sz w:val="18"/>
                                        <w:szCs w:val="18"/>
                                        <w:lang w:val="en-US"/>
                                      </w:rPr>
                                      <w:t>SCOTESE</w:t>
                                    </w:r>
                                    <w:proofErr w:type="spellEnd"/>
                                    <w:r>
                                      <w:rPr>
                                        <w:rFonts w:ascii="Arial" w:hAnsi="Arial" w:cs="Arial"/>
                                        <w:b/>
                                        <w:bCs/>
                                        <w:color w:val="000000"/>
                                        <w:sz w:val="18"/>
                                        <w:szCs w:val="18"/>
                                        <w:lang w:val="en-US"/>
                                      </w:rPr>
                                      <w:t>)</w:t>
                                    </w:r>
                                  </w:p>
                                </w:txbxContent>
                              </wps:txbx>
                              <wps:bodyPr rot="0" vert="horz" wrap="none" lIns="0" tIns="0" rIns="0" bIns="0" anchor="t" anchorCtr="0">
                                <a:spAutoFit/>
                              </wps:bodyPr>
                            </wps:wsp>
                            <wps:wsp>
                              <wps:cNvPr id="9" name="Rectangle 71"/>
                              <wps:cNvSpPr>
                                <a:spLocks noChangeArrowheads="1"/>
                              </wps:cNvSpPr>
                              <wps:spPr bwMode="auto">
                                <a:xfrm>
                                  <a:off x="2301875" y="661035"/>
                                  <a:ext cx="3238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8"/>
                                        <w:szCs w:val="18"/>
                                        <w:lang w:val="en-US"/>
                                      </w:rPr>
                                      <w:t xml:space="preserve"> </w:t>
                                    </w:r>
                                  </w:p>
                                </w:txbxContent>
                              </wps:txbx>
                              <wps:bodyPr rot="0" vert="horz" wrap="none" lIns="0" tIns="0" rIns="0" bIns="0" anchor="t" anchorCtr="0">
                                <a:spAutoFit/>
                              </wps:bodyPr>
                            </wps:wsp>
                            <wps:wsp>
                              <wps:cNvPr id="10" name="Rectangle 72"/>
                              <wps:cNvSpPr>
                                <a:spLocks noChangeArrowheads="1"/>
                              </wps:cNvSpPr>
                              <wps:spPr bwMode="auto">
                                <a:xfrm>
                                  <a:off x="1053465" y="1085850"/>
                                  <a:ext cx="2908935" cy="357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Freeform 73"/>
                              <wps:cNvSpPr>
                                <a:spLocks noEditPoints="1"/>
                              </wps:cNvSpPr>
                              <wps:spPr bwMode="auto">
                                <a:xfrm>
                                  <a:off x="1041400" y="1074420"/>
                                  <a:ext cx="2932430" cy="380365"/>
                                </a:xfrm>
                                <a:custGeom>
                                  <a:avLst/>
                                  <a:gdLst>
                                    <a:gd name="T0" fmla="*/ 0 w 4618"/>
                                    <a:gd name="T1" fmla="*/ 0 h 599"/>
                                    <a:gd name="T2" fmla="*/ 4618 w 4618"/>
                                    <a:gd name="T3" fmla="*/ 0 h 599"/>
                                    <a:gd name="T4" fmla="*/ 4618 w 4618"/>
                                    <a:gd name="T5" fmla="*/ 599 h 599"/>
                                    <a:gd name="T6" fmla="*/ 0 w 4618"/>
                                    <a:gd name="T7" fmla="*/ 599 h 599"/>
                                    <a:gd name="T8" fmla="*/ 0 w 4618"/>
                                    <a:gd name="T9" fmla="*/ 0 h 599"/>
                                    <a:gd name="T10" fmla="*/ 37 w 4618"/>
                                    <a:gd name="T11" fmla="*/ 581 h 599"/>
                                    <a:gd name="T12" fmla="*/ 19 w 4618"/>
                                    <a:gd name="T13" fmla="*/ 562 h 599"/>
                                    <a:gd name="T14" fmla="*/ 4600 w 4618"/>
                                    <a:gd name="T15" fmla="*/ 562 h 599"/>
                                    <a:gd name="T16" fmla="*/ 4581 w 4618"/>
                                    <a:gd name="T17" fmla="*/ 581 h 599"/>
                                    <a:gd name="T18" fmla="*/ 4581 w 4618"/>
                                    <a:gd name="T19" fmla="*/ 18 h 599"/>
                                    <a:gd name="T20" fmla="*/ 4600 w 4618"/>
                                    <a:gd name="T21" fmla="*/ 36 h 599"/>
                                    <a:gd name="T22" fmla="*/ 19 w 4618"/>
                                    <a:gd name="T23" fmla="*/ 36 h 599"/>
                                    <a:gd name="T24" fmla="*/ 37 w 4618"/>
                                    <a:gd name="T25" fmla="*/ 18 h 599"/>
                                    <a:gd name="T26" fmla="*/ 37 w 4618"/>
                                    <a:gd name="T27" fmla="*/ 581 h 5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18" h="599">
                                      <a:moveTo>
                                        <a:pt x="0" y="0"/>
                                      </a:moveTo>
                                      <a:lnTo>
                                        <a:pt x="4618" y="0"/>
                                      </a:lnTo>
                                      <a:lnTo>
                                        <a:pt x="4618" y="599"/>
                                      </a:lnTo>
                                      <a:lnTo>
                                        <a:pt x="0" y="599"/>
                                      </a:lnTo>
                                      <a:lnTo>
                                        <a:pt x="0" y="0"/>
                                      </a:lnTo>
                                      <a:close/>
                                      <a:moveTo>
                                        <a:pt x="37" y="581"/>
                                      </a:moveTo>
                                      <a:lnTo>
                                        <a:pt x="19" y="562"/>
                                      </a:lnTo>
                                      <a:lnTo>
                                        <a:pt x="4600" y="562"/>
                                      </a:lnTo>
                                      <a:lnTo>
                                        <a:pt x="4581" y="581"/>
                                      </a:lnTo>
                                      <a:lnTo>
                                        <a:pt x="4581" y="18"/>
                                      </a:lnTo>
                                      <a:lnTo>
                                        <a:pt x="4600" y="36"/>
                                      </a:lnTo>
                                      <a:lnTo>
                                        <a:pt x="19" y="36"/>
                                      </a:lnTo>
                                      <a:lnTo>
                                        <a:pt x="37" y="18"/>
                                      </a:lnTo>
                                      <a:lnTo>
                                        <a:pt x="37" y="58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2" name="Rectangle 74"/>
                              <wps:cNvSpPr>
                                <a:spLocks noChangeArrowheads="1"/>
                              </wps:cNvSpPr>
                              <wps:spPr bwMode="auto">
                                <a:xfrm>
                                  <a:off x="1421765" y="1216660"/>
                                  <a:ext cx="211709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6"/>
                                        <w:szCs w:val="16"/>
                                        <w:lang w:val="en-US"/>
                                      </w:rPr>
                                      <w:t>National Senior Officials Committee (</w:t>
                                    </w:r>
                                    <w:proofErr w:type="spellStart"/>
                                    <w:r>
                                      <w:rPr>
                                        <w:rFonts w:ascii="Arial" w:hAnsi="Arial" w:cs="Arial"/>
                                        <w:b/>
                                        <w:bCs/>
                                        <w:color w:val="000000"/>
                                        <w:sz w:val="16"/>
                                        <w:szCs w:val="16"/>
                                        <w:lang w:val="en-US"/>
                                      </w:rPr>
                                      <w:t>NSOC</w:t>
                                    </w:r>
                                    <w:proofErr w:type="spellEnd"/>
                                    <w:r>
                                      <w:rPr>
                                        <w:rFonts w:ascii="Arial" w:hAnsi="Arial" w:cs="Arial"/>
                                        <w:b/>
                                        <w:bCs/>
                                        <w:color w:val="000000"/>
                                        <w:sz w:val="16"/>
                                        <w:szCs w:val="16"/>
                                        <w:lang w:val="en-US"/>
                                      </w:rPr>
                                      <w:t>)</w:t>
                                    </w:r>
                                  </w:p>
                                </w:txbxContent>
                              </wps:txbx>
                              <wps:bodyPr rot="0" vert="horz" wrap="none" lIns="0" tIns="0" rIns="0" bIns="0" anchor="t" anchorCtr="0">
                                <a:spAutoFit/>
                              </wps:bodyPr>
                            </wps:wsp>
                            <wps:wsp>
                              <wps:cNvPr id="15" name="Rectangle 75"/>
                              <wps:cNvSpPr>
                                <a:spLocks noChangeArrowheads="1"/>
                              </wps:cNvSpPr>
                              <wps:spPr bwMode="auto">
                                <a:xfrm>
                                  <a:off x="3592195" y="1216660"/>
                                  <a:ext cx="2857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6"/>
                                        <w:szCs w:val="16"/>
                                        <w:lang w:val="en-US"/>
                                      </w:rPr>
                                      <w:t xml:space="preserve"> </w:t>
                                    </w:r>
                                  </w:p>
                                </w:txbxContent>
                              </wps:txbx>
                              <wps:bodyPr rot="0" vert="horz" wrap="none" lIns="0" tIns="0" rIns="0" bIns="0" anchor="t" anchorCtr="0">
                                <a:spAutoFit/>
                              </wps:bodyPr>
                            </wps:wsp>
                            <wps:wsp>
                              <wps:cNvPr id="17" name="Rectangle 76"/>
                              <wps:cNvSpPr>
                                <a:spLocks noChangeArrowheads="1"/>
                              </wps:cNvSpPr>
                              <wps:spPr bwMode="auto">
                                <a:xfrm>
                                  <a:off x="1022985" y="1877695"/>
                                  <a:ext cx="764540" cy="580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Freeform 77"/>
                              <wps:cNvSpPr>
                                <a:spLocks noEditPoints="1"/>
                              </wps:cNvSpPr>
                              <wps:spPr bwMode="auto">
                                <a:xfrm>
                                  <a:off x="1010920" y="1865630"/>
                                  <a:ext cx="788670" cy="603885"/>
                                </a:xfrm>
                                <a:custGeom>
                                  <a:avLst/>
                                  <a:gdLst>
                                    <a:gd name="T0" fmla="*/ 0 w 1242"/>
                                    <a:gd name="T1" fmla="*/ 0 h 951"/>
                                    <a:gd name="T2" fmla="*/ 1242 w 1242"/>
                                    <a:gd name="T3" fmla="*/ 0 h 951"/>
                                    <a:gd name="T4" fmla="*/ 1242 w 1242"/>
                                    <a:gd name="T5" fmla="*/ 951 h 951"/>
                                    <a:gd name="T6" fmla="*/ 0 w 1242"/>
                                    <a:gd name="T7" fmla="*/ 951 h 951"/>
                                    <a:gd name="T8" fmla="*/ 0 w 1242"/>
                                    <a:gd name="T9" fmla="*/ 0 h 951"/>
                                    <a:gd name="T10" fmla="*/ 37 w 1242"/>
                                    <a:gd name="T11" fmla="*/ 933 h 951"/>
                                    <a:gd name="T12" fmla="*/ 19 w 1242"/>
                                    <a:gd name="T13" fmla="*/ 914 h 951"/>
                                    <a:gd name="T14" fmla="*/ 1223 w 1242"/>
                                    <a:gd name="T15" fmla="*/ 914 h 951"/>
                                    <a:gd name="T16" fmla="*/ 1205 w 1242"/>
                                    <a:gd name="T17" fmla="*/ 933 h 951"/>
                                    <a:gd name="T18" fmla="*/ 1205 w 1242"/>
                                    <a:gd name="T19" fmla="*/ 19 h 951"/>
                                    <a:gd name="T20" fmla="*/ 1223 w 1242"/>
                                    <a:gd name="T21" fmla="*/ 37 h 951"/>
                                    <a:gd name="T22" fmla="*/ 19 w 1242"/>
                                    <a:gd name="T23" fmla="*/ 37 h 951"/>
                                    <a:gd name="T24" fmla="*/ 37 w 1242"/>
                                    <a:gd name="T25" fmla="*/ 19 h 951"/>
                                    <a:gd name="T26" fmla="*/ 37 w 1242"/>
                                    <a:gd name="T27" fmla="*/ 933 h 9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42" h="951">
                                      <a:moveTo>
                                        <a:pt x="0" y="0"/>
                                      </a:moveTo>
                                      <a:lnTo>
                                        <a:pt x="1242" y="0"/>
                                      </a:lnTo>
                                      <a:lnTo>
                                        <a:pt x="1242" y="951"/>
                                      </a:lnTo>
                                      <a:lnTo>
                                        <a:pt x="0" y="951"/>
                                      </a:lnTo>
                                      <a:lnTo>
                                        <a:pt x="0" y="0"/>
                                      </a:lnTo>
                                      <a:close/>
                                      <a:moveTo>
                                        <a:pt x="37" y="933"/>
                                      </a:moveTo>
                                      <a:lnTo>
                                        <a:pt x="19" y="914"/>
                                      </a:lnTo>
                                      <a:lnTo>
                                        <a:pt x="1223" y="914"/>
                                      </a:lnTo>
                                      <a:lnTo>
                                        <a:pt x="1205" y="933"/>
                                      </a:lnTo>
                                      <a:lnTo>
                                        <a:pt x="1205" y="19"/>
                                      </a:lnTo>
                                      <a:lnTo>
                                        <a:pt x="1223" y="37"/>
                                      </a:lnTo>
                                      <a:lnTo>
                                        <a:pt x="19" y="37"/>
                                      </a:lnTo>
                                      <a:lnTo>
                                        <a:pt x="37" y="19"/>
                                      </a:lnTo>
                                      <a:lnTo>
                                        <a:pt x="37" y="933"/>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9" name="Rectangle 78"/>
                              <wps:cNvSpPr>
                                <a:spLocks noChangeArrowheads="1"/>
                              </wps:cNvSpPr>
                              <wps:spPr bwMode="auto">
                                <a:xfrm>
                                  <a:off x="1191895" y="1927860"/>
                                  <a:ext cx="4051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Workforce </w:t>
                                    </w:r>
                                  </w:p>
                                </w:txbxContent>
                              </wps:txbx>
                              <wps:bodyPr rot="0" vert="horz" wrap="none" lIns="0" tIns="0" rIns="0" bIns="0" anchor="t" anchorCtr="0">
                                <a:spAutoFit/>
                              </wps:bodyPr>
                            </wps:wsp>
                            <wps:wsp>
                              <wps:cNvPr id="20" name="Rectangle 79"/>
                              <wps:cNvSpPr>
                                <a:spLocks noChangeArrowheads="1"/>
                              </wps:cNvSpPr>
                              <wps:spPr bwMode="auto">
                                <a:xfrm>
                                  <a:off x="1129030" y="2051685"/>
                                  <a:ext cx="5238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Development </w:t>
                                    </w:r>
                                  </w:p>
                                </w:txbxContent>
                              </wps:txbx>
                              <wps:bodyPr rot="0" vert="horz" wrap="none" lIns="0" tIns="0" rIns="0" bIns="0" anchor="t" anchorCtr="0">
                                <a:spAutoFit/>
                              </wps:bodyPr>
                            </wps:wsp>
                            <wps:wsp>
                              <wps:cNvPr id="21" name="Rectangle 80"/>
                              <wps:cNvSpPr>
                                <a:spLocks noChangeArrowheads="1"/>
                              </wps:cNvSpPr>
                              <wps:spPr bwMode="auto">
                                <a:xfrm>
                                  <a:off x="1165225" y="2173605"/>
                                  <a:ext cx="2724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Supply</w:t>
                                    </w:r>
                                  </w:p>
                                </w:txbxContent>
                              </wps:txbx>
                              <wps:bodyPr rot="0" vert="horz" wrap="none" lIns="0" tIns="0" rIns="0" bIns="0" anchor="t" anchorCtr="0">
                                <a:spAutoFit/>
                              </wps:bodyPr>
                            </wps:wsp>
                            <wps:wsp>
                              <wps:cNvPr id="22" name="Rectangle 81"/>
                              <wps:cNvSpPr>
                                <a:spLocks noChangeArrowheads="1"/>
                              </wps:cNvSpPr>
                              <wps:spPr bwMode="auto">
                                <a:xfrm>
                                  <a:off x="1452880" y="216979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23" name="Rectangle 82"/>
                              <wps:cNvSpPr>
                                <a:spLocks noChangeArrowheads="1"/>
                              </wps:cNvSpPr>
                              <wps:spPr bwMode="auto">
                                <a:xfrm>
                                  <a:off x="1479550" y="2169795"/>
                                  <a:ext cx="1581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and </w:t>
                                    </w:r>
                                  </w:p>
                                </w:txbxContent>
                              </wps:txbx>
                              <wps:bodyPr rot="0" vert="horz" wrap="none" lIns="0" tIns="0" rIns="0" bIns="0" anchor="t" anchorCtr="0">
                                <a:spAutoFit/>
                              </wps:bodyPr>
                            </wps:wsp>
                            <wps:wsp>
                              <wps:cNvPr id="24" name="Rectangle 83"/>
                              <wps:cNvSpPr>
                                <a:spLocks noChangeArrowheads="1"/>
                              </wps:cNvSpPr>
                              <wps:spPr bwMode="auto">
                                <a:xfrm>
                                  <a:off x="1220470" y="229235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Demand</w:t>
                                    </w:r>
                                  </w:p>
                                </w:txbxContent>
                              </wps:txbx>
                              <wps:bodyPr rot="0" vert="horz" wrap="none" lIns="0" tIns="0" rIns="0" bIns="0" anchor="t" anchorCtr="0">
                                <a:spAutoFit/>
                              </wps:bodyPr>
                            </wps:wsp>
                            <wps:wsp>
                              <wps:cNvPr id="25" name="Rectangle 84"/>
                              <wps:cNvSpPr>
                                <a:spLocks noChangeArrowheads="1"/>
                              </wps:cNvSpPr>
                              <wps:spPr bwMode="auto">
                                <a:xfrm>
                                  <a:off x="1590675" y="229235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26" name="Rectangle 85"/>
                              <wps:cNvSpPr>
                                <a:spLocks noChangeArrowheads="1"/>
                              </wps:cNvSpPr>
                              <wps:spPr bwMode="auto">
                                <a:xfrm>
                                  <a:off x="1729105" y="1878330"/>
                                  <a:ext cx="737235" cy="579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Freeform 86"/>
                              <wps:cNvSpPr>
                                <a:spLocks noEditPoints="1"/>
                              </wps:cNvSpPr>
                              <wps:spPr bwMode="auto">
                                <a:xfrm>
                                  <a:off x="1717040" y="1866265"/>
                                  <a:ext cx="761365" cy="603885"/>
                                </a:xfrm>
                                <a:custGeom>
                                  <a:avLst/>
                                  <a:gdLst>
                                    <a:gd name="T0" fmla="*/ 0 w 1199"/>
                                    <a:gd name="T1" fmla="*/ 0 h 951"/>
                                    <a:gd name="T2" fmla="*/ 1199 w 1199"/>
                                    <a:gd name="T3" fmla="*/ 0 h 951"/>
                                    <a:gd name="T4" fmla="*/ 1199 w 1199"/>
                                    <a:gd name="T5" fmla="*/ 951 h 951"/>
                                    <a:gd name="T6" fmla="*/ 0 w 1199"/>
                                    <a:gd name="T7" fmla="*/ 951 h 951"/>
                                    <a:gd name="T8" fmla="*/ 0 w 1199"/>
                                    <a:gd name="T9" fmla="*/ 0 h 951"/>
                                    <a:gd name="T10" fmla="*/ 37 w 1199"/>
                                    <a:gd name="T11" fmla="*/ 932 h 951"/>
                                    <a:gd name="T12" fmla="*/ 19 w 1199"/>
                                    <a:gd name="T13" fmla="*/ 914 h 951"/>
                                    <a:gd name="T14" fmla="*/ 1180 w 1199"/>
                                    <a:gd name="T15" fmla="*/ 914 h 951"/>
                                    <a:gd name="T16" fmla="*/ 1162 w 1199"/>
                                    <a:gd name="T17" fmla="*/ 932 h 951"/>
                                    <a:gd name="T18" fmla="*/ 1162 w 1199"/>
                                    <a:gd name="T19" fmla="*/ 19 h 951"/>
                                    <a:gd name="T20" fmla="*/ 1180 w 1199"/>
                                    <a:gd name="T21" fmla="*/ 37 h 951"/>
                                    <a:gd name="T22" fmla="*/ 19 w 1199"/>
                                    <a:gd name="T23" fmla="*/ 37 h 951"/>
                                    <a:gd name="T24" fmla="*/ 37 w 1199"/>
                                    <a:gd name="T25" fmla="*/ 19 h 951"/>
                                    <a:gd name="T26" fmla="*/ 37 w 1199"/>
                                    <a:gd name="T27" fmla="*/ 932 h 9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99" h="951">
                                      <a:moveTo>
                                        <a:pt x="0" y="0"/>
                                      </a:moveTo>
                                      <a:lnTo>
                                        <a:pt x="1199" y="0"/>
                                      </a:lnTo>
                                      <a:lnTo>
                                        <a:pt x="1199" y="951"/>
                                      </a:lnTo>
                                      <a:lnTo>
                                        <a:pt x="0" y="951"/>
                                      </a:lnTo>
                                      <a:lnTo>
                                        <a:pt x="0" y="0"/>
                                      </a:lnTo>
                                      <a:close/>
                                      <a:moveTo>
                                        <a:pt x="37" y="932"/>
                                      </a:moveTo>
                                      <a:lnTo>
                                        <a:pt x="19" y="914"/>
                                      </a:lnTo>
                                      <a:lnTo>
                                        <a:pt x="1180" y="914"/>
                                      </a:lnTo>
                                      <a:lnTo>
                                        <a:pt x="1162" y="932"/>
                                      </a:lnTo>
                                      <a:lnTo>
                                        <a:pt x="1162" y="19"/>
                                      </a:lnTo>
                                      <a:lnTo>
                                        <a:pt x="1180" y="37"/>
                                      </a:lnTo>
                                      <a:lnTo>
                                        <a:pt x="19" y="37"/>
                                      </a:lnTo>
                                      <a:lnTo>
                                        <a:pt x="37" y="19"/>
                                      </a:lnTo>
                                      <a:lnTo>
                                        <a:pt x="37" y="93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8" name="Rectangle 87"/>
                              <wps:cNvSpPr>
                                <a:spLocks noChangeArrowheads="1"/>
                              </wps:cNvSpPr>
                              <wps:spPr bwMode="auto">
                                <a:xfrm>
                                  <a:off x="1939290" y="1927860"/>
                                  <a:ext cx="30162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Tertiary </w:t>
                                    </w:r>
                                  </w:p>
                                </w:txbxContent>
                              </wps:txbx>
                              <wps:bodyPr rot="0" vert="horz" wrap="none" lIns="0" tIns="0" rIns="0" bIns="0" anchor="t" anchorCtr="0">
                                <a:spAutoFit/>
                              </wps:bodyPr>
                            </wps:wsp>
                            <wps:wsp>
                              <wps:cNvPr id="29" name="Rectangle 88"/>
                              <wps:cNvSpPr>
                                <a:spLocks noChangeArrowheads="1"/>
                              </wps:cNvSpPr>
                              <wps:spPr bwMode="auto">
                                <a:xfrm>
                                  <a:off x="1889125" y="2051685"/>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Education </w:t>
                                    </w:r>
                                  </w:p>
                                </w:txbxContent>
                              </wps:txbx>
                              <wps:bodyPr rot="0" vert="horz" wrap="none" lIns="0" tIns="0" rIns="0" bIns="0" anchor="t" anchorCtr="0">
                                <a:spAutoFit/>
                              </wps:bodyPr>
                            </wps:wsp>
                            <wps:wsp>
                              <wps:cNvPr id="30" name="Rectangle 89"/>
                              <wps:cNvSpPr>
                                <a:spLocks noChangeArrowheads="1"/>
                              </wps:cNvSpPr>
                              <wps:spPr bwMode="auto">
                                <a:xfrm>
                                  <a:off x="1860550" y="2177415"/>
                                  <a:ext cx="4502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Quality and</w:t>
                                    </w:r>
                                  </w:p>
                                </w:txbxContent>
                              </wps:txbx>
                              <wps:bodyPr rot="0" vert="horz" wrap="none" lIns="0" tIns="0" rIns="0" bIns="0" anchor="t" anchorCtr="0">
                                <a:spAutoFit/>
                              </wps:bodyPr>
                            </wps:wsp>
                            <wps:wsp>
                              <wps:cNvPr id="31" name="Rectangle 90"/>
                              <wps:cNvSpPr>
                                <a:spLocks noChangeArrowheads="1"/>
                              </wps:cNvSpPr>
                              <wps:spPr bwMode="auto">
                                <a:xfrm>
                                  <a:off x="2335530" y="217360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64" name="Rectangle 91"/>
                              <wps:cNvSpPr>
                                <a:spLocks noChangeArrowheads="1"/>
                              </wps:cNvSpPr>
                              <wps:spPr bwMode="auto">
                                <a:xfrm>
                                  <a:off x="1882140" y="2293620"/>
                                  <a:ext cx="4102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Pathways</w:t>
                                    </w:r>
                                  </w:p>
                                </w:txbxContent>
                              </wps:txbx>
                              <wps:bodyPr rot="0" vert="horz" wrap="none" lIns="0" tIns="0" rIns="0" bIns="0" anchor="t" anchorCtr="0">
                                <a:spAutoFit/>
                              </wps:bodyPr>
                            </wps:wsp>
                            <wps:wsp>
                              <wps:cNvPr id="66" name="Rectangle 92"/>
                              <wps:cNvSpPr>
                                <a:spLocks noChangeArrowheads="1"/>
                              </wps:cNvSpPr>
                              <wps:spPr bwMode="auto">
                                <a:xfrm>
                                  <a:off x="2314575" y="229362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67" name="Rectangle 93"/>
                              <wps:cNvSpPr>
                                <a:spLocks noChangeArrowheads="1"/>
                              </wps:cNvSpPr>
                              <wps:spPr bwMode="auto">
                                <a:xfrm>
                                  <a:off x="2466340" y="1878330"/>
                                  <a:ext cx="725170" cy="579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 name="Freeform 94"/>
                              <wps:cNvSpPr>
                                <a:spLocks noEditPoints="1"/>
                              </wps:cNvSpPr>
                              <wps:spPr bwMode="auto">
                                <a:xfrm>
                                  <a:off x="2454910" y="1866265"/>
                                  <a:ext cx="748030" cy="603885"/>
                                </a:xfrm>
                                <a:custGeom>
                                  <a:avLst/>
                                  <a:gdLst>
                                    <a:gd name="T0" fmla="*/ 0 w 1178"/>
                                    <a:gd name="T1" fmla="*/ 0 h 951"/>
                                    <a:gd name="T2" fmla="*/ 1178 w 1178"/>
                                    <a:gd name="T3" fmla="*/ 0 h 951"/>
                                    <a:gd name="T4" fmla="*/ 1178 w 1178"/>
                                    <a:gd name="T5" fmla="*/ 951 h 951"/>
                                    <a:gd name="T6" fmla="*/ 0 w 1178"/>
                                    <a:gd name="T7" fmla="*/ 951 h 951"/>
                                    <a:gd name="T8" fmla="*/ 0 w 1178"/>
                                    <a:gd name="T9" fmla="*/ 0 h 951"/>
                                    <a:gd name="T10" fmla="*/ 37 w 1178"/>
                                    <a:gd name="T11" fmla="*/ 932 h 951"/>
                                    <a:gd name="T12" fmla="*/ 18 w 1178"/>
                                    <a:gd name="T13" fmla="*/ 914 h 951"/>
                                    <a:gd name="T14" fmla="*/ 1160 w 1178"/>
                                    <a:gd name="T15" fmla="*/ 914 h 951"/>
                                    <a:gd name="T16" fmla="*/ 1141 w 1178"/>
                                    <a:gd name="T17" fmla="*/ 932 h 951"/>
                                    <a:gd name="T18" fmla="*/ 1141 w 1178"/>
                                    <a:gd name="T19" fmla="*/ 19 h 951"/>
                                    <a:gd name="T20" fmla="*/ 1160 w 1178"/>
                                    <a:gd name="T21" fmla="*/ 37 h 951"/>
                                    <a:gd name="T22" fmla="*/ 18 w 1178"/>
                                    <a:gd name="T23" fmla="*/ 37 h 951"/>
                                    <a:gd name="T24" fmla="*/ 37 w 1178"/>
                                    <a:gd name="T25" fmla="*/ 19 h 951"/>
                                    <a:gd name="T26" fmla="*/ 37 w 1178"/>
                                    <a:gd name="T27" fmla="*/ 932 h 9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78" h="951">
                                      <a:moveTo>
                                        <a:pt x="0" y="0"/>
                                      </a:moveTo>
                                      <a:lnTo>
                                        <a:pt x="1178" y="0"/>
                                      </a:lnTo>
                                      <a:lnTo>
                                        <a:pt x="1178" y="951"/>
                                      </a:lnTo>
                                      <a:lnTo>
                                        <a:pt x="0" y="951"/>
                                      </a:lnTo>
                                      <a:lnTo>
                                        <a:pt x="0" y="0"/>
                                      </a:lnTo>
                                      <a:close/>
                                      <a:moveTo>
                                        <a:pt x="37" y="932"/>
                                      </a:moveTo>
                                      <a:lnTo>
                                        <a:pt x="18" y="914"/>
                                      </a:lnTo>
                                      <a:lnTo>
                                        <a:pt x="1160" y="914"/>
                                      </a:lnTo>
                                      <a:lnTo>
                                        <a:pt x="1141" y="932"/>
                                      </a:lnTo>
                                      <a:lnTo>
                                        <a:pt x="1141" y="19"/>
                                      </a:lnTo>
                                      <a:lnTo>
                                        <a:pt x="1160" y="37"/>
                                      </a:lnTo>
                                      <a:lnTo>
                                        <a:pt x="18" y="37"/>
                                      </a:lnTo>
                                      <a:lnTo>
                                        <a:pt x="37" y="19"/>
                                      </a:lnTo>
                                      <a:lnTo>
                                        <a:pt x="37" y="93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9" name="Rectangle 95"/>
                              <wps:cNvSpPr>
                                <a:spLocks noChangeArrowheads="1"/>
                              </wps:cNvSpPr>
                              <wps:spPr bwMode="auto">
                                <a:xfrm>
                                  <a:off x="2586990" y="1927860"/>
                                  <a:ext cx="4597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Access and </w:t>
                                    </w:r>
                                  </w:p>
                                </w:txbxContent>
                              </wps:txbx>
                              <wps:bodyPr rot="0" vert="horz" wrap="none" lIns="0" tIns="0" rIns="0" bIns="0" anchor="t" anchorCtr="0">
                                <a:spAutoFit/>
                              </wps:bodyPr>
                            </wps:wsp>
                            <wps:wsp>
                              <wps:cNvPr id="70" name="Rectangle 96"/>
                              <wps:cNvSpPr>
                                <a:spLocks noChangeArrowheads="1"/>
                              </wps:cNvSpPr>
                              <wps:spPr bwMode="auto">
                                <a:xfrm>
                                  <a:off x="2572385" y="2049145"/>
                                  <a:ext cx="4895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Participation</w:t>
                                    </w:r>
                                  </w:p>
                                </w:txbxContent>
                              </wps:txbx>
                              <wps:bodyPr rot="0" vert="horz" wrap="none" lIns="0" tIns="0" rIns="0" bIns="0" anchor="t" anchorCtr="0">
                                <a:spAutoFit/>
                              </wps:bodyPr>
                            </wps:wsp>
                            <wps:wsp>
                              <wps:cNvPr id="71" name="Rectangle 97"/>
                              <wps:cNvSpPr>
                                <a:spLocks noChangeArrowheads="1"/>
                              </wps:cNvSpPr>
                              <wps:spPr bwMode="auto">
                                <a:xfrm>
                                  <a:off x="3088640" y="204914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72" name="Rectangle 98"/>
                              <wps:cNvSpPr>
                                <a:spLocks noChangeArrowheads="1"/>
                              </wps:cNvSpPr>
                              <wps:spPr bwMode="auto">
                                <a:xfrm>
                                  <a:off x="3192780" y="1878330"/>
                                  <a:ext cx="769620" cy="579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Freeform 99"/>
                              <wps:cNvSpPr>
                                <a:spLocks noEditPoints="1"/>
                              </wps:cNvSpPr>
                              <wps:spPr bwMode="auto">
                                <a:xfrm>
                                  <a:off x="3180715" y="1866265"/>
                                  <a:ext cx="793115" cy="603885"/>
                                </a:xfrm>
                                <a:custGeom>
                                  <a:avLst/>
                                  <a:gdLst>
                                    <a:gd name="T0" fmla="*/ 0 w 1249"/>
                                    <a:gd name="T1" fmla="*/ 0 h 951"/>
                                    <a:gd name="T2" fmla="*/ 1249 w 1249"/>
                                    <a:gd name="T3" fmla="*/ 0 h 951"/>
                                    <a:gd name="T4" fmla="*/ 1249 w 1249"/>
                                    <a:gd name="T5" fmla="*/ 951 h 951"/>
                                    <a:gd name="T6" fmla="*/ 0 w 1249"/>
                                    <a:gd name="T7" fmla="*/ 951 h 951"/>
                                    <a:gd name="T8" fmla="*/ 0 w 1249"/>
                                    <a:gd name="T9" fmla="*/ 0 h 951"/>
                                    <a:gd name="T10" fmla="*/ 37 w 1249"/>
                                    <a:gd name="T11" fmla="*/ 932 h 951"/>
                                    <a:gd name="T12" fmla="*/ 19 w 1249"/>
                                    <a:gd name="T13" fmla="*/ 914 h 951"/>
                                    <a:gd name="T14" fmla="*/ 1231 w 1249"/>
                                    <a:gd name="T15" fmla="*/ 914 h 951"/>
                                    <a:gd name="T16" fmla="*/ 1212 w 1249"/>
                                    <a:gd name="T17" fmla="*/ 932 h 951"/>
                                    <a:gd name="T18" fmla="*/ 1212 w 1249"/>
                                    <a:gd name="T19" fmla="*/ 19 h 951"/>
                                    <a:gd name="T20" fmla="*/ 1231 w 1249"/>
                                    <a:gd name="T21" fmla="*/ 37 h 951"/>
                                    <a:gd name="T22" fmla="*/ 19 w 1249"/>
                                    <a:gd name="T23" fmla="*/ 37 h 951"/>
                                    <a:gd name="T24" fmla="*/ 37 w 1249"/>
                                    <a:gd name="T25" fmla="*/ 19 h 951"/>
                                    <a:gd name="T26" fmla="*/ 37 w 1249"/>
                                    <a:gd name="T27" fmla="*/ 932 h 9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49" h="951">
                                      <a:moveTo>
                                        <a:pt x="0" y="0"/>
                                      </a:moveTo>
                                      <a:lnTo>
                                        <a:pt x="1249" y="0"/>
                                      </a:lnTo>
                                      <a:lnTo>
                                        <a:pt x="1249" y="951"/>
                                      </a:lnTo>
                                      <a:lnTo>
                                        <a:pt x="0" y="951"/>
                                      </a:lnTo>
                                      <a:lnTo>
                                        <a:pt x="0" y="0"/>
                                      </a:lnTo>
                                      <a:close/>
                                      <a:moveTo>
                                        <a:pt x="37" y="932"/>
                                      </a:moveTo>
                                      <a:lnTo>
                                        <a:pt x="19" y="914"/>
                                      </a:lnTo>
                                      <a:lnTo>
                                        <a:pt x="1231" y="914"/>
                                      </a:lnTo>
                                      <a:lnTo>
                                        <a:pt x="1212" y="932"/>
                                      </a:lnTo>
                                      <a:lnTo>
                                        <a:pt x="1212" y="19"/>
                                      </a:lnTo>
                                      <a:lnTo>
                                        <a:pt x="1231" y="37"/>
                                      </a:lnTo>
                                      <a:lnTo>
                                        <a:pt x="19" y="37"/>
                                      </a:lnTo>
                                      <a:lnTo>
                                        <a:pt x="37" y="19"/>
                                      </a:lnTo>
                                      <a:lnTo>
                                        <a:pt x="37" y="93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74" name="Rectangle 100"/>
                              <wps:cNvSpPr>
                                <a:spLocks noChangeArrowheads="1"/>
                              </wps:cNvSpPr>
                              <wps:spPr bwMode="auto">
                                <a:xfrm>
                                  <a:off x="3386455" y="1927860"/>
                                  <a:ext cx="361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Data and </w:t>
                                    </w:r>
                                  </w:p>
                                </w:txbxContent>
                              </wps:txbx>
                              <wps:bodyPr rot="0" vert="horz" wrap="none" lIns="0" tIns="0" rIns="0" bIns="0" anchor="t" anchorCtr="0">
                                <a:spAutoFit/>
                              </wps:bodyPr>
                            </wps:wsp>
                            <wps:wsp>
                              <wps:cNvPr id="75" name="Rectangle 101"/>
                              <wps:cNvSpPr>
                                <a:spLocks noChangeArrowheads="1"/>
                              </wps:cNvSpPr>
                              <wps:spPr bwMode="auto">
                                <a:xfrm>
                                  <a:off x="3308350" y="2051685"/>
                                  <a:ext cx="5092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Performance </w:t>
                                    </w:r>
                                  </w:p>
                                </w:txbxContent>
                              </wps:txbx>
                              <wps:bodyPr rot="0" vert="horz" wrap="none" lIns="0" tIns="0" rIns="0" bIns="0" anchor="t" anchorCtr="0">
                                <a:spAutoFit/>
                              </wps:bodyPr>
                            </wps:wsp>
                            <wps:wsp>
                              <wps:cNvPr id="76" name="Rectangle 102"/>
                              <wps:cNvSpPr>
                                <a:spLocks noChangeArrowheads="1"/>
                              </wps:cNvSpPr>
                              <wps:spPr bwMode="auto">
                                <a:xfrm>
                                  <a:off x="3289935" y="2176145"/>
                                  <a:ext cx="5435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Measurement</w:t>
                                    </w:r>
                                  </w:p>
                                </w:txbxContent>
                              </wps:txbx>
                              <wps:bodyPr rot="0" vert="horz" wrap="none" lIns="0" tIns="0" rIns="0" bIns="0" anchor="t" anchorCtr="0">
                                <a:spAutoFit/>
                              </wps:bodyPr>
                            </wps:wsp>
                            <wps:wsp>
                              <wps:cNvPr id="77" name="Rectangle 103"/>
                              <wps:cNvSpPr>
                                <a:spLocks noChangeArrowheads="1"/>
                              </wps:cNvSpPr>
                              <wps:spPr bwMode="auto">
                                <a:xfrm>
                                  <a:off x="3863975" y="217614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78" name="Rectangle 104"/>
                              <wps:cNvSpPr>
                                <a:spLocks noChangeArrowheads="1"/>
                              </wps:cNvSpPr>
                              <wps:spPr bwMode="auto">
                                <a:xfrm>
                                  <a:off x="4332605" y="1804670"/>
                                  <a:ext cx="1058545" cy="618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Freeform 105"/>
                              <wps:cNvSpPr>
                                <a:spLocks noEditPoints="1"/>
                              </wps:cNvSpPr>
                              <wps:spPr bwMode="auto">
                                <a:xfrm>
                                  <a:off x="4324350" y="1796415"/>
                                  <a:ext cx="1074420" cy="634365"/>
                                </a:xfrm>
                                <a:custGeom>
                                  <a:avLst/>
                                  <a:gdLst>
                                    <a:gd name="T0" fmla="*/ 0 w 1692"/>
                                    <a:gd name="T1" fmla="*/ 0 h 999"/>
                                    <a:gd name="T2" fmla="*/ 1692 w 1692"/>
                                    <a:gd name="T3" fmla="*/ 0 h 999"/>
                                    <a:gd name="T4" fmla="*/ 1692 w 1692"/>
                                    <a:gd name="T5" fmla="*/ 999 h 999"/>
                                    <a:gd name="T6" fmla="*/ 0 w 1692"/>
                                    <a:gd name="T7" fmla="*/ 999 h 999"/>
                                    <a:gd name="T8" fmla="*/ 0 w 1692"/>
                                    <a:gd name="T9" fmla="*/ 0 h 999"/>
                                    <a:gd name="T10" fmla="*/ 25 w 1692"/>
                                    <a:gd name="T11" fmla="*/ 987 h 999"/>
                                    <a:gd name="T12" fmla="*/ 13 w 1692"/>
                                    <a:gd name="T13" fmla="*/ 975 h 999"/>
                                    <a:gd name="T14" fmla="*/ 1680 w 1692"/>
                                    <a:gd name="T15" fmla="*/ 975 h 999"/>
                                    <a:gd name="T16" fmla="*/ 1667 w 1692"/>
                                    <a:gd name="T17" fmla="*/ 987 h 999"/>
                                    <a:gd name="T18" fmla="*/ 1667 w 1692"/>
                                    <a:gd name="T19" fmla="*/ 13 h 999"/>
                                    <a:gd name="T20" fmla="*/ 1680 w 1692"/>
                                    <a:gd name="T21" fmla="*/ 25 h 999"/>
                                    <a:gd name="T22" fmla="*/ 13 w 1692"/>
                                    <a:gd name="T23" fmla="*/ 25 h 999"/>
                                    <a:gd name="T24" fmla="*/ 25 w 1692"/>
                                    <a:gd name="T25" fmla="*/ 13 h 999"/>
                                    <a:gd name="T26" fmla="*/ 25 w 1692"/>
                                    <a:gd name="T27" fmla="*/ 987 h 9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92" h="999">
                                      <a:moveTo>
                                        <a:pt x="0" y="0"/>
                                      </a:moveTo>
                                      <a:lnTo>
                                        <a:pt x="1692" y="0"/>
                                      </a:lnTo>
                                      <a:lnTo>
                                        <a:pt x="1692" y="999"/>
                                      </a:lnTo>
                                      <a:lnTo>
                                        <a:pt x="0" y="999"/>
                                      </a:lnTo>
                                      <a:lnTo>
                                        <a:pt x="0" y="0"/>
                                      </a:lnTo>
                                      <a:close/>
                                      <a:moveTo>
                                        <a:pt x="25" y="987"/>
                                      </a:moveTo>
                                      <a:lnTo>
                                        <a:pt x="13" y="975"/>
                                      </a:lnTo>
                                      <a:lnTo>
                                        <a:pt x="1680" y="975"/>
                                      </a:lnTo>
                                      <a:lnTo>
                                        <a:pt x="1667" y="987"/>
                                      </a:lnTo>
                                      <a:lnTo>
                                        <a:pt x="1667" y="13"/>
                                      </a:lnTo>
                                      <a:lnTo>
                                        <a:pt x="1680" y="25"/>
                                      </a:lnTo>
                                      <a:lnTo>
                                        <a:pt x="13" y="25"/>
                                      </a:lnTo>
                                      <a:lnTo>
                                        <a:pt x="25" y="13"/>
                                      </a:lnTo>
                                      <a:lnTo>
                                        <a:pt x="25" y="98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80" name="Rectangle 106"/>
                              <wps:cNvSpPr>
                                <a:spLocks noChangeArrowheads="1"/>
                              </wps:cNvSpPr>
                              <wps:spPr bwMode="auto">
                                <a:xfrm>
                                  <a:off x="4441825" y="1881505"/>
                                  <a:ext cx="7956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National VET Equity </w:t>
                                    </w:r>
                                  </w:p>
                                </w:txbxContent>
                              </wps:txbx>
                              <wps:bodyPr rot="0" vert="horz" wrap="none" lIns="0" tIns="0" rIns="0" bIns="0" anchor="t" anchorCtr="0">
                                <a:spAutoFit/>
                              </wps:bodyPr>
                            </wps:wsp>
                            <wps:wsp>
                              <wps:cNvPr id="81" name="Rectangle 107"/>
                              <wps:cNvSpPr>
                                <a:spLocks noChangeArrowheads="1"/>
                              </wps:cNvSpPr>
                              <wps:spPr bwMode="auto">
                                <a:xfrm>
                                  <a:off x="4512945" y="2005330"/>
                                  <a:ext cx="6623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Advisory Council </w:t>
                                    </w:r>
                                  </w:p>
                                </w:txbxContent>
                              </wps:txbx>
                              <wps:bodyPr rot="0" vert="horz" wrap="none" lIns="0" tIns="0" rIns="0" bIns="0" anchor="t" anchorCtr="0">
                                <a:spAutoFit/>
                              </wps:bodyPr>
                            </wps:wsp>
                            <wps:wsp>
                              <wps:cNvPr id="82" name="Rectangle 108"/>
                              <wps:cNvSpPr>
                                <a:spLocks noChangeArrowheads="1"/>
                              </wps:cNvSpPr>
                              <wps:spPr bwMode="auto">
                                <a:xfrm>
                                  <a:off x="4669155" y="2129155"/>
                                  <a:ext cx="3657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NVEAC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83" name="Rectangle 109"/>
                              <wps:cNvSpPr>
                                <a:spLocks noChangeArrowheads="1"/>
                              </wps:cNvSpPr>
                              <wps:spPr bwMode="auto">
                                <a:xfrm>
                                  <a:off x="5053965" y="212915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84" name="Rectangle 110"/>
                              <wps:cNvSpPr>
                                <a:spLocks noChangeArrowheads="1"/>
                              </wps:cNvSpPr>
                              <wps:spPr bwMode="auto">
                                <a:xfrm>
                                  <a:off x="4345940" y="64770"/>
                                  <a:ext cx="1055370" cy="43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Freeform 111"/>
                              <wps:cNvSpPr>
                                <a:spLocks noEditPoints="1"/>
                              </wps:cNvSpPr>
                              <wps:spPr bwMode="auto">
                                <a:xfrm>
                                  <a:off x="4338320" y="56515"/>
                                  <a:ext cx="1070610" cy="448310"/>
                                </a:xfrm>
                                <a:custGeom>
                                  <a:avLst/>
                                  <a:gdLst>
                                    <a:gd name="T0" fmla="*/ 0 w 1686"/>
                                    <a:gd name="T1" fmla="*/ 0 h 706"/>
                                    <a:gd name="T2" fmla="*/ 1686 w 1686"/>
                                    <a:gd name="T3" fmla="*/ 0 h 706"/>
                                    <a:gd name="T4" fmla="*/ 1686 w 1686"/>
                                    <a:gd name="T5" fmla="*/ 706 h 706"/>
                                    <a:gd name="T6" fmla="*/ 0 w 1686"/>
                                    <a:gd name="T7" fmla="*/ 706 h 706"/>
                                    <a:gd name="T8" fmla="*/ 0 w 1686"/>
                                    <a:gd name="T9" fmla="*/ 0 h 706"/>
                                    <a:gd name="T10" fmla="*/ 24 w 1686"/>
                                    <a:gd name="T11" fmla="*/ 693 h 706"/>
                                    <a:gd name="T12" fmla="*/ 12 w 1686"/>
                                    <a:gd name="T13" fmla="*/ 681 h 706"/>
                                    <a:gd name="T14" fmla="*/ 1674 w 1686"/>
                                    <a:gd name="T15" fmla="*/ 681 h 706"/>
                                    <a:gd name="T16" fmla="*/ 1662 w 1686"/>
                                    <a:gd name="T17" fmla="*/ 693 h 706"/>
                                    <a:gd name="T18" fmla="*/ 1662 w 1686"/>
                                    <a:gd name="T19" fmla="*/ 13 h 706"/>
                                    <a:gd name="T20" fmla="*/ 1674 w 1686"/>
                                    <a:gd name="T21" fmla="*/ 25 h 706"/>
                                    <a:gd name="T22" fmla="*/ 12 w 1686"/>
                                    <a:gd name="T23" fmla="*/ 25 h 706"/>
                                    <a:gd name="T24" fmla="*/ 24 w 1686"/>
                                    <a:gd name="T25" fmla="*/ 13 h 706"/>
                                    <a:gd name="T26" fmla="*/ 24 w 1686"/>
                                    <a:gd name="T27" fmla="*/ 693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86" h="706">
                                      <a:moveTo>
                                        <a:pt x="0" y="0"/>
                                      </a:moveTo>
                                      <a:lnTo>
                                        <a:pt x="1686" y="0"/>
                                      </a:lnTo>
                                      <a:lnTo>
                                        <a:pt x="1686" y="706"/>
                                      </a:lnTo>
                                      <a:lnTo>
                                        <a:pt x="0" y="706"/>
                                      </a:lnTo>
                                      <a:lnTo>
                                        <a:pt x="0" y="0"/>
                                      </a:lnTo>
                                      <a:close/>
                                      <a:moveTo>
                                        <a:pt x="24" y="693"/>
                                      </a:moveTo>
                                      <a:lnTo>
                                        <a:pt x="12" y="681"/>
                                      </a:lnTo>
                                      <a:lnTo>
                                        <a:pt x="1674" y="681"/>
                                      </a:lnTo>
                                      <a:lnTo>
                                        <a:pt x="1662" y="693"/>
                                      </a:lnTo>
                                      <a:lnTo>
                                        <a:pt x="1662" y="13"/>
                                      </a:lnTo>
                                      <a:lnTo>
                                        <a:pt x="1674" y="25"/>
                                      </a:lnTo>
                                      <a:lnTo>
                                        <a:pt x="12" y="25"/>
                                      </a:lnTo>
                                      <a:lnTo>
                                        <a:pt x="24" y="13"/>
                                      </a:lnTo>
                                      <a:lnTo>
                                        <a:pt x="24" y="693"/>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86" name="Rectangle 112"/>
                              <wps:cNvSpPr>
                                <a:spLocks noChangeArrowheads="1"/>
                              </wps:cNvSpPr>
                              <wps:spPr bwMode="auto">
                                <a:xfrm>
                                  <a:off x="4577715" y="111125"/>
                                  <a:ext cx="5588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National Skills </w:t>
                                    </w:r>
                                  </w:p>
                                </w:txbxContent>
                              </wps:txbx>
                              <wps:bodyPr rot="0" vert="horz" wrap="none" lIns="0" tIns="0" rIns="0" bIns="0" anchor="t" anchorCtr="0">
                                <a:spAutoFit/>
                              </wps:bodyPr>
                            </wps:wsp>
                            <wps:wsp>
                              <wps:cNvPr id="87" name="Rectangle 113"/>
                              <wps:cNvSpPr>
                                <a:spLocks noChangeArrowheads="1"/>
                              </wps:cNvSpPr>
                              <wps:spPr bwMode="auto">
                                <a:xfrm>
                                  <a:off x="4488815" y="235585"/>
                                  <a:ext cx="7264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Standards Council </w:t>
                                    </w:r>
                                  </w:p>
                                </w:txbxContent>
                              </wps:txbx>
                              <wps:bodyPr rot="0" vert="horz" wrap="none" lIns="0" tIns="0" rIns="0" bIns="0" anchor="t" anchorCtr="0">
                                <a:spAutoFit/>
                              </wps:bodyPr>
                            </wps:wsp>
                            <wps:wsp>
                              <wps:cNvPr id="88" name="Rectangle 114"/>
                              <wps:cNvSpPr>
                                <a:spLocks noChangeArrowheads="1"/>
                              </wps:cNvSpPr>
                              <wps:spPr bwMode="auto">
                                <a:xfrm>
                                  <a:off x="4711700" y="359410"/>
                                  <a:ext cx="3067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NSSC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89" name="Rectangle 115"/>
                              <wps:cNvSpPr>
                                <a:spLocks noChangeArrowheads="1"/>
                              </wps:cNvSpPr>
                              <wps:spPr bwMode="auto">
                                <a:xfrm>
                                  <a:off x="5034280" y="35941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90" name="Rectangle 116"/>
                              <wps:cNvSpPr>
                                <a:spLocks noChangeArrowheads="1"/>
                              </wps:cNvSpPr>
                              <wps:spPr bwMode="auto">
                                <a:xfrm>
                                  <a:off x="4345305" y="565150"/>
                                  <a:ext cx="1055370" cy="570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Freeform 117"/>
                              <wps:cNvSpPr>
                                <a:spLocks noEditPoints="1"/>
                              </wps:cNvSpPr>
                              <wps:spPr bwMode="auto">
                                <a:xfrm>
                                  <a:off x="4337685" y="557530"/>
                                  <a:ext cx="1071245" cy="586105"/>
                                </a:xfrm>
                                <a:custGeom>
                                  <a:avLst/>
                                  <a:gdLst>
                                    <a:gd name="T0" fmla="*/ 0 w 1687"/>
                                    <a:gd name="T1" fmla="*/ 0 h 923"/>
                                    <a:gd name="T2" fmla="*/ 1687 w 1687"/>
                                    <a:gd name="T3" fmla="*/ 0 h 923"/>
                                    <a:gd name="T4" fmla="*/ 1687 w 1687"/>
                                    <a:gd name="T5" fmla="*/ 923 h 923"/>
                                    <a:gd name="T6" fmla="*/ 0 w 1687"/>
                                    <a:gd name="T7" fmla="*/ 923 h 923"/>
                                    <a:gd name="T8" fmla="*/ 0 w 1687"/>
                                    <a:gd name="T9" fmla="*/ 0 h 923"/>
                                    <a:gd name="T10" fmla="*/ 24 w 1687"/>
                                    <a:gd name="T11" fmla="*/ 911 h 923"/>
                                    <a:gd name="T12" fmla="*/ 12 w 1687"/>
                                    <a:gd name="T13" fmla="*/ 899 h 923"/>
                                    <a:gd name="T14" fmla="*/ 1674 w 1687"/>
                                    <a:gd name="T15" fmla="*/ 899 h 923"/>
                                    <a:gd name="T16" fmla="*/ 1662 w 1687"/>
                                    <a:gd name="T17" fmla="*/ 911 h 923"/>
                                    <a:gd name="T18" fmla="*/ 1662 w 1687"/>
                                    <a:gd name="T19" fmla="*/ 12 h 923"/>
                                    <a:gd name="T20" fmla="*/ 1674 w 1687"/>
                                    <a:gd name="T21" fmla="*/ 24 h 923"/>
                                    <a:gd name="T22" fmla="*/ 12 w 1687"/>
                                    <a:gd name="T23" fmla="*/ 24 h 923"/>
                                    <a:gd name="T24" fmla="*/ 24 w 1687"/>
                                    <a:gd name="T25" fmla="*/ 12 h 923"/>
                                    <a:gd name="T26" fmla="*/ 24 w 1687"/>
                                    <a:gd name="T27" fmla="*/ 911 h 9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87" h="923">
                                      <a:moveTo>
                                        <a:pt x="0" y="0"/>
                                      </a:moveTo>
                                      <a:lnTo>
                                        <a:pt x="1687" y="0"/>
                                      </a:lnTo>
                                      <a:lnTo>
                                        <a:pt x="1687" y="923"/>
                                      </a:lnTo>
                                      <a:lnTo>
                                        <a:pt x="0" y="923"/>
                                      </a:lnTo>
                                      <a:lnTo>
                                        <a:pt x="0" y="0"/>
                                      </a:lnTo>
                                      <a:close/>
                                      <a:moveTo>
                                        <a:pt x="24" y="911"/>
                                      </a:moveTo>
                                      <a:lnTo>
                                        <a:pt x="12" y="899"/>
                                      </a:lnTo>
                                      <a:lnTo>
                                        <a:pt x="1674" y="899"/>
                                      </a:lnTo>
                                      <a:lnTo>
                                        <a:pt x="1662" y="911"/>
                                      </a:lnTo>
                                      <a:lnTo>
                                        <a:pt x="1662" y="12"/>
                                      </a:lnTo>
                                      <a:lnTo>
                                        <a:pt x="1674" y="24"/>
                                      </a:lnTo>
                                      <a:lnTo>
                                        <a:pt x="12" y="24"/>
                                      </a:lnTo>
                                      <a:lnTo>
                                        <a:pt x="24" y="12"/>
                                      </a:lnTo>
                                      <a:lnTo>
                                        <a:pt x="24" y="91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92" name="Rectangle 118"/>
                              <wps:cNvSpPr>
                                <a:spLocks noChangeArrowheads="1"/>
                              </wps:cNvSpPr>
                              <wps:spPr bwMode="auto">
                                <a:xfrm>
                                  <a:off x="4664075" y="611505"/>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Australian </w:t>
                                    </w:r>
                                  </w:p>
                                </w:txbxContent>
                              </wps:txbx>
                              <wps:bodyPr rot="0" vert="horz" wrap="none" lIns="0" tIns="0" rIns="0" bIns="0" anchor="t" anchorCtr="0">
                                <a:spAutoFit/>
                              </wps:bodyPr>
                            </wps:wsp>
                            <wps:wsp>
                              <wps:cNvPr id="93" name="Rectangle 119"/>
                              <wps:cNvSpPr>
                                <a:spLocks noChangeArrowheads="1"/>
                              </wps:cNvSpPr>
                              <wps:spPr bwMode="auto">
                                <a:xfrm>
                                  <a:off x="4591685" y="735330"/>
                                  <a:ext cx="5340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Qualifications </w:t>
                                    </w:r>
                                  </w:p>
                                </w:txbxContent>
                              </wps:txbx>
                              <wps:bodyPr rot="0" vert="horz" wrap="none" lIns="0" tIns="0" rIns="0" bIns="0" anchor="t" anchorCtr="0">
                                <a:spAutoFit/>
                              </wps:bodyPr>
                            </wps:wsp>
                            <wps:wsp>
                              <wps:cNvPr id="94" name="Rectangle 120"/>
                              <wps:cNvSpPr>
                                <a:spLocks noChangeArrowheads="1"/>
                              </wps:cNvSpPr>
                              <wps:spPr bwMode="auto">
                                <a:xfrm>
                                  <a:off x="4469130" y="859155"/>
                                  <a:ext cx="7658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Framework Council </w:t>
                                    </w:r>
                                  </w:p>
                                </w:txbxContent>
                              </wps:txbx>
                              <wps:bodyPr rot="0" vert="horz" wrap="none" lIns="0" tIns="0" rIns="0" bIns="0" anchor="t" anchorCtr="0">
                                <a:spAutoFit/>
                              </wps:bodyPr>
                            </wps:wsp>
                            <wps:wsp>
                              <wps:cNvPr id="95" name="Rectangle 121"/>
                              <wps:cNvSpPr>
                                <a:spLocks noChangeArrowheads="1"/>
                              </wps:cNvSpPr>
                              <wps:spPr bwMode="auto">
                                <a:xfrm>
                                  <a:off x="4711700" y="983615"/>
                                  <a:ext cx="3067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AQFC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96" name="Rectangle 122"/>
                              <wps:cNvSpPr>
                                <a:spLocks noChangeArrowheads="1"/>
                              </wps:cNvSpPr>
                              <wps:spPr bwMode="auto">
                                <a:xfrm>
                                  <a:off x="5034280" y="98361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97" name="Rectangle 123"/>
                              <wps:cNvSpPr>
                                <a:spLocks noChangeArrowheads="1"/>
                              </wps:cNvSpPr>
                              <wps:spPr bwMode="auto">
                                <a:xfrm>
                                  <a:off x="4345940" y="1189990"/>
                                  <a:ext cx="1055370" cy="548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 name="Freeform 124"/>
                              <wps:cNvSpPr>
                                <a:spLocks noEditPoints="1"/>
                              </wps:cNvSpPr>
                              <wps:spPr bwMode="auto">
                                <a:xfrm>
                                  <a:off x="4338320" y="1181735"/>
                                  <a:ext cx="1070610" cy="563880"/>
                                </a:xfrm>
                                <a:custGeom>
                                  <a:avLst/>
                                  <a:gdLst>
                                    <a:gd name="T0" fmla="*/ 0 w 1686"/>
                                    <a:gd name="T1" fmla="*/ 0 h 888"/>
                                    <a:gd name="T2" fmla="*/ 1686 w 1686"/>
                                    <a:gd name="T3" fmla="*/ 0 h 888"/>
                                    <a:gd name="T4" fmla="*/ 1686 w 1686"/>
                                    <a:gd name="T5" fmla="*/ 888 h 888"/>
                                    <a:gd name="T6" fmla="*/ 0 w 1686"/>
                                    <a:gd name="T7" fmla="*/ 888 h 888"/>
                                    <a:gd name="T8" fmla="*/ 0 w 1686"/>
                                    <a:gd name="T9" fmla="*/ 0 h 888"/>
                                    <a:gd name="T10" fmla="*/ 25 w 1686"/>
                                    <a:gd name="T11" fmla="*/ 876 h 888"/>
                                    <a:gd name="T12" fmla="*/ 12 w 1686"/>
                                    <a:gd name="T13" fmla="*/ 864 h 888"/>
                                    <a:gd name="T14" fmla="*/ 1674 w 1686"/>
                                    <a:gd name="T15" fmla="*/ 864 h 888"/>
                                    <a:gd name="T16" fmla="*/ 1662 w 1686"/>
                                    <a:gd name="T17" fmla="*/ 876 h 888"/>
                                    <a:gd name="T18" fmla="*/ 1662 w 1686"/>
                                    <a:gd name="T19" fmla="*/ 13 h 888"/>
                                    <a:gd name="T20" fmla="*/ 1674 w 1686"/>
                                    <a:gd name="T21" fmla="*/ 25 h 888"/>
                                    <a:gd name="T22" fmla="*/ 12 w 1686"/>
                                    <a:gd name="T23" fmla="*/ 25 h 888"/>
                                    <a:gd name="T24" fmla="*/ 25 w 1686"/>
                                    <a:gd name="T25" fmla="*/ 13 h 888"/>
                                    <a:gd name="T26" fmla="*/ 25 w 1686"/>
                                    <a:gd name="T27" fmla="*/ 876 h 8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86" h="888">
                                      <a:moveTo>
                                        <a:pt x="0" y="0"/>
                                      </a:moveTo>
                                      <a:lnTo>
                                        <a:pt x="1686" y="0"/>
                                      </a:lnTo>
                                      <a:lnTo>
                                        <a:pt x="1686" y="888"/>
                                      </a:lnTo>
                                      <a:lnTo>
                                        <a:pt x="0" y="888"/>
                                      </a:lnTo>
                                      <a:lnTo>
                                        <a:pt x="0" y="0"/>
                                      </a:lnTo>
                                      <a:close/>
                                      <a:moveTo>
                                        <a:pt x="25" y="876"/>
                                      </a:moveTo>
                                      <a:lnTo>
                                        <a:pt x="12" y="864"/>
                                      </a:lnTo>
                                      <a:lnTo>
                                        <a:pt x="1674" y="864"/>
                                      </a:lnTo>
                                      <a:lnTo>
                                        <a:pt x="1662" y="876"/>
                                      </a:lnTo>
                                      <a:lnTo>
                                        <a:pt x="1662" y="13"/>
                                      </a:lnTo>
                                      <a:lnTo>
                                        <a:pt x="1674" y="25"/>
                                      </a:lnTo>
                                      <a:lnTo>
                                        <a:pt x="12" y="25"/>
                                      </a:lnTo>
                                      <a:lnTo>
                                        <a:pt x="25" y="13"/>
                                      </a:lnTo>
                                      <a:lnTo>
                                        <a:pt x="25" y="87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99" name="Rectangle 125"/>
                              <wps:cNvSpPr>
                                <a:spLocks noChangeArrowheads="1"/>
                              </wps:cNvSpPr>
                              <wps:spPr bwMode="auto">
                                <a:xfrm>
                                  <a:off x="4480560" y="1236980"/>
                                  <a:ext cx="7467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National Centre for </w:t>
                                    </w:r>
                                  </w:p>
                                </w:txbxContent>
                              </wps:txbx>
                              <wps:bodyPr rot="0" vert="horz" wrap="none" lIns="0" tIns="0" rIns="0" bIns="0" anchor="t" anchorCtr="0">
                                <a:spAutoFit/>
                              </wps:bodyPr>
                            </wps:wsp>
                            <wps:wsp>
                              <wps:cNvPr id="100" name="Rectangle 126"/>
                              <wps:cNvSpPr>
                                <a:spLocks noChangeArrowheads="1"/>
                              </wps:cNvSpPr>
                              <wps:spPr bwMode="auto">
                                <a:xfrm>
                                  <a:off x="4432935" y="1359535"/>
                                  <a:ext cx="4152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Vocational </w:t>
                                    </w:r>
                                  </w:p>
                                </w:txbxContent>
                              </wps:txbx>
                              <wps:bodyPr rot="0" vert="horz" wrap="none" lIns="0" tIns="0" rIns="0" bIns="0" anchor="t" anchorCtr="0">
                                <a:spAutoFit/>
                              </wps:bodyPr>
                            </wps:wsp>
                            <wps:wsp>
                              <wps:cNvPr id="101" name="Rectangle 127"/>
                              <wps:cNvSpPr>
                                <a:spLocks noChangeArrowheads="1"/>
                              </wps:cNvSpPr>
                              <wps:spPr bwMode="auto">
                                <a:xfrm>
                                  <a:off x="4897755" y="1359535"/>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Education </w:t>
                                    </w:r>
                                  </w:p>
                                </w:txbxContent>
                              </wps:txbx>
                              <wps:bodyPr rot="0" vert="horz" wrap="none" lIns="0" tIns="0" rIns="0" bIns="0" anchor="t" anchorCtr="0">
                                <a:spAutoFit/>
                              </wps:bodyPr>
                            </wps:wsp>
                            <wps:wsp>
                              <wps:cNvPr id="102" name="Rectangle 128"/>
                              <wps:cNvSpPr>
                                <a:spLocks noChangeArrowheads="1"/>
                              </wps:cNvSpPr>
                              <wps:spPr bwMode="auto">
                                <a:xfrm>
                                  <a:off x="4465320" y="1483360"/>
                                  <a:ext cx="3810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Research</w:t>
                                    </w:r>
                                  </w:p>
                                </w:txbxContent>
                              </wps:txbx>
                              <wps:bodyPr rot="0" vert="horz" wrap="none" lIns="0" tIns="0" rIns="0" bIns="0" anchor="t" anchorCtr="0">
                                <a:spAutoFit/>
                              </wps:bodyPr>
                            </wps:wsp>
                            <wps:wsp>
                              <wps:cNvPr id="103" name="Rectangle 129"/>
                              <wps:cNvSpPr>
                                <a:spLocks noChangeArrowheads="1"/>
                              </wps:cNvSpPr>
                              <wps:spPr bwMode="auto">
                                <a:xfrm>
                                  <a:off x="4867910" y="147955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104" name="Rectangle 130"/>
                              <wps:cNvSpPr>
                                <a:spLocks noChangeArrowheads="1"/>
                              </wps:cNvSpPr>
                              <wps:spPr bwMode="auto">
                                <a:xfrm>
                                  <a:off x="4893945" y="1483360"/>
                                  <a:ext cx="3708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NCVER</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05" name="Rectangle 131"/>
                              <wps:cNvSpPr>
                                <a:spLocks noChangeArrowheads="1"/>
                              </wps:cNvSpPr>
                              <wps:spPr bwMode="auto">
                                <a:xfrm>
                                  <a:off x="5283200" y="148336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06" name="Freeform 132"/>
                              <wps:cNvSpPr>
                                <a:spLocks noEditPoints="1"/>
                              </wps:cNvSpPr>
                              <wps:spPr bwMode="auto">
                                <a:xfrm>
                                  <a:off x="3966845" y="417195"/>
                                  <a:ext cx="379095" cy="62230"/>
                                </a:xfrm>
                                <a:custGeom>
                                  <a:avLst/>
                                  <a:gdLst>
                                    <a:gd name="T0" fmla="*/ 82 w 597"/>
                                    <a:gd name="T1" fmla="*/ 59 h 98"/>
                                    <a:gd name="T2" fmla="*/ 597 w 597"/>
                                    <a:gd name="T3" fmla="*/ 58 h 98"/>
                                    <a:gd name="T4" fmla="*/ 597 w 597"/>
                                    <a:gd name="T5" fmla="*/ 37 h 98"/>
                                    <a:gd name="T6" fmla="*/ 82 w 597"/>
                                    <a:gd name="T7" fmla="*/ 39 h 98"/>
                                    <a:gd name="T8" fmla="*/ 82 w 597"/>
                                    <a:gd name="T9" fmla="*/ 59 h 98"/>
                                    <a:gd name="T10" fmla="*/ 98 w 597"/>
                                    <a:gd name="T11" fmla="*/ 0 h 98"/>
                                    <a:gd name="T12" fmla="*/ 0 w 597"/>
                                    <a:gd name="T13" fmla="*/ 49 h 98"/>
                                    <a:gd name="T14" fmla="*/ 99 w 597"/>
                                    <a:gd name="T15" fmla="*/ 98 h 98"/>
                                    <a:gd name="T16" fmla="*/ 98 w 597"/>
                                    <a:gd name="T17" fmla="*/ 0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97" h="98">
                                      <a:moveTo>
                                        <a:pt x="82" y="59"/>
                                      </a:moveTo>
                                      <a:lnTo>
                                        <a:pt x="597" y="58"/>
                                      </a:lnTo>
                                      <a:lnTo>
                                        <a:pt x="597" y="37"/>
                                      </a:lnTo>
                                      <a:lnTo>
                                        <a:pt x="82" y="39"/>
                                      </a:lnTo>
                                      <a:lnTo>
                                        <a:pt x="82" y="59"/>
                                      </a:lnTo>
                                      <a:close/>
                                      <a:moveTo>
                                        <a:pt x="98" y="0"/>
                                      </a:moveTo>
                                      <a:lnTo>
                                        <a:pt x="0" y="49"/>
                                      </a:lnTo>
                                      <a:lnTo>
                                        <a:pt x="99" y="98"/>
                                      </a:lnTo>
                                      <a:lnTo>
                                        <a:pt x="98"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07" name="Freeform 133"/>
                              <wps:cNvSpPr>
                                <a:spLocks noEditPoints="1"/>
                              </wps:cNvSpPr>
                              <wps:spPr bwMode="auto">
                                <a:xfrm>
                                  <a:off x="2953385" y="2466340"/>
                                  <a:ext cx="62865" cy="111125"/>
                                </a:xfrm>
                                <a:custGeom>
                                  <a:avLst/>
                                  <a:gdLst>
                                    <a:gd name="T0" fmla="*/ 60 w 99"/>
                                    <a:gd name="T1" fmla="*/ 82 h 175"/>
                                    <a:gd name="T2" fmla="*/ 61 w 99"/>
                                    <a:gd name="T3" fmla="*/ 175 h 175"/>
                                    <a:gd name="T4" fmla="*/ 41 w 99"/>
                                    <a:gd name="T5" fmla="*/ 175 h 175"/>
                                    <a:gd name="T6" fmla="*/ 39 w 99"/>
                                    <a:gd name="T7" fmla="*/ 82 h 175"/>
                                    <a:gd name="T8" fmla="*/ 60 w 99"/>
                                    <a:gd name="T9" fmla="*/ 82 h 175"/>
                                    <a:gd name="T10" fmla="*/ 0 w 99"/>
                                    <a:gd name="T11" fmla="*/ 99 h 175"/>
                                    <a:gd name="T12" fmla="*/ 48 w 99"/>
                                    <a:gd name="T13" fmla="*/ 0 h 175"/>
                                    <a:gd name="T14" fmla="*/ 99 w 99"/>
                                    <a:gd name="T15" fmla="*/ 97 h 175"/>
                                    <a:gd name="T16" fmla="*/ 0 w 99"/>
                                    <a:gd name="T17" fmla="*/ 99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175">
                                      <a:moveTo>
                                        <a:pt x="60" y="82"/>
                                      </a:moveTo>
                                      <a:lnTo>
                                        <a:pt x="61" y="175"/>
                                      </a:lnTo>
                                      <a:lnTo>
                                        <a:pt x="41" y="175"/>
                                      </a:lnTo>
                                      <a:lnTo>
                                        <a:pt x="39" y="82"/>
                                      </a:lnTo>
                                      <a:lnTo>
                                        <a:pt x="60" y="82"/>
                                      </a:lnTo>
                                      <a:close/>
                                      <a:moveTo>
                                        <a:pt x="0" y="99"/>
                                      </a:moveTo>
                                      <a:lnTo>
                                        <a:pt x="48" y="0"/>
                                      </a:lnTo>
                                      <a:lnTo>
                                        <a:pt x="99" y="97"/>
                                      </a:lnTo>
                                      <a:lnTo>
                                        <a:pt x="0"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08" name="Freeform 134"/>
                              <wps:cNvSpPr>
                                <a:spLocks noEditPoints="1"/>
                              </wps:cNvSpPr>
                              <wps:spPr bwMode="auto">
                                <a:xfrm>
                                  <a:off x="1818005" y="286385"/>
                                  <a:ext cx="62865" cy="114300"/>
                                </a:xfrm>
                                <a:custGeom>
                                  <a:avLst/>
                                  <a:gdLst>
                                    <a:gd name="T0" fmla="*/ 57 w 99"/>
                                    <a:gd name="T1" fmla="*/ 180 h 180"/>
                                    <a:gd name="T2" fmla="*/ 58 w 99"/>
                                    <a:gd name="T3" fmla="*/ 82 h 180"/>
                                    <a:gd name="T4" fmla="*/ 42 w 99"/>
                                    <a:gd name="T5" fmla="*/ 82 h 180"/>
                                    <a:gd name="T6" fmla="*/ 41 w 99"/>
                                    <a:gd name="T7" fmla="*/ 180 h 180"/>
                                    <a:gd name="T8" fmla="*/ 57 w 99"/>
                                    <a:gd name="T9" fmla="*/ 180 h 180"/>
                                    <a:gd name="T10" fmla="*/ 99 w 99"/>
                                    <a:gd name="T11" fmla="*/ 99 h 180"/>
                                    <a:gd name="T12" fmla="*/ 51 w 99"/>
                                    <a:gd name="T13" fmla="*/ 0 h 180"/>
                                    <a:gd name="T14" fmla="*/ 0 w 99"/>
                                    <a:gd name="T15" fmla="*/ 98 h 180"/>
                                    <a:gd name="T16" fmla="*/ 99 w 99"/>
                                    <a:gd name="T17" fmla="*/ 99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180">
                                      <a:moveTo>
                                        <a:pt x="57" y="180"/>
                                      </a:moveTo>
                                      <a:lnTo>
                                        <a:pt x="58" y="82"/>
                                      </a:lnTo>
                                      <a:lnTo>
                                        <a:pt x="42" y="82"/>
                                      </a:lnTo>
                                      <a:lnTo>
                                        <a:pt x="41" y="180"/>
                                      </a:lnTo>
                                      <a:lnTo>
                                        <a:pt x="57" y="180"/>
                                      </a:lnTo>
                                      <a:close/>
                                      <a:moveTo>
                                        <a:pt x="99" y="99"/>
                                      </a:moveTo>
                                      <a:lnTo>
                                        <a:pt x="51" y="0"/>
                                      </a:lnTo>
                                      <a:lnTo>
                                        <a:pt x="0" y="98"/>
                                      </a:lnTo>
                                      <a:lnTo>
                                        <a:pt x="99"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09" name="Rectangle 135"/>
                              <wps:cNvSpPr>
                                <a:spLocks noChangeArrowheads="1"/>
                              </wps:cNvSpPr>
                              <wps:spPr bwMode="auto">
                                <a:xfrm>
                                  <a:off x="1022985" y="1640205"/>
                                  <a:ext cx="293814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Freeform 136"/>
                              <wps:cNvSpPr>
                                <a:spLocks noEditPoints="1"/>
                              </wps:cNvSpPr>
                              <wps:spPr bwMode="auto">
                                <a:xfrm>
                                  <a:off x="1010920" y="1628140"/>
                                  <a:ext cx="2962275" cy="261620"/>
                                </a:xfrm>
                                <a:custGeom>
                                  <a:avLst/>
                                  <a:gdLst>
                                    <a:gd name="T0" fmla="*/ 0 w 4665"/>
                                    <a:gd name="T1" fmla="*/ 0 h 412"/>
                                    <a:gd name="T2" fmla="*/ 4665 w 4665"/>
                                    <a:gd name="T3" fmla="*/ 0 h 412"/>
                                    <a:gd name="T4" fmla="*/ 4665 w 4665"/>
                                    <a:gd name="T5" fmla="*/ 412 h 412"/>
                                    <a:gd name="T6" fmla="*/ 0 w 4665"/>
                                    <a:gd name="T7" fmla="*/ 412 h 412"/>
                                    <a:gd name="T8" fmla="*/ 0 w 4665"/>
                                    <a:gd name="T9" fmla="*/ 0 h 412"/>
                                    <a:gd name="T10" fmla="*/ 37 w 4665"/>
                                    <a:gd name="T11" fmla="*/ 394 h 412"/>
                                    <a:gd name="T12" fmla="*/ 19 w 4665"/>
                                    <a:gd name="T13" fmla="*/ 375 h 412"/>
                                    <a:gd name="T14" fmla="*/ 4646 w 4665"/>
                                    <a:gd name="T15" fmla="*/ 375 h 412"/>
                                    <a:gd name="T16" fmla="*/ 4628 w 4665"/>
                                    <a:gd name="T17" fmla="*/ 394 h 412"/>
                                    <a:gd name="T18" fmla="*/ 4628 w 4665"/>
                                    <a:gd name="T19" fmla="*/ 19 h 412"/>
                                    <a:gd name="T20" fmla="*/ 4646 w 4665"/>
                                    <a:gd name="T21" fmla="*/ 37 h 412"/>
                                    <a:gd name="T22" fmla="*/ 19 w 4665"/>
                                    <a:gd name="T23" fmla="*/ 37 h 412"/>
                                    <a:gd name="T24" fmla="*/ 37 w 4665"/>
                                    <a:gd name="T25" fmla="*/ 19 h 412"/>
                                    <a:gd name="T26" fmla="*/ 37 w 4665"/>
                                    <a:gd name="T27" fmla="*/ 394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65" h="412">
                                      <a:moveTo>
                                        <a:pt x="0" y="0"/>
                                      </a:moveTo>
                                      <a:lnTo>
                                        <a:pt x="4665" y="0"/>
                                      </a:lnTo>
                                      <a:lnTo>
                                        <a:pt x="4665" y="412"/>
                                      </a:lnTo>
                                      <a:lnTo>
                                        <a:pt x="0" y="412"/>
                                      </a:lnTo>
                                      <a:lnTo>
                                        <a:pt x="0" y="0"/>
                                      </a:lnTo>
                                      <a:close/>
                                      <a:moveTo>
                                        <a:pt x="37" y="394"/>
                                      </a:moveTo>
                                      <a:lnTo>
                                        <a:pt x="19" y="375"/>
                                      </a:lnTo>
                                      <a:lnTo>
                                        <a:pt x="4646" y="375"/>
                                      </a:lnTo>
                                      <a:lnTo>
                                        <a:pt x="4628" y="394"/>
                                      </a:lnTo>
                                      <a:lnTo>
                                        <a:pt x="4628" y="19"/>
                                      </a:lnTo>
                                      <a:lnTo>
                                        <a:pt x="4646" y="37"/>
                                      </a:lnTo>
                                      <a:lnTo>
                                        <a:pt x="19" y="37"/>
                                      </a:lnTo>
                                      <a:lnTo>
                                        <a:pt x="37" y="19"/>
                                      </a:lnTo>
                                      <a:lnTo>
                                        <a:pt x="37" y="39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1" name="Rectangle 137"/>
                              <wps:cNvSpPr>
                                <a:spLocks noChangeArrowheads="1"/>
                              </wps:cNvSpPr>
                              <wps:spPr bwMode="auto">
                                <a:xfrm>
                                  <a:off x="1959610" y="1685290"/>
                                  <a:ext cx="103949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6"/>
                                        <w:szCs w:val="16"/>
                                        <w:lang w:val="en-US"/>
                                      </w:rPr>
                                      <w:t>Principal Committees</w:t>
                                    </w:r>
                                  </w:p>
                                </w:txbxContent>
                              </wps:txbx>
                              <wps:bodyPr rot="0" vert="horz" wrap="none" lIns="0" tIns="0" rIns="0" bIns="0" anchor="t" anchorCtr="0">
                                <a:spAutoFit/>
                              </wps:bodyPr>
                            </wps:wsp>
                            <wps:wsp>
                              <wps:cNvPr id="112" name="Rectangle 138"/>
                              <wps:cNvSpPr>
                                <a:spLocks noChangeArrowheads="1"/>
                              </wps:cNvSpPr>
                              <wps:spPr bwMode="auto">
                                <a:xfrm>
                                  <a:off x="3024505" y="1685290"/>
                                  <a:ext cx="2857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6"/>
                                        <w:szCs w:val="16"/>
                                        <w:lang w:val="en-US"/>
                                      </w:rPr>
                                      <w:t xml:space="preserve"> </w:t>
                                    </w:r>
                                  </w:p>
                                </w:txbxContent>
                              </wps:txbx>
                              <wps:bodyPr rot="0" vert="horz" wrap="none" lIns="0" tIns="0" rIns="0" bIns="0" anchor="t" anchorCtr="0">
                                <a:spAutoFit/>
                              </wps:bodyPr>
                            </wps:wsp>
                            <wps:wsp>
                              <wps:cNvPr id="113" name="Freeform 139"/>
                              <wps:cNvSpPr>
                                <a:spLocks noEditPoints="1"/>
                              </wps:cNvSpPr>
                              <wps:spPr bwMode="auto">
                                <a:xfrm>
                                  <a:off x="2376805" y="1467485"/>
                                  <a:ext cx="62230" cy="172720"/>
                                </a:xfrm>
                                <a:custGeom>
                                  <a:avLst/>
                                  <a:gdLst>
                                    <a:gd name="T0" fmla="*/ 41 w 98"/>
                                    <a:gd name="T1" fmla="*/ 272 h 272"/>
                                    <a:gd name="T2" fmla="*/ 39 w 98"/>
                                    <a:gd name="T3" fmla="*/ 82 h 272"/>
                                    <a:gd name="T4" fmla="*/ 59 w 98"/>
                                    <a:gd name="T5" fmla="*/ 82 h 272"/>
                                    <a:gd name="T6" fmla="*/ 61 w 98"/>
                                    <a:gd name="T7" fmla="*/ 271 h 272"/>
                                    <a:gd name="T8" fmla="*/ 41 w 98"/>
                                    <a:gd name="T9" fmla="*/ 272 h 272"/>
                                    <a:gd name="T10" fmla="*/ 0 w 98"/>
                                    <a:gd name="T11" fmla="*/ 99 h 272"/>
                                    <a:gd name="T12" fmla="*/ 48 w 98"/>
                                    <a:gd name="T13" fmla="*/ 0 h 272"/>
                                    <a:gd name="T14" fmla="*/ 98 w 98"/>
                                    <a:gd name="T15" fmla="*/ 98 h 272"/>
                                    <a:gd name="T16" fmla="*/ 0 w 98"/>
                                    <a:gd name="T17" fmla="*/ 99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8" h="272">
                                      <a:moveTo>
                                        <a:pt x="41" y="272"/>
                                      </a:moveTo>
                                      <a:lnTo>
                                        <a:pt x="39" y="82"/>
                                      </a:lnTo>
                                      <a:lnTo>
                                        <a:pt x="59" y="82"/>
                                      </a:lnTo>
                                      <a:lnTo>
                                        <a:pt x="61" y="271"/>
                                      </a:lnTo>
                                      <a:lnTo>
                                        <a:pt x="41" y="272"/>
                                      </a:lnTo>
                                      <a:close/>
                                      <a:moveTo>
                                        <a:pt x="0" y="99"/>
                                      </a:moveTo>
                                      <a:lnTo>
                                        <a:pt x="48" y="0"/>
                                      </a:lnTo>
                                      <a:lnTo>
                                        <a:pt x="98" y="98"/>
                                      </a:lnTo>
                                      <a:lnTo>
                                        <a:pt x="0"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4" name="Rectangle 140"/>
                              <wps:cNvSpPr>
                                <a:spLocks noChangeArrowheads="1"/>
                              </wps:cNvSpPr>
                              <wps:spPr bwMode="auto">
                                <a:xfrm>
                                  <a:off x="17145" y="1135380"/>
                                  <a:ext cx="780415" cy="849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Freeform 141"/>
                              <wps:cNvSpPr>
                                <a:spLocks noEditPoints="1"/>
                              </wps:cNvSpPr>
                              <wps:spPr bwMode="auto">
                                <a:xfrm>
                                  <a:off x="9525" y="1127760"/>
                                  <a:ext cx="795655" cy="864870"/>
                                </a:xfrm>
                                <a:custGeom>
                                  <a:avLst/>
                                  <a:gdLst>
                                    <a:gd name="T0" fmla="*/ 0 w 1253"/>
                                    <a:gd name="T1" fmla="*/ 0 h 1362"/>
                                    <a:gd name="T2" fmla="*/ 1253 w 1253"/>
                                    <a:gd name="T3" fmla="*/ 0 h 1362"/>
                                    <a:gd name="T4" fmla="*/ 1253 w 1253"/>
                                    <a:gd name="T5" fmla="*/ 1362 h 1362"/>
                                    <a:gd name="T6" fmla="*/ 0 w 1253"/>
                                    <a:gd name="T7" fmla="*/ 1362 h 1362"/>
                                    <a:gd name="T8" fmla="*/ 0 w 1253"/>
                                    <a:gd name="T9" fmla="*/ 0 h 1362"/>
                                    <a:gd name="T10" fmla="*/ 25 w 1253"/>
                                    <a:gd name="T11" fmla="*/ 1350 h 1362"/>
                                    <a:gd name="T12" fmla="*/ 12 w 1253"/>
                                    <a:gd name="T13" fmla="*/ 1338 h 1362"/>
                                    <a:gd name="T14" fmla="*/ 1241 w 1253"/>
                                    <a:gd name="T15" fmla="*/ 1338 h 1362"/>
                                    <a:gd name="T16" fmla="*/ 1229 w 1253"/>
                                    <a:gd name="T17" fmla="*/ 1350 h 1362"/>
                                    <a:gd name="T18" fmla="*/ 1229 w 1253"/>
                                    <a:gd name="T19" fmla="*/ 12 h 1362"/>
                                    <a:gd name="T20" fmla="*/ 1241 w 1253"/>
                                    <a:gd name="T21" fmla="*/ 25 h 1362"/>
                                    <a:gd name="T22" fmla="*/ 12 w 1253"/>
                                    <a:gd name="T23" fmla="*/ 25 h 1362"/>
                                    <a:gd name="T24" fmla="*/ 25 w 1253"/>
                                    <a:gd name="T25" fmla="*/ 12 h 1362"/>
                                    <a:gd name="T26" fmla="*/ 25 w 1253"/>
                                    <a:gd name="T27" fmla="*/ 1350 h 13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53" h="1362">
                                      <a:moveTo>
                                        <a:pt x="0" y="0"/>
                                      </a:moveTo>
                                      <a:lnTo>
                                        <a:pt x="1253" y="0"/>
                                      </a:lnTo>
                                      <a:lnTo>
                                        <a:pt x="1253" y="1362"/>
                                      </a:lnTo>
                                      <a:lnTo>
                                        <a:pt x="0" y="1362"/>
                                      </a:lnTo>
                                      <a:lnTo>
                                        <a:pt x="0" y="0"/>
                                      </a:lnTo>
                                      <a:close/>
                                      <a:moveTo>
                                        <a:pt x="25" y="1350"/>
                                      </a:moveTo>
                                      <a:lnTo>
                                        <a:pt x="12" y="1338"/>
                                      </a:lnTo>
                                      <a:lnTo>
                                        <a:pt x="1241" y="1338"/>
                                      </a:lnTo>
                                      <a:lnTo>
                                        <a:pt x="1229" y="1350"/>
                                      </a:lnTo>
                                      <a:lnTo>
                                        <a:pt x="1229" y="12"/>
                                      </a:lnTo>
                                      <a:lnTo>
                                        <a:pt x="1241" y="25"/>
                                      </a:lnTo>
                                      <a:lnTo>
                                        <a:pt x="12" y="25"/>
                                      </a:lnTo>
                                      <a:lnTo>
                                        <a:pt x="25" y="12"/>
                                      </a:lnTo>
                                      <a:lnTo>
                                        <a:pt x="25" y="135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6" name="Rectangle 142"/>
                              <wps:cNvSpPr>
                                <a:spLocks noChangeArrowheads="1"/>
                              </wps:cNvSpPr>
                              <wps:spPr bwMode="auto">
                                <a:xfrm>
                                  <a:off x="95250" y="1181100"/>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Australian </w:t>
                                    </w:r>
                                  </w:p>
                                </w:txbxContent>
                              </wps:txbx>
                              <wps:bodyPr rot="0" vert="horz" wrap="none" lIns="0" tIns="0" rIns="0" bIns="0" anchor="t" anchorCtr="0">
                                <a:spAutoFit/>
                              </wps:bodyPr>
                            </wps:wsp>
                            <wps:wsp>
                              <wps:cNvPr id="117" name="Rectangle 143"/>
                              <wps:cNvSpPr>
                                <a:spLocks noChangeArrowheads="1"/>
                              </wps:cNvSpPr>
                              <wps:spPr bwMode="auto">
                                <a:xfrm>
                                  <a:off x="95250" y="1290955"/>
                                  <a:ext cx="6178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Information and </w:t>
                                    </w:r>
                                  </w:p>
                                </w:txbxContent>
                              </wps:txbx>
                              <wps:bodyPr rot="0" vert="horz" wrap="none" lIns="0" tIns="0" rIns="0" bIns="0" anchor="t" anchorCtr="0">
                                <a:spAutoFit/>
                              </wps:bodyPr>
                            </wps:wsp>
                            <wps:wsp>
                              <wps:cNvPr id="118" name="Rectangle 144"/>
                              <wps:cNvSpPr>
                                <a:spLocks noChangeArrowheads="1"/>
                              </wps:cNvSpPr>
                              <wps:spPr bwMode="auto">
                                <a:xfrm>
                                  <a:off x="95250" y="1402080"/>
                                  <a:ext cx="6623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Communications </w:t>
                                    </w:r>
                                  </w:p>
                                </w:txbxContent>
                              </wps:txbx>
                              <wps:bodyPr rot="0" vert="horz" wrap="none" lIns="0" tIns="0" rIns="0" bIns="0" anchor="t" anchorCtr="0">
                                <a:spAutoFit/>
                              </wps:bodyPr>
                            </wps:wsp>
                            <wps:wsp>
                              <wps:cNvPr id="119" name="Rectangle 145"/>
                              <wps:cNvSpPr>
                                <a:spLocks noChangeArrowheads="1"/>
                              </wps:cNvSpPr>
                              <wps:spPr bwMode="auto">
                                <a:xfrm>
                                  <a:off x="95250" y="1511300"/>
                                  <a:ext cx="4597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Technology </w:t>
                                    </w:r>
                                  </w:p>
                                </w:txbxContent>
                              </wps:txbx>
                              <wps:bodyPr rot="0" vert="horz" wrap="none" lIns="0" tIns="0" rIns="0" bIns="0" anchor="t" anchorCtr="0">
                                <a:spAutoFit/>
                              </wps:bodyPr>
                            </wps:wsp>
                            <wps:wsp>
                              <wps:cNvPr id="120" name="Rectangle 146"/>
                              <wps:cNvSpPr>
                                <a:spLocks noChangeArrowheads="1"/>
                              </wps:cNvSpPr>
                              <wps:spPr bwMode="auto">
                                <a:xfrm>
                                  <a:off x="95250" y="1621155"/>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Education </w:t>
                                    </w:r>
                                  </w:p>
                                </w:txbxContent>
                              </wps:txbx>
                              <wps:bodyPr rot="0" vert="horz" wrap="none" lIns="0" tIns="0" rIns="0" bIns="0" anchor="t" anchorCtr="0">
                                <a:spAutoFit/>
                              </wps:bodyPr>
                            </wps:wsp>
                            <wps:wsp>
                              <wps:cNvPr id="121" name="Rectangle 147"/>
                              <wps:cNvSpPr>
                                <a:spLocks noChangeArrowheads="1"/>
                              </wps:cNvSpPr>
                              <wps:spPr bwMode="auto">
                                <a:xfrm>
                                  <a:off x="95250" y="1732280"/>
                                  <a:ext cx="4298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Committee </w:t>
                                    </w:r>
                                  </w:p>
                                </w:txbxContent>
                              </wps:txbx>
                              <wps:bodyPr rot="0" vert="horz" wrap="none" lIns="0" tIns="0" rIns="0" bIns="0" anchor="t" anchorCtr="0">
                                <a:spAutoFit/>
                              </wps:bodyPr>
                            </wps:wsp>
                            <wps:wsp>
                              <wps:cNvPr id="122" name="Rectangle 148"/>
                              <wps:cNvSpPr>
                                <a:spLocks noChangeArrowheads="1"/>
                              </wps:cNvSpPr>
                              <wps:spPr bwMode="auto">
                                <a:xfrm>
                                  <a:off x="95250" y="1842135"/>
                                  <a:ext cx="3854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AICTEC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23" name="Rectangle 149"/>
                              <wps:cNvSpPr>
                                <a:spLocks noChangeArrowheads="1"/>
                              </wps:cNvSpPr>
                              <wps:spPr bwMode="auto">
                                <a:xfrm>
                                  <a:off x="456565" y="1852295"/>
                                  <a:ext cx="2159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2"/>
                                        <w:szCs w:val="12"/>
                                        <w:lang w:val="en-US"/>
                                      </w:rPr>
                                      <w:t xml:space="preserve"> </w:t>
                                    </w:r>
                                  </w:p>
                                </w:txbxContent>
                              </wps:txbx>
                              <wps:bodyPr rot="0" vert="horz" wrap="none" lIns="0" tIns="0" rIns="0" bIns="0" anchor="t" anchorCtr="0">
                                <a:spAutoFit/>
                              </wps:bodyPr>
                            </wps:wsp>
                            <wps:wsp>
                              <wps:cNvPr id="124" name="Freeform 150"/>
                              <wps:cNvSpPr>
                                <a:spLocks noEditPoints="1"/>
                              </wps:cNvSpPr>
                              <wps:spPr bwMode="auto">
                                <a:xfrm>
                                  <a:off x="1964055" y="2458085"/>
                                  <a:ext cx="62865" cy="92075"/>
                                </a:xfrm>
                                <a:custGeom>
                                  <a:avLst/>
                                  <a:gdLst>
                                    <a:gd name="T0" fmla="*/ 39 w 99"/>
                                    <a:gd name="T1" fmla="*/ 82 h 145"/>
                                    <a:gd name="T2" fmla="*/ 39 w 99"/>
                                    <a:gd name="T3" fmla="*/ 144 h 145"/>
                                    <a:gd name="T4" fmla="*/ 59 w 99"/>
                                    <a:gd name="T5" fmla="*/ 145 h 145"/>
                                    <a:gd name="T6" fmla="*/ 60 w 99"/>
                                    <a:gd name="T7" fmla="*/ 82 h 145"/>
                                    <a:gd name="T8" fmla="*/ 39 w 99"/>
                                    <a:gd name="T9" fmla="*/ 82 h 145"/>
                                    <a:gd name="T10" fmla="*/ 99 w 99"/>
                                    <a:gd name="T11" fmla="*/ 99 h 145"/>
                                    <a:gd name="T12" fmla="*/ 51 w 99"/>
                                    <a:gd name="T13" fmla="*/ 0 h 145"/>
                                    <a:gd name="T14" fmla="*/ 0 w 99"/>
                                    <a:gd name="T15" fmla="*/ 98 h 145"/>
                                    <a:gd name="T16" fmla="*/ 99 w 99"/>
                                    <a:gd name="T17"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145">
                                      <a:moveTo>
                                        <a:pt x="39" y="82"/>
                                      </a:moveTo>
                                      <a:lnTo>
                                        <a:pt x="39" y="144"/>
                                      </a:lnTo>
                                      <a:lnTo>
                                        <a:pt x="59" y="145"/>
                                      </a:lnTo>
                                      <a:lnTo>
                                        <a:pt x="60" y="82"/>
                                      </a:lnTo>
                                      <a:lnTo>
                                        <a:pt x="39" y="82"/>
                                      </a:lnTo>
                                      <a:close/>
                                      <a:moveTo>
                                        <a:pt x="99" y="99"/>
                                      </a:moveTo>
                                      <a:lnTo>
                                        <a:pt x="51" y="0"/>
                                      </a:lnTo>
                                      <a:lnTo>
                                        <a:pt x="0" y="98"/>
                                      </a:lnTo>
                                      <a:lnTo>
                                        <a:pt x="99"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25" name="Rectangle 151"/>
                              <wps:cNvSpPr>
                                <a:spLocks noChangeArrowheads="1"/>
                              </wps:cNvSpPr>
                              <wps:spPr bwMode="auto">
                                <a:xfrm>
                                  <a:off x="3254375" y="2557780"/>
                                  <a:ext cx="694690" cy="658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 name="Freeform 152"/>
                              <wps:cNvSpPr>
                                <a:spLocks noEditPoints="1"/>
                              </wps:cNvSpPr>
                              <wps:spPr bwMode="auto">
                                <a:xfrm>
                                  <a:off x="3249930" y="2553335"/>
                                  <a:ext cx="702945" cy="666750"/>
                                </a:xfrm>
                                <a:custGeom>
                                  <a:avLst/>
                                  <a:gdLst>
                                    <a:gd name="T0" fmla="*/ 0 w 1107"/>
                                    <a:gd name="T1" fmla="*/ 0 h 1050"/>
                                    <a:gd name="T2" fmla="*/ 1107 w 1107"/>
                                    <a:gd name="T3" fmla="*/ 0 h 1050"/>
                                    <a:gd name="T4" fmla="*/ 1107 w 1107"/>
                                    <a:gd name="T5" fmla="*/ 1050 h 1050"/>
                                    <a:gd name="T6" fmla="*/ 0 w 1107"/>
                                    <a:gd name="T7" fmla="*/ 1050 h 1050"/>
                                    <a:gd name="T8" fmla="*/ 0 w 1107"/>
                                    <a:gd name="T9" fmla="*/ 0 h 1050"/>
                                    <a:gd name="T10" fmla="*/ 13 w 1107"/>
                                    <a:gd name="T11" fmla="*/ 1044 h 1050"/>
                                    <a:gd name="T12" fmla="*/ 7 w 1107"/>
                                    <a:gd name="T13" fmla="*/ 1038 h 1050"/>
                                    <a:gd name="T14" fmla="*/ 1101 w 1107"/>
                                    <a:gd name="T15" fmla="*/ 1038 h 1050"/>
                                    <a:gd name="T16" fmla="*/ 1095 w 1107"/>
                                    <a:gd name="T17" fmla="*/ 1044 h 1050"/>
                                    <a:gd name="T18" fmla="*/ 1095 w 1107"/>
                                    <a:gd name="T19" fmla="*/ 7 h 1050"/>
                                    <a:gd name="T20" fmla="*/ 1101 w 1107"/>
                                    <a:gd name="T21" fmla="*/ 13 h 1050"/>
                                    <a:gd name="T22" fmla="*/ 7 w 1107"/>
                                    <a:gd name="T23" fmla="*/ 13 h 1050"/>
                                    <a:gd name="T24" fmla="*/ 13 w 1107"/>
                                    <a:gd name="T25" fmla="*/ 7 h 1050"/>
                                    <a:gd name="T26" fmla="*/ 13 w 1107"/>
                                    <a:gd name="T27" fmla="*/ 1044 h 10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07" h="1050">
                                      <a:moveTo>
                                        <a:pt x="0" y="0"/>
                                      </a:moveTo>
                                      <a:lnTo>
                                        <a:pt x="1107" y="0"/>
                                      </a:lnTo>
                                      <a:lnTo>
                                        <a:pt x="1107" y="1050"/>
                                      </a:lnTo>
                                      <a:lnTo>
                                        <a:pt x="0" y="1050"/>
                                      </a:lnTo>
                                      <a:lnTo>
                                        <a:pt x="0" y="0"/>
                                      </a:lnTo>
                                      <a:close/>
                                      <a:moveTo>
                                        <a:pt x="13" y="1044"/>
                                      </a:moveTo>
                                      <a:lnTo>
                                        <a:pt x="7" y="1038"/>
                                      </a:lnTo>
                                      <a:lnTo>
                                        <a:pt x="1101" y="1038"/>
                                      </a:lnTo>
                                      <a:lnTo>
                                        <a:pt x="1095" y="1044"/>
                                      </a:lnTo>
                                      <a:lnTo>
                                        <a:pt x="1095" y="7"/>
                                      </a:lnTo>
                                      <a:lnTo>
                                        <a:pt x="1101" y="13"/>
                                      </a:lnTo>
                                      <a:lnTo>
                                        <a:pt x="7" y="13"/>
                                      </a:lnTo>
                                      <a:lnTo>
                                        <a:pt x="13" y="7"/>
                                      </a:lnTo>
                                      <a:lnTo>
                                        <a:pt x="13" y="104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27" name="Rectangle 153"/>
                              <wps:cNvSpPr>
                                <a:spLocks noChangeArrowheads="1"/>
                              </wps:cNvSpPr>
                              <wps:spPr bwMode="auto">
                                <a:xfrm>
                                  <a:off x="3327400" y="2599690"/>
                                  <a:ext cx="4203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Navigation </w:t>
                                    </w:r>
                                  </w:p>
                                </w:txbxContent>
                              </wps:txbx>
                              <wps:bodyPr rot="0" vert="horz" wrap="none" lIns="0" tIns="0" rIns="0" bIns="0" anchor="t" anchorCtr="0">
                                <a:spAutoFit/>
                              </wps:bodyPr>
                            </wps:wsp>
                            <wps:wsp>
                              <wps:cNvPr id="128" name="Rectangle 154"/>
                              <wps:cNvSpPr>
                                <a:spLocks noChangeArrowheads="1"/>
                              </wps:cNvSpPr>
                              <wps:spPr bwMode="auto">
                                <a:xfrm>
                                  <a:off x="3327400" y="2708910"/>
                                  <a:ext cx="3213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Projects </w:t>
                                    </w:r>
                                  </w:p>
                                </w:txbxContent>
                              </wps:txbx>
                              <wps:bodyPr rot="0" vert="horz" wrap="none" lIns="0" tIns="0" rIns="0" bIns="0" anchor="t" anchorCtr="0">
                                <a:spAutoFit/>
                              </wps:bodyPr>
                            </wps:wsp>
                            <wps:wsp>
                              <wps:cNvPr id="129" name="Rectangle 155"/>
                              <wps:cNvSpPr>
                                <a:spLocks noChangeArrowheads="1"/>
                              </wps:cNvSpPr>
                              <wps:spPr bwMode="auto">
                                <a:xfrm>
                                  <a:off x="3327400" y="2818765"/>
                                  <a:ext cx="5194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Management </w:t>
                                    </w:r>
                                  </w:p>
                                </w:txbxContent>
                              </wps:txbx>
                              <wps:bodyPr rot="0" vert="horz" wrap="none" lIns="0" tIns="0" rIns="0" bIns="0" anchor="t" anchorCtr="0">
                                <a:spAutoFit/>
                              </wps:bodyPr>
                            </wps:wsp>
                            <wps:wsp>
                              <wps:cNvPr id="130" name="Rectangle 156"/>
                              <wps:cNvSpPr>
                                <a:spLocks noChangeArrowheads="1"/>
                              </wps:cNvSpPr>
                              <wps:spPr bwMode="auto">
                                <a:xfrm>
                                  <a:off x="3327400" y="2929890"/>
                                  <a:ext cx="4298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Committee </w:t>
                                    </w:r>
                                  </w:p>
                                </w:txbxContent>
                              </wps:txbx>
                              <wps:bodyPr rot="0" vert="horz" wrap="none" lIns="0" tIns="0" rIns="0" bIns="0" anchor="t" anchorCtr="0">
                                <a:spAutoFit/>
                              </wps:bodyPr>
                            </wps:wsp>
                            <wps:wsp>
                              <wps:cNvPr id="131" name="Rectangle 157"/>
                              <wps:cNvSpPr>
                                <a:spLocks noChangeArrowheads="1"/>
                              </wps:cNvSpPr>
                              <wps:spPr bwMode="auto">
                                <a:xfrm>
                                  <a:off x="3327400" y="3038475"/>
                                  <a:ext cx="3213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NPMC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32" name="Rectangle 158"/>
                              <wps:cNvSpPr>
                                <a:spLocks noChangeArrowheads="1"/>
                              </wps:cNvSpPr>
                              <wps:spPr bwMode="auto">
                                <a:xfrm>
                                  <a:off x="3629025" y="303847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33" name="Rectangle 159"/>
                              <wps:cNvSpPr>
                                <a:spLocks noChangeArrowheads="1"/>
                              </wps:cNvSpPr>
                              <wps:spPr bwMode="auto">
                                <a:xfrm>
                                  <a:off x="2407285" y="2549525"/>
                                  <a:ext cx="740410" cy="595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Freeform 160"/>
                              <wps:cNvSpPr>
                                <a:spLocks noEditPoints="1"/>
                              </wps:cNvSpPr>
                              <wps:spPr bwMode="auto">
                                <a:xfrm>
                                  <a:off x="2403475" y="2545715"/>
                                  <a:ext cx="748030" cy="603250"/>
                                </a:xfrm>
                                <a:custGeom>
                                  <a:avLst/>
                                  <a:gdLst>
                                    <a:gd name="T0" fmla="*/ 0 w 1178"/>
                                    <a:gd name="T1" fmla="*/ 0 h 950"/>
                                    <a:gd name="T2" fmla="*/ 1178 w 1178"/>
                                    <a:gd name="T3" fmla="*/ 0 h 950"/>
                                    <a:gd name="T4" fmla="*/ 1178 w 1178"/>
                                    <a:gd name="T5" fmla="*/ 950 h 950"/>
                                    <a:gd name="T6" fmla="*/ 0 w 1178"/>
                                    <a:gd name="T7" fmla="*/ 950 h 950"/>
                                    <a:gd name="T8" fmla="*/ 0 w 1178"/>
                                    <a:gd name="T9" fmla="*/ 0 h 950"/>
                                    <a:gd name="T10" fmla="*/ 12 w 1178"/>
                                    <a:gd name="T11" fmla="*/ 944 h 950"/>
                                    <a:gd name="T12" fmla="*/ 6 w 1178"/>
                                    <a:gd name="T13" fmla="*/ 938 h 950"/>
                                    <a:gd name="T14" fmla="*/ 1172 w 1178"/>
                                    <a:gd name="T15" fmla="*/ 938 h 950"/>
                                    <a:gd name="T16" fmla="*/ 1166 w 1178"/>
                                    <a:gd name="T17" fmla="*/ 944 h 950"/>
                                    <a:gd name="T18" fmla="*/ 1166 w 1178"/>
                                    <a:gd name="T19" fmla="*/ 6 h 950"/>
                                    <a:gd name="T20" fmla="*/ 1172 w 1178"/>
                                    <a:gd name="T21" fmla="*/ 12 h 950"/>
                                    <a:gd name="T22" fmla="*/ 6 w 1178"/>
                                    <a:gd name="T23" fmla="*/ 12 h 950"/>
                                    <a:gd name="T24" fmla="*/ 12 w 1178"/>
                                    <a:gd name="T25" fmla="*/ 6 h 950"/>
                                    <a:gd name="T26" fmla="*/ 12 w 1178"/>
                                    <a:gd name="T27" fmla="*/ 944 h 9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78" h="950">
                                      <a:moveTo>
                                        <a:pt x="0" y="0"/>
                                      </a:moveTo>
                                      <a:lnTo>
                                        <a:pt x="1178" y="0"/>
                                      </a:lnTo>
                                      <a:lnTo>
                                        <a:pt x="1178" y="950"/>
                                      </a:lnTo>
                                      <a:lnTo>
                                        <a:pt x="0" y="950"/>
                                      </a:lnTo>
                                      <a:lnTo>
                                        <a:pt x="0" y="0"/>
                                      </a:lnTo>
                                      <a:close/>
                                      <a:moveTo>
                                        <a:pt x="12" y="944"/>
                                      </a:moveTo>
                                      <a:lnTo>
                                        <a:pt x="6" y="938"/>
                                      </a:lnTo>
                                      <a:lnTo>
                                        <a:pt x="1172" y="938"/>
                                      </a:lnTo>
                                      <a:lnTo>
                                        <a:pt x="1166" y="944"/>
                                      </a:lnTo>
                                      <a:lnTo>
                                        <a:pt x="1166" y="6"/>
                                      </a:lnTo>
                                      <a:lnTo>
                                        <a:pt x="1172" y="12"/>
                                      </a:lnTo>
                                      <a:lnTo>
                                        <a:pt x="6" y="12"/>
                                      </a:lnTo>
                                      <a:lnTo>
                                        <a:pt x="12" y="6"/>
                                      </a:lnTo>
                                      <a:lnTo>
                                        <a:pt x="12" y="94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35" name="Rectangle 161"/>
                              <wps:cNvSpPr>
                                <a:spLocks noChangeArrowheads="1"/>
                              </wps:cNvSpPr>
                              <wps:spPr bwMode="auto">
                                <a:xfrm>
                                  <a:off x="2480945" y="2591435"/>
                                  <a:ext cx="6076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Strategic Cross </w:t>
                                    </w:r>
                                  </w:p>
                                </w:txbxContent>
                              </wps:txbx>
                              <wps:bodyPr rot="0" vert="horz" wrap="none" lIns="0" tIns="0" rIns="0" bIns="0" anchor="t" anchorCtr="0">
                                <a:spAutoFit/>
                              </wps:bodyPr>
                            </wps:wsp>
                            <wps:wsp>
                              <wps:cNvPr id="136" name="Rectangle 162"/>
                              <wps:cNvSpPr>
                                <a:spLocks noChangeArrowheads="1"/>
                              </wps:cNvSpPr>
                              <wps:spPr bwMode="auto">
                                <a:xfrm>
                                  <a:off x="2480945" y="2701290"/>
                                  <a:ext cx="5391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proofErr w:type="spellStart"/>
                                    <w:r>
                                      <w:rPr>
                                        <w:rFonts w:ascii="Arial" w:hAnsi="Arial" w:cs="Arial"/>
                                        <w:color w:val="000000"/>
                                        <w:sz w:val="14"/>
                                        <w:szCs w:val="14"/>
                                        <w:lang w:val="en-US"/>
                                      </w:rPr>
                                      <w:t>Sectoral</w:t>
                                    </w:r>
                                    <w:proofErr w:type="spellEnd"/>
                                    <w:r>
                                      <w:rPr>
                                        <w:rFonts w:ascii="Arial" w:hAnsi="Arial" w:cs="Arial"/>
                                        <w:color w:val="000000"/>
                                        <w:sz w:val="14"/>
                                        <w:szCs w:val="14"/>
                                        <w:lang w:val="en-US"/>
                                      </w:rPr>
                                      <w:t xml:space="preserve"> Data </w:t>
                                    </w:r>
                                  </w:p>
                                </w:txbxContent>
                              </wps:txbx>
                              <wps:bodyPr rot="0" vert="horz" wrap="none" lIns="0" tIns="0" rIns="0" bIns="0" anchor="t" anchorCtr="0">
                                <a:spAutoFit/>
                              </wps:bodyPr>
                            </wps:wsp>
                            <wps:wsp>
                              <wps:cNvPr id="137" name="Rectangle 163"/>
                              <wps:cNvSpPr>
                                <a:spLocks noChangeArrowheads="1"/>
                              </wps:cNvSpPr>
                              <wps:spPr bwMode="auto">
                                <a:xfrm>
                                  <a:off x="2480945" y="2811145"/>
                                  <a:ext cx="4298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Committee </w:t>
                                    </w:r>
                                  </w:p>
                                </w:txbxContent>
                              </wps:txbx>
                              <wps:bodyPr rot="0" vert="horz" wrap="none" lIns="0" tIns="0" rIns="0" bIns="0" anchor="t" anchorCtr="0">
                                <a:spAutoFit/>
                              </wps:bodyPr>
                            </wps:wsp>
                            <wps:wsp>
                              <wps:cNvPr id="138" name="Rectangle 164"/>
                              <wps:cNvSpPr>
                                <a:spLocks noChangeArrowheads="1"/>
                              </wps:cNvSpPr>
                              <wps:spPr bwMode="auto">
                                <a:xfrm>
                                  <a:off x="2907030" y="281114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39" name="Rectangle 165"/>
                              <wps:cNvSpPr>
                                <a:spLocks noChangeArrowheads="1"/>
                              </wps:cNvSpPr>
                              <wps:spPr bwMode="auto">
                                <a:xfrm>
                                  <a:off x="2480945" y="2919730"/>
                                  <a:ext cx="298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
                                </w:txbxContent>
                              </wps:txbx>
                              <wps:bodyPr rot="0" vert="horz" wrap="none" lIns="0" tIns="0" rIns="0" bIns="0" anchor="t" anchorCtr="0">
                                <a:spAutoFit/>
                              </wps:bodyPr>
                            </wps:wsp>
                            <wps:wsp>
                              <wps:cNvPr id="140" name="Rectangle 166"/>
                              <wps:cNvSpPr>
                                <a:spLocks noChangeArrowheads="1"/>
                              </wps:cNvSpPr>
                              <wps:spPr bwMode="auto">
                                <a:xfrm>
                                  <a:off x="2508250" y="2919730"/>
                                  <a:ext cx="28194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proofErr w:type="spellStart"/>
                                    <w:r>
                                      <w:rPr>
                                        <w:rFonts w:ascii="Arial" w:hAnsi="Arial" w:cs="Arial"/>
                                        <w:color w:val="000000"/>
                                        <w:sz w:val="14"/>
                                        <w:szCs w:val="14"/>
                                        <w:lang w:val="en-US"/>
                                      </w:rPr>
                                      <w:t>SCDC</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41" name="Rectangle 167"/>
                              <wps:cNvSpPr>
                                <a:spLocks noChangeArrowheads="1"/>
                              </wps:cNvSpPr>
                              <wps:spPr bwMode="auto">
                                <a:xfrm>
                                  <a:off x="2828290" y="291973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42" name="Freeform 168"/>
                              <wps:cNvSpPr>
                                <a:spLocks noEditPoints="1"/>
                              </wps:cNvSpPr>
                              <wps:spPr bwMode="auto">
                                <a:xfrm>
                                  <a:off x="3602990" y="2458085"/>
                                  <a:ext cx="62865" cy="91440"/>
                                </a:xfrm>
                                <a:custGeom>
                                  <a:avLst/>
                                  <a:gdLst>
                                    <a:gd name="T0" fmla="*/ 40 w 99"/>
                                    <a:gd name="T1" fmla="*/ 82 h 144"/>
                                    <a:gd name="T2" fmla="*/ 39 w 99"/>
                                    <a:gd name="T3" fmla="*/ 144 h 144"/>
                                    <a:gd name="T4" fmla="*/ 60 w 99"/>
                                    <a:gd name="T5" fmla="*/ 144 h 144"/>
                                    <a:gd name="T6" fmla="*/ 60 w 99"/>
                                    <a:gd name="T7" fmla="*/ 82 h 144"/>
                                    <a:gd name="T8" fmla="*/ 40 w 99"/>
                                    <a:gd name="T9" fmla="*/ 82 h 144"/>
                                    <a:gd name="T10" fmla="*/ 99 w 99"/>
                                    <a:gd name="T11" fmla="*/ 99 h 144"/>
                                    <a:gd name="T12" fmla="*/ 50 w 99"/>
                                    <a:gd name="T13" fmla="*/ 0 h 144"/>
                                    <a:gd name="T14" fmla="*/ 0 w 99"/>
                                    <a:gd name="T15" fmla="*/ 98 h 144"/>
                                    <a:gd name="T16" fmla="*/ 99 w 99"/>
                                    <a:gd name="T17" fmla="*/ 99 h 1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144">
                                      <a:moveTo>
                                        <a:pt x="40" y="82"/>
                                      </a:moveTo>
                                      <a:lnTo>
                                        <a:pt x="39" y="144"/>
                                      </a:lnTo>
                                      <a:lnTo>
                                        <a:pt x="60" y="144"/>
                                      </a:lnTo>
                                      <a:lnTo>
                                        <a:pt x="60" y="82"/>
                                      </a:lnTo>
                                      <a:lnTo>
                                        <a:pt x="40" y="82"/>
                                      </a:lnTo>
                                      <a:close/>
                                      <a:moveTo>
                                        <a:pt x="99" y="99"/>
                                      </a:moveTo>
                                      <a:lnTo>
                                        <a:pt x="50" y="0"/>
                                      </a:lnTo>
                                      <a:lnTo>
                                        <a:pt x="0" y="98"/>
                                      </a:lnTo>
                                      <a:lnTo>
                                        <a:pt x="99"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43" name="Rectangle 169"/>
                              <wps:cNvSpPr>
                                <a:spLocks noChangeArrowheads="1"/>
                              </wps:cNvSpPr>
                              <wps:spPr bwMode="auto">
                                <a:xfrm>
                                  <a:off x="4345940" y="2549525"/>
                                  <a:ext cx="1055370" cy="603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Freeform 170"/>
                              <wps:cNvSpPr>
                                <a:spLocks noEditPoints="1"/>
                              </wps:cNvSpPr>
                              <wps:spPr bwMode="auto">
                                <a:xfrm>
                                  <a:off x="4338320" y="2541905"/>
                                  <a:ext cx="1070610" cy="619125"/>
                                </a:xfrm>
                                <a:custGeom>
                                  <a:avLst/>
                                  <a:gdLst>
                                    <a:gd name="T0" fmla="*/ 0 w 1686"/>
                                    <a:gd name="T1" fmla="*/ 0 h 975"/>
                                    <a:gd name="T2" fmla="*/ 1686 w 1686"/>
                                    <a:gd name="T3" fmla="*/ 0 h 975"/>
                                    <a:gd name="T4" fmla="*/ 1686 w 1686"/>
                                    <a:gd name="T5" fmla="*/ 975 h 975"/>
                                    <a:gd name="T6" fmla="*/ 0 w 1686"/>
                                    <a:gd name="T7" fmla="*/ 975 h 975"/>
                                    <a:gd name="T8" fmla="*/ 0 w 1686"/>
                                    <a:gd name="T9" fmla="*/ 0 h 975"/>
                                    <a:gd name="T10" fmla="*/ 24 w 1686"/>
                                    <a:gd name="T11" fmla="*/ 963 h 975"/>
                                    <a:gd name="T12" fmla="*/ 12 w 1686"/>
                                    <a:gd name="T13" fmla="*/ 951 h 975"/>
                                    <a:gd name="T14" fmla="*/ 1674 w 1686"/>
                                    <a:gd name="T15" fmla="*/ 951 h 975"/>
                                    <a:gd name="T16" fmla="*/ 1662 w 1686"/>
                                    <a:gd name="T17" fmla="*/ 963 h 975"/>
                                    <a:gd name="T18" fmla="*/ 1662 w 1686"/>
                                    <a:gd name="T19" fmla="*/ 12 h 975"/>
                                    <a:gd name="T20" fmla="*/ 1674 w 1686"/>
                                    <a:gd name="T21" fmla="*/ 25 h 975"/>
                                    <a:gd name="T22" fmla="*/ 12 w 1686"/>
                                    <a:gd name="T23" fmla="*/ 25 h 975"/>
                                    <a:gd name="T24" fmla="*/ 24 w 1686"/>
                                    <a:gd name="T25" fmla="*/ 12 h 975"/>
                                    <a:gd name="T26" fmla="*/ 24 w 1686"/>
                                    <a:gd name="T27" fmla="*/ 963 h 9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86" h="975">
                                      <a:moveTo>
                                        <a:pt x="0" y="0"/>
                                      </a:moveTo>
                                      <a:lnTo>
                                        <a:pt x="1686" y="0"/>
                                      </a:lnTo>
                                      <a:lnTo>
                                        <a:pt x="1686" y="975"/>
                                      </a:lnTo>
                                      <a:lnTo>
                                        <a:pt x="0" y="975"/>
                                      </a:lnTo>
                                      <a:lnTo>
                                        <a:pt x="0" y="0"/>
                                      </a:lnTo>
                                      <a:close/>
                                      <a:moveTo>
                                        <a:pt x="24" y="963"/>
                                      </a:moveTo>
                                      <a:lnTo>
                                        <a:pt x="12" y="951"/>
                                      </a:lnTo>
                                      <a:lnTo>
                                        <a:pt x="1674" y="951"/>
                                      </a:lnTo>
                                      <a:lnTo>
                                        <a:pt x="1662" y="963"/>
                                      </a:lnTo>
                                      <a:lnTo>
                                        <a:pt x="1662" y="12"/>
                                      </a:lnTo>
                                      <a:lnTo>
                                        <a:pt x="1674" y="25"/>
                                      </a:lnTo>
                                      <a:lnTo>
                                        <a:pt x="12" y="25"/>
                                      </a:lnTo>
                                      <a:lnTo>
                                        <a:pt x="24" y="12"/>
                                      </a:lnTo>
                                      <a:lnTo>
                                        <a:pt x="24" y="963"/>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45" name="Rectangle 171"/>
                              <wps:cNvSpPr>
                                <a:spLocks noChangeArrowheads="1"/>
                              </wps:cNvSpPr>
                              <wps:spPr bwMode="auto">
                                <a:xfrm>
                                  <a:off x="4541520" y="2700655"/>
                                  <a:ext cx="6280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Australian Skills </w:t>
                                    </w:r>
                                  </w:p>
                                </w:txbxContent>
                              </wps:txbx>
                              <wps:bodyPr rot="0" vert="horz" wrap="none" lIns="0" tIns="0" rIns="0" bIns="0" anchor="t" anchorCtr="0">
                                <a:spAutoFit/>
                              </wps:bodyPr>
                            </wps:wsp>
                            <wps:wsp>
                              <wps:cNvPr id="146" name="Rectangle 172"/>
                              <wps:cNvSpPr>
                                <a:spLocks noChangeArrowheads="1"/>
                              </wps:cNvSpPr>
                              <wps:spPr bwMode="auto">
                                <a:xfrm>
                                  <a:off x="4528820" y="2824480"/>
                                  <a:ext cx="6527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Quality Authority</w:t>
                                    </w:r>
                                  </w:p>
                                </w:txbxContent>
                              </wps:txbx>
                              <wps:bodyPr rot="0" vert="horz" wrap="none" lIns="0" tIns="0" rIns="0" bIns="0" anchor="t" anchorCtr="0">
                                <a:spAutoFit/>
                              </wps:bodyPr>
                            </wps:wsp>
                            <wps:wsp>
                              <wps:cNvPr id="147" name="Rectangle 173"/>
                              <wps:cNvSpPr>
                                <a:spLocks noChangeArrowheads="1"/>
                              </wps:cNvSpPr>
                              <wps:spPr bwMode="auto">
                                <a:xfrm>
                                  <a:off x="5217795" y="282067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148" name="Rectangle 174"/>
                              <wps:cNvSpPr>
                                <a:spLocks noChangeArrowheads="1"/>
                              </wps:cNvSpPr>
                              <wps:spPr bwMode="auto">
                                <a:xfrm>
                                  <a:off x="4711700" y="2948305"/>
                                  <a:ext cx="3067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ASQA</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49" name="Rectangle 175"/>
                              <wps:cNvSpPr>
                                <a:spLocks noChangeArrowheads="1"/>
                              </wps:cNvSpPr>
                              <wps:spPr bwMode="auto">
                                <a:xfrm>
                                  <a:off x="5034280" y="294449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150" name="Rectangle 176"/>
                              <wps:cNvSpPr>
                                <a:spLocks noChangeArrowheads="1"/>
                              </wps:cNvSpPr>
                              <wps:spPr bwMode="auto">
                                <a:xfrm>
                                  <a:off x="4345940" y="3349625"/>
                                  <a:ext cx="1055370" cy="897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Freeform 177"/>
                              <wps:cNvSpPr>
                                <a:spLocks noEditPoints="1"/>
                              </wps:cNvSpPr>
                              <wps:spPr bwMode="auto">
                                <a:xfrm>
                                  <a:off x="4338320" y="3342005"/>
                                  <a:ext cx="1071245" cy="913130"/>
                                </a:xfrm>
                                <a:custGeom>
                                  <a:avLst/>
                                  <a:gdLst>
                                    <a:gd name="T0" fmla="*/ 0 w 1687"/>
                                    <a:gd name="T1" fmla="*/ 0 h 1438"/>
                                    <a:gd name="T2" fmla="*/ 1687 w 1687"/>
                                    <a:gd name="T3" fmla="*/ 0 h 1438"/>
                                    <a:gd name="T4" fmla="*/ 1687 w 1687"/>
                                    <a:gd name="T5" fmla="*/ 1438 h 1438"/>
                                    <a:gd name="T6" fmla="*/ 0 w 1687"/>
                                    <a:gd name="T7" fmla="*/ 1438 h 1438"/>
                                    <a:gd name="T8" fmla="*/ 0 w 1687"/>
                                    <a:gd name="T9" fmla="*/ 0 h 1438"/>
                                    <a:gd name="T10" fmla="*/ 25 w 1687"/>
                                    <a:gd name="T11" fmla="*/ 1426 h 1438"/>
                                    <a:gd name="T12" fmla="*/ 12 w 1687"/>
                                    <a:gd name="T13" fmla="*/ 1414 h 1438"/>
                                    <a:gd name="T14" fmla="*/ 1674 w 1687"/>
                                    <a:gd name="T15" fmla="*/ 1414 h 1438"/>
                                    <a:gd name="T16" fmla="*/ 1662 w 1687"/>
                                    <a:gd name="T17" fmla="*/ 1426 h 1438"/>
                                    <a:gd name="T18" fmla="*/ 1662 w 1687"/>
                                    <a:gd name="T19" fmla="*/ 12 h 1438"/>
                                    <a:gd name="T20" fmla="*/ 1674 w 1687"/>
                                    <a:gd name="T21" fmla="*/ 25 h 1438"/>
                                    <a:gd name="T22" fmla="*/ 12 w 1687"/>
                                    <a:gd name="T23" fmla="*/ 25 h 1438"/>
                                    <a:gd name="T24" fmla="*/ 25 w 1687"/>
                                    <a:gd name="T25" fmla="*/ 12 h 1438"/>
                                    <a:gd name="T26" fmla="*/ 25 w 1687"/>
                                    <a:gd name="T27" fmla="*/ 1426 h 14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87" h="1438">
                                      <a:moveTo>
                                        <a:pt x="0" y="0"/>
                                      </a:moveTo>
                                      <a:lnTo>
                                        <a:pt x="1687" y="0"/>
                                      </a:lnTo>
                                      <a:lnTo>
                                        <a:pt x="1687" y="1438"/>
                                      </a:lnTo>
                                      <a:lnTo>
                                        <a:pt x="0" y="1438"/>
                                      </a:lnTo>
                                      <a:lnTo>
                                        <a:pt x="0" y="0"/>
                                      </a:lnTo>
                                      <a:close/>
                                      <a:moveTo>
                                        <a:pt x="25" y="1426"/>
                                      </a:moveTo>
                                      <a:lnTo>
                                        <a:pt x="12" y="1414"/>
                                      </a:lnTo>
                                      <a:lnTo>
                                        <a:pt x="1674" y="1414"/>
                                      </a:lnTo>
                                      <a:lnTo>
                                        <a:pt x="1662" y="1426"/>
                                      </a:lnTo>
                                      <a:lnTo>
                                        <a:pt x="1662" y="12"/>
                                      </a:lnTo>
                                      <a:lnTo>
                                        <a:pt x="1674" y="25"/>
                                      </a:lnTo>
                                      <a:lnTo>
                                        <a:pt x="12" y="25"/>
                                      </a:lnTo>
                                      <a:lnTo>
                                        <a:pt x="25" y="12"/>
                                      </a:lnTo>
                                      <a:lnTo>
                                        <a:pt x="25" y="142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52" name="Rectangle 178"/>
                              <wps:cNvSpPr>
                                <a:spLocks noChangeArrowheads="1"/>
                              </wps:cNvSpPr>
                              <wps:spPr bwMode="auto">
                                <a:xfrm>
                                  <a:off x="4493895" y="3500120"/>
                                  <a:ext cx="721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Tertiary Education </w:t>
                                    </w:r>
                                  </w:p>
                                </w:txbxContent>
                              </wps:txbx>
                              <wps:bodyPr rot="0" vert="horz" wrap="none" lIns="0" tIns="0" rIns="0" bIns="0" anchor="t" anchorCtr="0">
                                <a:spAutoFit/>
                              </wps:bodyPr>
                            </wps:wsp>
                            <wps:wsp>
                              <wps:cNvPr id="153" name="Rectangle 179"/>
                              <wps:cNvSpPr>
                                <a:spLocks noChangeArrowheads="1"/>
                              </wps:cNvSpPr>
                              <wps:spPr bwMode="auto">
                                <a:xfrm>
                                  <a:off x="4501515" y="3623945"/>
                                  <a:ext cx="7067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Quality Standards </w:t>
                                    </w:r>
                                  </w:p>
                                </w:txbxContent>
                              </wps:txbx>
                              <wps:bodyPr rot="0" vert="horz" wrap="none" lIns="0" tIns="0" rIns="0" bIns="0" anchor="t" anchorCtr="0">
                                <a:spAutoFit/>
                              </wps:bodyPr>
                            </wps:wsp>
                            <wps:wsp>
                              <wps:cNvPr id="154" name="Rectangle 180"/>
                              <wps:cNvSpPr>
                                <a:spLocks noChangeArrowheads="1"/>
                              </wps:cNvSpPr>
                              <wps:spPr bwMode="auto">
                                <a:xfrm>
                                  <a:off x="4515485" y="3745865"/>
                                  <a:ext cx="6819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Agency (TEQSA)</w:t>
                                    </w:r>
                                  </w:p>
                                </w:txbxContent>
                              </wps:txbx>
                              <wps:bodyPr rot="0" vert="horz" wrap="none" lIns="0" tIns="0" rIns="0" bIns="0" anchor="t" anchorCtr="0">
                                <a:spAutoFit/>
                              </wps:bodyPr>
                            </wps:wsp>
                            <wps:wsp>
                              <wps:cNvPr id="155" name="Rectangle 181"/>
                              <wps:cNvSpPr>
                                <a:spLocks noChangeArrowheads="1"/>
                              </wps:cNvSpPr>
                              <wps:spPr bwMode="auto">
                                <a:xfrm>
                                  <a:off x="5234305" y="374586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56" name="Freeform 182"/>
                              <wps:cNvSpPr>
                                <a:spLocks noEditPoints="1"/>
                              </wps:cNvSpPr>
                              <wps:spPr bwMode="auto">
                                <a:xfrm>
                                  <a:off x="1965960" y="930275"/>
                                  <a:ext cx="62865" cy="128270"/>
                                </a:xfrm>
                                <a:custGeom>
                                  <a:avLst/>
                                  <a:gdLst>
                                    <a:gd name="T0" fmla="*/ 58 w 99"/>
                                    <a:gd name="T1" fmla="*/ 202 h 202"/>
                                    <a:gd name="T2" fmla="*/ 60 w 99"/>
                                    <a:gd name="T3" fmla="*/ 82 h 202"/>
                                    <a:gd name="T4" fmla="*/ 39 w 99"/>
                                    <a:gd name="T5" fmla="*/ 81 h 202"/>
                                    <a:gd name="T6" fmla="*/ 37 w 99"/>
                                    <a:gd name="T7" fmla="*/ 202 h 202"/>
                                    <a:gd name="T8" fmla="*/ 58 w 99"/>
                                    <a:gd name="T9" fmla="*/ 202 h 202"/>
                                    <a:gd name="T10" fmla="*/ 99 w 99"/>
                                    <a:gd name="T11" fmla="*/ 99 h 202"/>
                                    <a:gd name="T12" fmla="*/ 51 w 99"/>
                                    <a:gd name="T13" fmla="*/ 0 h 202"/>
                                    <a:gd name="T14" fmla="*/ 0 w 99"/>
                                    <a:gd name="T15" fmla="*/ 97 h 202"/>
                                    <a:gd name="T16" fmla="*/ 99 w 99"/>
                                    <a:gd name="T17" fmla="*/ 99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9" h="202">
                                      <a:moveTo>
                                        <a:pt x="58" y="202"/>
                                      </a:moveTo>
                                      <a:lnTo>
                                        <a:pt x="60" y="82"/>
                                      </a:lnTo>
                                      <a:lnTo>
                                        <a:pt x="39" y="81"/>
                                      </a:lnTo>
                                      <a:lnTo>
                                        <a:pt x="37" y="202"/>
                                      </a:lnTo>
                                      <a:lnTo>
                                        <a:pt x="58" y="202"/>
                                      </a:lnTo>
                                      <a:close/>
                                      <a:moveTo>
                                        <a:pt x="99" y="99"/>
                                      </a:moveTo>
                                      <a:lnTo>
                                        <a:pt x="51" y="0"/>
                                      </a:lnTo>
                                      <a:lnTo>
                                        <a:pt x="0" y="97"/>
                                      </a:lnTo>
                                      <a:lnTo>
                                        <a:pt x="99" y="9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57" name="Rectangle 183"/>
                              <wps:cNvSpPr>
                                <a:spLocks noChangeArrowheads="1"/>
                              </wps:cNvSpPr>
                              <wps:spPr bwMode="auto">
                                <a:xfrm>
                                  <a:off x="19685" y="2702560"/>
                                  <a:ext cx="775970" cy="596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Freeform 184"/>
                              <wps:cNvSpPr>
                                <a:spLocks noEditPoints="1"/>
                              </wps:cNvSpPr>
                              <wps:spPr bwMode="auto">
                                <a:xfrm>
                                  <a:off x="11430" y="2694940"/>
                                  <a:ext cx="791845" cy="612140"/>
                                </a:xfrm>
                                <a:custGeom>
                                  <a:avLst/>
                                  <a:gdLst>
                                    <a:gd name="T0" fmla="*/ 0 w 1247"/>
                                    <a:gd name="T1" fmla="*/ 0 h 964"/>
                                    <a:gd name="T2" fmla="*/ 1247 w 1247"/>
                                    <a:gd name="T3" fmla="*/ 0 h 964"/>
                                    <a:gd name="T4" fmla="*/ 1247 w 1247"/>
                                    <a:gd name="T5" fmla="*/ 964 h 964"/>
                                    <a:gd name="T6" fmla="*/ 0 w 1247"/>
                                    <a:gd name="T7" fmla="*/ 964 h 964"/>
                                    <a:gd name="T8" fmla="*/ 0 w 1247"/>
                                    <a:gd name="T9" fmla="*/ 0 h 964"/>
                                    <a:gd name="T10" fmla="*/ 25 w 1247"/>
                                    <a:gd name="T11" fmla="*/ 951 h 964"/>
                                    <a:gd name="T12" fmla="*/ 13 w 1247"/>
                                    <a:gd name="T13" fmla="*/ 939 h 964"/>
                                    <a:gd name="T14" fmla="*/ 1235 w 1247"/>
                                    <a:gd name="T15" fmla="*/ 939 h 964"/>
                                    <a:gd name="T16" fmla="*/ 1223 w 1247"/>
                                    <a:gd name="T17" fmla="*/ 951 h 964"/>
                                    <a:gd name="T18" fmla="*/ 1223 w 1247"/>
                                    <a:gd name="T19" fmla="*/ 12 h 964"/>
                                    <a:gd name="T20" fmla="*/ 1235 w 1247"/>
                                    <a:gd name="T21" fmla="*/ 24 h 964"/>
                                    <a:gd name="T22" fmla="*/ 13 w 1247"/>
                                    <a:gd name="T23" fmla="*/ 24 h 964"/>
                                    <a:gd name="T24" fmla="*/ 25 w 1247"/>
                                    <a:gd name="T25" fmla="*/ 12 h 964"/>
                                    <a:gd name="T26" fmla="*/ 25 w 1247"/>
                                    <a:gd name="T27" fmla="*/ 951 h 9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47" h="964">
                                      <a:moveTo>
                                        <a:pt x="0" y="0"/>
                                      </a:moveTo>
                                      <a:lnTo>
                                        <a:pt x="1247" y="0"/>
                                      </a:lnTo>
                                      <a:lnTo>
                                        <a:pt x="1247" y="964"/>
                                      </a:lnTo>
                                      <a:lnTo>
                                        <a:pt x="0" y="964"/>
                                      </a:lnTo>
                                      <a:lnTo>
                                        <a:pt x="0" y="0"/>
                                      </a:lnTo>
                                      <a:close/>
                                      <a:moveTo>
                                        <a:pt x="25" y="951"/>
                                      </a:moveTo>
                                      <a:lnTo>
                                        <a:pt x="13" y="939"/>
                                      </a:lnTo>
                                      <a:lnTo>
                                        <a:pt x="1235" y="939"/>
                                      </a:lnTo>
                                      <a:lnTo>
                                        <a:pt x="1223" y="951"/>
                                      </a:lnTo>
                                      <a:lnTo>
                                        <a:pt x="1223" y="12"/>
                                      </a:lnTo>
                                      <a:lnTo>
                                        <a:pt x="1235" y="24"/>
                                      </a:lnTo>
                                      <a:lnTo>
                                        <a:pt x="13" y="24"/>
                                      </a:lnTo>
                                      <a:lnTo>
                                        <a:pt x="25" y="12"/>
                                      </a:lnTo>
                                      <a:lnTo>
                                        <a:pt x="25" y="95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59" name="Rectangle 185"/>
                              <wps:cNvSpPr>
                                <a:spLocks noChangeArrowheads="1"/>
                              </wps:cNvSpPr>
                              <wps:spPr bwMode="auto">
                                <a:xfrm>
                                  <a:off x="97790" y="2748280"/>
                                  <a:ext cx="47942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Green Skills </w:t>
                                    </w:r>
                                  </w:p>
                                </w:txbxContent>
                              </wps:txbx>
                              <wps:bodyPr rot="0" vert="horz" wrap="none" lIns="0" tIns="0" rIns="0" bIns="0" anchor="t" anchorCtr="0">
                                <a:spAutoFit/>
                              </wps:bodyPr>
                            </wps:wsp>
                            <wps:wsp>
                              <wps:cNvPr id="160" name="Rectangle 186"/>
                              <wps:cNvSpPr>
                                <a:spLocks noChangeArrowheads="1"/>
                              </wps:cNvSpPr>
                              <wps:spPr bwMode="auto">
                                <a:xfrm>
                                  <a:off x="97790" y="2857500"/>
                                  <a:ext cx="4349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Agreement </w:t>
                                    </w:r>
                                  </w:p>
                                </w:txbxContent>
                              </wps:txbx>
                              <wps:bodyPr rot="0" vert="horz" wrap="none" lIns="0" tIns="0" rIns="0" bIns="0" anchor="t" anchorCtr="0">
                                <a:spAutoFit/>
                              </wps:bodyPr>
                            </wps:wsp>
                            <wps:wsp>
                              <wps:cNvPr id="161" name="Rectangle 187"/>
                              <wps:cNvSpPr>
                                <a:spLocks noChangeArrowheads="1"/>
                              </wps:cNvSpPr>
                              <wps:spPr bwMode="auto">
                                <a:xfrm>
                                  <a:off x="97790" y="2968625"/>
                                  <a:ext cx="6083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Implementation </w:t>
                                    </w:r>
                                  </w:p>
                                </w:txbxContent>
                              </wps:txbx>
                              <wps:bodyPr rot="0" vert="horz" wrap="none" lIns="0" tIns="0" rIns="0" bIns="0" anchor="t" anchorCtr="0">
                                <a:spAutoFit/>
                              </wps:bodyPr>
                            </wps:wsp>
                            <wps:wsp>
                              <wps:cNvPr id="162" name="Rectangle 188"/>
                              <wps:cNvSpPr>
                                <a:spLocks noChangeArrowheads="1"/>
                              </wps:cNvSpPr>
                              <wps:spPr bwMode="auto">
                                <a:xfrm>
                                  <a:off x="97790" y="3078480"/>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Group (</w:t>
                                    </w:r>
                                    <w:proofErr w:type="spellStart"/>
                                    <w:r>
                                      <w:rPr>
                                        <w:rFonts w:ascii="Arial" w:hAnsi="Arial" w:cs="Arial"/>
                                        <w:color w:val="000000"/>
                                        <w:sz w:val="14"/>
                                        <w:szCs w:val="14"/>
                                        <w:lang w:val="en-US"/>
                                      </w:rPr>
                                      <w:t>GSAIG</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63" name="Rectangle 189"/>
                              <wps:cNvSpPr>
                                <a:spLocks noChangeArrowheads="1"/>
                              </wps:cNvSpPr>
                              <wps:spPr bwMode="auto">
                                <a:xfrm>
                                  <a:off x="645160" y="3088640"/>
                                  <a:ext cx="25400" cy="87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2"/>
                                        <w:szCs w:val="12"/>
                                        <w:lang w:val="en-US"/>
                                      </w:rPr>
                                      <w:t>)</w:t>
                                    </w:r>
                                  </w:p>
                                </w:txbxContent>
                              </wps:txbx>
                              <wps:bodyPr rot="0" vert="horz" wrap="none" lIns="0" tIns="0" rIns="0" bIns="0" anchor="t" anchorCtr="0">
                                <a:spAutoFit/>
                              </wps:bodyPr>
                            </wps:wsp>
                            <wps:wsp>
                              <wps:cNvPr id="164" name="Rectangle 190"/>
                              <wps:cNvSpPr>
                                <a:spLocks noChangeArrowheads="1"/>
                              </wps:cNvSpPr>
                              <wps:spPr bwMode="auto">
                                <a:xfrm>
                                  <a:off x="669290" y="3088640"/>
                                  <a:ext cx="2159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2"/>
                                        <w:szCs w:val="12"/>
                                        <w:lang w:val="en-US"/>
                                      </w:rPr>
                                      <w:t xml:space="preserve"> </w:t>
                                    </w:r>
                                  </w:p>
                                </w:txbxContent>
                              </wps:txbx>
                              <wps:bodyPr rot="0" vert="horz" wrap="none" lIns="0" tIns="0" rIns="0" bIns="0" anchor="t" anchorCtr="0">
                                <a:spAutoFit/>
                              </wps:bodyPr>
                            </wps:wsp>
                            <wps:wsp>
                              <wps:cNvPr id="165" name="Freeform 191"/>
                              <wps:cNvSpPr>
                                <a:spLocks noEditPoints="1"/>
                              </wps:cNvSpPr>
                              <wps:spPr bwMode="auto">
                                <a:xfrm>
                                  <a:off x="3982085" y="1241425"/>
                                  <a:ext cx="359410" cy="7620"/>
                                </a:xfrm>
                                <a:custGeom>
                                  <a:avLst/>
                                  <a:gdLst>
                                    <a:gd name="T0" fmla="*/ 566 w 566"/>
                                    <a:gd name="T1" fmla="*/ 0 h 12"/>
                                    <a:gd name="T2" fmla="*/ 517 w 566"/>
                                    <a:gd name="T3" fmla="*/ 0 h 12"/>
                                    <a:gd name="T4" fmla="*/ 517 w 566"/>
                                    <a:gd name="T5" fmla="*/ 12 h 12"/>
                                    <a:gd name="T6" fmla="*/ 566 w 566"/>
                                    <a:gd name="T7" fmla="*/ 12 h 12"/>
                                    <a:gd name="T8" fmla="*/ 566 w 566"/>
                                    <a:gd name="T9" fmla="*/ 0 h 12"/>
                                    <a:gd name="T10" fmla="*/ 480 w 566"/>
                                    <a:gd name="T11" fmla="*/ 0 h 12"/>
                                    <a:gd name="T12" fmla="*/ 431 w 566"/>
                                    <a:gd name="T13" fmla="*/ 0 h 12"/>
                                    <a:gd name="T14" fmla="*/ 431 w 566"/>
                                    <a:gd name="T15" fmla="*/ 12 h 12"/>
                                    <a:gd name="T16" fmla="*/ 480 w 566"/>
                                    <a:gd name="T17" fmla="*/ 12 h 12"/>
                                    <a:gd name="T18" fmla="*/ 480 w 566"/>
                                    <a:gd name="T19" fmla="*/ 0 h 12"/>
                                    <a:gd name="T20" fmla="*/ 394 w 566"/>
                                    <a:gd name="T21" fmla="*/ 0 h 12"/>
                                    <a:gd name="T22" fmla="*/ 345 w 566"/>
                                    <a:gd name="T23" fmla="*/ 0 h 12"/>
                                    <a:gd name="T24" fmla="*/ 345 w 566"/>
                                    <a:gd name="T25" fmla="*/ 12 h 12"/>
                                    <a:gd name="T26" fmla="*/ 394 w 566"/>
                                    <a:gd name="T27" fmla="*/ 12 h 12"/>
                                    <a:gd name="T28" fmla="*/ 394 w 566"/>
                                    <a:gd name="T29" fmla="*/ 0 h 12"/>
                                    <a:gd name="T30" fmla="*/ 308 w 566"/>
                                    <a:gd name="T31" fmla="*/ 0 h 12"/>
                                    <a:gd name="T32" fmla="*/ 259 w 566"/>
                                    <a:gd name="T33" fmla="*/ 0 h 12"/>
                                    <a:gd name="T34" fmla="*/ 259 w 566"/>
                                    <a:gd name="T35" fmla="*/ 12 h 12"/>
                                    <a:gd name="T36" fmla="*/ 308 w 566"/>
                                    <a:gd name="T37" fmla="*/ 12 h 12"/>
                                    <a:gd name="T38" fmla="*/ 308 w 566"/>
                                    <a:gd name="T39" fmla="*/ 0 h 12"/>
                                    <a:gd name="T40" fmla="*/ 222 w 566"/>
                                    <a:gd name="T41" fmla="*/ 0 h 12"/>
                                    <a:gd name="T42" fmla="*/ 173 w 566"/>
                                    <a:gd name="T43" fmla="*/ 0 h 12"/>
                                    <a:gd name="T44" fmla="*/ 173 w 566"/>
                                    <a:gd name="T45" fmla="*/ 12 h 12"/>
                                    <a:gd name="T46" fmla="*/ 222 w 566"/>
                                    <a:gd name="T47" fmla="*/ 12 h 12"/>
                                    <a:gd name="T48" fmla="*/ 222 w 566"/>
                                    <a:gd name="T49" fmla="*/ 0 h 12"/>
                                    <a:gd name="T50" fmla="*/ 136 w 566"/>
                                    <a:gd name="T51" fmla="*/ 0 h 12"/>
                                    <a:gd name="T52" fmla="*/ 86 w 566"/>
                                    <a:gd name="T53" fmla="*/ 0 h 12"/>
                                    <a:gd name="T54" fmla="*/ 86 w 566"/>
                                    <a:gd name="T55" fmla="*/ 12 h 12"/>
                                    <a:gd name="T56" fmla="*/ 136 w 566"/>
                                    <a:gd name="T57" fmla="*/ 12 h 12"/>
                                    <a:gd name="T58" fmla="*/ 136 w 566"/>
                                    <a:gd name="T59" fmla="*/ 0 h 12"/>
                                    <a:gd name="T60" fmla="*/ 50 w 566"/>
                                    <a:gd name="T61" fmla="*/ 0 h 12"/>
                                    <a:gd name="T62" fmla="*/ 0 w 566"/>
                                    <a:gd name="T63" fmla="*/ 0 h 12"/>
                                    <a:gd name="T64" fmla="*/ 0 w 566"/>
                                    <a:gd name="T65" fmla="*/ 12 h 12"/>
                                    <a:gd name="T66" fmla="*/ 50 w 566"/>
                                    <a:gd name="T67" fmla="*/ 12 h 12"/>
                                    <a:gd name="T68" fmla="*/ 50 w 566"/>
                                    <a:gd name="T6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66" h="12">
                                      <a:moveTo>
                                        <a:pt x="566" y="0"/>
                                      </a:moveTo>
                                      <a:lnTo>
                                        <a:pt x="517" y="0"/>
                                      </a:lnTo>
                                      <a:lnTo>
                                        <a:pt x="517" y="12"/>
                                      </a:lnTo>
                                      <a:lnTo>
                                        <a:pt x="566" y="12"/>
                                      </a:lnTo>
                                      <a:lnTo>
                                        <a:pt x="566" y="0"/>
                                      </a:lnTo>
                                      <a:close/>
                                      <a:moveTo>
                                        <a:pt x="480" y="0"/>
                                      </a:moveTo>
                                      <a:lnTo>
                                        <a:pt x="431" y="0"/>
                                      </a:lnTo>
                                      <a:lnTo>
                                        <a:pt x="431" y="12"/>
                                      </a:lnTo>
                                      <a:lnTo>
                                        <a:pt x="480" y="12"/>
                                      </a:lnTo>
                                      <a:lnTo>
                                        <a:pt x="480" y="0"/>
                                      </a:lnTo>
                                      <a:close/>
                                      <a:moveTo>
                                        <a:pt x="394" y="0"/>
                                      </a:moveTo>
                                      <a:lnTo>
                                        <a:pt x="345" y="0"/>
                                      </a:lnTo>
                                      <a:lnTo>
                                        <a:pt x="345" y="12"/>
                                      </a:lnTo>
                                      <a:lnTo>
                                        <a:pt x="394" y="12"/>
                                      </a:lnTo>
                                      <a:lnTo>
                                        <a:pt x="394" y="0"/>
                                      </a:lnTo>
                                      <a:close/>
                                      <a:moveTo>
                                        <a:pt x="308" y="0"/>
                                      </a:moveTo>
                                      <a:lnTo>
                                        <a:pt x="259" y="0"/>
                                      </a:lnTo>
                                      <a:lnTo>
                                        <a:pt x="259" y="12"/>
                                      </a:lnTo>
                                      <a:lnTo>
                                        <a:pt x="308" y="12"/>
                                      </a:lnTo>
                                      <a:lnTo>
                                        <a:pt x="308" y="0"/>
                                      </a:lnTo>
                                      <a:close/>
                                      <a:moveTo>
                                        <a:pt x="222" y="0"/>
                                      </a:moveTo>
                                      <a:lnTo>
                                        <a:pt x="173" y="0"/>
                                      </a:lnTo>
                                      <a:lnTo>
                                        <a:pt x="173" y="12"/>
                                      </a:lnTo>
                                      <a:lnTo>
                                        <a:pt x="222" y="12"/>
                                      </a:lnTo>
                                      <a:lnTo>
                                        <a:pt x="222" y="0"/>
                                      </a:lnTo>
                                      <a:close/>
                                      <a:moveTo>
                                        <a:pt x="136" y="0"/>
                                      </a:moveTo>
                                      <a:lnTo>
                                        <a:pt x="86" y="0"/>
                                      </a:lnTo>
                                      <a:lnTo>
                                        <a:pt x="86" y="12"/>
                                      </a:lnTo>
                                      <a:lnTo>
                                        <a:pt x="136" y="12"/>
                                      </a:lnTo>
                                      <a:lnTo>
                                        <a:pt x="136" y="0"/>
                                      </a:lnTo>
                                      <a:close/>
                                      <a:moveTo>
                                        <a:pt x="50" y="0"/>
                                      </a:moveTo>
                                      <a:lnTo>
                                        <a:pt x="0" y="0"/>
                                      </a:lnTo>
                                      <a:lnTo>
                                        <a:pt x="0" y="12"/>
                                      </a:lnTo>
                                      <a:lnTo>
                                        <a:pt x="50" y="12"/>
                                      </a:lnTo>
                                      <a:lnTo>
                                        <a:pt x="50"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66" name="Freeform 192"/>
                              <wps:cNvSpPr>
                                <a:spLocks noEditPoints="1"/>
                              </wps:cNvSpPr>
                              <wps:spPr bwMode="auto">
                                <a:xfrm>
                                  <a:off x="918845" y="1185545"/>
                                  <a:ext cx="133985" cy="62230"/>
                                </a:xfrm>
                                <a:custGeom>
                                  <a:avLst/>
                                  <a:gdLst>
                                    <a:gd name="T0" fmla="*/ 129 w 211"/>
                                    <a:gd name="T1" fmla="*/ 39 h 98"/>
                                    <a:gd name="T2" fmla="*/ 0 w 211"/>
                                    <a:gd name="T3" fmla="*/ 39 h 98"/>
                                    <a:gd name="T4" fmla="*/ 0 w 211"/>
                                    <a:gd name="T5" fmla="*/ 59 h 98"/>
                                    <a:gd name="T6" fmla="*/ 129 w 211"/>
                                    <a:gd name="T7" fmla="*/ 59 h 98"/>
                                    <a:gd name="T8" fmla="*/ 129 w 211"/>
                                    <a:gd name="T9" fmla="*/ 39 h 98"/>
                                    <a:gd name="T10" fmla="*/ 113 w 211"/>
                                    <a:gd name="T11" fmla="*/ 98 h 98"/>
                                    <a:gd name="T12" fmla="*/ 211 w 211"/>
                                    <a:gd name="T13" fmla="*/ 49 h 98"/>
                                    <a:gd name="T14" fmla="*/ 113 w 211"/>
                                    <a:gd name="T15" fmla="*/ 0 h 98"/>
                                    <a:gd name="T16" fmla="*/ 113 w 211"/>
                                    <a:gd name="T17" fmla="*/ 98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1" h="98">
                                      <a:moveTo>
                                        <a:pt x="129" y="39"/>
                                      </a:moveTo>
                                      <a:lnTo>
                                        <a:pt x="0" y="39"/>
                                      </a:lnTo>
                                      <a:lnTo>
                                        <a:pt x="0" y="59"/>
                                      </a:lnTo>
                                      <a:lnTo>
                                        <a:pt x="129" y="59"/>
                                      </a:lnTo>
                                      <a:lnTo>
                                        <a:pt x="129" y="39"/>
                                      </a:lnTo>
                                      <a:close/>
                                      <a:moveTo>
                                        <a:pt x="113" y="98"/>
                                      </a:moveTo>
                                      <a:lnTo>
                                        <a:pt x="211" y="49"/>
                                      </a:lnTo>
                                      <a:lnTo>
                                        <a:pt x="113" y="0"/>
                                      </a:lnTo>
                                      <a:lnTo>
                                        <a:pt x="113" y="9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67" name="Rectangle 193"/>
                              <wps:cNvSpPr>
                                <a:spLocks noChangeArrowheads="1"/>
                              </wps:cNvSpPr>
                              <wps:spPr bwMode="auto">
                                <a:xfrm>
                                  <a:off x="912495" y="1212215"/>
                                  <a:ext cx="12700" cy="1722755"/>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68" name="Rectangle 194"/>
                              <wps:cNvSpPr>
                                <a:spLocks noChangeArrowheads="1"/>
                              </wps:cNvSpPr>
                              <wps:spPr bwMode="auto">
                                <a:xfrm>
                                  <a:off x="17145" y="3806190"/>
                                  <a:ext cx="4080510" cy="375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Freeform 195"/>
                              <wps:cNvSpPr>
                                <a:spLocks noEditPoints="1"/>
                              </wps:cNvSpPr>
                              <wps:spPr bwMode="auto">
                                <a:xfrm>
                                  <a:off x="9525" y="3797935"/>
                                  <a:ext cx="4096385" cy="391160"/>
                                </a:xfrm>
                                <a:custGeom>
                                  <a:avLst/>
                                  <a:gdLst>
                                    <a:gd name="T0" fmla="*/ 0 w 6451"/>
                                    <a:gd name="T1" fmla="*/ 0 h 616"/>
                                    <a:gd name="T2" fmla="*/ 6451 w 6451"/>
                                    <a:gd name="T3" fmla="*/ 0 h 616"/>
                                    <a:gd name="T4" fmla="*/ 6451 w 6451"/>
                                    <a:gd name="T5" fmla="*/ 616 h 616"/>
                                    <a:gd name="T6" fmla="*/ 0 w 6451"/>
                                    <a:gd name="T7" fmla="*/ 616 h 616"/>
                                    <a:gd name="T8" fmla="*/ 0 w 6451"/>
                                    <a:gd name="T9" fmla="*/ 0 h 616"/>
                                    <a:gd name="T10" fmla="*/ 25 w 6451"/>
                                    <a:gd name="T11" fmla="*/ 604 h 616"/>
                                    <a:gd name="T12" fmla="*/ 12 w 6451"/>
                                    <a:gd name="T13" fmla="*/ 592 h 616"/>
                                    <a:gd name="T14" fmla="*/ 6438 w 6451"/>
                                    <a:gd name="T15" fmla="*/ 592 h 616"/>
                                    <a:gd name="T16" fmla="*/ 6426 w 6451"/>
                                    <a:gd name="T17" fmla="*/ 604 h 616"/>
                                    <a:gd name="T18" fmla="*/ 6426 w 6451"/>
                                    <a:gd name="T19" fmla="*/ 13 h 616"/>
                                    <a:gd name="T20" fmla="*/ 6438 w 6451"/>
                                    <a:gd name="T21" fmla="*/ 25 h 616"/>
                                    <a:gd name="T22" fmla="*/ 12 w 6451"/>
                                    <a:gd name="T23" fmla="*/ 25 h 616"/>
                                    <a:gd name="T24" fmla="*/ 25 w 6451"/>
                                    <a:gd name="T25" fmla="*/ 13 h 616"/>
                                    <a:gd name="T26" fmla="*/ 25 w 6451"/>
                                    <a:gd name="T27" fmla="*/ 604 h 6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451" h="616">
                                      <a:moveTo>
                                        <a:pt x="0" y="0"/>
                                      </a:moveTo>
                                      <a:lnTo>
                                        <a:pt x="6451" y="0"/>
                                      </a:lnTo>
                                      <a:lnTo>
                                        <a:pt x="6451" y="616"/>
                                      </a:lnTo>
                                      <a:lnTo>
                                        <a:pt x="0" y="616"/>
                                      </a:lnTo>
                                      <a:lnTo>
                                        <a:pt x="0" y="0"/>
                                      </a:lnTo>
                                      <a:close/>
                                      <a:moveTo>
                                        <a:pt x="25" y="604"/>
                                      </a:moveTo>
                                      <a:lnTo>
                                        <a:pt x="12" y="592"/>
                                      </a:lnTo>
                                      <a:lnTo>
                                        <a:pt x="6438" y="592"/>
                                      </a:lnTo>
                                      <a:lnTo>
                                        <a:pt x="6426" y="604"/>
                                      </a:lnTo>
                                      <a:lnTo>
                                        <a:pt x="6426" y="13"/>
                                      </a:lnTo>
                                      <a:lnTo>
                                        <a:pt x="6438" y="25"/>
                                      </a:lnTo>
                                      <a:lnTo>
                                        <a:pt x="12" y="25"/>
                                      </a:lnTo>
                                      <a:lnTo>
                                        <a:pt x="25" y="13"/>
                                      </a:lnTo>
                                      <a:lnTo>
                                        <a:pt x="25" y="60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70" name="Rectangle 196"/>
                              <wps:cNvSpPr>
                                <a:spLocks noChangeArrowheads="1"/>
                              </wps:cNvSpPr>
                              <wps:spPr bwMode="auto">
                                <a:xfrm>
                                  <a:off x="385445" y="3856990"/>
                                  <a:ext cx="21691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National Advisory for Tertiary Education, Skills and</w:t>
                                    </w:r>
                                  </w:p>
                                </w:txbxContent>
                              </wps:txbx>
                              <wps:bodyPr rot="0" vert="horz" wrap="none" lIns="0" tIns="0" rIns="0" bIns="0" anchor="t" anchorCtr="0">
                                <a:spAutoFit/>
                              </wps:bodyPr>
                            </wps:wsp>
                            <wps:wsp>
                              <wps:cNvPr id="171" name="Rectangle 197"/>
                              <wps:cNvSpPr>
                                <a:spLocks noChangeArrowheads="1"/>
                              </wps:cNvSpPr>
                              <wps:spPr bwMode="auto">
                                <a:xfrm>
                                  <a:off x="2674620" y="385699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172" name="Rectangle 198"/>
                              <wps:cNvSpPr>
                                <a:spLocks noChangeArrowheads="1"/>
                              </wps:cNvSpPr>
                              <wps:spPr bwMode="auto">
                                <a:xfrm>
                                  <a:off x="2591435" y="3856990"/>
                                  <a:ext cx="11245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Employment (</w:t>
                                    </w:r>
                                    <w:proofErr w:type="spellStart"/>
                                    <w:r>
                                      <w:rPr>
                                        <w:rFonts w:ascii="Arial" w:hAnsi="Arial" w:cs="Arial"/>
                                        <w:b/>
                                        <w:bCs/>
                                        <w:color w:val="000000"/>
                                        <w:sz w:val="14"/>
                                        <w:szCs w:val="14"/>
                                        <w:lang w:val="en-US"/>
                                      </w:rPr>
                                      <w:t>NATESE</w:t>
                                    </w:r>
                                    <w:proofErr w:type="spellEnd"/>
                                    <w:r>
                                      <w:rPr>
                                        <w:rFonts w:ascii="Arial" w:hAnsi="Arial" w:cs="Arial"/>
                                        <w:b/>
                                        <w:bCs/>
                                        <w:color w:val="000000"/>
                                        <w:sz w:val="14"/>
                                        <w:szCs w:val="14"/>
                                        <w:lang w:val="en-US"/>
                                      </w:rPr>
                                      <w:t>)</w:t>
                                    </w:r>
                                  </w:p>
                                </w:txbxContent>
                              </wps:txbx>
                              <wps:bodyPr rot="0" vert="horz" wrap="square" lIns="0" tIns="0" rIns="0" bIns="0" anchor="t" anchorCtr="0">
                                <a:spAutoFit/>
                              </wps:bodyPr>
                            </wps:wsp>
                            <wps:wsp>
                              <wps:cNvPr id="173" name="Rectangle 199"/>
                              <wps:cNvSpPr>
                                <a:spLocks noChangeArrowheads="1"/>
                              </wps:cNvSpPr>
                              <wps:spPr bwMode="auto">
                                <a:xfrm>
                                  <a:off x="3731260" y="385699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b/>
                                        <w:bCs/>
                                        <w:color w:val="000000"/>
                                        <w:sz w:val="14"/>
                                        <w:szCs w:val="14"/>
                                        <w:lang w:val="en-US"/>
                                      </w:rPr>
                                      <w:t xml:space="preserve"> </w:t>
                                    </w:r>
                                  </w:p>
                                </w:txbxContent>
                              </wps:txbx>
                              <wps:bodyPr rot="0" vert="horz" wrap="none" lIns="0" tIns="0" rIns="0" bIns="0" anchor="t" anchorCtr="0">
                                <a:spAutoFit/>
                              </wps:bodyPr>
                            </wps:wsp>
                            <wps:wsp>
                              <wps:cNvPr id="174" name="Rectangle 200"/>
                              <wps:cNvSpPr>
                                <a:spLocks noChangeArrowheads="1"/>
                              </wps:cNvSpPr>
                              <wps:spPr bwMode="auto">
                                <a:xfrm>
                                  <a:off x="320040" y="3985895"/>
                                  <a:ext cx="37058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(Provides policy and secretariat support for </w:t>
                                    </w:r>
                                    <w:proofErr w:type="spellStart"/>
                                    <w:r>
                                      <w:rPr>
                                        <w:rFonts w:ascii="Arial" w:hAnsi="Arial" w:cs="Arial"/>
                                        <w:color w:val="000000"/>
                                        <w:sz w:val="14"/>
                                        <w:szCs w:val="14"/>
                                        <w:lang w:val="en-US"/>
                                      </w:rPr>
                                      <w:t>SCOTESE</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NSOC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NSSC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AQFC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NVEAC</w:t>
                                    </w:r>
                                    <w:proofErr w:type="spellEnd"/>
                                    <w:r>
                                      <w:rPr>
                                        <w:rFonts w:ascii="Arial" w:hAnsi="Arial" w:cs="Arial"/>
                                        <w:color w:val="000000"/>
                                        <w:sz w:val="14"/>
                                        <w:szCs w:val="14"/>
                                        <w:lang w:val="en-US"/>
                                      </w:rPr>
                                      <w:t>, FLAG)</w:t>
                                    </w:r>
                                  </w:p>
                                </w:txbxContent>
                              </wps:txbx>
                              <wps:bodyPr rot="0" vert="horz" wrap="none" lIns="0" tIns="0" rIns="0" bIns="0" anchor="t" anchorCtr="0">
                                <a:spAutoFit/>
                              </wps:bodyPr>
                            </wps:wsp>
                            <wps:wsp>
                              <wps:cNvPr id="175" name="Rectangle 201"/>
                              <wps:cNvSpPr>
                                <a:spLocks noChangeArrowheads="1"/>
                              </wps:cNvSpPr>
                              <wps:spPr bwMode="auto">
                                <a:xfrm>
                                  <a:off x="3794760" y="398589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76" name="Freeform 202"/>
                              <wps:cNvSpPr>
                                <a:spLocks noEditPoints="1"/>
                              </wps:cNvSpPr>
                              <wps:spPr bwMode="auto">
                                <a:xfrm>
                                  <a:off x="3966845" y="541020"/>
                                  <a:ext cx="377825" cy="62230"/>
                                </a:xfrm>
                                <a:custGeom>
                                  <a:avLst/>
                                  <a:gdLst>
                                    <a:gd name="T0" fmla="*/ 595 w 595"/>
                                    <a:gd name="T1" fmla="*/ 39 h 98"/>
                                    <a:gd name="T2" fmla="*/ 82 w 595"/>
                                    <a:gd name="T3" fmla="*/ 39 h 98"/>
                                    <a:gd name="T4" fmla="*/ 82 w 595"/>
                                    <a:gd name="T5" fmla="*/ 59 h 98"/>
                                    <a:gd name="T6" fmla="*/ 595 w 595"/>
                                    <a:gd name="T7" fmla="*/ 59 h 98"/>
                                    <a:gd name="T8" fmla="*/ 595 w 595"/>
                                    <a:gd name="T9" fmla="*/ 39 h 98"/>
                                    <a:gd name="T10" fmla="*/ 98 w 595"/>
                                    <a:gd name="T11" fmla="*/ 0 h 98"/>
                                    <a:gd name="T12" fmla="*/ 0 w 595"/>
                                    <a:gd name="T13" fmla="*/ 49 h 98"/>
                                    <a:gd name="T14" fmla="*/ 98 w 595"/>
                                    <a:gd name="T15" fmla="*/ 98 h 98"/>
                                    <a:gd name="T16" fmla="*/ 98 w 595"/>
                                    <a:gd name="T17" fmla="*/ 0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95" h="98">
                                      <a:moveTo>
                                        <a:pt x="595" y="39"/>
                                      </a:moveTo>
                                      <a:lnTo>
                                        <a:pt x="82" y="39"/>
                                      </a:lnTo>
                                      <a:lnTo>
                                        <a:pt x="82" y="59"/>
                                      </a:lnTo>
                                      <a:lnTo>
                                        <a:pt x="595" y="59"/>
                                      </a:lnTo>
                                      <a:lnTo>
                                        <a:pt x="595" y="39"/>
                                      </a:lnTo>
                                      <a:close/>
                                      <a:moveTo>
                                        <a:pt x="98" y="0"/>
                                      </a:moveTo>
                                      <a:lnTo>
                                        <a:pt x="0" y="49"/>
                                      </a:lnTo>
                                      <a:lnTo>
                                        <a:pt x="98" y="98"/>
                                      </a:lnTo>
                                      <a:lnTo>
                                        <a:pt x="98"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77" name="Rectangle 203"/>
                              <wps:cNvSpPr>
                                <a:spLocks noChangeArrowheads="1"/>
                              </wps:cNvSpPr>
                              <wps:spPr bwMode="auto">
                                <a:xfrm>
                                  <a:off x="1473200" y="2546985"/>
                                  <a:ext cx="827405" cy="595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Freeform 204"/>
                              <wps:cNvSpPr>
                                <a:spLocks noEditPoints="1"/>
                              </wps:cNvSpPr>
                              <wps:spPr bwMode="auto">
                                <a:xfrm>
                                  <a:off x="1469390" y="2543175"/>
                                  <a:ext cx="835025" cy="603250"/>
                                </a:xfrm>
                                <a:custGeom>
                                  <a:avLst/>
                                  <a:gdLst>
                                    <a:gd name="T0" fmla="*/ 0 w 1315"/>
                                    <a:gd name="T1" fmla="*/ 0 h 950"/>
                                    <a:gd name="T2" fmla="*/ 1315 w 1315"/>
                                    <a:gd name="T3" fmla="*/ 0 h 950"/>
                                    <a:gd name="T4" fmla="*/ 1315 w 1315"/>
                                    <a:gd name="T5" fmla="*/ 950 h 950"/>
                                    <a:gd name="T6" fmla="*/ 0 w 1315"/>
                                    <a:gd name="T7" fmla="*/ 950 h 950"/>
                                    <a:gd name="T8" fmla="*/ 0 w 1315"/>
                                    <a:gd name="T9" fmla="*/ 0 h 950"/>
                                    <a:gd name="T10" fmla="*/ 13 w 1315"/>
                                    <a:gd name="T11" fmla="*/ 944 h 950"/>
                                    <a:gd name="T12" fmla="*/ 6 w 1315"/>
                                    <a:gd name="T13" fmla="*/ 938 h 950"/>
                                    <a:gd name="T14" fmla="*/ 1309 w 1315"/>
                                    <a:gd name="T15" fmla="*/ 938 h 950"/>
                                    <a:gd name="T16" fmla="*/ 1303 w 1315"/>
                                    <a:gd name="T17" fmla="*/ 944 h 950"/>
                                    <a:gd name="T18" fmla="*/ 1303 w 1315"/>
                                    <a:gd name="T19" fmla="*/ 6 h 950"/>
                                    <a:gd name="T20" fmla="*/ 1309 w 1315"/>
                                    <a:gd name="T21" fmla="*/ 12 h 950"/>
                                    <a:gd name="T22" fmla="*/ 6 w 1315"/>
                                    <a:gd name="T23" fmla="*/ 12 h 950"/>
                                    <a:gd name="T24" fmla="*/ 13 w 1315"/>
                                    <a:gd name="T25" fmla="*/ 6 h 950"/>
                                    <a:gd name="T26" fmla="*/ 13 w 1315"/>
                                    <a:gd name="T27" fmla="*/ 944 h 9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315" h="950">
                                      <a:moveTo>
                                        <a:pt x="0" y="0"/>
                                      </a:moveTo>
                                      <a:lnTo>
                                        <a:pt x="1315" y="0"/>
                                      </a:lnTo>
                                      <a:lnTo>
                                        <a:pt x="1315" y="950"/>
                                      </a:lnTo>
                                      <a:lnTo>
                                        <a:pt x="0" y="950"/>
                                      </a:lnTo>
                                      <a:lnTo>
                                        <a:pt x="0" y="0"/>
                                      </a:lnTo>
                                      <a:close/>
                                      <a:moveTo>
                                        <a:pt x="13" y="944"/>
                                      </a:moveTo>
                                      <a:lnTo>
                                        <a:pt x="6" y="938"/>
                                      </a:lnTo>
                                      <a:lnTo>
                                        <a:pt x="1309" y="938"/>
                                      </a:lnTo>
                                      <a:lnTo>
                                        <a:pt x="1303" y="944"/>
                                      </a:lnTo>
                                      <a:lnTo>
                                        <a:pt x="1303" y="6"/>
                                      </a:lnTo>
                                      <a:lnTo>
                                        <a:pt x="1309" y="12"/>
                                      </a:lnTo>
                                      <a:lnTo>
                                        <a:pt x="6" y="12"/>
                                      </a:lnTo>
                                      <a:lnTo>
                                        <a:pt x="13" y="6"/>
                                      </a:lnTo>
                                      <a:lnTo>
                                        <a:pt x="13" y="94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79" name="Rectangle 205"/>
                              <wps:cNvSpPr>
                                <a:spLocks noChangeArrowheads="1"/>
                              </wps:cNvSpPr>
                              <wps:spPr bwMode="auto">
                                <a:xfrm>
                                  <a:off x="1546860" y="2588895"/>
                                  <a:ext cx="6426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Joint Committee </w:t>
                                    </w:r>
                                  </w:p>
                                </w:txbxContent>
                              </wps:txbx>
                              <wps:bodyPr rot="0" vert="horz" wrap="none" lIns="0" tIns="0" rIns="0" bIns="0" anchor="t" anchorCtr="0">
                                <a:spAutoFit/>
                              </wps:bodyPr>
                            </wps:wsp>
                            <wps:wsp>
                              <wps:cNvPr id="180" name="Rectangle 206"/>
                              <wps:cNvSpPr>
                                <a:spLocks noChangeArrowheads="1"/>
                              </wps:cNvSpPr>
                              <wps:spPr bwMode="auto">
                                <a:xfrm>
                                  <a:off x="1546860" y="2698750"/>
                                  <a:ext cx="613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on International </w:t>
                                    </w:r>
                                  </w:p>
                                </w:txbxContent>
                              </wps:txbx>
                              <wps:bodyPr rot="0" vert="horz" wrap="none" lIns="0" tIns="0" rIns="0" bIns="0" anchor="t" anchorCtr="0">
                                <a:spAutoFit/>
                              </wps:bodyPr>
                            </wps:wsp>
                            <wps:wsp>
                              <wps:cNvPr id="181" name="Rectangle 207"/>
                              <wps:cNvSpPr>
                                <a:spLocks noChangeArrowheads="1"/>
                              </wps:cNvSpPr>
                              <wps:spPr bwMode="auto">
                                <a:xfrm>
                                  <a:off x="1546860" y="2808605"/>
                                  <a:ext cx="39560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Education</w:t>
                                    </w:r>
                                  </w:p>
                                </w:txbxContent>
                              </wps:txbx>
                              <wps:bodyPr rot="0" vert="horz" wrap="none" lIns="0" tIns="0" rIns="0" bIns="0" anchor="t" anchorCtr="0">
                                <a:spAutoFit/>
                              </wps:bodyPr>
                            </wps:wsp>
                            <wps:wsp>
                              <wps:cNvPr id="182" name="Rectangle 208"/>
                              <wps:cNvSpPr>
                                <a:spLocks noChangeArrowheads="1"/>
                              </wps:cNvSpPr>
                              <wps:spPr bwMode="auto">
                                <a:xfrm>
                                  <a:off x="1918335" y="280860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83" name="Rectangle 209"/>
                              <wps:cNvSpPr>
                                <a:spLocks noChangeArrowheads="1"/>
                              </wps:cNvSpPr>
                              <wps:spPr bwMode="auto">
                                <a:xfrm>
                                  <a:off x="1546860" y="2918460"/>
                                  <a:ext cx="2520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JCIE</w:t>
                                    </w:r>
                                    <w:proofErr w:type="spellEnd"/>
                                    <w:r>
                                      <w:rPr>
                                        <w:rFonts w:ascii="Arial" w:hAnsi="Arial" w:cs="Arial"/>
                                        <w:color w:val="000000"/>
                                        <w:sz w:val="14"/>
                                        <w:szCs w:val="14"/>
                                        <w:lang w:val="en-US"/>
                                      </w:rPr>
                                      <w:t>)</w:t>
                                    </w:r>
                                  </w:p>
                                </w:txbxContent>
                              </wps:txbx>
                              <wps:bodyPr rot="0" vert="horz" wrap="none" lIns="0" tIns="0" rIns="0" bIns="0" anchor="t" anchorCtr="0">
                                <a:spAutoFit/>
                              </wps:bodyPr>
                            </wps:wsp>
                            <wps:wsp>
                              <wps:cNvPr id="184" name="Rectangle 210"/>
                              <wps:cNvSpPr>
                                <a:spLocks noChangeArrowheads="1"/>
                              </wps:cNvSpPr>
                              <wps:spPr bwMode="auto">
                                <a:xfrm>
                                  <a:off x="1783080" y="291846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85" name="Freeform 211"/>
                              <wps:cNvSpPr>
                                <a:spLocks noEditPoints="1"/>
                              </wps:cNvSpPr>
                              <wps:spPr bwMode="auto">
                                <a:xfrm>
                                  <a:off x="3972560" y="2096770"/>
                                  <a:ext cx="359410" cy="7620"/>
                                </a:xfrm>
                                <a:custGeom>
                                  <a:avLst/>
                                  <a:gdLst>
                                    <a:gd name="T0" fmla="*/ 0 w 566"/>
                                    <a:gd name="T1" fmla="*/ 0 h 12"/>
                                    <a:gd name="T2" fmla="*/ 49 w 566"/>
                                    <a:gd name="T3" fmla="*/ 0 h 12"/>
                                    <a:gd name="T4" fmla="*/ 49 w 566"/>
                                    <a:gd name="T5" fmla="*/ 12 h 12"/>
                                    <a:gd name="T6" fmla="*/ 0 w 566"/>
                                    <a:gd name="T7" fmla="*/ 12 h 12"/>
                                    <a:gd name="T8" fmla="*/ 0 w 566"/>
                                    <a:gd name="T9" fmla="*/ 0 h 12"/>
                                    <a:gd name="T10" fmla="*/ 86 w 566"/>
                                    <a:gd name="T11" fmla="*/ 0 h 12"/>
                                    <a:gd name="T12" fmla="*/ 135 w 566"/>
                                    <a:gd name="T13" fmla="*/ 0 h 12"/>
                                    <a:gd name="T14" fmla="*/ 135 w 566"/>
                                    <a:gd name="T15" fmla="*/ 12 h 12"/>
                                    <a:gd name="T16" fmla="*/ 86 w 566"/>
                                    <a:gd name="T17" fmla="*/ 12 h 12"/>
                                    <a:gd name="T18" fmla="*/ 86 w 566"/>
                                    <a:gd name="T19" fmla="*/ 0 h 12"/>
                                    <a:gd name="T20" fmla="*/ 172 w 566"/>
                                    <a:gd name="T21" fmla="*/ 0 h 12"/>
                                    <a:gd name="T22" fmla="*/ 221 w 566"/>
                                    <a:gd name="T23" fmla="*/ 0 h 12"/>
                                    <a:gd name="T24" fmla="*/ 221 w 566"/>
                                    <a:gd name="T25" fmla="*/ 12 h 12"/>
                                    <a:gd name="T26" fmla="*/ 172 w 566"/>
                                    <a:gd name="T27" fmla="*/ 12 h 12"/>
                                    <a:gd name="T28" fmla="*/ 172 w 566"/>
                                    <a:gd name="T29" fmla="*/ 0 h 12"/>
                                    <a:gd name="T30" fmla="*/ 258 w 566"/>
                                    <a:gd name="T31" fmla="*/ 0 h 12"/>
                                    <a:gd name="T32" fmla="*/ 308 w 566"/>
                                    <a:gd name="T33" fmla="*/ 0 h 12"/>
                                    <a:gd name="T34" fmla="*/ 308 w 566"/>
                                    <a:gd name="T35" fmla="*/ 12 h 12"/>
                                    <a:gd name="T36" fmla="*/ 258 w 566"/>
                                    <a:gd name="T37" fmla="*/ 12 h 12"/>
                                    <a:gd name="T38" fmla="*/ 258 w 566"/>
                                    <a:gd name="T39" fmla="*/ 0 h 12"/>
                                    <a:gd name="T40" fmla="*/ 344 w 566"/>
                                    <a:gd name="T41" fmla="*/ 0 h 12"/>
                                    <a:gd name="T42" fmla="*/ 394 w 566"/>
                                    <a:gd name="T43" fmla="*/ 0 h 12"/>
                                    <a:gd name="T44" fmla="*/ 394 w 566"/>
                                    <a:gd name="T45" fmla="*/ 12 h 12"/>
                                    <a:gd name="T46" fmla="*/ 344 w 566"/>
                                    <a:gd name="T47" fmla="*/ 12 h 12"/>
                                    <a:gd name="T48" fmla="*/ 344 w 566"/>
                                    <a:gd name="T49" fmla="*/ 0 h 12"/>
                                    <a:gd name="T50" fmla="*/ 431 w 566"/>
                                    <a:gd name="T51" fmla="*/ 0 h 12"/>
                                    <a:gd name="T52" fmla="*/ 480 w 566"/>
                                    <a:gd name="T53" fmla="*/ 0 h 12"/>
                                    <a:gd name="T54" fmla="*/ 480 w 566"/>
                                    <a:gd name="T55" fmla="*/ 12 h 12"/>
                                    <a:gd name="T56" fmla="*/ 431 w 566"/>
                                    <a:gd name="T57" fmla="*/ 12 h 12"/>
                                    <a:gd name="T58" fmla="*/ 431 w 566"/>
                                    <a:gd name="T59" fmla="*/ 0 h 12"/>
                                    <a:gd name="T60" fmla="*/ 517 w 566"/>
                                    <a:gd name="T61" fmla="*/ 0 h 12"/>
                                    <a:gd name="T62" fmla="*/ 566 w 566"/>
                                    <a:gd name="T63" fmla="*/ 0 h 12"/>
                                    <a:gd name="T64" fmla="*/ 566 w 566"/>
                                    <a:gd name="T65" fmla="*/ 12 h 12"/>
                                    <a:gd name="T66" fmla="*/ 517 w 566"/>
                                    <a:gd name="T67" fmla="*/ 12 h 12"/>
                                    <a:gd name="T68" fmla="*/ 517 w 566"/>
                                    <a:gd name="T6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66" h="12">
                                      <a:moveTo>
                                        <a:pt x="0" y="0"/>
                                      </a:moveTo>
                                      <a:lnTo>
                                        <a:pt x="49" y="0"/>
                                      </a:lnTo>
                                      <a:lnTo>
                                        <a:pt x="49" y="12"/>
                                      </a:lnTo>
                                      <a:lnTo>
                                        <a:pt x="0" y="12"/>
                                      </a:lnTo>
                                      <a:lnTo>
                                        <a:pt x="0" y="0"/>
                                      </a:lnTo>
                                      <a:close/>
                                      <a:moveTo>
                                        <a:pt x="86" y="0"/>
                                      </a:moveTo>
                                      <a:lnTo>
                                        <a:pt x="135" y="0"/>
                                      </a:lnTo>
                                      <a:lnTo>
                                        <a:pt x="135" y="12"/>
                                      </a:lnTo>
                                      <a:lnTo>
                                        <a:pt x="86" y="12"/>
                                      </a:lnTo>
                                      <a:lnTo>
                                        <a:pt x="86" y="0"/>
                                      </a:lnTo>
                                      <a:close/>
                                      <a:moveTo>
                                        <a:pt x="172" y="0"/>
                                      </a:moveTo>
                                      <a:lnTo>
                                        <a:pt x="221" y="0"/>
                                      </a:lnTo>
                                      <a:lnTo>
                                        <a:pt x="221" y="12"/>
                                      </a:lnTo>
                                      <a:lnTo>
                                        <a:pt x="172" y="12"/>
                                      </a:lnTo>
                                      <a:lnTo>
                                        <a:pt x="172" y="0"/>
                                      </a:lnTo>
                                      <a:close/>
                                      <a:moveTo>
                                        <a:pt x="258" y="0"/>
                                      </a:moveTo>
                                      <a:lnTo>
                                        <a:pt x="308" y="0"/>
                                      </a:lnTo>
                                      <a:lnTo>
                                        <a:pt x="308" y="12"/>
                                      </a:lnTo>
                                      <a:lnTo>
                                        <a:pt x="258" y="12"/>
                                      </a:lnTo>
                                      <a:lnTo>
                                        <a:pt x="258" y="0"/>
                                      </a:lnTo>
                                      <a:close/>
                                      <a:moveTo>
                                        <a:pt x="344" y="0"/>
                                      </a:moveTo>
                                      <a:lnTo>
                                        <a:pt x="394" y="0"/>
                                      </a:lnTo>
                                      <a:lnTo>
                                        <a:pt x="394" y="12"/>
                                      </a:lnTo>
                                      <a:lnTo>
                                        <a:pt x="344" y="12"/>
                                      </a:lnTo>
                                      <a:lnTo>
                                        <a:pt x="344" y="0"/>
                                      </a:lnTo>
                                      <a:close/>
                                      <a:moveTo>
                                        <a:pt x="431" y="0"/>
                                      </a:moveTo>
                                      <a:lnTo>
                                        <a:pt x="480" y="0"/>
                                      </a:lnTo>
                                      <a:lnTo>
                                        <a:pt x="480" y="12"/>
                                      </a:lnTo>
                                      <a:lnTo>
                                        <a:pt x="431" y="12"/>
                                      </a:lnTo>
                                      <a:lnTo>
                                        <a:pt x="431" y="0"/>
                                      </a:lnTo>
                                      <a:close/>
                                      <a:moveTo>
                                        <a:pt x="517" y="0"/>
                                      </a:moveTo>
                                      <a:lnTo>
                                        <a:pt x="566" y="0"/>
                                      </a:lnTo>
                                      <a:lnTo>
                                        <a:pt x="566" y="12"/>
                                      </a:lnTo>
                                      <a:lnTo>
                                        <a:pt x="517" y="12"/>
                                      </a:lnTo>
                                      <a:lnTo>
                                        <a:pt x="517"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86" name="Rectangle 212"/>
                              <wps:cNvSpPr>
                                <a:spLocks noChangeArrowheads="1"/>
                              </wps:cNvSpPr>
                              <wps:spPr bwMode="auto">
                                <a:xfrm>
                                  <a:off x="1670050" y="3339465"/>
                                  <a:ext cx="1037590" cy="36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 name="Freeform 213"/>
                              <wps:cNvSpPr>
                                <a:spLocks noEditPoints="1"/>
                              </wps:cNvSpPr>
                              <wps:spPr bwMode="auto">
                                <a:xfrm>
                                  <a:off x="1663700" y="3333115"/>
                                  <a:ext cx="1050290" cy="379730"/>
                                </a:xfrm>
                                <a:custGeom>
                                  <a:avLst/>
                                  <a:gdLst>
                                    <a:gd name="T0" fmla="*/ 0 w 1654"/>
                                    <a:gd name="T1" fmla="*/ 0 h 598"/>
                                    <a:gd name="T2" fmla="*/ 1654 w 1654"/>
                                    <a:gd name="T3" fmla="*/ 0 h 598"/>
                                    <a:gd name="T4" fmla="*/ 1654 w 1654"/>
                                    <a:gd name="T5" fmla="*/ 598 h 598"/>
                                    <a:gd name="T6" fmla="*/ 0 w 1654"/>
                                    <a:gd name="T7" fmla="*/ 598 h 598"/>
                                    <a:gd name="T8" fmla="*/ 0 w 1654"/>
                                    <a:gd name="T9" fmla="*/ 0 h 598"/>
                                    <a:gd name="T10" fmla="*/ 21 w 1654"/>
                                    <a:gd name="T11" fmla="*/ 588 h 598"/>
                                    <a:gd name="T12" fmla="*/ 10 w 1654"/>
                                    <a:gd name="T13" fmla="*/ 578 h 598"/>
                                    <a:gd name="T14" fmla="*/ 1644 w 1654"/>
                                    <a:gd name="T15" fmla="*/ 578 h 598"/>
                                    <a:gd name="T16" fmla="*/ 1634 w 1654"/>
                                    <a:gd name="T17" fmla="*/ 588 h 598"/>
                                    <a:gd name="T18" fmla="*/ 1634 w 1654"/>
                                    <a:gd name="T19" fmla="*/ 10 h 598"/>
                                    <a:gd name="T20" fmla="*/ 1644 w 1654"/>
                                    <a:gd name="T21" fmla="*/ 20 h 598"/>
                                    <a:gd name="T22" fmla="*/ 10 w 1654"/>
                                    <a:gd name="T23" fmla="*/ 20 h 598"/>
                                    <a:gd name="T24" fmla="*/ 21 w 1654"/>
                                    <a:gd name="T25" fmla="*/ 10 h 598"/>
                                    <a:gd name="T26" fmla="*/ 21 w 1654"/>
                                    <a:gd name="T27" fmla="*/ 588 h 5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54" h="598">
                                      <a:moveTo>
                                        <a:pt x="0" y="0"/>
                                      </a:moveTo>
                                      <a:lnTo>
                                        <a:pt x="1654" y="0"/>
                                      </a:lnTo>
                                      <a:lnTo>
                                        <a:pt x="1654" y="598"/>
                                      </a:lnTo>
                                      <a:lnTo>
                                        <a:pt x="0" y="598"/>
                                      </a:lnTo>
                                      <a:lnTo>
                                        <a:pt x="0" y="0"/>
                                      </a:lnTo>
                                      <a:close/>
                                      <a:moveTo>
                                        <a:pt x="21" y="588"/>
                                      </a:moveTo>
                                      <a:lnTo>
                                        <a:pt x="10" y="578"/>
                                      </a:lnTo>
                                      <a:lnTo>
                                        <a:pt x="1644" y="578"/>
                                      </a:lnTo>
                                      <a:lnTo>
                                        <a:pt x="1634" y="588"/>
                                      </a:lnTo>
                                      <a:lnTo>
                                        <a:pt x="1634" y="10"/>
                                      </a:lnTo>
                                      <a:lnTo>
                                        <a:pt x="1644" y="20"/>
                                      </a:lnTo>
                                      <a:lnTo>
                                        <a:pt x="10" y="20"/>
                                      </a:lnTo>
                                      <a:lnTo>
                                        <a:pt x="21" y="10"/>
                                      </a:lnTo>
                                      <a:lnTo>
                                        <a:pt x="21" y="58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88" name="Rectangle 214"/>
                              <wps:cNvSpPr>
                                <a:spLocks noChangeArrowheads="1"/>
                              </wps:cNvSpPr>
                              <wps:spPr bwMode="auto">
                                <a:xfrm>
                                  <a:off x="1746885" y="3383915"/>
                                  <a:ext cx="8597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Training Accreditation </w:t>
                                    </w:r>
                                  </w:p>
                                </w:txbxContent>
                              </wps:txbx>
                              <wps:bodyPr rot="0" vert="horz" wrap="none" lIns="0" tIns="0" rIns="0" bIns="0" anchor="t" anchorCtr="0">
                                <a:spAutoFit/>
                              </wps:bodyPr>
                            </wps:wsp>
                            <wps:wsp>
                              <wps:cNvPr id="189" name="Rectangle 215"/>
                              <wps:cNvSpPr>
                                <a:spLocks noChangeArrowheads="1"/>
                              </wps:cNvSpPr>
                              <wps:spPr bwMode="auto">
                                <a:xfrm>
                                  <a:off x="1746885" y="3494405"/>
                                  <a:ext cx="5588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Council (</w:t>
                                    </w:r>
                                    <w:proofErr w:type="spellStart"/>
                                    <w:r>
                                      <w:rPr>
                                        <w:rFonts w:ascii="Arial" w:hAnsi="Arial" w:cs="Arial"/>
                                        <w:color w:val="000000"/>
                                        <w:sz w:val="14"/>
                                        <w:szCs w:val="14"/>
                                        <w:lang w:val="en-US"/>
                                      </w:rPr>
                                      <w:t>TAC</w:t>
                                    </w:r>
                                    <w:proofErr w:type="spellEnd"/>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90" name="Rectangle 216"/>
                              <wps:cNvSpPr>
                                <a:spLocks noChangeArrowheads="1"/>
                              </wps:cNvSpPr>
                              <wps:spPr bwMode="auto">
                                <a:xfrm>
                                  <a:off x="2293620" y="349440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91" name="Rectangle 217"/>
                              <wps:cNvSpPr>
                                <a:spLocks noChangeArrowheads="1"/>
                              </wps:cNvSpPr>
                              <wps:spPr bwMode="auto">
                                <a:xfrm>
                                  <a:off x="2814955" y="3298825"/>
                                  <a:ext cx="1037590" cy="421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Freeform 218"/>
                              <wps:cNvSpPr>
                                <a:spLocks noEditPoints="1"/>
                              </wps:cNvSpPr>
                              <wps:spPr bwMode="auto">
                                <a:xfrm>
                                  <a:off x="2808605" y="3292475"/>
                                  <a:ext cx="1050290" cy="433705"/>
                                </a:xfrm>
                                <a:custGeom>
                                  <a:avLst/>
                                  <a:gdLst>
                                    <a:gd name="T0" fmla="*/ 0 w 1654"/>
                                    <a:gd name="T1" fmla="*/ 0 h 683"/>
                                    <a:gd name="T2" fmla="*/ 1654 w 1654"/>
                                    <a:gd name="T3" fmla="*/ 0 h 683"/>
                                    <a:gd name="T4" fmla="*/ 1654 w 1654"/>
                                    <a:gd name="T5" fmla="*/ 683 h 683"/>
                                    <a:gd name="T6" fmla="*/ 0 w 1654"/>
                                    <a:gd name="T7" fmla="*/ 683 h 683"/>
                                    <a:gd name="T8" fmla="*/ 0 w 1654"/>
                                    <a:gd name="T9" fmla="*/ 0 h 683"/>
                                    <a:gd name="T10" fmla="*/ 21 w 1654"/>
                                    <a:gd name="T11" fmla="*/ 673 h 683"/>
                                    <a:gd name="T12" fmla="*/ 10 w 1654"/>
                                    <a:gd name="T13" fmla="*/ 663 h 683"/>
                                    <a:gd name="T14" fmla="*/ 1644 w 1654"/>
                                    <a:gd name="T15" fmla="*/ 663 h 683"/>
                                    <a:gd name="T16" fmla="*/ 1634 w 1654"/>
                                    <a:gd name="T17" fmla="*/ 673 h 683"/>
                                    <a:gd name="T18" fmla="*/ 1634 w 1654"/>
                                    <a:gd name="T19" fmla="*/ 10 h 683"/>
                                    <a:gd name="T20" fmla="*/ 1644 w 1654"/>
                                    <a:gd name="T21" fmla="*/ 21 h 683"/>
                                    <a:gd name="T22" fmla="*/ 10 w 1654"/>
                                    <a:gd name="T23" fmla="*/ 21 h 683"/>
                                    <a:gd name="T24" fmla="*/ 21 w 1654"/>
                                    <a:gd name="T25" fmla="*/ 10 h 683"/>
                                    <a:gd name="T26" fmla="*/ 21 w 1654"/>
                                    <a:gd name="T27" fmla="*/ 673 h 6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54" h="683">
                                      <a:moveTo>
                                        <a:pt x="0" y="0"/>
                                      </a:moveTo>
                                      <a:lnTo>
                                        <a:pt x="1654" y="0"/>
                                      </a:lnTo>
                                      <a:lnTo>
                                        <a:pt x="1654" y="683"/>
                                      </a:lnTo>
                                      <a:lnTo>
                                        <a:pt x="0" y="683"/>
                                      </a:lnTo>
                                      <a:lnTo>
                                        <a:pt x="0" y="0"/>
                                      </a:lnTo>
                                      <a:close/>
                                      <a:moveTo>
                                        <a:pt x="21" y="673"/>
                                      </a:moveTo>
                                      <a:lnTo>
                                        <a:pt x="10" y="663"/>
                                      </a:lnTo>
                                      <a:lnTo>
                                        <a:pt x="1644" y="663"/>
                                      </a:lnTo>
                                      <a:lnTo>
                                        <a:pt x="1634" y="673"/>
                                      </a:lnTo>
                                      <a:lnTo>
                                        <a:pt x="1634" y="10"/>
                                      </a:lnTo>
                                      <a:lnTo>
                                        <a:pt x="1644" y="21"/>
                                      </a:lnTo>
                                      <a:lnTo>
                                        <a:pt x="10" y="21"/>
                                      </a:lnTo>
                                      <a:lnTo>
                                        <a:pt x="21" y="10"/>
                                      </a:lnTo>
                                      <a:lnTo>
                                        <a:pt x="21" y="673"/>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93" name="Rectangle 219"/>
                              <wps:cNvSpPr>
                                <a:spLocks noChangeArrowheads="1"/>
                              </wps:cNvSpPr>
                              <wps:spPr bwMode="auto">
                                <a:xfrm>
                                  <a:off x="2891155" y="3343275"/>
                                  <a:ext cx="8451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Victorian Registration </w:t>
                                    </w:r>
                                  </w:p>
                                </w:txbxContent>
                              </wps:txbx>
                              <wps:bodyPr rot="0" vert="horz" wrap="none" lIns="0" tIns="0" rIns="0" bIns="0" anchor="t" anchorCtr="0">
                                <a:spAutoFit/>
                              </wps:bodyPr>
                            </wps:wsp>
                            <wps:wsp>
                              <wps:cNvPr id="194" name="Rectangle 220"/>
                              <wps:cNvSpPr>
                                <a:spLocks noChangeArrowheads="1"/>
                              </wps:cNvSpPr>
                              <wps:spPr bwMode="auto">
                                <a:xfrm>
                                  <a:off x="2891155" y="3453130"/>
                                  <a:ext cx="6527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Quality Authority</w:t>
                                    </w:r>
                                  </w:p>
                                </w:txbxContent>
                              </wps:txbx>
                              <wps:bodyPr rot="0" vert="horz" wrap="none" lIns="0" tIns="0" rIns="0" bIns="0" anchor="t" anchorCtr="0">
                                <a:spAutoFit/>
                              </wps:bodyPr>
                            </wps:wsp>
                            <wps:wsp>
                              <wps:cNvPr id="195" name="Rectangle 221"/>
                              <wps:cNvSpPr>
                                <a:spLocks noChangeArrowheads="1"/>
                              </wps:cNvSpPr>
                              <wps:spPr bwMode="auto">
                                <a:xfrm>
                                  <a:off x="3502660" y="345313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96" name="Rectangle 222"/>
                              <wps:cNvSpPr>
                                <a:spLocks noChangeArrowheads="1"/>
                              </wps:cNvSpPr>
                              <wps:spPr bwMode="auto">
                                <a:xfrm>
                                  <a:off x="2891155" y="3562985"/>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VRQA</w:t>
                                    </w:r>
                                    <w:proofErr w:type="spellEnd"/>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97" name="Rectangle 223"/>
                              <wps:cNvSpPr>
                                <a:spLocks noChangeArrowheads="1"/>
                              </wps:cNvSpPr>
                              <wps:spPr bwMode="auto">
                                <a:xfrm>
                                  <a:off x="3206115" y="356298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198" name="Rectangle 224"/>
                              <wps:cNvSpPr>
                                <a:spLocks noChangeArrowheads="1"/>
                              </wps:cNvSpPr>
                              <wps:spPr bwMode="auto">
                                <a:xfrm>
                                  <a:off x="19685" y="2043430"/>
                                  <a:ext cx="777875" cy="5759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Freeform 225"/>
                              <wps:cNvSpPr>
                                <a:spLocks noEditPoints="1"/>
                              </wps:cNvSpPr>
                              <wps:spPr bwMode="auto">
                                <a:xfrm>
                                  <a:off x="11430" y="2035810"/>
                                  <a:ext cx="793750" cy="591185"/>
                                </a:xfrm>
                                <a:custGeom>
                                  <a:avLst/>
                                  <a:gdLst>
                                    <a:gd name="T0" fmla="*/ 0 w 1250"/>
                                    <a:gd name="T1" fmla="*/ 0 h 931"/>
                                    <a:gd name="T2" fmla="*/ 1250 w 1250"/>
                                    <a:gd name="T3" fmla="*/ 0 h 931"/>
                                    <a:gd name="T4" fmla="*/ 1250 w 1250"/>
                                    <a:gd name="T5" fmla="*/ 931 h 931"/>
                                    <a:gd name="T6" fmla="*/ 0 w 1250"/>
                                    <a:gd name="T7" fmla="*/ 931 h 931"/>
                                    <a:gd name="T8" fmla="*/ 0 w 1250"/>
                                    <a:gd name="T9" fmla="*/ 0 h 931"/>
                                    <a:gd name="T10" fmla="*/ 25 w 1250"/>
                                    <a:gd name="T11" fmla="*/ 919 h 931"/>
                                    <a:gd name="T12" fmla="*/ 13 w 1250"/>
                                    <a:gd name="T13" fmla="*/ 907 h 931"/>
                                    <a:gd name="T14" fmla="*/ 1238 w 1250"/>
                                    <a:gd name="T15" fmla="*/ 907 h 931"/>
                                    <a:gd name="T16" fmla="*/ 1226 w 1250"/>
                                    <a:gd name="T17" fmla="*/ 919 h 931"/>
                                    <a:gd name="T18" fmla="*/ 1226 w 1250"/>
                                    <a:gd name="T19" fmla="*/ 12 h 931"/>
                                    <a:gd name="T20" fmla="*/ 1238 w 1250"/>
                                    <a:gd name="T21" fmla="*/ 24 h 931"/>
                                    <a:gd name="T22" fmla="*/ 13 w 1250"/>
                                    <a:gd name="T23" fmla="*/ 24 h 931"/>
                                    <a:gd name="T24" fmla="*/ 25 w 1250"/>
                                    <a:gd name="T25" fmla="*/ 12 h 931"/>
                                    <a:gd name="T26" fmla="*/ 25 w 1250"/>
                                    <a:gd name="T27" fmla="*/ 919 h 9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50" h="931">
                                      <a:moveTo>
                                        <a:pt x="0" y="0"/>
                                      </a:moveTo>
                                      <a:lnTo>
                                        <a:pt x="1250" y="0"/>
                                      </a:lnTo>
                                      <a:lnTo>
                                        <a:pt x="1250" y="931"/>
                                      </a:lnTo>
                                      <a:lnTo>
                                        <a:pt x="0" y="931"/>
                                      </a:lnTo>
                                      <a:lnTo>
                                        <a:pt x="0" y="0"/>
                                      </a:lnTo>
                                      <a:close/>
                                      <a:moveTo>
                                        <a:pt x="25" y="919"/>
                                      </a:moveTo>
                                      <a:lnTo>
                                        <a:pt x="13" y="907"/>
                                      </a:lnTo>
                                      <a:lnTo>
                                        <a:pt x="1238" y="907"/>
                                      </a:lnTo>
                                      <a:lnTo>
                                        <a:pt x="1226" y="919"/>
                                      </a:lnTo>
                                      <a:lnTo>
                                        <a:pt x="1226" y="12"/>
                                      </a:lnTo>
                                      <a:lnTo>
                                        <a:pt x="1238" y="24"/>
                                      </a:lnTo>
                                      <a:lnTo>
                                        <a:pt x="13" y="24"/>
                                      </a:lnTo>
                                      <a:lnTo>
                                        <a:pt x="25" y="12"/>
                                      </a:lnTo>
                                      <a:lnTo>
                                        <a:pt x="25" y="919"/>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00" name="Rectangle 226"/>
                              <wps:cNvSpPr>
                                <a:spLocks noChangeArrowheads="1"/>
                              </wps:cNvSpPr>
                              <wps:spPr bwMode="auto">
                                <a:xfrm>
                                  <a:off x="97790" y="2120265"/>
                                  <a:ext cx="18796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Flexi</w:t>
                                    </w:r>
                                  </w:p>
                                </w:txbxContent>
                              </wps:txbx>
                              <wps:bodyPr rot="0" vert="horz" wrap="none" lIns="0" tIns="0" rIns="0" bIns="0" anchor="t" anchorCtr="0">
                                <a:spAutoFit/>
                              </wps:bodyPr>
                            </wps:wsp>
                            <wps:wsp>
                              <wps:cNvPr id="201" name="Rectangle 227"/>
                              <wps:cNvSpPr>
                                <a:spLocks noChangeArrowheads="1"/>
                              </wps:cNvSpPr>
                              <wps:spPr bwMode="auto">
                                <a:xfrm>
                                  <a:off x="272415" y="2120265"/>
                                  <a:ext cx="1187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proofErr w:type="spellStart"/>
                                    <w:r>
                                      <w:rPr>
                                        <w:rFonts w:ascii="Arial" w:hAnsi="Arial" w:cs="Arial"/>
                                        <w:color w:val="000000"/>
                                        <w:sz w:val="14"/>
                                        <w:szCs w:val="14"/>
                                        <w:lang w:val="en-US"/>
                                      </w:rPr>
                                      <w:t>ble</w:t>
                                    </w:r>
                                    <w:proofErr w:type="spellEnd"/>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202" name="Rectangle 228"/>
                              <wps:cNvSpPr>
                                <a:spLocks noChangeArrowheads="1"/>
                              </wps:cNvSpPr>
                              <wps:spPr bwMode="auto">
                                <a:xfrm>
                                  <a:off x="97790" y="2230120"/>
                                  <a:ext cx="3460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Learning </w:t>
                                    </w:r>
                                  </w:p>
                                </w:txbxContent>
                              </wps:txbx>
                              <wps:bodyPr rot="0" vert="horz" wrap="none" lIns="0" tIns="0" rIns="0" bIns="0" anchor="t" anchorCtr="0">
                                <a:spAutoFit/>
                              </wps:bodyPr>
                            </wps:wsp>
                            <wps:wsp>
                              <wps:cNvPr id="203" name="Rectangle 229"/>
                              <wps:cNvSpPr>
                                <a:spLocks noChangeArrowheads="1"/>
                              </wps:cNvSpPr>
                              <wps:spPr bwMode="auto">
                                <a:xfrm>
                                  <a:off x="97790" y="233997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Advisory Group </w:t>
                                    </w:r>
                                  </w:p>
                                </w:txbxContent>
                              </wps:txbx>
                              <wps:bodyPr rot="0" vert="horz" wrap="none" lIns="0" tIns="0" rIns="0" bIns="0" anchor="t" anchorCtr="0">
                                <a:spAutoFit/>
                              </wps:bodyPr>
                            </wps:wsp>
                            <wps:wsp>
                              <wps:cNvPr id="204" name="Rectangle 230"/>
                              <wps:cNvSpPr>
                                <a:spLocks noChangeArrowheads="1"/>
                              </wps:cNvSpPr>
                              <wps:spPr bwMode="auto">
                                <a:xfrm>
                                  <a:off x="97790" y="2449830"/>
                                  <a:ext cx="29146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(FLAG) </w:t>
                                    </w:r>
                                  </w:p>
                                </w:txbxContent>
                              </wps:txbx>
                              <wps:bodyPr rot="0" vert="horz" wrap="none" lIns="0" tIns="0" rIns="0" bIns="0" anchor="t" anchorCtr="0">
                                <a:spAutoFit/>
                              </wps:bodyPr>
                            </wps:wsp>
                            <wps:wsp>
                              <wps:cNvPr id="205" name="Rectangle 231"/>
                              <wps:cNvSpPr>
                                <a:spLocks noChangeArrowheads="1"/>
                              </wps:cNvSpPr>
                              <wps:spPr bwMode="auto">
                                <a:xfrm>
                                  <a:off x="393700" y="2459355"/>
                                  <a:ext cx="21590"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2"/>
                                        <w:szCs w:val="12"/>
                                        <w:lang w:val="en-US"/>
                                      </w:rPr>
                                      <w:t xml:space="preserve"> </w:t>
                                    </w:r>
                                  </w:p>
                                </w:txbxContent>
                              </wps:txbx>
                              <wps:bodyPr rot="0" vert="horz" wrap="none" lIns="0" tIns="0" rIns="0" bIns="0" anchor="t" anchorCtr="0">
                                <a:spAutoFit/>
                              </wps:bodyPr>
                            </wps:wsp>
                            <wps:wsp>
                              <wps:cNvPr id="206" name="Freeform 232"/>
                              <wps:cNvSpPr>
                                <a:spLocks/>
                              </wps:cNvSpPr>
                              <wps:spPr bwMode="auto">
                                <a:xfrm>
                                  <a:off x="795655" y="2927350"/>
                                  <a:ext cx="118745" cy="13970"/>
                                </a:xfrm>
                                <a:custGeom>
                                  <a:avLst/>
                                  <a:gdLst>
                                    <a:gd name="T0" fmla="*/ 0 w 187"/>
                                    <a:gd name="T1" fmla="*/ 0 h 22"/>
                                    <a:gd name="T2" fmla="*/ 187 w 187"/>
                                    <a:gd name="T3" fmla="*/ 2 h 22"/>
                                    <a:gd name="T4" fmla="*/ 187 w 187"/>
                                    <a:gd name="T5" fmla="*/ 22 h 22"/>
                                    <a:gd name="T6" fmla="*/ 0 w 187"/>
                                    <a:gd name="T7" fmla="*/ 21 h 22"/>
                                    <a:gd name="T8" fmla="*/ 0 w 187"/>
                                    <a:gd name="T9" fmla="*/ 0 h 22"/>
                                  </a:gdLst>
                                  <a:ahLst/>
                                  <a:cxnLst>
                                    <a:cxn ang="0">
                                      <a:pos x="T0" y="T1"/>
                                    </a:cxn>
                                    <a:cxn ang="0">
                                      <a:pos x="T2" y="T3"/>
                                    </a:cxn>
                                    <a:cxn ang="0">
                                      <a:pos x="T4" y="T5"/>
                                    </a:cxn>
                                    <a:cxn ang="0">
                                      <a:pos x="T6" y="T7"/>
                                    </a:cxn>
                                    <a:cxn ang="0">
                                      <a:pos x="T8" y="T9"/>
                                    </a:cxn>
                                  </a:cxnLst>
                                  <a:rect l="0" t="0" r="r" b="b"/>
                                  <a:pathLst>
                                    <a:path w="187" h="22">
                                      <a:moveTo>
                                        <a:pt x="0" y="0"/>
                                      </a:moveTo>
                                      <a:lnTo>
                                        <a:pt x="187" y="2"/>
                                      </a:lnTo>
                                      <a:lnTo>
                                        <a:pt x="187" y="22"/>
                                      </a:lnTo>
                                      <a:lnTo>
                                        <a:pt x="0" y="21"/>
                                      </a:lnTo>
                                      <a:lnTo>
                                        <a:pt x="0"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07" name="Freeform 233"/>
                              <wps:cNvSpPr>
                                <a:spLocks/>
                              </wps:cNvSpPr>
                              <wps:spPr bwMode="auto">
                                <a:xfrm>
                                  <a:off x="795655" y="2183130"/>
                                  <a:ext cx="118745" cy="13970"/>
                                </a:xfrm>
                                <a:custGeom>
                                  <a:avLst/>
                                  <a:gdLst>
                                    <a:gd name="T0" fmla="*/ 0 w 187"/>
                                    <a:gd name="T1" fmla="*/ 0 h 22"/>
                                    <a:gd name="T2" fmla="*/ 187 w 187"/>
                                    <a:gd name="T3" fmla="*/ 2 h 22"/>
                                    <a:gd name="T4" fmla="*/ 187 w 187"/>
                                    <a:gd name="T5" fmla="*/ 22 h 22"/>
                                    <a:gd name="T6" fmla="*/ 0 w 187"/>
                                    <a:gd name="T7" fmla="*/ 21 h 22"/>
                                    <a:gd name="T8" fmla="*/ 0 w 187"/>
                                    <a:gd name="T9" fmla="*/ 0 h 22"/>
                                  </a:gdLst>
                                  <a:ahLst/>
                                  <a:cxnLst>
                                    <a:cxn ang="0">
                                      <a:pos x="T0" y="T1"/>
                                    </a:cxn>
                                    <a:cxn ang="0">
                                      <a:pos x="T2" y="T3"/>
                                    </a:cxn>
                                    <a:cxn ang="0">
                                      <a:pos x="T4" y="T5"/>
                                    </a:cxn>
                                    <a:cxn ang="0">
                                      <a:pos x="T6" y="T7"/>
                                    </a:cxn>
                                    <a:cxn ang="0">
                                      <a:pos x="T8" y="T9"/>
                                    </a:cxn>
                                  </a:cxnLst>
                                  <a:rect l="0" t="0" r="r" b="b"/>
                                  <a:pathLst>
                                    <a:path w="187" h="22">
                                      <a:moveTo>
                                        <a:pt x="0" y="0"/>
                                      </a:moveTo>
                                      <a:lnTo>
                                        <a:pt x="187" y="2"/>
                                      </a:lnTo>
                                      <a:lnTo>
                                        <a:pt x="187" y="22"/>
                                      </a:lnTo>
                                      <a:lnTo>
                                        <a:pt x="0" y="21"/>
                                      </a:lnTo>
                                      <a:lnTo>
                                        <a:pt x="0"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08" name="Rectangle 234"/>
                              <wps:cNvSpPr>
                                <a:spLocks noChangeArrowheads="1"/>
                              </wps:cNvSpPr>
                              <wps:spPr bwMode="auto">
                                <a:xfrm>
                                  <a:off x="4239260" y="632460"/>
                                  <a:ext cx="12700" cy="551815"/>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09" name="Freeform 235"/>
                              <wps:cNvSpPr>
                                <a:spLocks noEditPoints="1"/>
                              </wps:cNvSpPr>
                              <wps:spPr bwMode="auto">
                                <a:xfrm>
                                  <a:off x="3966845" y="601345"/>
                                  <a:ext cx="278765" cy="62230"/>
                                </a:xfrm>
                                <a:custGeom>
                                  <a:avLst/>
                                  <a:gdLst>
                                    <a:gd name="T0" fmla="*/ 439 w 439"/>
                                    <a:gd name="T1" fmla="*/ 39 h 98"/>
                                    <a:gd name="T2" fmla="*/ 82 w 439"/>
                                    <a:gd name="T3" fmla="*/ 39 h 98"/>
                                    <a:gd name="T4" fmla="*/ 82 w 439"/>
                                    <a:gd name="T5" fmla="*/ 59 h 98"/>
                                    <a:gd name="T6" fmla="*/ 439 w 439"/>
                                    <a:gd name="T7" fmla="*/ 59 h 98"/>
                                    <a:gd name="T8" fmla="*/ 439 w 439"/>
                                    <a:gd name="T9" fmla="*/ 39 h 98"/>
                                    <a:gd name="T10" fmla="*/ 98 w 439"/>
                                    <a:gd name="T11" fmla="*/ 0 h 98"/>
                                    <a:gd name="T12" fmla="*/ 0 w 439"/>
                                    <a:gd name="T13" fmla="*/ 49 h 98"/>
                                    <a:gd name="T14" fmla="*/ 98 w 439"/>
                                    <a:gd name="T15" fmla="*/ 98 h 98"/>
                                    <a:gd name="T16" fmla="*/ 98 w 439"/>
                                    <a:gd name="T17" fmla="*/ 0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39" h="98">
                                      <a:moveTo>
                                        <a:pt x="439" y="39"/>
                                      </a:moveTo>
                                      <a:lnTo>
                                        <a:pt x="82" y="39"/>
                                      </a:lnTo>
                                      <a:lnTo>
                                        <a:pt x="82" y="59"/>
                                      </a:lnTo>
                                      <a:lnTo>
                                        <a:pt x="439" y="59"/>
                                      </a:lnTo>
                                      <a:lnTo>
                                        <a:pt x="439" y="39"/>
                                      </a:lnTo>
                                      <a:close/>
                                      <a:moveTo>
                                        <a:pt x="98" y="0"/>
                                      </a:moveTo>
                                      <a:lnTo>
                                        <a:pt x="0" y="49"/>
                                      </a:lnTo>
                                      <a:lnTo>
                                        <a:pt x="98" y="98"/>
                                      </a:lnTo>
                                      <a:lnTo>
                                        <a:pt x="98"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0" name="Rectangle 236"/>
                              <wps:cNvSpPr>
                                <a:spLocks noChangeArrowheads="1"/>
                              </wps:cNvSpPr>
                              <wps:spPr bwMode="auto">
                                <a:xfrm>
                                  <a:off x="4242435" y="1177925"/>
                                  <a:ext cx="103505" cy="12700"/>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1" name="Freeform 237"/>
                              <wps:cNvSpPr>
                                <a:spLocks noEditPoints="1"/>
                              </wps:cNvSpPr>
                              <wps:spPr bwMode="auto">
                                <a:xfrm>
                                  <a:off x="4237355" y="1317625"/>
                                  <a:ext cx="7620" cy="560705"/>
                                </a:xfrm>
                                <a:custGeom>
                                  <a:avLst/>
                                  <a:gdLst>
                                    <a:gd name="T0" fmla="*/ 12 w 12"/>
                                    <a:gd name="T1" fmla="*/ 0 h 883"/>
                                    <a:gd name="T2" fmla="*/ 12 w 12"/>
                                    <a:gd name="T3" fmla="*/ 49 h 883"/>
                                    <a:gd name="T4" fmla="*/ 0 w 12"/>
                                    <a:gd name="T5" fmla="*/ 49 h 883"/>
                                    <a:gd name="T6" fmla="*/ 0 w 12"/>
                                    <a:gd name="T7" fmla="*/ 0 h 883"/>
                                    <a:gd name="T8" fmla="*/ 12 w 12"/>
                                    <a:gd name="T9" fmla="*/ 0 h 883"/>
                                    <a:gd name="T10" fmla="*/ 12 w 12"/>
                                    <a:gd name="T11" fmla="*/ 86 h 883"/>
                                    <a:gd name="T12" fmla="*/ 12 w 12"/>
                                    <a:gd name="T13" fmla="*/ 135 h 883"/>
                                    <a:gd name="T14" fmla="*/ 0 w 12"/>
                                    <a:gd name="T15" fmla="*/ 135 h 883"/>
                                    <a:gd name="T16" fmla="*/ 0 w 12"/>
                                    <a:gd name="T17" fmla="*/ 86 h 883"/>
                                    <a:gd name="T18" fmla="*/ 12 w 12"/>
                                    <a:gd name="T19" fmla="*/ 86 h 883"/>
                                    <a:gd name="T20" fmla="*/ 12 w 12"/>
                                    <a:gd name="T21" fmla="*/ 172 h 883"/>
                                    <a:gd name="T22" fmla="*/ 12 w 12"/>
                                    <a:gd name="T23" fmla="*/ 221 h 883"/>
                                    <a:gd name="T24" fmla="*/ 0 w 12"/>
                                    <a:gd name="T25" fmla="*/ 221 h 883"/>
                                    <a:gd name="T26" fmla="*/ 0 w 12"/>
                                    <a:gd name="T27" fmla="*/ 172 h 883"/>
                                    <a:gd name="T28" fmla="*/ 12 w 12"/>
                                    <a:gd name="T29" fmla="*/ 172 h 883"/>
                                    <a:gd name="T30" fmla="*/ 12 w 12"/>
                                    <a:gd name="T31" fmla="*/ 258 h 883"/>
                                    <a:gd name="T32" fmla="*/ 12 w 12"/>
                                    <a:gd name="T33" fmla="*/ 307 h 883"/>
                                    <a:gd name="T34" fmla="*/ 0 w 12"/>
                                    <a:gd name="T35" fmla="*/ 307 h 883"/>
                                    <a:gd name="T36" fmla="*/ 0 w 12"/>
                                    <a:gd name="T37" fmla="*/ 258 h 883"/>
                                    <a:gd name="T38" fmla="*/ 12 w 12"/>
                                    <a:gd name="T39" fmla="*/ 258 h 883"/>
                                    <a:gd name="T40" fmla="*/ 12 w 12"/>
                                    <a:gd name="T41" fmla="*/ 344 h 883"/>
                                    <a:gd name="T42" fmla="*/ 12 w 12"/>
                                    <a:gd name="T43" fmla="*/ 393 h 883"/>
                                    <a:gd name="T44" fmla="*/ 0 w 12"/>
                                    <a:gd name="T45" fmla="*/ 393 h 883"/>
                                    <a:gd name="T46" fmla="*/ 0 w 12"/>
                                    <a:gd name="T47" fmla="*/ 344 h 883"/>
                                    <a:gd name="T48" fmla="*/ 12 w 12"/>
                                    <a:gd name="T49" fmla="*/ 344 h 883"/>
                                    <a:gd name="T50" fmla="*/ 12 w 12"/>
                                    <a:gd name="T51" fmla="*/ 430 h 883"/>
                                    <a:gd name="T52" fmla="*/ 12 w 12"/>
                                    <a:gd name="T53" fmla="*/ 479 h 883"/>
                                    <a:gd name="T54" fmla="*/ 0 w 12"/>
                                    <a:gd name="T55" fmla="*/ 479 h 883"/>
                                    <a:gd name="T56" fmla="*/ 0 w 12"/>
                                    <a:gd name="T57" fmla="*/ 430 h 883"/>
                                    <a:gd name="T58" fmla="*/ 12 w 12"/>
                                    <a:gd name="T59" fmla="*/ 430 h 883"/>
                                    <a:gd name="T60" fmla="*/ 12 w 12"/>
                                    <a:gd name="T61" fmla="*/ 516 h 883"/>
                                    <a:gd name="T62" fmla="*/ 12 w 12"/>
                                    <a:gd name="T63" fmla="*/ 565 h 883"/>
                                    <a:gd name="T64" fmla="*/ 0 w 12"/>
                                    <a:gd name="T65" fmla="*/ 565 h 883"/>
                                    <a:gd name="T66" fmla="*/ 0 w 12"/>
                                    <a:gd name="T67" fmla="*/ 516 h 883"/>
                                    <a:gd name="T68" fmla="*/ 12 w 12"/>
                                    <a:gd name="T69" fmla="*/ 516 h 883"/>
                                    <a:gd name="T70" fmla="*/ 12 w 12"/>
                                    <a:gd name="T71" fmla="*/ 602 h 883"/>
                                    <a:gd name="T72" fmla="*/ 12 w 12"/>
                                    <a:gd name="T73" fmla="*/ 651 h 883"/>
                                    <a:gd name="T74" fmla="*/ 0 w 12"/>
                                    <a:gd name="T75" fmla="*/ 651 h 883"/>
                                    <a:gd name="T76" fmla="*/ 0 w 12"/>
                                    <a:gd name="T77" fmla="*/ 602 h 883"/>
                                    <a:gd name="T78" fmla="*/ 12 w 12"/>
                                    <a:gd name="T79" fmla="*/ 602 h 883"/>
                                    <a:gd name="T80" fmla="*/ 12 w 12"/>
                                    <a:gd name="T81" fmla="*/ 688 h 883"/>
                                    <a:gd name="T82" fmla="*/ 12 w 12"/>
                                    <a:gd name="T83" fmla="*/ 737 h 883"/>
                                    <a:gd name="T84" fmla="*/ 0 w 12"/>
                                    <a:gd name="T85" fmla="*/ 737 h 883"/>
                                    <a:gd name="T86" fmla="*/ 0 w 12"/>
                                    <a:gd name="T87" fmla="*/ 688 h 883"/>
                                    <a:gd name="T88" fmla="*/ 12 w 12"/>
                                    <a:gd name="T89" fmla="*/ 688 h 883"/>
                                    <a:gd name="T90" fmla="*/ 12 w 12"/>
                                    <a:gd name="T91" fmla="*/ 774 h 883"/>
                                    <a:gd name="T92" fmla="*/ 12 w 12"/>
                                    <a:gd name="T93" fmla="*/ 823 h 883"/>
                                    <a:gd name="T94" fmla="*/ 0 w 12"/>
                                    <a:gd name="T95" fmla="*/ 823 h 883"/>
                                    <a:gd name="T96" fmla="*/ 0 w 12"/>
                                    <a:gd name="T97" fmla="*/ 774 h 883"/>
                                    <a:gd name="T98" fmla="*/ 12 w 12"/>
                                    <a:gd name="T99" fmla="*/ 774 h 883"/>
                                    <a:gd name="T100" fmla="*/ 12 w 12"/>
                                    <a:gd name="T101" fmla="*/ 860 h 883"/>
                                    <a:gd name="T102" fmla="*/ 12 w 12"/>
                                    <a:gd name="T103" fmla="*/ 883 h 883"/>
                                    <a:gd name="T104" fmla="*/ 0 w 12"/>
                                    <a:gd name="T105" fmla="*/ 883 h 883"/>
                                    <a:gd name="T106" fmla="*/ 0 w 12"/>
                                    <a:gd name="T107" fmla="*/ 860 h 883"/>
                                    <a:gd name="T108" fmla="*/ 12 w 12"/>
                                    <a:gd name="T109" fmla="*/ 860 h 8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2" h="883">
                                      <a:moveTo>
                                        <a:pt x="12" y="0"/>
                                      </a:moveTo>
                                      <a:lnTo>
                                        <a:pt x="12" y="49"/>
                                      </a:lnTo>
                                      <a:lnTo>
                                        <a:pt x="0" y="49"/>
                                      </a:lnTo>
                                      <a:lnTo>
                                        <a:pt x="0" y="0"/>
                                      </a:lnTo>
                                      <a:lnTo>
                                        <a:pt x="12" y="0"/>
                                      </a:lnTo>
                                      <a:close/>
                                      <a:moveTo>
                                        <a:pt x="12" y="86"/>
                                      </a:moveTo>
                                      <a:lnTo>
                                        <a:pt x="12" y="135"/>
                                      </a:lnTo>
                                      <a:lnTo>
                                        <a:pt x="0" y="135"/>
                                      </a:lnTo>
                                      <a:lnTo>
                                        <a:pt x="0" y="86"/>
                                      </a:lnTo>
                                      <a:lnTo>
                                        <a:pt x="12" y="86"/>
                                      </a:lnTo>
                                      <a:close/>
                                      <a:moveTo>
                                        <a:pt x="12" y="172"/>
                                      </a:moveTo>
                                      <a:lnTo>
                                        <a:pt x="12" y="221"/>
                                      </a:lnTo>
                                      <a:lnTo>
                                        <a:pt x="0" y="221"/>
                                      </a:lnTo>
                                      <a:lnTo>
                                        <a:pt x="0" y="172"/>
                                      </a:lnTo>
                                      <a:lnTo>
                                        <a:pt x="12" y="172"/>
                                      </a:lnTo>
                                      <a:close/>
                                      <a:moveTo>
                                        <a:pt x="12" y="258"/>
                                      </a:moveTo>
                                      <a:lnTo>
                                        <a:pt x="12" y="307"/>
                                      </a:lnTo>
                                      <a:lnTo>
                                        <a:pt x="0" y="307"/>
                                      </a:lnTo>
                                      <a:lnTo>
                                        <a:pt x="0" y="258"/>
                                      </a:lnTo>
                                      <a:lnTo>
                                        <a:pt x="12" y="258"/>
                                      </a:lnTo>
                                      <a:close/>
                                      <a:moveTo>
                                        <a:pt x="12" y="344"/>
                                      </a:moveTo>
                                      <a:lnTo>
                                        <a:pt x="12" y="393"/>
                                      </a:lnTo>
                                      <a:lnTo>
                                        <a:pt x="0" y="393"/>
                                      </a:lnTo>
                                      <a:lnTo>
                                        <a:pt x="0" y="344"/>
                                      </a:lnTo>
                                      <a:lnTo>
                                        <a:pt x="12" y="344"/>
                                      </a:lnTo>
                                      <a:close/>
                                      <a:moveTo>
                                        <a:pt x="12" y="430"/>
                                      </a:moveTo>
                                      <a:lnTo>
                                        <a:pt x="12" y="479"/>
                                      </a:lnTo>
                                      <a:lnTo>
                                        <a:pt x="0" y="479"/>
                                      </a:lnTo>
                                      <a:lnTo>
                                        <a:pt x="0" y="430"/>
                                      </a:lnTo>
                                      <a:lnTo>
                                        <a:pt x="12" y="430"/>
                                      </a:lnTo>
                                      <a:close/>
                                      <a:moveTo>
                                        <a:pt x="12" y="516"/>
                                      </a:moveTo>
                                      <a:lnTo>
                                        <a:pt x="12" y="565"/>
                                      </a:lnTo>
                                      <a:lnTo>
                                        <a:pt x="0" y="565"/>
                                      </a:lnTo>
                                      <a:lnTo>
                                        <a:pt x="0" y="516"/>
                                      </a:lnTo>
                                      <a:lnTo>
                                        <a:pt x="12" y="516"/>
                                      </a:lnTo>
                                      <a:close/>
                                      <a:moveTo>
                                        <a:pt x="12" y="602"/>
                                      </a:moveTo>
                                      <a:lnTo>
                                        <a:pt x="12" y="651"/>
                                      </a:lnTo>
                                      <a:lnTo>
                                        <a:pt x="0" y="651"/>
                                      </a:lnTo>
                                      <a:lnTo>
                                        <a:pt x="0" y="602"/>
                                      </a:lnTo>
                                      <a:lnTo>
                                        <a:pt x="12" y="602"/>
                                      </a:lnTo>
                                      <a:close/>
                                      <a:moveTo>
                                        <a:pt x="12" y="688"/>
                                      </a:moveTo>
                                      <a:lnTo>
                                        <a:pt x="12" y="737"/>
                                      </a:lnTo>
                                      <a:lnTo>
                                        <a:pt x="0" y="737"/>
                                      </a:lnTo>
                                      <a:lnTo>
                                        <a:pt x="0" y="688"/>
                                      </a:lnTo>
                                      <a:lnTo>
                                        <a:pt x="12" y="688"/>
                                      </a:lnTo>
                                      <a:close/>
                                      <a:moveTo>
                                        <a:pt x="12" y="774"/>
                                      </a:moveTo>
                                      <a:lnTo>
                                        <a:pt x="12" y="823"/>
                                      </a:lnTo>
                                      <a:lnTo>
                                        <a:pt x="0" y="823"/>
                                      </a:lnTo>
                                      <a:lnTo>
                                        <a:pt x="0" y="774"/>
                                      </a:lnTo>
                                      <a:lnTo>
                                        <a:pt x="12" y="774"/>
                                      </a:lnTo>
                                      <a:close/>
                                      <a:moveTo>
                                        <a:pt x="12" y="860"/>
                                      </a:moveTo>
                                      <a:lnTo>
                                        <a:pt x="12" y="883"/>
                                      </a:lnTo>
                                      <a:lnTo>
                                        <a:pt x="0" y="883"/>
                                      </a:lnTo>
                                      <a:lnTo>
                                        <a:pt x="0" y="860"/>
                                      </a:lnTo>
                                      <a:lnTo>
                                        <a:pt x="12" y="86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2" name="Freeform 238"/>
                              <wps:cNvSpPr>
                                <a:spLocks noEditPoints="1"/>
                              </wps:cNvSpPr>
                              <wps:spPr bwMode="auto">
                                <a:xfrm>
                                  <a:off x="3961130" y="1313180"/>
                                  <a:ext cx="283210" cy="8255"/>
                                </a:xfrm>
                                <a:custGeom>
                                  <a:avLst/>
                                  <a:gdLst>
                                    <a:gd name="T0" fmla="*/ 446 w 446"/>
                                    <a:gd name="T1" fmla="*/ 0 h 13"/>
                                    <a:gd name="T2" fmla="*/ 396 w 446"/>
                                    <a:gd name="T3" fmla="*/ 0 h 13"/>
                                    <a:gd name="T4" fmla="*/ 396 w 446"/>
                                    <a:gd name="T5" fmla="*/ 13 h 13"/>
                                    <a:gd name="T6" fmla="*/ 446 w 446"/>
                                    <a:gd name="T7" fmla="*/ 13 h 13"/>
                                    <a:gd name="T8" fmla="*/ 446 w 446"/>
                                    <a:gd name="T9" fmla="*/ 0 h 13"/>
                                    <a:gd name="T10" fmla="*/ 359 w 446"/>
                                    <a:gd name="T11" fmla="*/ 0 h 13"/>
                                    <a:gd name="T12" fmla="*/ 310 w 446"/>
                                    <a:gd name="T13" fmla="*/ 0 h 13"/>
                                    <a:gd name="T14" fmla="*/ 310 w 446"/>
                                    <a:gd name="T15" fmla="*/ 13 h 13"/>
                                    <a:gd name="T16" fmla="*/ 359 w 446"/>
                                    <a:gd name="T17" fmla="*/ 13 h 13"/>
                                    <a:gd name="T18" fmla="*/ 359 w 446"/>
                                    <a:gd name="T19" fmla="*/ 0 h 13"/>
                                    <a:gd name="T20" fmla="*/ 273 w 446"/>
                                    <a:gd name="T21" fmla="*/ 0 h 13"/>
                                    <a:gd name="T22" fmla="*/ 224 w 446"/>
                                    <a:gd name="T23" fmla="*/ 0 h 13"/>
                                    <a:gd name="T24" fmla="*/ 224 w 446"/>
                                    <a:gd name="T25" fmla="*/ 13 h 13"/>
                                    <a:gd name="T26" fmla="*/ 273 w 446"/>
                                    <a:gd name="T27" fmla="*/ 13 h 13"/>
                                    <a:gd name="T28" fmla="*/ 273 w 446"/>
                                    <a:gd name="T29" fmla="*/ 0 h 13"/>
                                    <a:gd name="T30" fmla="*/ 187 w 446"/>
                                    <a:gd name="T31" fmla="*/ 0 h 13"/>
                                    <a:gd name="T32" fmla="*/ 138 w 446"/>
                                    <a:gd name="T33" fmla="*/ 0 h 13"/>
                                    <a:gd name="T34" fmla="*/ 138 w 446"/>
                                    <a:gd name="T35" fmla="*/ 13 h 13"/>
                                    <a:gd name="T36" fmla="*/ 187 w 446"/>
                                    <a:gd name="T37" fmla="*/ 13 h 13"/>
                                    <a:gd name="T38" fmla="*/ 187 w 446"/>
                                    <a:gd name="T39" fmla="*/ 0 h 13"/>
                                    <a:gd name="T40" fmla="*/ 101 w 446"/>
                                    <a:gd name="T41" fmla="*/ 0 h 13"/>
                                    <a:gd name="T42" fmla="*/ 52 w 446"/>
                                    <a:gd name="T43" fmla="*/ 0 h 13"/>
                                    <a:gd name="T44" fmla="*/ 52 w 446"/>
                                    <a:gd name="T45" fmla="*/ 13 h 13"/>
                                    <a:gd name="T46" fmla="*/ 101 w 446"/>
                                    <a:gd name="T47" fmla="*/ 13 h 13"/>
                                    <a:gd name="T48" fmla="*/ 101 w 446"/>
                                    <a:gd name="T49" fmla="*/ 0 h 13"/>
                                    <a:gd name="T50" fmla="*/ 15 w 446"/>
                                    <a:gd name="T51" fmla="*/ 0 h 13"/>
                                    <a:gd name="T52" fmla="*/ 0 w 446"/>
                                    <a:gd name="T53" fmla="*/ 0 h 13"/>
                                    <a:gd name="T54" fmla="*/ 0 w 446"/>
                                    <a:gd name="T55" fmla="*/ 13 h 13"/>
                                    <a:gd name="T56" fmla="*/ 15 w 446"/>
                                    <a:gd name="T57" fmla="*/ 13 h 13"/>
                                    <a:gd name="T58" fmla="*/ 15 w 446"/>
                                    <a:gd name="T59" fmla="*/ 0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46" h="13">
                                      <a:moveTo>
                                        <a:pt x="446" y="0"/>
                                      </a:moveTo>
                                      <a:lnTo>
                                        <a:pt x="396" y="0"/>
                                      </a:lnTo>
                                      <a:lnTo>
                                        <a:pt x="396" y="13"/>
                                      </a:lnTo>
                                      <a:lnTo>
                                        <a:pt x="446" y="13"/>
                                      </a:lnTo>
                                      <a:lnTo>
                                        <a:pt x="446" y="0"/>
                                      </a:lnTo>
                                      <a:close/>
                                      <a:moveTo>
                                        <a:pt x="359" y="0"/>
                                      </a:moveTo>
                                      <a:lnTo>
                                        <a:pt x="310" y="0"/>
                                      </a:lnTo>
                                      <a:lnTo>
                                        <a:pt x="310" y="13"/>
                                      </a:lnTo>
                                      <a:lnTo>
                                        <a:pt x="359" y="13"/>
                                      </a:lnTo>
                                      <a:lnTo>
                                        <a:pt x="359" y="0"/>
                                      </a:lnTo>
                                      <a:close/>
                                      <a:moveTo>
                                        <a:pt x="273" y="0"/>
                                      </a:moveTo>
                                      <a:lnTo>
                                        <a:pt x="224" y="0"/>
                                      </a:lnTo>
                                      <a:lnTo>
                                        <a:pt x="224" y="13"/>
                                      </a:lnTo>
                                      <a:lnTo>
                                        <a:pt x="273" y="13"/>
                                      </a:lnTo>
                                      <a:lnTo>
                                        <a:pt x="273" y="0"/>
                                      </a:lnTo>
                                      <a:close/>
                                      <a:moveTo>
                                        <a:pt x="187" y="0"/>
                                      </a:moveTo>
                                      <a:lnTo>
                                        <a:pt x="138" y="0"/>
                                      </a:lnTo>
                                      <a:lnTo>
                                        <a:pt x="138" y="13"/>
                                      </a:lnTo>
                                      <a:lnTo>
                                        <a:pt x="187" y="13"/>
                                      </a:lnTo>
                                      <a:lnTo>
                                        <a:pt x="187" y="0"/>
                                      </a:lnTo>
                                      <a:close/>
                                      <a:moveTo>
                                        <a:pt x="101" y="0"/>
                                      </a:moveTo>
                                      <a:lnTo>
                                        <a:pt x="52" y="0"/>
                                      </a:lnTo>
                                      <a:lnTo>
                                        <a:pt x="52" y="13"/>
                                      </a:lnTo>
                                      <a:lnTo>
                                        <a:pt x="101" y="13"/>
                                      </a:lnTo>
                                      <a:lnTo>
                                        <a:pt x="101" y="0"/>
                                      </a:lnTo>
                                      <a:close/>
                                      <a:moveTo>
                                        <a:pt x="15" y="0"/>
                                      </a:moveTo>
                                      <a:lnTo>
                                        <a:pt x="0" y="0"/>
                                      </a:lnTo>
                                      <a:lnTo>
                                        <a:pt x="0" y="13"/>
                                      </a:lnTo>
                                      <a:lnTo>
                                        <a:pt x="15" y="13"/>
                                      </a:lnTo>
                                      <a:lnTo>
                                        <a:pt x="15"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3" name="Freeform 239"/>
                              <wps:cNvSpPr>
                                <a:spLocks noEditPoints="1"/>
                              </wps:cNvSpPr>
                              <wps:spPr bwMode="auto">
                                <a:xfrm>
                                  <a:off x="4256405" y="1873885"/>
                                  <a:ext cx="85725" cy="8255"/>
                                </a:xfrm>
                                <a:custGeom>
                                  <a:avLst/>
                                  <a:gdLst>
                                    <a:gd name="T0" fmla="*/ 135 w 135"/>
                                    <a:gd name="T1" fmla="*/ 0 h 13"/>
                                    <a:gd name="T2" fmla="*/ 86 w 135"/>
                                    <a:gd name="T3" fmla="*/ 0 h 13"/>
                                    <a:gd name="T4" fmla="*/ 86 w 135"/>
                                    <a:gd name="T5" fmla="*/ 13 h 13"/>
                                    <a:gd name="T6" fmla="*/ 135 w 135"/>
                                    <a:gd name="T7" fmla="*/ 13 h 13"/>
                                    <a:gd name="T8" fmla="*/ 135 w 135"/>
                                    <a:gd name="T9" fmla="*/ 0 h 13"/>
                                    <a:gd name="T10" fmla="*/ 49 w 135"/>
                                    <a:gd name="T11" fmla="*/ 0 h 13"/>
                                    <a:gd name="T12" fmla="*/ 0 w 135"/>
                                    <a:gd name="T13" fmla="*/ 0 h 13"/>
                                    <a:gd name="T14" fmla="*/ 0 w 135"/>
                                    <a:gd name="T15" fmla="*/ 13 h 13"/>
                                    <a:gd name="T16" fmla="*/ 49 w 135"/>
                                    <a:gd name="T17" fmla="*/ 13 h 13"/>
                                    <a:gd name="T18" fmla="*/ 49 w 135"/>
                                    <a:gd name="T19" fmla="*/ 0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5" h="13">
                                      <a:moveTo>
                                        <a:pt x="135" y="0"/>
                                      </a:moveTo>
                                      <a:lnTo>
                                        <a:pt x="86" y="0"/>
                                      </a:lnTo>
                                      <a:lnTo>
                                        <a:pt x="86" y="13"/>
                                      </a:lnTo>
                                      <a:lnTo>
                                        <a:pt x="135" y="13"/>
                                      </a:lnTo>
                                      <a:lnTo>
                                        <a:pt x="135" y="0"/>
                                      </a:lnTo>
                                      <a:close/>
                                      <a:moveTo>
                                        <a:pt x="49" y="0"/>
                                      </a:moveTo>
                                      <a:lnTo>
                                        <a:pt x="0" y="0"/>
                                      </a:lnTo>
                                      <a:lnTo>
                                        <a:pt x="0" y="13"/>
                                      </a:lnTo>
                                      <a:lnTo>
                                        <a:pt x="49" y="13"/>
                                      </a:lnTo>
                                      <a:lnTo>
                                        <a:pt x="49"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4" name="Rectangle 240"/>
                              <wps:cNvSpPr>
                                <a:spLocks noChangeArrowheads="1"/>
                              </wps:cNvSpPr>
                              <wps:spPr bwMode="auto">
                                <a:xfrm>
                                  <a:off x="4199890" y="2021840"/>
                                  <a:ext cx="137160" cy="12700"/>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5" name="Freeform 241"/>
                              <wps:cNvSpPr>
                                <a:spLocks noEditPoints="1"/>
                              </wps:cNvSpPr>
                              <wps:spPr bwMode="auto">
                                <a:xfrm>
                                  <a:off x="3972560" y="702310"/>
                                  <a:ext cx="227330" cy="62230"/>
                                </a:xfrm>
                                <a:custGeom>
                                  <a:avLst/>
                                  <a:gdLst>
                                    <a:gd name="T0" fmla="*/ 358 w 358"/>
                                    <a:gd name="T1" fmla="*/ 39 h 98"/>
                                    <a:gd name="T2" fmla="*/ 82 w 358"/>
                                    <a:gd name="T3" fmla="*/ 39 h 98"/>
                                    <a:gd name="T4" fmla="*/ 82 w 358"/>
                                    <a:gd name="T5" fmla="*/ 59 h 98"/>
                                    <a:gd name="T6" fmla="*/ 358 w 358"/>
                                    <a:gd name="T7" fmla="*/ 59 h 98"/>
                                    <a:gd name="T8" fmla="*/ 358 w 358"/>
                                    <a:gd name="T9" fmla="*/ 39 h 98"/>
                                    <a:gd name="T10" fmla="*/ 99 w 358"/>
                                    <a:gd name="T11" fmla="*/ 0 h 98"/>
                                    <a:gd name="T12" fmla="*/ 0 w 358"/>
                                    <a:gd name="T13" fmla="*/ 49 h 98"/>
                                    <a:gd name="T14" fmla="*/ 99 w 358"/>
                                    <a:gd name="T15" fmla="*/ 98 h 98"/>
                                    <a:gd name="T16" fmla="*/ 99 w 358"/>
                                    <a:gd name="T17" fmla="*/ 0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58" h="98">
                                      <a:moveTo>
                                        <a:pt x="358" y="39"/>
                                      </a:moveTo>
                                      <a:lnTo>
                                        <a:pt x="82" y="39"/>
                                      </a:lnTo>
                                      <a:lnTo>
                                        <a:pt x="82" y="59"/>
                                      </a:lnTo>
                                      <a:lnTo>
                                        <a:pt x="358" y="59"/>
                                      </a:lnTo>
                                      <a:lnTo>
                                        <a:pt x="358" y="39"/>
                                      </a:lnTo>
                                      <a:close/>
                                      <a:moveTo>
                                        <a:pt x="99" y="0"/>
                                      </a:moveTo>
                                      <a:lnTo>
                                        <a:pt x="0" y="49"/>
                                      </a:lnTo>
                                      <a:lnTo>
                                        <a:pt x="99" y="98"/>
                                      </a:lnTo>
                                      <a:lnTo>
                                        <a:pt x="99"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6" name="Rectangle 242"/>
                              <wps:cNvSpPr>
                                <a:spLocks noChangeArrowheads="1"/>
                              </wps:cNvSpPr>
                              <wps:spPr bwMode="auto">
                                <a:xfrm>
                                  <a:off x="4193540" y="733425"/>
                                  <a:ext cx="12700" cy="1294765"/>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17" name="Rectangle 243"/>
                              <wps:cNvSpPr>
                                <a:spLocks noChangeArrowheads="1"/>
                              </wps:cNvSpPr>
                              <wps:spPr bwMode="auto">
                                <a:xfrm>
                                  <a:off x="141605" y="4246880"/>
                                  <a:ext cx="1707515" cy="335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244"/>
                              <wps:cNvSpPr>
                                <a:spLocks noChangeArrowheads="1"/>
                              </wps:cNvSpPr>
                              <wps:spPr bwMode="auto">
                                <a:xfrm>
                                  <a:off x="141605" y="4289425"/>
                                  <a:ext cx="4006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Hard lines </w:t>
                                    </w:r>
                                  </w:p>
                                </w:txbxContent>
                              </wps:txbx>
                              <wps:bodyPr rot="0" vert="horz" wrap="none" lIns="0" tIns="0" rIns="0" bIns="0" anchor="t" anchorCtr="0">
                                <a:spAutoFit/>
                              </wps:bodyPr>
                            </wps:wsp>
                            <wps:wsp>
                              <wps:cNvPr id="219" name="Rectangle 245"/>
                              <wps:cNvSpPr>
                                <a:spLocks noChangeArrowheads="1"/>
                              </wps:cNvSpPr>
                              <wps:spPr bwMode="auto">
                                <a:xfrm>
                                  <a:off x="589915" y="428942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
                                </w:txbxContent>
                              </wps:txbx>
                              <wps:bodyPr rot="0" vert="horz" wrap="none" lIns="0" tIns="0" rIns="0" bIns="0" anchor="t" anchorCtr="0">
                                <a:spAutoFit/>
                              </wps:bodyPr>
                            </wps:wsp>
                            <wps:wsp>
                              <wps:cNvPr id="220" name="Rectangle 246"/>
                              <wps:cNvSpPr>
                                <a:spLocks noChangeArrowheads="1"/>
                              </wps:cNvSpPr>
                              <wps:spPr bwMode="auto">
                                <a:xfrm>
                                  <a:off x="642620" y="428942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221" name="Rectangle 247"/>
                              <wps:cNvSpPr>
                                <a:spLocks noChangeArrowheads="1"/>
                              </wps:cNvSpPr>
                              <wps:spPr bwMode="auto">
                                <a:xfrm>
                                  <a:off x="669290" y="4289425"/>
                                  <a:ext cx="3860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Reporting</w:t>
                                    </w:r>
                                  </w:p>
                                </w:txbxContent>
                              </wps:txbx>
                              <wps:bodyPr rot="0" vert="horz" wrap="none" lIns="0" tIns="0" rIns="0" bIns="0" anchor="t" anchorCtr="0">
                                <a:spAutoFit/>
                              </wps:bodyPr>
                            </wps:wsp>
                            <wps:wsp>
                              <wps:cNvPr id="222" name="Rectangle 248"/>
                              <wps:cNvSpPr>
                                <a:spLocks noChangeArrowheads="1"/>
                              </wps:cNvSpPr>
                              <wps:spPr bwMode="auto">
                                <a:xfrm>
                                  <a:off x="1074420" y="4289425"/>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223" name="Rectangle 249"/>
                              <wps:cNvSpPr>
                                <a:spLocks noChangeArrowheads="1"/>
                              </wps:cNvSpPr>
                              <wps:spPr bwMode="auto">
                                <a:xfrm>
                                  <a:off x="141605" y="4413250"/>
                                  <a:ext cx="4699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Dotted lines </w:t>
                                    </w:r>
                                  </w:p>
                                </w:txbxContent>
                              </wps:txbx>
                              <wps:bodyPr rot="0" vert="horz" wrap="none" lIns="0" tIns="0" rIns="0" bIns="0" anchor="t" anchorCtr="0">
                                <a:spAutoFit/>
                              </wps:bodyPr>
                            </wps:wsp>
                            <wps:wsp>
                              <wps:cNvPr id="224" name="Rectangle 250"/>
                              <wps:cNvSpPr>
                                <a:spLocks noChangeArrowheads="1"/>
                              </wps:cNvSpPr>
                              <wps:spPr bwMode="auto">
                                <a:xfrm>
                                  <a:off x="664210" y="4413250"/>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w:t>
                                    </w:r>
                                  </w:p>
                                </w:txbxContent>
                              </wps:txbx>
                              <wps:bodyPr rot="0" vert="horz" wrap="none" lIns="0" tIns="0" rIns="0" bIns="0" anchor="t" anchorCtr="0">
                                <a:spAutoFit/>
                              </wps:bodyPr>
                            </wps:wsp>
                            <wps:wsp>
                              <wps:cNvPr id="225" name="Rectangle 251"/>
                              <wps:cNvSpPr>
                                <a:spLocks noChangeArrowheads="1"/>
                              </wps:cNvSpPr>
                              <wps:spPr bwMode="auto">
                                <a:xfrm>
                                  <a:off x="715010" y="441325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226" name="Rectangle 252"/>
                              <wps:cNvSpPr>
                                <a:spLocks noChangeArrowheads="1"/>
                              </wps:cNvSpPr>
                              <wps:spPr bwMode="auto">
                                <a:xfrm>
                                  <a:off x="741680" y="4413250"/>
                                  <a:ext cx="4895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Relationship</w:t>
                                    </w:r>
                                  </w:p>
                                </w:txbxContent>
                              </wps:txbx>
                              <wps:bodyPr rot="0" vert="horz" wrap="none" lIns="0" tIns="0" rIns="0" bIns="0" anchor="t" anchorCtr="0">
                                <a:spAutoFit/>
                              </wps:bodyPr>
                            </wps:wsp>
                            <wps:wsp>
                              <wps:cNvPr id="227" name="Rectangle 253"/>
                              <wps:cNvSpPr>
                                <a:spLocks noChangeArrowheads="1"/>
                              </wps:cNvSpPr>
                              <wps:spPr bwMode="auto">
                                <a:xfrm>
                                  <a:off x="1256665" y="4413250"/>
                                  <a:ext cx="2476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65F" w:rsidRDefault="0022365F">
                                    <w:r>
                                      <w:rPr>
                                        <w:rFonts w:ascii="Arial" w:hAnsi="Arial" w:cs="Arial"/>
                                        <w:color w:val="000000"/>
                                        <w:sz w:val="14"/>
                                        <w:szCs w:val="14"/>
                                        <w:lang w:val="en-US"/>
                                      </w:rPr>
                                      <w:t xml:space="preserve"> </w:t>
                                    </w:r>
                                  </w:p>
                                </w:txbxContent>
                              </wps:txbx>
                              <wps:bodyPr rot="0" vert="horz" wrap="none" lIns="0" tIns="0" rIns="0" bIns="0" anchor="t" anchorCtr="0">
                                <a:spAutoFit/>
                              </wps:bodyPr>
                            </wps:wsp>
                            <wps:wsp>
                              <wps:cNvPr id="228" name="Freeform 254"/>
                              <wps:cNvSpPr>
                                <a:spLocks noEditPoints="1"/>
                              </wps:cNvSpPr>
                              <wps:spPr bwMode="auto">
                                <a:xfrm>
                                  <a:off x="4109720" y="2700020"/>
                                  <a:ext cx="233045" cy="8255"/>
                                </a:xfrm>
                                <a:custGeom>
                                  <a:avLst/>
                                  <a:gdLst>
                                    <a:gd name="T0" fmla="*/ 367 w 367"/>
                                    <a:gd name="T1" fmla="*/ 0 h 13"/>
                                    <a:gd name="T2" fmla="*/ 317 w 367"/>
                                    <a:gd name="T3" fmla="*/ 0 h 13"/>
                                    <a:gd name="T4" fmla="*/ 317 w 367"/>
                                    <a:gd name="T5" fmla="*/ 13 h 13"/>
                                    <a:gd name="T6" fmla="*/ 367 w 367"/>
                                    <a:gd name="T7" fmla="*/ 13 h 13"/>
                                    <a:gd name="T8" fmla="*/ 367 w 367"/>
                                    <a:gd name="T9" fmla="*/ 0 h 13"/>
                                    <a:gd name="T10" fmla="*/ 281 w 367"/>
                                    <a:gd name="T11" fmla="*/ 0 h 13"/>
                                    <a:gd name="T12" fmla="*/ 231 w 367"/>
                                    <a:gd name="T13" fmla="*/ 0 h 13"/>
                                    <a:gd name="T14" fmla="*/ 231 w 367"/>
                                    <a:gd name="T15" fmla="*/ 13 h 13"/>
                                    <a:gd name="T16" fmla="*/ 281 w 367"/>
                                    <a:gd name="T17" fmla="*/ 13 h 13"/>
                                    <a:gd name="T18" fmla="*/ 281 w 367"/>
                                    <a:gd name="T19" fmla="*/ 0 h 13"/>
                                    <a:gd name="T20" fmla="*/ 194 w 367"/>
                                    <a:gd name="T21" fmla="*/ 0 h 13"/>
                                    <a:gd name="T22" fmla="*/ 145 w 367"/>
                                    <a:gd name="T23" fmla="*/ 0 h 13"/>
                                    <a:gd name="T24" fmla="*/ 145 w 367"/>
                                    <a:gd name="T25" fmla="*/ 13 h 13"/>
                                    <a:gd name="T26" fmla="*/ 194 w 367"/>
                                    <a:gd name="T27" fmla="*/ 13 h 13"/>
                                    <a:gd name="T28" fmla="*/ 194 w 367"/>
                                    <a:gd name="T29" fmla="*/ 0 h 13"/>
                                    <a:gd name="T30" fmla="*/ 108 w 367"/>
                                    <a:gd name="T31" fmla="*/ 0 h 13"/>
                                    <a:gd name="T32" fmla="*/ 59 w 367"/>
                                    <a:gd name="T33" fmla="*/ 0 h 13"/>
                                    <a:gd name="T34" fmla="*/ 59 w 367"/>
                                    <a:gd name="T35" fmla="*/ 13 h 13"/>
                                    <a:gd name="T36" fmla="*/ 108 w 367"/>
                                    <a:gd name="T37" fmla="*/ 13 h 13"/>
                                    <a:gd name="T38" fmla="*/ 108 w 367"/>
                                    <a:gd name="T39" fmla="*/ 0 h 13"/>
                                    <a:gd name="T40" fmla="*/ 22 w 367"/>
                                    <a:gd name="T41" fmla="*/ 0 h 13"/>
                                    <a:gd name="T42" fmla="*/ 0 w 367"/>
                                    <a:gd name="T43" fmla="*/ 0 h 13"/>
                                    <a:gd name="T44" fmla="*/ 0 w 367"/>
                                    <a:gd name="T45" fmla="*/ 13 h 13"/>
                                    <a:gd name="T46" fmla="*/ 22 w 367"/>
                                    <a:gd name="T47" fmla="*/ 13 h 13"/>
                                    <a:gd name="T48" fmla="*/ 22 w 367"/>
                                    <a:gd name="T49" fmla="*/ 0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67" h="13">
                                      <a:moveTo>
                                        <a:pt x="367" y="0"/>
                                      </a:moveTo>
                                      <a:lnTo>
                                        <a:pt x="317" y="0"/>
                                      </a:lnTo>
                                      <a:lnTo>
                                        <a:pt x="317" y="13"/>
                                      </a:lnTo>
                                      <a:lnTo>
                                        <a:pt x="367" y="13"/>
                                      </a:lnTo>
                                      <a:lnTo>
                                        <a:pt x="367" y="0"/>
                                      </a:lnTo>
                                      <a:close/>
                                      <a:moveTo>
                                        <a:pt x="281" y="0"/>
                                      </a:moveTo>
                                      <a:lnTo>
                                        <a:pt x="231" y="0"/>
                                      </a:lnTo>
                                      <a:lnTo>
                                        <a:pt x="231" y="13"/>
                                      </a:lnTo>
                                      <a:lnTo>
                                        <a:pt x="281" y="13"/>
                                      </a:lnTo>
                                      <a:lnTo>
                                        <a:pt x="281" y="0"/>
                                      </a:lnTo>
                                      <a:close/>
                                      <a:moveTo>
                                        <a:pt x="194" y="0"/>
                                      </a:moveTo>
                                      <a:lnTo>
                                        <a:pt x="145" y="0"/>
                                      </a:lnTo>
                                      <a:lnTo>
                                        <a:pt x="145" y="13"/>
                                      </a:lnTo>
                                      <a:lnTo>
                                        <a:pt x="194" y="13"/>
                                      </a:lnTo>
                                      <a:lnTo>
                                        <a:pt x="194" y="0"/>
                                      </a:lnTo>
                                      <a:close/>
                                      <a:moveTo>
                                        <a:pt x="108" y="0"/>
                                      </a:moveTo>
                                      <a:lnTo>
                                        <a:pt x="59" y="0"/>
                                      </a:lnTo>
                                      <a:lnTo>
                                        <a:pt x="59" y="13"/>
                                      </a:lnTo>
                                      <a:lnTo>
                                        <a:pt x="108" y="13"/>
                                      </a:lnTo>
                                      <a:lnTo>
                                        <a:pt x="108" y="0"/>
                                      </a:lnTo>
                                      <a:close/>
                                      <a:moveTo>
                                        <a:pt x="22" y="0"/>
                                      </a:moveTo>
                                      <a:lnTo>
                                        <a:pt x="0" y="0"/>
                                      </a:lnTo>
                                      <a:lnTo>
                                        <a:pt x="0" y="13"/>
                                      </a:lnTo>
                                      <a:lnTo>
                                        <a:pt x="22" y="13"/>
                                      </a:lnTo>
                                      <a:lnTo>
                                        <a:pt x="22"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29" name="Freeform 255"/>
                              <wps:cNvSpPr>
                                <a:spLocks noEditPoints="1"/>
                              </wps:cNvSpPr>
                              <wps:spPr bwMode="auto">
                                <a:xfrm>
                                  <a:off x="4096385" y="819785"/>
                                  <a:ext cx="17780" cy="1884045"/>
                                </a:xfrm>
                                <a:custGeom>
                                  <a:avLst/>
                                  <a:gdLst>
                                    <a:gd name="T0" fmla="*/ 0 w 28"/>
                                    <a:gd name="T1" fmla="*/ 49 h 2967"/>
                                    <a:gd name="T2" fmla="*/ 13 w 28"/>
                                    <a:gd name="T3" fmla="*/ 86 h 2967"/>
                                    <a:gd name="T4" fmla="*/ 1 w 28"/>
                                    <a:gd name="T5" fmla="*/ 86 h 2967"/>
                                    <a:gd name="T6" fmla="*/ 13 w 28"/>
                                    <a:gd name="T7" fmla="*/ 221 h 2967"/>
                                    <a:gd name="T8" fmla="*/ 13 w 28"/>
                                    <a:gd name="T9" fmla="*/ 172 h 2967"/>
                                    <a:gd name="T10" fmla="*/ 2 w 28"/>
                                    <a:gd name="T11" fmla="*/ 307 h 2967"/>
                                    <a:gd name="T12" fmla="*/ 14 w 28"/>
                                    <a:gd name="T13" fmla="*/ 344 h 2967"/>
                                    <a:gd name="T14" fmla="*/ 2 w 28"/>
                                    <a:gd name="T15" fmla="*/ 344 h 2967"/>
                                    <a:gd name="T16" fmla="*/ 15 w 28"/>
                                    <a:gd name="T17" fmla="*/ 479 h 2967"/>
                                    <a:gd name="T18" fmla="*/ 15 w 28"/>
                                    <a:gd name="T19" fmla="*/ 430 h 2967"/>
                                    <a:gd name="T20" fmla="*/ 3 w 28"/>
                                    <a:gd name="T21" fmla="*/ 565 h 2967"/>
                                    <a:gd name="T22" fmla="*/ 15 w 28"/>
                                    <a:gd name="T23" fmla="*/ 602 h 2967"/>
                                    <a:gd name="T24" fmla="*/ 3 w 28"/>
                                    <a:gd name="T25" fmla="*/ 602 h 2967"/>
                                    <a:gd name="T26" fmla="*/ 16 w 28"/>
                                    <a:gd name="T27" fmla="*/ 737 h 2967"/>
                                    <a:gd name="T28" fmla="*/ 16 w 28"/>
                                    <a:gd name="T29" fmla="*/ 688 h 2967"/>
                                    <a:gd name="T30" fmla="*/ 4 w 28"/>
                                    <a:gd name="T31" fmla="*/ 823 h 2967"/>
                                    <a:gd name="T32" fmla="*/ 17 w 28"/>
                                    <a:gd name="T33" fmla="*/ 860 h 2967"/>
                                    <a:gd name="T34" fmla="*/ 4 w 28"/>
                                    <a:gd name="T35" fmla="*/ 860 h 2967"/>
                                    <a:gd name="T36" fmla="*/ 17 w 28"/>
                                    <a:gd name="T37" fmla="*/ 995 h 2967"/>
                                    <a:gd name="T38" fmla="*/ 17 w 28"/>
                                    <a:gd name="T39" fmla="*/ 946 h 2967"/>
                                    <a:gd name="T40" fmla="*/ 5 w 28"/>
                                    <a:gd name="T41" fmla="*/ 1081 h 2967"/>
                                    <a:gd name="T42" fmla="*/ 18 w 28"/>
                                    <a:gd name="T43" fmla="*/ 1118 h 2967"/>
                                    <a:gd name="T44" fmla="*/ 6 w 28"/>
                                    <a:gd name="T45" fmla="*/ 1118 h 2967"/>
                                    <a:gd name="T46" fmla="*/ 19 w 28"/>
                                    <a:gd name="T47" fmla="*/ 1254 h 2967"/>
                                    <a:gd name="T48" fmla="*/ 18 w 28"/>
                                    <a:gd name="T49" fmla="*/ 1204 h 2967"/>
                                    <a:gd name="T50" fmla="*/ 7 w 28"/>
                                    <a:gd name="T51" fmla="*/ 1340 h 2967"/>
                                    <a:gd name="T52" fmla="*/ 19 w 28"/>
                                    <a:gd name="T53" fmla="*/ 1376 h 2967"/>
                                    <a:gd name="T54" fmla="*/ 7 w 28"/>
                                    <a:gd name="T55" fmla="*/ 1376 h 2967"/>
                                    <a:gd name="T56" fmla="*/ 20 w 28"/>
                                    <a:gd name="T57" fmla="*/ 1512 h 2967"/>
                                    <a:gd name="T58" fmla="*/ 20 w 28"/>
                                    <a:gd name="T59" fmla="*/ 1462 h 2967"/>
                                    <a:gd name="T60" fmla="*/ 8 w 28"/>
                                    <a:gd name="T61" fmla="*/ 1598 h 2967"/>
                                    <a:gd name="T62" fmla="*/ 21 w 28"/>
                                    <a:gd name="T63" fmla="*/ 1635 h 2967"/>
                                    <a:gd name="T64" fmla="*/ 8 w 28"/>
                                    <a:gd name="T65" fmla="*/ 1635 h 2967"/>
                                    <a:gd name="T66" fmla="*/ 21 w 28"/>
                                    <a:gd name="T67" fmla="*/ 1770 h 2967"/>
                                    <a:gd name="T68" fmla="*/ 21 w 28"/>
                                    <a:gd name="T69" fmla="*/ 1721 h 2967"/>
                                    <a:gd name="T70" fmla="*/ 10 w 28"/>
                                    <a:gd name="T71" fmla="*/ 1856 h 2967"/>
                                    <a:gd name="T72" fmla="*/ 22 w 28"/>
                                    <a:gd name="T73" fmla="*/ 1893 h 2967"/>
                                    <a:gd name="T74" fmla="*/ 10 w 28"/>
                                    <a:gd name="T75" fmla="*/ 1893 h 2967"/>
                                    <a:gd name="T76" fmla="*/ 23 w 28"/>
                                    <a:gd name="T77" fmla="*/ 2028 h 2967"/>
                                    <a:gd name="T78" fmla="*/ 22 w 28"/>
                                    <a:gd name="T79" fmla="*/ 1979 h 2967"/>
                                    <a:gd name="T80" fmla="*/ 11 w 28"/>
                                    <a:gd name="T81" fmla="*/ 2114 h 2967"/>
                                    <a:gd name="T82" fmla="*/ 23 w 28"/>
                                    <a:gd name="T83" fmla="*/ 2151 h 2967"/>
                                    <a:gd name="T84" fmla="*/ 11 w 28"/>
                                    <a:gd name="T85" fmla="*/ 2151 h 2967"/>
                                    <a:gd name="T86" fmla="*/ 24 w 28"/>
                                    <a:gd name="T87" fmla="*/ 2286 h 2967"/>
                                    <a:gd name="T88" fmla="*/ 24 w 28"/>
                                    <a:gd name="T89" fmla="*/ 2237 h 2967"/>
                                    <a:gd name="T90" fmla="*/ 12 w 28"/>
                                    <a:gd name="T91" fmla="*/ 2372 h 2967"/>
                                    <a:gd name="T92" fmla="*/ 25 w 28"/>
                                    <a:gd name="T93" fmla="*/ 2409 h 2967"/>
                                    <a:gd name="T94" fmla="*/ 12 w 28"/>
                                    <a:gd name="T95" fmla="*/ 2409 h 2967"/>
                                    <a:gd name="T96" fmla="*/ 25 w 28"/>
                                    <a:gd name="T97" fmla="*/ 2544 h 2967"/>
                                    <a:gd name="T98" fmla="*/ 25 w 28"/>
                                    <a:gd name="T99" fmla="*/ 2495 h 2967"/>
                                    <a:gd name="T100" fmla="*/ 14 w 28"/>
                                    <a:gd name="T101" fmla="*/ 2630 h 2967"/>
                                    <a:gd name="T102" fmla="*/ 26 w 28"/>
                                    <a:gd name="T103" fmla="*/ 2667 h 2967"/>
                                    <a:gd name="T104" fmla="*/ 14 w 28"/>
                                    <a:gd name="T105" fmla="*/ 2667 h 2967"/>
                                    <a:gd name="T106" fmla="*/ 27 w 28"/>
                                    <a:gd name="T107" fmla="*/ 2802 h 2967"/>
                                    <a:gd name="T108" fmla="*/ 26 w 28"/>
                                    <a:gd name="T109" fmla="*/ 2753 h 2967"/>
                                    <a:gd name="T110" fmla="*/ 15 w 28"/>
                                    <a:gd name="T111" fmla="*/ 2888 h 2967"/>
                                    <a:gd name="T112" fmla="*/ 27 w 28"/>
                                    <a:gd name="T113" fmla="*/ 2925 h 2967"/>
                                    <a:gd name="T114" fmla="*/ 15 w 28"/>
                                    <a:gd name="T115" fmla="*/ 2925 h 29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8" h="2967">
                                      <a:moveTo>
                                        <a:pt x="12" y="0"/>
                                      </a:moveTo>
                                      <a:lnTo>
                                        <a:pt x="13" y="49"/>
                                      </a:lnTo>
                                      <a:lnTo>
                                        <a:pt x="0" y="49"/>
                                      </a:lnTo>
                                      <a:lnTo>
                                        <a:pt x="0" y="0"/>
                                      </a:lnTo>
                                      <a:lnTo>
                                        <a:pt x="12" y="0"/>
                                      </a:lnTo>
                                      <a:close/>
                                      <a:moveTo>
                                        <a:pt x="13" y="86"/>
                                      </a:moveTo>
                                      <a:lnTo>
                                        <a:pt x="13" y="135"/>
                                      </a:lnTo>
                                      <a:lnTo>
                                        <a:pt x="1" y="135"/>
                                      </a:lnTo>
                                      <a:lnTo>
                                        <a:pt x="1" y="86"/>
                                      </a:lnTo>
                                      <a:lnTo>
                                        <a:pt x="13" y="86"/>
                                      </a:lnTo>
                                      <a:close/>
                                      <a:moveTo>
                                        <a:pt x="13" y="172"/>
                                      </a:moveTo>
                                      <a:lnTo>
                                        <a:pt x="13" y="221"/>
                                      </a:lnTo>
                                      <a:lnTo>
                                        <a:pt x="1" y="221"/>
                                      </a:lnTo>
                                      <a:lnTo>
                                        <a:pt x="1" y="172"/>
                                      </a:lnTo>
                                      <a:lnTo>
                                        <a:pt x="13" y="172"/>
                                      </a:lnTo>
                                      <a:close/>
                                      <a:moveTo>
                                        <a:pt x="14" y="258"/>
                                      </a:moveTo>
                                      <a:lnTo>
                                        <a:pt x="14" y="307"/>
                                      </a:lnTo>
                                      <a:lnTo>
                                        <a:pt x="2" y="307"/>
                                      </a:lnTo>
                                      <a:lnTo>
                                        <a:pt x="1" y="258"/>
                                      </a:lnTo>
                                      <a:lnTo>
                                        <a:pt x="14" y="258"/>
                                      </a:lnTo>
                                      <a:close/>
                                      <a:moveTo>
                                        <a:pt x="14" y="344"/>
                                      </a:moveTo>
                                      <a:lnTo>
                                        <a:pt x="14" y="393"/>
                                      </a:lnTo>
                                      <a:lnTo>
                                        <a:pt x="2" y="393"/>
                                      </a:lnTo>
                                      <a:lnTo>
                                        <a:pt x="2" y="344"/>
                                      </a:lnTo>
                                      <a:lnTo>
                                        <a:pt x="14" y="344"/>
                                      </a:lnTo>
                                      <a:close/>
                                      <a:moveTo>
                                        <a:pt x="15" y="430"/>
                                      </a:moveTo>
                                      <a:lnTo>
                                        <a:pt x="15" y="479"/>
                                      </a:lnTo>
                                      <a:lnTo>
                                        <a:pt x="2" y="479"/>
                                      </a:lnTo>
                                      <a:lnTo>
                                        <a:pt x="2" y="430"/>
                                      </a:lnTo>
                                      <a:lnTo>
                                        <a:pt x="15" y="430"/>
                                      </a:lnTo>
                                      <a:close/>
                                      <a:moveTo>
                                        <a:pt x="15" y="516"/>
                                      </a:moveTo>
                                      <a:lnTo>
                                        <a:pt x="15" y="565"/>
                                      </a:lnTo>
                                      <a:lnTo>
                                        <a:pt x="3" y="565"/>
                                      </a:lnTo>
                                      <a:lnTo>
                                        <a:pt x="3" y="516"/>
                                      </a:lnTo>
                                      <a:lnTo>
                                        <a:pt x="15" y="516"/>
                                      </a:lnTo>
                                      <a:close/>
                                      <a:moveTo>
                                        <a:pt x="15" y="602"/>
                                      </a:moveTo>
                                      <a:lnTo>
                                        <a:pt x="16" y="651"/>
                                      </a:lnTo>
                                      <a:lnTo>
                                        <a:pt x="3" y="651"/>
                                      </a:lnTo>
                                      <a:lnTo>
                                        <a:pt x="3" y="602"/>
                                      </a:lnTo>
                                      <a:lnTo>
                                        <a:pt x="15" y="602"/>
                                      </a:lnTo>
                                      <a:close/>
                                      <a:moveTo>
                                        <a:pt x="16" y="688"/>
                                      </a:moveTo>
                                      <a:lnTo>
                                        <a:pt x="16" y="737"/>
                                      </a:lnTo>
                                      <a:lnTo>
                                        <a:pt x="4" y="737"/>
                                      </a:lnTo>
                                      <a:lnTo>
                                        <a:pt x="3" y="688"/>
                                      </a:lnTo>
                                      <a:lnTo>
                                        <a:pt x="16" y="688"/>
                                      </a:lnTo>
                                      <a:close/>
                                      <a:moveTo>
                                        <a:pt x="16" y="774"/>
                                      </a:moveTo>
                                      <a:lnTo>
                                        <a:pt x="17" y="823"/>
                                      </a:lnTo>
                                      <a:lnTo>
                                        <a:pt x="4" y="823"/>
                                      </a:lnTo>
                                      <a:lnTo>
                                        <a:pt x="4" y="774"/>
                                      </a:lnTo>
                                      <a:lnTo>
                                        <a:pt x="16" y="774"/>
                                      </a:lnTo>
                                      <a:close/>
                                      <a:moveTo>
                                        <a:pt x="17" y="860"/>
                                      </a:moveTo>
                                      <a:lnTo>
                                        <a:pt x="17" y="909"/>
                                      </a:lnTo>
                                      <a:lnTo>
                                        <a:pt x="5" y="909"/>
                                      </a:lnTo>
                                      <a:lnTo>
                                        <a:pt x="4" y="860"/>
                                      </a:lnTo>
                                      <a:lnTo>
                                        <a:pt x="17" y="860"/>
                                      </a:lnTo>
                                      <a:close/>
                                      <a:moveTo>
                                        <a:pt x="17" y="946"/>
                                      </a:moveTo>
                                      <a:lnTo>
                                        <a:pt x="17" y="995"/>
                                      </a:lnTo>
                                      <a:lnTo>
                                        <a:pt x="5" y="995"/>
                                      </a:lnTo>
                                      <a:lnTo>
                                        <a:pt x="5" y="946"/>
                                      </a:lnTo>
                                      <a:lnTo>
                                        <a:pt x="17" y="946"/>
                                      </a:lnTo>
                                      <a:close/>
                                      <a:moveTo>
                                        <a:pt x="17" y="1032"/>
                                      </a:moveTo>
                                      <a:lnTo>
                                        <a:pt x="18" y="1081"/>
                                      </a:lnTo>
                                      <a:lnTo>
                                        <a:pt x="5" y="1081"/>
                                      </a:lnTo>
                                      <a:lnTo>
                                        <a:pt x="5" y="1032"/>
                                      </a:lnTo>
                                      <a:lnTo>
                                        <a:pt x="17" y="1032"/>
                                      </a:lnTo>
                                      <a:close/>
                                      <a:moveTo>
                                        <a:pt x="18" y="1118"/>
                                      </a:moveTo>
                                      <a:lnTo>
                                        <a:pt x="18" y="1167"/>
                                      </a:lnTo>
                                      <a:lnTo>
                                        <a:pt x="6" y="1167"/>
                                      </a:lnTo>
                                      <a:lnTo>
                                        <a:pt x="6" y="1118"/>
                                      </a:lnTo>
                                      <a:lnTo>
                                        <a:pt x="18" y="1118"/>
                                      </a:lnTo>
                                      <a:close/>
                                      <a:moveTo>
                                        <a:pt x="18" y="1204"/>
                                      </a:moveTo>
                                      <a:lnTo>
                                        <a:pt x="19" y="1254"/>
                                      </a:lnTo>
                                      <a:lnTo>
                                        <a:pt x="6" y="1254"/>
                                      </a:lnTo>
                                      <a:lnTo>
                                        <a:pt x="6" y="1204"/>
                                      </a:lnTo>
                                      <a:lnTo>
                                        <a:pt x="18" y="1204"/>
                                      </a:lnTo>
                                      <a:close/>
                                      <a:moveTo>
                                        <a:pt x="19" y="1290"/>
                                      </a:moveTo>
                                      <a:lnTo>
                                        <a:pt x="19" y="1340"/>
                                      </a:lnTo>
                                      <a:lnTo>
                                        <a:pt x="7" y="1340"/>
                                      </a:lnTo>
                                      <a:lnTo>
                                        <a:pt x="7" y="1290"/>
                                      </a:lnTo>
                                      <a:lnTo>
                                        <a:pt x="19" y="1290"/>
                                      </a:lnTo>
                                      <a:close/>
                                      <a:moveTo>
                                        <a:pt x="19" y="1376"/>
                                      </a:moveTo>
                                      <a:lnTo>
                                        <a:pt x="20" y="1426"/>
                                      </a:lnTo>
                                      <a:lnTo>
                                        <a:pt x="7" y="1426"/>
                                      </a:lnTo>
                                      <a:lnTo>
                                        <a:pt x="7" y="1376"/>
                                      </a:lnTo>
                                      <a:lnTo>
                                        <a:pt x="19" y="1376"/>
                                      </a:lnTo>
                                      <a:close/>
                                      <a:moveTo>
                                        <a:pt x="20" y="1462"/>
                                      </a:moveTo>
                                      <a:lnTo>
                                        <a:pt x="20" y="1512"/>
                                      </a:lnTo>
                                      <a:lnTo>
                                        <a:pt x="8" y="1512"/>
                                      </a:lnTo>
                                      <a:lnTo>
                                        <a:pt x="7" y="1462"/>
                                      </a:lnTo>
                                      <a:lnTo>
                                        <a:pt x="20" y="1462"/>
                                      </a:lnTo>
                                      <a:close/>
                                      <a:moveTo>
                                        <a:pt x="20" y="1549"/>
                                      </a:moveTo>
                                      <a:lnTo>
                                        <a:pt x="20" y="1598"/>
                                      </a:lnTo>
                                      <a:lnTo>
                                        <a:pt x="8" y="1598"/>
                                      </a:lnTo>
                                      <a:lnTo>
                                        <a:pt x="8" y="1549"/>
                                      </a:lnTo>
                                      <a:lnTo>
                                        <a:pt x="20" y="1549"/>
                                      </a:lnTo>
                                      <a:close/>
                                      <a:moveTo>
                                        <a:pt x="21" y="1635"/>
                                      </a:moveTo>
                                      <a:lnTo>
                                        <a:pt x="21" y="1684"/>
                                      </a:lnTo>
                                      <a:lnTo>
                                        <a:pt x="9" y="1684"/>
                                      </a:lnTo>
                                      <a:lnTo>
                                        <a:pt x="8" y="1635"/>
                                      </a:lnTo>
                                      <a:lnTo>
                                        <a:pt x="21" y="1635"/>
                                      </a:lnTo>
                                      <a:close/>
                                      <a:moveTo>
                                        <a:pt x="21" y="1721"/>
                                      </a:moveTo>
                                      <a:lnTo>
                                        <a:pt x="21" y="1770"/>
                                      </a:lnTo>
                                      <a:lnTo>
                                        <a:pt x="9" y="1770"/>
                                      </a:lnTo>
                                      <a:lnTo>
                                        <a:pt x="9" y="1721"/>
                                      </a:lnTo>
                                      <a:lnTo>
                                        <a:pt x="21" y="1721"/>
                                      </a:lnTo>
                                      <a:close/>
                                      <a:moveTo>
                                        <a:pt x="22" y="1807"/>
                                      </a:moveTo>
                                      <a:lnTo>
                                        <a:pt x="22" y="1856"/>
                                      </a:lnTo>
                                      <a:lnTo>
                                        <a:pt x="10" y="1856"/>
                                      </a:lnTo>
                                      <a:lnTo>
                                        <a:pt x="9" y="1807"/>
                                      </a:lnTo>
                                      <a:lnTo>
                                        <a:pt x="22" y="1807"/>
                                      </a:lnTo>
                                      <a:close/>
                                      <a:moveTo>
                                        <a:pt x="22" y="1893"/>
                                      </a:moveTo>
                                      <a:lnTo>
                                        <a:pt x="22" y="1942"/>
                                      </a:lnTo>
                                      <a:lnTo>
                                        <a:pt x="10" y="1942"/>
                                      </a:lnTo>
                                      <a:lnTo>
                                        <a:pt x="10" y="1893"/>
                                      </a:lnTo>
                                      <a:lnTo>
                                        <a:pt x="22" y="1893"/>
                                      </a:lnTo>
                                      <a:close/>
                                      <a:moveTo>
                                        <a:pt x="22" y="1979"/>
                                      </a:moveTo>
                                      <a:lnTo>
                                        <a:pt x="23" y="2028"/>
                                      </a:lnTo>
                                      <a:lnTo>
                                        <a:pt x="10" y="2028"/>
                                      </a:lnTo>
                                      <a:lnTo>
                                        <a:pt x="10" y="1979"/>
                                      </a:lnTo>
                                      <a:lnTo>
                                        <a:pt x="22" y="1979"/>
                                      </a:lnTo>
                                      <a:close/>
                                      <a:moveTo>
                                        <a:pt x="23" y="2065"/>
                                      </a:moveTo>
                                      <a:lnTo>
                                        <a:pt x="23" y="2114"/>
                                      </a:lnTo>
                                      <a:lnTo>
                                        <a:pt x="11" y="2114"/>
                                      </a:lnTo>
                                      <a:lnTo>
                                        <a:pt x="11" y="2065"/>
                                      </a:lnTo>
                                      <a:lnTo>
                                        <a:pt x="23" y="2065"/>
                                      </a:lnTo>
                                      <a:close/>
                                      <a:moveTo>
                                        <a:pt x="23" y="2151"/>
                                      </a:moveTo>
                                      <a:lnTo>
                                        <a:pt x="24" y="2200"/>
                                      </a:lnTo>
                                      <a:lnTo>
                                        <a:pt x="11" y="2200"/>
                                      </a:lnTo>
                                      <a:lnTo>
                                        <a:pt x="11" y="2151"/>
                                      </a:lnTo>
                                      <a:lnTo>
                                        <a:pt x="23" y="2151"/>
                                      </a:lnTo>
                                      <a:close/>
                                      <a:moveTo>
                                        <a:pt x="24" y="2237"/>
                                      </a:moveTo>
                                      <a:lnTo>
                                        <a:pt x="24" y="2286"/>
                                      </a:lnTo>
                                      <a:lnTo>
                                        <a:pt x="12" y="2286"/>
                                      </a:lnTo>
                                      <a:lnTo>
                                        <a:pt x="12" y="2237"/>
                                      </a:lnTo>
                                      <a:lnTo>
                                        <a:pt x="24" y="2237"/>
                                      </a:lnTo>
                                      <a:close/>
                                      <a:moveTo>
                                        <a:pt x="24" y="2323"/>
                                      </a:moveTo>
                                      <a:lnTo>
                                        <a:pt x="24" y="2372"/>
                                      </a:lnTo>
                                      <a:lnTo>
                                        <a:pt x="12" y="2372"/>
                                      </a:lnTo>
                                      <a:lnTo>
                                        <a:pt x="12" y="2323"/>
                                      </a:lnTo>
                                      <a:lnTo>
                                        <a:pt x="24" y="2323"/>
                                      </a:lnTo>
                                      <a:close/>
                                      <a:moveTo>
                                        <a:pt x="25" y="2409"/>
                                      </a:moveTo>
                                      <a:lnTo>
                                        <a:pt x="25" y="2458"/>
                                      </a:lnTo>
                                      <a:lnTo>
                                        <a:pt x="13" y="2458"/>
                                      </a:lnTo>
                                      <a:lnTo>
                                        <a:pt x="12" y="2409"/>
                                      </a:lnTo>
                                      <a:lnTo>
                                        <a:pt x="25" y="2409"/>
                                      </a:lnTo>
                                      <a:close/>
                                      <a:moveTo>
                                        <a:pt x="25" y="2495"/>
                                      </a:moveTo>
                                      <a:lnTo>
                                        <a:pt x="25" y="2544"/>
                                      </a:lnTo>
                                      <a:lnTo>
                                        <a:pt x="13" y="2544"/>
                                      </a:lnTo>
                                      <a:lnTo>
                                        <a:pt x="13" y="2495"/>
                                      </a:lnTo>
                                      <a:lnTo>
                                        <a:pt x="25" y="2495"/>
                                      </a:lnTo>
                                      <a:close/>
                                      <a:moveTo>
                                        <a:pt x="26" y="2581"/>
                                      </a:moveTo>
                                      <a:lnTo>
                                        <a:pt x="26" y="2630"/>
                                      </a:lnTo>
                                      <a:lnTo>
                                        <a:pt x="14" y="2630"/>
                                      </a:lnTo>
                                      <a:lnTo>
                                        <a:pt x="13" y="2581"/>
                                      </a:lnTo>
                                      <a:lnTo>
                                        <a:pt x="26" y="2581"/>
                                      </a:lnTo>
                                      <a:close/>
                                      <a:moveTo>
                                        <a:pt x="26" y="2667"/>
                                      </a:moveTo>
                                      <a:lnTo>
                                        <a:pt x="26" y="2716"/>
                                      </a:lnTo>
                                      <a:lnTo>
                                        <a:pt x="14" y="2716"/>
                                      </a:lnTo>
                                      <a:lnTo>
                                        <a:pt x="14" y="2667"/>
                                      </a:lnTo>
                                      <a:lnTo>
                                        <a:pt x="26" y="2667"/>
                                      </a:lnTo>
                                      <a:close/>
                                      <a:moveTo>
                                        <a:pt x="26" y="2753"/>
                                      </a:moveTo>
                                      <a:lnTo>
                                        <a:pt x="27" y="2802"/>
                                      </a:lnTo>
                                      <a:lnTo>
                                        <a:pt x="14" y="2802"/>
                                      </a:lnTo>
                                      <a:lnTo>
                                        <a:pt x="14" y="2753"/>
                                      </a:lnTo>
                                      <a:lnTo>
                                        <a:pt x="26" y="2753"/>
                                      </a:lnTo>
                                      <a:close/>
                                      <a:moveTo>
                                        <a:pt x="27" y="2839"/>
                                      </a:moveTo>
                                      <a:lnTo>
                                        <a:pt x="27" y="2888"/>
                                      </a:lnTo>
                                      <a:lnTo>
                                        <a:pt x="15" y="2888"/>
                                      </a:lnTo>
                                      <a:lnTo>
                                        <a:pt x="15" y="2839"/>
                                      </a:lnTo>
                                      <a:lnTo>
                                        <a:pt x="27" y="2839"/>
                                      </a:lnTo>
                                      <a:close/>
                                      <a:moveTo>
                                        <a:pt x="27" y="2925"/>
                                      </a:moveTo>
                                      <a:lnTo>
                                        <a:pt x="28" y="2967"/>
                                      </a:lnTo>
                                      <a:lnTo>
                                        <a:pt x="15" y="2967"/>
                                      </a:lnTo>
                                      <a:lnTo>
                                        <a:pt x="15" y="2925"/>
                                      </a:lnTo>
                                      <a:lnTo>
                                        <a:pt x="27" y="292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30" name="Freeform 256"/>
                              <wps:cNvSpPr>
                                <a:spLocks noEditPoints="1"/>
                              </wps:cNvSpPr>
                              <wps:spPr bwMode="auto">
                                <a:xfrm>
                                  <a:off x="3961130" y="815975"/>
                                  <a:ext cx="139065" cy="7620"/>
                                </a:xfrm>
                                <a:custGeom>
                                  <a:avLst/>
                                  <a:gdLst>
                                    <a:gd name="T0" fmla="*/ 219 w 219"/>
                                    <a:gd name="T1" fmla="*/ 0 h 12"/>
                                    <a:gd name="T2" fmla="*/ 170 w 219"/>
                                    <a:gd name="T3" fmla="*/ 0 h 12"/>
                                    <a:gd name="T4" fmla="*/ 170 w 219"/>
                                    <a:gd name="T5" fmla="*/ 12 h 12"/>
                                    <a:gd name="T6" fmla="*/ 219 w 219"/>
                                    <a:gd name="T7" fmla="*/ 12 h 12"/>
                                    <a:gd name="T8" fmla="*/ 219 w 219"/>
                                    <a:gd name="T9" fmla="*/ 0 h 12"/>
                                    <a:gd name="T10" fmla="*/ 133 w 219"/>
                                    <a:gd name="T11" fmla="*/ 0 h 12"/>
                                    <a:gd name="T12" fmla="*/ 84 w 219"/>
                                    <a:gd name="T13" fmla="*/ 0 h 12"/>
                                    <a:gd name="T14" fmla="*/ 84 w 219"/>
                                    <a:gd name="T15" fmla="*/ 12 h 12"/>
                                    <a:gd name="T16" fmla="*/ 133 w 219"/>
                                    <a:gd name="T17" fmla="*/ 12 h 12"/>
                                    <a:gd name="T18" fmla="*/ 133 w 219"/>
                                    <a:gd name="T19" fmla="*/ 0 h 12"/>
                                    <a:gd name="T20" fmla="*/ 47 w 219"/>
                                    <a:gd name="T21" fmla="*/ 0 h 12"/>
                                    <a:gd name="T22" fmla="*/ 0 w 219"/>
                                    <a:gd name="T23" fmla="*/ 0 h 12"/>
                                    <a:gd name="T24" fmla="*/ 0 w 219"/>
                                    <a:gd name="T25" fmla="*/ 12 h 12"/>
                                    <a:gd name="T26" fmla="*/ 47 w 219"/>
                                    <a:gd name="T27" fmla="*/ 12 h 12"/>
                                    <a:gd name="T28" fmla="*/ 47 w 219"/>
                                    <a:gd name="T2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19" h="12">
                                      <a:moveTo>
                                        <a:pt x="219" y="0"/>
                                      </a:moveTo>
                                      <a:lnTo>
                                        <a:pt x="170" y="0"/>
                                      </a:lnTo>
                                      <a:lnTo>
                                        <a:pt x="170" y="12"/>
                                      </a:lnTo>
                                      <a:lnTo>
                                        <a:pt x="219" y="12"/>
                                      </a:lnTo>
                                      <a:lnTo>
                                        <a:pt x="219" y="0"/>
                                      </a:lnTo>
                                      <a:close/>
                                      <a:moveTo>
                                        <a:pt x="133" y="0"/>
                                      </a:moveTo>
                                      <a:lnTo>
                                        <a:pt x="84" y="0"/>
                                      </a:lnTo>
                                      <a:lnTo>
                                        <a:pt x="84" y="12"/>
                                      </a:lnTo>
                                      <a:lnTo>
                                        <a:pt x="133" y="12"/>
                                      </a:lnTo>
                                      <a:lnTo>
                                        <a:pt x="133" y="0"/>
                                      </a:lnTo>
                                      <a:close/>
                                      <a:moveTo>
                                        <a:pt x="47" y="0"/>
                                      </a:moveTo>
                                      <a:lnTo>
                                        <a:pt x="0" y="0"/>
                                      </a:lnTo>
                                      <a:lnTo>
                                        <a:pt x="0" y="12"/>
                                      </a:lnTo>
                                      <a:lnTo>
                                        <a:pt x="47" y="12"/>
                                      </a:lnTo>
                                      <a:lnTo>
                                        <a:pt x="47"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31" name="Freeform 257"/>
                              <wps:cNvSpPr>
                                <a:spLocks noEditPoints="1"/>
                              </wps:cNvSpPr>
                              <wps:spPr bwMode="auto">
                                <a:xfrm>
                                  <a:off x="972185" y="1410970"/>
                                  <a:ext cx="80645" cy="62230"/>
                                </a:xfrm>
                                <a:custGeom>
                                  <a:avLst/>
                                  <a:gdLst>
                                    <a:gd name="T0" fmla="*/ 45 w 127"/>
                                    <a:gd name="T1" fmla="*/ 38 h 98"/>
                                    <a:gd name="T2" fmla="*/ 0 w 127"/>
                                    <a:gd name="T3" fmla="*/ 41 h 98"/>
                                    <a:gd name="T4" fmla="*/ 1 w 127"/>
                                    <a:gd name="T5" fmla="*/ 61 h 98"/>
                                    <a:gd name="T6" fmla="*/ 46 w 127"/>
                                    <a:gd name="T7" fmla="*/ 58 h 98"/>
                                    <a:gd name="T8" fmla="*/ 45 w 127"/>
                                    <a:gd name="T9" fmla="*/ 38 h 98"/>
                                    <a:gd name="T10" fmla="*/ 32 w 127"/>
                                    <a:gd name="T11" fmla="*/ 98 h 98"/>
                                    <a:gd name="T12" fmla="*/ 127 w 127"/>
                                    <a:gd name="T13" fmla="*/ 44 h 98"/>
                                    <a:gd name="T14" fmla="*/ 26 w 127"/>
                                    <a:gd name="T15" fmla="*/ 0 h 98"/>
                                    <a:gd name="T16" fmla="*/ 32 w 127"/>
                                    <a:gd name="T17" fmla="*/ 98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7" h="98">
                                      <a:moveTo>
                                        <a:pt x="45" y="38"/>
                                      </a:moveTo>
                                      <a:lnTo>
                                        <a:pt x="0" y="41"/>
                                      </a:lnTo>
                                      <a:lnTo>
                                        <a:pt x="1" y="61"/>
                                      </a:lnTo>
                                      <a:lnTo>
                                        <a:pt x="46" y="58"/>
                                      </a:lnTo>
                                      <a:lnTo>
                                        <a:pt x="45" y="38"/>
                                      </a:lnTo>
                                      <a:close/>
                                      <a:moveTo>
                                        <a:pt x="32" y="98"/>
                                      </a:moveTo>
                                      <a:lnTo>
                                        <a:pt x="127" y="44"/>
                                      </a:lnTo>
                                      <a:lnTo>
                                        <a:pt x="26" y="0"/>
                                      </a:lnTo>
                                      <a:lnTo>
                                        <a:pt x="32" y="9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32" name="Freeform 258"/>
                              <wps:cNvSpPr>
                                <a:spLocks/>
                              </wps:cNvSpPr>
                              <wps:spPr bwMode="auto">
                                <a:xfrm>
                                  <a:off x="973455" y="1444625"/>
                                  <a:ext cx="15240" cy="1490345"/>
                                </a:xfrm>
                                <a:custGeom>
                                  <a:avLst/>
                                  <a:gdLst>
                                    <a:gd name="T0" fmla="*/ 21 w 24"/>
                                    <a:gd name="T1" fmla="*/ 2347 h 2347"/>
                                    <a:gd name="T2" fmla="*/ 24 w 24"/>
                                    <a:gd name="T3" fmla="*/ 0 h 2347"/>
                                    <a:gd name="T4" fmla="*/ 3 w 24"/>
                                    <a:gd name="T5" fmla="*/ 0 h 2347"/>
                                    <a:gd name="T6" fmla="*/ 0 w 24"/>
                                    <a:gd name="T7" fmla="*/ 2347 h 2347"/>
                                    <a:gd name="T8" fmla="*/ 21 w 24"/>
                                    <a:gd name="T9" fmla="*/ 2347 h 2347"/>
                                  </a:gdLst>
                                  <a:ahLst/>
                                  <a:cxnLst>
                                    <a:cxn ang="0">
                                      <a:pos x="T0" y="T1"/>
                                    </a:cxn>
                                    <a:cxn ang="0">
                                      <a:pos x="T2" y="T3"/>
                                    </a:cxn>
                                    <a:cxn ang="0">
                                      <a:pos x="T4" y="T5"/>
                                    </a:cxn>
                                    <a:cxn ang="0">
                                      <a:pos x="T6" y="T7"/>
                                    </a:cxn>
                                    <a:cxn ang="0">
                                      <a:pos x="T8" y="T9"/>
                                    </a:cxn>
                                  </a:cxnLst>
                                  <a:rect l="0" t="0" r="r" b="b"/>
                                  <a:pathLst>
                                    <a:path w="24" h="2347">
                                      <a:moveTo>
                                        <a:pt x="21" y="2347"/>
                                      </a:moveTo>
                                      <a:lnTo>
                                        <a:pt x="24" y="0"/>
                                      </a:lnTo>
                                      <a:lnTo>
                                        <a:pt x="3" y="0"/>
                                      </a:lnTo>
                                      <a:lnTo>
                                        <a:pt x="0" y="2347"/>
                                      </a:lnTo>
                                      <a:lnTo>
                                        <a:pt x="21" y="234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233" name="Rectangle 259"/>
                              <wps:cNvSpPr>
                                <a:spLocks noChangeArrowheads="1"/>
                              </wps:cNvSpPr>
                              <wps:spPr bwMode="auto">
                                <a:xfrm>
                                  <a:off x="981710" y="2931160"/>
                                  <a:ext cx="491490" cy="7620"/>
                                </a:xfrm>
                                <a:prstGeom prst="rect">
                                  <a:avLst/>
                                </a:pr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c:wpc>
                        </a:graphicData>
                      </a:graphic>
                    </wp:inline>
                  </w:drawing>
                </mc:Choice>
                <mc:Fallback>
                  <w:pict>
                    <v:group id="Canvas 234" o:spid="_x0000_s1026" editas="canvas" alt="Figure 5.2 National reporting relationships within the VET system in 2012&#10;&#10;More details can be found within the text surrounding this image." style="width:428.25pt;height:362.45pt;mso-position-horizontal-relative:char;mso-position-vertical-relative:line" coordsize="54387,46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Figure 5.2 National reporting relationships within the VET system in 2012&#10;&#10;More details can be found within the text surrounding this image." style="position:absolute;width:54387;height:46031;visibility:visible;mso-wrap-style:square">
                        <v:fill o:detectmouseclick="t"/>
                        <v:path o:connecttype="none"/>
                      </v:shape>
                      <v:rect id="Rectangle 64" o:spid="_x0000_s1028" style="position:absolute;width:260;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fit-shape-to-text:t" inset="0,0,0,0">
                          <w:txbxContent>
                            <w:p w:rsidR="0022365F" w:rsidRDefault="0022365F">
                              <w:r>
                                <w:rPr>
                                  <w:rFonts w:ascii="Calibri" w:hAnsi="Calibri" w:cs="Calibri"/>
                                  <w:color w:val="000000"/>
                                  <w:sz w:val="18"/>
                                  <w:szCs w:val="18"/>
                                  <w:lang w:val="en-US"/>
                                </w:rPr>
                                <w:t xml:space="preserve"> </w:t>
                              </w:r>
                            </w:p>
                          </w:txbxContent>
                        </v:textbox>
                      </v:rect>
                      <v:shape id="Freeform 65" o:spid="_x0000_s1029" style="position:absolute;left:76;top:152;width:39655;height:2832;visibility:visible;mso-wrap-style:square;v-text-anchor:top" coordsize="6245,4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cslMMA&#10;AADaAAAADwAAAGRycy9kb3ducmV2LnhtbESPQWsCMRSE7wX/Q3hCbzXRg5TVKIuyIG0v1UI9PpLn&#10;ZnXzsmyibvvrm0Khx2FmvmGW68G34kZ9bAJrmE4UCGITbMO1ho9D9fQMIiZki21g0vBFEdar0cMS&#10;Cxvu/E63fapFhnAsUINLqSukjMaRxzgJHXH2TqH3mLLsa2l7vGe4b+VMqbn02HBecNjRxpG57K9e&#10;Ax3mjXl9K4/q7F+U/dxW5tu1Wj+Oh3IBItGQ/sN/7Z3VMIPfK/kGyN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9cslMMAAADaAAAADwAAAAAAAAAAAAAAAACYAgAAZHJzL2Rv&#10;d25yZXYueG1sUEsFBgAAAAAEAAQA9QAAAIgDAAAAAA==&#10;" path="m,l6245,r,446l,446,,xm37,427l19,409r6207,l6208,427r,-409l6226,36,19,36,37,18r,409xe" fillcolor="black" strokeweight="0">
                        <v:path arrowok="t" o:connecttype="custom" o:connectlocs="0,0;3965575,0;3965575,283210;0,283210;0,0;23495,271145;12065,259715;3953510,259715;3942080,271145;3942080,11430;3953510,22860;12065,22860;23495,11430;23495,271145" o:connectangles="0,0,0,0,0,0,0,0,0,0,0,0,0,0"/>
                        <o:lock v:ext="edit" verticies="t"/>
                      </v:shape>
                      <v:rect id="Rectangle 66" o:spid="_x0000_s1030" style="position:absolute;left:4775;top:717;width:3158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mVwcEA&#10;AADaAAAADwAAAGRycy9kb3ducmV2LnhtbESPzWrDMBCE74W+g9hCbrVcB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5lcHBAAAA2gAAAA8AAAAAAAAAAAAAAAAAmAIAAGRycy9kb3du&#10;cmV2LnhtbFBLBQYAAAAABAAEAPUAAACGAwAAAAA=&#10;" filled="f" stroked="f">
                        <v:textbox style="mso-fit-shape-to-text:t" inset="0,0,0,0">
                          <w:txbxContent>
                            <w:p w:rsidR="0022365F" w:rsidRDefault="0022365F">
                              <w:r>
                                <w:rPr>
                                  <w:rFonts w:ascii="Arial" w:hAnsi="Arial" w:cs="Arial"/>
                                  <w:b/>
                                  <w:bCs/>
                                  <w:color w:val="000000"/>
                                  <w:sz w:val="24"/>
                                  <w:lang w:val="en-US"/>
                                </w:rPr>
                                <w:t>Council of Australian Governments (</w:t>
                              </w:r>
                              <w:proofErr w:type="spellStart"/>
                              <w:r>
                                <w:rPr>
                                  <w:rFonts w:ascii="Arial" w:hAnsi="Arial" w:cs="Arial"/>
                                  <w:b/>
                                  <w:bCs/>
                                  <w:color w:val="000000"/>
                                  <w:sz w:val="24"/>
                                  <w:lang w:val="en-US"/>
                                </w:rPr>
                                <w:t>COAG</w:t>
                              </w:r>
                              <w:proofErr w:type="spellEnd"/>
                              <w:r>
                                <w:rPr>
                                  <w:rFonts w:ascii="Arial" w:hAnsi="Arial" w:cs="Arial"/>
                                  <w:b/>
                                  <w:bCs/>
                                  <w:color w:val="000000"/>
                                  <w:sz w:val="24"/>
                                  <w:lang w:val="en-US"/>
                                </w:rPr>
                                <w:t>)</w:t>
                              </w:r>
                            </w:p>
                          </w:txbxContent>
                        </v:textbox>
                      </v:rect>
                      <v:rect id="Rectangle 67" o:spid="_x0000_s1031" style="position:absolute;left:35026;top:717;width:426;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22365F" w:rsidRDefault="0022365F">
                              <w:r>
                                <w:rPr>
                                  <w:rFonts w:ascii="Arial" w:hAnsi="Arial" w:cs="Arial"/>
                                  <w:b/>
                                  <w:bCs/>
                                  <w:color w:val="000000"/>
                                  <w:sz w:val="24"/>
                                  <w:lang w:val="en-US"/>
                                </w:rPr>
                                <w:t xml:space="preserve"> </w:t>
                              </w:r>
                            </w:p>
                          </w:txbxContent>
                        </v:textbox>
                      </v:rect>
                      <v:shape id="Freeform 68" o:spid="_x0000_s1032" style="position:absolute;left:57;top:3892;width:39674;height:5525;visibility:visible;mso-wrap-style:square;v-text-anchor:top" coordsize="6248,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s7gcEA&#10;AADaAAAADwAAAGRycy9kb3ducmV2LnhtbESPQYvCMBSE78L+h/AWvGm64op0jbIooleriHt7NM+m&#10;2ryUJmr77zeC4HGYmW+Y2aK1lbhT40vHCr6GCQji3OmSCwWH/XowBeEDssbKMSnoyMNi/tGbYard&#10;g3d0z0IhIoR9igpMCHUqpc8NWfRDVxNH7+waiyHKppC6wUeE20qOkmQiLZYcFwzWtDSUX7ObVXA9&#10;ff+54yXrqg0uD6su341r0yrV/2x/f0AEasM7/GpvtYIJPK/EGyD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bO4HBAAAA2gAAAA8AAAAAAAAAAAAAAAAAmAIAAGRycy9kb3du&#10;cmV2LnhtbFBLBQYAAAAABAAEAPUAAACGAwAAAAA=&#10;" path="m,l6248,r,870l,870,,xm37,852l18,833r6211,l6211,852r,-834l6229,36,18,36,37,18r,834xe" fillcolor="black" strokeweight="0">
                        <v:path arrowok="t" o:connecttype="custom" o:connectlocs="0,0;3967480,0;3967480,552450;0,552450;0,0;23495,541020;11430,528955;3955415,528955;3943985,541020;3943985,11430;3955415,22860;11430,22860;23495,11430;23495,541020" o:connectangles="0,0,0,0,0,0,0,0,0,0,0,0,0,0"/>
                        <o:lock v:ext="edit" verticies="t"/>
                      </v:shape>
                      <v:rect id="Rectangle 69" o:spid="_x0000_s1033" style="position:absolute;left:2540;top:5086;width:34613;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rsidR="0022365F" w:rsidRDefault="0022365F">
                              <w:r>
                                <w:rPr>
                                  <w:rFonts w:ascii="Arial" w:hAnsi="Arial" w:cs="Arial"/>
                                  <w:b/>
                                  <w:bCs/>
                                  <w:color w:val="000000"/>
                                  <w:sz w:val="18"/>
                                  <w:szCs w:val="18"/>
                                  <w:lang w:val="en-US"/>
                                </w:rPr>
                                <w:t xml:space="preserve">Standing Council on Tertiary Education, Skills and Employment </w:t>
                              </w:r>
                            </w:p>
                          </w:txbxContent>
                        </v:textbox>
                      </v:rect>
                      <v:rect id="Rectangle 70" o:spid="_x0000_s1034" style="position:absolute;left:16783;top:6610;width:6229;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22365F" w:rsidRDefault="0022365F">
                              <w:r>
                                <w:rPr>
                                  <w:rFonts w:ascii="Arial" w:hAnsi="Arial" w:cs="Arial"/>
                                  <w:b/>
                                  <w:bCs/>
                                  <w:color w:val="000000"/>
                                  <w:sz w:val="18"/>
                                  <w:szCs w:val="18"/>
                                  <w:lang w:val="en-US"/>
                                </w:rPr>
                                <w:t>(</w:t>
                              </w:r>
                              <w:proofErr w:type="spellStart"/>
                              <w:r>
                                <w:rPr>
                                  <w:rFonts w:ascii="Arial" w:hAnsi="Arial" w:cs="Arial"/>
                                  <w:b/>
                                  <w:bCs/>
                                  <w:color w:val="000000"/>
                                  <w:sz w:val="18"/>
                                  <w:szCs w:val="18"/>
                                  <w:lang w:val="en-US"/>
                                </w:rPr>
                                <w:t>SCOTESE</w:t>
                              </w:r>
                              <w:proofErr w:type="spellEnd"/>
                              <w:r>
                                <w:rPr>
                                  <w:rFonts w:ascii="Arial" w:hAnsi="Arial" w:cs="Arial"/>
                                  <w:b/>
                                  <w:bCs/>
                                  <w:color w:val="000000"/>
                                  <w:sz w:val="18"/>
                                  <w:szCs w:val="18"/>
                                  <w:lang w:val="en-US"/>
                                </w:rPr>
                                <w:t>)</w:t>
                              </w:r>
                            </w:p>
                          </w:txbxContent>
                        </v:textbox>
                      </v:rect>
                      <v:rect id="Rectangle 71" o:spid="_x0000_s1035" style="position:absolute;left:23018;top:6610;width:324;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rsidR="0022365F" w:rsidRDefault="0022365F">
                              <w:r>
                                <w:rPr>
                                  <w:rFonts w:ascii="Arial" w:hAnsi="Arial" w:cs="Arial"/>
                                  <w:b/>
                                  <w:bCs/>
                                  <w:color w:val="000000"/>
                                  <w:sz w:val="18"/>
                                  <w:szCs w:val="18"/>
                                  <w:lang w:val="en-US"/>
                                </w:rPr>
                                <w:t xml:space="preserve"> </w:t>
                              </w:r>
                            </w:p>
                          </w:txbxContent>
                        </v:textbox>
                      </v:rect>
                      <v:rect id="Rectangle 72" o:spid="_x0000_s1036" style="position:absolute;left:10534;top:10858;width:29090;height:3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ibJsQA&#10;AADbAAAADwAAAGRycy9kb3ducmV2LnhtbESPT2vCQBDF7wW/wzJCb3XX/gk1ukopCELbg1HodciO&#10;STA7m2ZXjd++cxC8zfDevPebxWrwrTpTH5vAFqYTA4q4DK7hysJ+t356BxUTssM2MFm4UoTVcvSw&#10;wNyFC2/pXKRKSQjHHC3UKXW51rGsyWOchI5YtEPoPSZZ+0q7Hi8S7lv9bEymPTYsDTV29FlTeSxO&#10;3gJmr+7v5/Dyvfs6ZTirBrN++zXWPo6HjzmoREO6m2/XGyf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omybEAAAA2wAAAA8AAAAAAAAAAAAAAAAAmAIAAGRycy9k&#10;b3ducmV2LnhtbFBLBQYAAAAABAAEAPUAAACJAwAAAAA=&#10;" stroked="f"/>
                      <v:shape id="Freeform 73" o:spid="_x0000_s1037" style="position:absolute;left:10414;top:10744;width:29324;height:3803;visibility:visible;mso-wrap-style:square;v-text-anchor:top" coordsize="4618,5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6XMsEA&#10;AADbAAAADwAAAGRycy9kb3ducmV2LnhtbERPTWvCQBC9F/oflin01mxSUErMGlSweCmo8eJtzI5J&#10;MDsbshuT/vuuIPQ2j/c5WT6ZVtypd41lBUkUgyAurW64UnAqth9fIJxH1thaJgW/5CBfvr5kmGo7&#10;8oHuR1+JEMIuRQW1910qpStrMugi2xEH7mp7gz7AvpK6xzGEm1Z+xvFcGmw4NNTY0aam8nYcjIL5&#10;+rJLsNh3488Yn2k2G76vBSn1/jatFiA8Tf5f/HTvdJifwOOXcIB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elzLBAAAA2wAAAA8AAAAAAAAAAAAAAAAAmAIAAGRycy9kb3du&#10;cmV2LnhtbFBLBQYAAAAABAAEAPUAAACGAwAAAAA=&#10;" path="m,l4618,r,599l,599,,xm37,581l19,562r4581,l4581,581r,-563l4600,36,19,36,37,18r,563xe" fillcolor="black" strokeweight="0">
                        <v:path arrowok="t" o:connecttype="custom" o:connectlocs="0,0;2932430,0;2932430,380365;0,380365;0,0;23495,368935;12065,356870;2921000,356870;2908935,368935;2908935,11430;2921000,22860;12065,22860;23495,11430;23495,368935" o:connectangles="0,0,0,0,0,0,0,0,0,0,0,0,0,0"/>
                        <o:lock v:ext="edit" verticies="t"/>
                      </v:shape>
                      <v:rect id="Rectangle 74" o:spid="_x0000_s1038" style="position:absolute;left:14217;top:12166;width:21171;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rsidR="0022365F" w:rsidRDefault="0022365F">
                              <w:r>
                                <w:rPr>
                                  <w:rFonts w:ascii="Arial" w:hAnsi="Arial" w:cs="Arial"/>
                                  <w:b/>
                                  <w:bCs/>
                                  <w:color w:val="000000"/>
                                  <w:sz w:val="16"/>
                                  <w:szCs w:val="16"/>
                                  <w:lang w:val="en-US"/>
                                </w:rPr>
                                <w:t>National Senior Officials Committee (</w:t>
                              </w:r>
                              <w:proofErr w:type="spellStart"/>
                              <w:r>
                                <w:rPr>
                                  <w:rFonts w:ascii="Arial" w:hAnsi="Arial" w:cs="Arial"/>
                                  <w:b/>
                                  <w:bCs/>
                                  <w:color w:val="000000"/>
                                  <w:sz w:val="16"/>
                                  <w:szCs w:val="16"/>
                                  <w:lang w:val="en-US"/>
                                </w:rPr>
                                <w:t>NSOC</w:t>
                              </w:r>
                              <w:proofErr w:type="spellEnd"/>
                              <w:r>
                                <w:rPr>
                                  <w:rFonts w:ascii="Arial" w:hAnsi="Arial" w:cs="Arial"/>
                                  <w:b/>
                                  <w:bCs/>
                                  <w:color w:val="000000"/>
                                  <w:sz w:val="16"/>
                                  <w:szCs w:val="16"/>
                                  <w:lang w:val="en-US"/>
                                </w:rPr>
                                <w:t>)</w:t>
                              </w:r>
                            </w:p>
                          </w:txbxContent>
                        </v:textbox>
                      </v:rect>
                      <v:rect id="Rectangle 75" o:spid="_x0000_s1039" style="position:absolute;left:35921;top:12166;width:286;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22365F" w:rsidRDefault="0022365F">
                              <w:r>
                                <w:rPr>
                                  <w:rFonts w:ascii="Arial" w:hAnsi="Arial" w:cs="Arial"/>
                                  <w:b/>
                                  <w:bCs/>
                                  <w:color w:val="000000"/>
                                  <w:sz w:val="16"/>
                                  <w:szCs w:val="16"/>
                                  <w:lang w:val="en-US"/>
                                </w:rPr>
                                <w:t xml:space="preserve"> </w:t>
                              </w:r>
                            </w:p>
                          </w:txbxContent>
                        </v:textbox>
                      </v:rect>
                      <v:rect id="Rectangle 76" o:spid="_x0000_s1040" style="position:absolute;left:10229;top:18776;width:7646;height:5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EDUsEA&#10;AADbAAAADwAAAGRycy9kb3ducmV2LnhtbERPTWvCQBC9C/6HZYTedNe2Ro2uUgpCofbQKHgdsmMS&#10;zM6m2VXjv3cLgrd5vM9Zrjtbiwu1vnKsYTxSIIhzZyouNOx3m+EMhA/IBmvHpOFGHtarfm+JqXFX&#10;/qVLFgoRQ9inqKEMoUml9HlJFv3INcSRO7rWYoiwLaRp8RrDbS1flUqkxYpjQ4kNfZaUn7Kz1YDJ&#10;u/n7Ob5td9/nBOdFpzaTg9L6ZdB9LEAE6sJT/HB/mTh/Cv+/xAPk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BA1LBAAAA2wAAAA8AAAAAAAAAAAAAAAAAmAIAAGRycy9kb3du&#10;cmV2LnhtbFBLBQYAAAAABAAEAPUAAACGAwAAAAA=&#10;" stroked="f"/>
                      <v:shape id="Freeform 77" o:spid="_x0000_s1041" style="position:absolute;left:10109;top:18656;width:7886;height:6039;visibility:visible;mso-wrap-style:square;v-text-anchor:top" coordsize="1242,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QG48MA&#10;AADbAAAADwAAAGRycy9kb3ducmV2LnhtbESPQWvDMAyF74X9B6PBbq3TZYw1q1vK6GCHXpJ0dxFr&#10;SWgsp7GbZP++Ogx2k3hP733a7mfXqZGG0Ho2sF4loIgrb1uuDZzLz+UbqBCRLXaeycAvBdjvHhZb&#10;zKyfOKexiLWSEA4ZGmhi7DOtQ9WQw7DyPbFoP35wGGUdam0HnCTcdfo5SV61w5alocGePhqqLsXN&#10;GdAvm7gpdVHmp7rnzn2n5+M1NebpcT68g4o0x3/z3/WXFXyBlV9kA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QG48MAAADbAAAADwAAAAAAAAAAAAAAAACYAgAAZHJzL2Rv&#10;d25yZXYueG1sUEsFBgAAAAAEAAQA9QAAAIgDAAAAAA==&#10;" path="m,l1242,r,951l,951,,xm37,933l19,914r1204,l1205,933r,-914l1223,37,19,37,37,19r,914xe" fillcolor="black" strokeweight="0">
                        <v:path arrowok="t" o:connecttype="custom" o:connectlocs="0,0;788670,0;788670,603885;0,603885;0,0;23495,592455;12065,580390;776605,580390;765175,592455;765175,12065;776605,23495;12065,23495;23495,12065;23495,592455" o:connectangles="0,0,0,0,0,0,0,0,0,0,0,0,0,0"/>
                        <o:lock v:ext="edit" verticies="t"/>
                      </v:shape>
                      <v:rect id="Rectangle 78" o:spid="_x0000_s1042" style="position:absolute;left:11918;top:19278;width:405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Workforce </w:t>
                              </w:r>
                            </w:p>
                          </w:txbxContent>
                        </v:textbox>
                      </v:rect>
                      <v:rect id="Rectangle 79" o:spid="_x0000_s1043" style="position:absolute;left:11290;top:20516;width:5239;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Development </w:t>
                              </w:r>
                            </w:p>
                          </w:txbxContent>
                        </v:textbox>
                      </v:rect>
                      <v:rect id="Rectangle 80" o:spid="_x0000_s1044" style="position:absolute;left:11652;top:21736;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Supply</w:t>
                              </w:r>
                            </w:p>
                          </w:txbxContent>
                        </v:textbox>
                      </v:rect>
                      <v:rect id="Rectangle 81" o:spid="_x0000_s1045" style="position:absolute;left:14528;top:21697;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82" o:spid="_x0000_s1046" style="position:absolute;left:14795;top:21697;width:15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22365F" w:rsidRDefault="0022365F">
                              <w:r>
                                <w:rPr>
                                  <w:rFonts w:ascii="Arial" w:hAnsi="Arial" w:cs="Arial"/>
                                  <w:b/>
                                  <w:bCs/>
                                  <w:color w:val="000000"/>
                                  <w:sz w:val="14"/>
                                  <w:szCs w:val="14"/>
                                  <w:lang w:val="en-US"/>
                                </w:rPr>
                                <w:t xml:space="preserve">and </w:t>
                              </w:r>
                            </w:p>
                          </w:txbxContent>
                        </v:textbox>
                      </v:rect>
                      <v:rect id="Rectangle 83" o:spid="_x0000_s1047" style="position:absolute;left:12204;top:22923;width:351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rsidR="0022365F" w:rsidRDefault="0022365F">
                              <w:r>
                                <w:rPr>
                                  <w:rFonts w:ascii="Arial" w:hAnsi="Arial" w:cs="Arial"/>
                                  <w:b/>
                                  <w:bCs/>
                                  <w:color w:val="000000"/>
                                  <w:sz w:val="14"/>
                                  <w:szCs w:val="14"/>
                                  <w:lang w:val="en-US"/>
                                </w:rPr>
                                <w:t>Demand</w:t>
                              </w:r>
                            </w:p>
                          </w:txbxContent>
                        </v:textbox>
                      </v:rect>
                      <v:rect id="Rectangle 84" o:spid="_x0000_s1048" style="position:absolute;left:15906;top:22923;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85" o:spid="_x0000_s1049" style="position:absolute;left:17291;top:18783;width:7372;height:5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FsdMQA&#10;AADbAAAADwAAAGRycy9kb3ducmV2LnhtbESPT2vCQBTE7wW/w/KE3uqutoYaXUWEQKH1UC14fWSf&#10;STD7NmY3f/rtu4VCj8PM/IbZ7EZbi55aXznWMJ8pEMS5MxUXGr7O2dMrCB+QDdaOScM3edhtJw8b&#10;TI0b+JP6UyhEhLBPUUMZQpNK6fOSLPqZa4ijd3WtxRBlW0jT4hDhtpYLpRJpseK4UGJDh5Ly26mz&#10;GjB5Mffj9fnj/N4luCpGlS0vSuvH6bhfgwg0hv/wX/vNaFgk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hbHTEAAAA2wAAAA8AAAAAAAAAAAAAAAAAmAIAAGRycy9k&#10;b3ducmV2LnhtbFBLBQYAAAAABAAEAPUAAACJAwAAAAA=&#10;" stroked="f"/>
                      <v:shape id="Freeform 86" o:spid="_x0000_s1050" style="position:absolute;left:17170;top:18662;width:7614;height:6039;visibility:visible;mso-wrap-style:square;v-text-anchor:top" coordsize="1199,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YfK8QA&#10;AADbAAAADwAAAGRycy9kb3ducmV2LnhtbESPQUvDQBSE7wX/w/IEb+3GtLSadltEKeixtViPj+xr&#10;Epp9G3afTfTXu0LB4zAz3zCrzeBadaEQG88G7icZKOLS24YrA4f37fgBVBRki61nMvBNETbrm9EK&#10;C+t73tFlL5VKEI4FGqhFukLrWNbkME58R5y8kw8OJclQaRuwT3DX6jzL5tphw2mhxo6eayrP+y9n&#10;YDp8yOfL7PE8P/7M3rZy5LwPU2PuboenJSihQf7D1/arNZAv4O9L+gF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WHyvEAAAA2wAAAA8AAAAAAAAAAAAAAAAAmAIAAGRycy9k&#10;b3ducmV2LnhtbFBLBQYAAAAABAAEAPUAAACJAwAAAAA=&#10;" path="m,l1199,r,951l,951,,xm37,932l19,914r1161,l1162,932r,-913l1180,37,19,37,37,19r,913xe" fillcolor="black" strokeweight="0">
                        <v:path arrowok="t" o:connecttype="custom" o:connectlocs="0,0;761365,0;761365,603885;0,603885;0,0;23495,591820;12065,580390;749300,580390;737870,591820;737870,12065;749300,23495;12065,23495;23495,12065;23495,591820" o:connectangles="0,0,0,0,0,0,0,0,0,0,0,0,0,0"/>
                        <o:lock v:ext="edit" verticies="t"/>
                      </v:shape>
                      <v:rect id="Rectangle 87" o:spid="_x0000_s1051" style="position:absolute;left:19392;top:19278;width:3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Tertiary </w:t>
                              </w:r>
                            </w:p>
                          </w:txbxContent>
                        </v:textbox>
                      </v:rect>
                      <v:rect id="Rectangle 88" o:spid="_x0000_s1052" style="position:absolute;left:18891;top:20516;width:395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Education </w:t>
                              </w:r>
                            </w:p>
                          </w:txbxContent>
                        </v:textbox>
                      </v:rect>
                      <v:rect id="Rectangle 89" o:spid="_x0000_s1053" style="position:absolute;left:18605;top:21774;width:450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Quality and</w:t>
                              </w:r>
                            </w:p>
                          </w:txbxContent>
                        </v:textbox>
                      </v:rect>
                      <v:rect id="Rectangle 90" o:spid="_x0000_s1054" style="position:absolute;left:23355;top:21736;width:247;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91" o:spid="_x0000_s1055" style="position:absolute;left:18821;top:22936;width:410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22365F" w:rsidRDefault="0022365F">
                              <w:r>
                                <w:rPr>
                                  <w:rFonts w:ascii="Arial" w:hAnsi="Arial" w:cs="Arial"/>
                                  <w:b/>
                                  <w:bCs/>
                                  <w:color w:val="000000"/>
                                  <w:sz w:val="14"/>
                                  <w:szCs w:val="14"/>
                                  <w:lang w:val="en-US"/>
                                </w:rPr>
                                <w:t>Pathways</w:t>
                              </w:r>
                            </w:p>
                          </w:txbxContent>
                        </v:textbox>
                      </v:rect>
                      <v:rect id="Rectangle 92" o:spid="_x0000_s1056" style="position:absolute;left:23145;top:22936;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93" o:spid="_x0000_s1057" style="position:absolute;left:24663;top:18783;width:7252;height:5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wL8QA&#10;AADbAAAADwAAAGRycy9kb3ducmV2LnhtbESPT4vCMBTE7wt+h/AEb2ui7latRhFBWNj14B/w+mie&#10;bbF5qU3U+u3NwsIeh5n5DTNftrYSd2p86VjDoK9AEGfOlJxrOB427xMQPiAbrByThid5WC46b3NM&#10;jXvwju77kIsIYZ+ihiKEOpXSZwVZ9H1XE0fv7BqLIcoml6bBR4TbSg6VSqTFkuNCgTWtC8ou+5vV&#10;gMmHuW7Po5/D9y3Bad6qzedJad3rtqsZiEBt+A//tb+MhmQMv1/iD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HcC/EAAAA2wAAAA8AAAAAAAAAAAAAAAAAmAIAAGRycy9k&#10;b3ducmV2LnhtbFBLBQYAAAAABAAEAPUAAACJAwAAAAA=&#10;" stroked="f"/>
                      <v:shape id="Freeform 94" o:spid="_x0000_s1058" style="position:absolute;left:24549;top:18662;width:7480;height:6039;visibility:visible;mso-wrap-style:square;v-text-anchor:top" coordsize="1178,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WBz7wA&#10;AADbAAAADwAAAGRycy9kb3ducmV2LnhtbERPzQ7BQBC+S7zDZiRubDk0UpYgEeIiSpwn3dGW7mx1&#10;F/X29iBx/PL9zxatqcSLGldaVjAaRiCIM6tLzhWcT5vBBITzyBory6TgQw4W825nhom2bz7SK/W5&#10;CCHsElRQeF8nUrqsIINuaGviwF1tY9AH2ORSN/gO4aaS4yiKpcGSQ0OBNa0Lyu7p0yh47NP99qbP&#10;x1u+ij+jOhsfYnlRqt9rl1MQnlr/F//cO60gDmPDl/AD5Pw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EdYHPvAAAANsAAAAPAAAAAAAAAAAAAAAAAJgCAABkcnMvZG93bnJldi54&#10;bWxQSwUGAAAAAAQABAD1AAAAgQMAAAAA&#10;" path="m,l1178,r,951l,951,,xm37,932l18,914r1142,l1141,932r,-913l1160,37,18,37,37,19r,913xe" fillcolor="black" strokeweight="0">
                        <v:path arrowok="t" o:connecttype="custom" o:connectlocs="0,0;748030,0;748030,603885;0,603885;0,0;23495,591820;11430,580390;736600,580390;724535,591820;724535,12065;736600,23495;11430,23495;23495,12065;23495,591820" o:connectangles="0,0,0,0,0,0,0,0,0,0,0,0,0,0"/>
                        <o:lock v:ext="edit" verticies="t"/>
                      </v:shape>
                      <v:rect id="Rectangle 95" o:spid="_x0000_s1059" style="position:absolute;left:25869;top:19278;width:459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Access and </w:t>
                              </w:r>
                            </w:p>
                          </w:txbxContent>
                        </v:textbox>
                      </v:rect>
                      <v:rect id="Rectangle 96" o:spid="_x0000_s1060" style="position:absolute;left:25723;top:20491;width:489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Participation</w:t>
                              </w:r>
                            </w:p>
                          </w:txbxContent>
                        </v:textbox>
                      </v:rect>
                      <v:rect id="Rectangle 97" o:spid="_x0000_s1061" style="position:absolute;left:30886;top:20491;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VWucAA&#10;AADbAAAADwAAAGRycy9kb3ducmV2LnhtbESPzYoCMRCE7wu+Q2jB25rRw66MRhFB0MWLow/QTHp+&#10;MOkMSXTGtzeCsMeiqr6iVpvBGvEgH1rHCmbTDARx6XTLtYLrZf+9ABEiskbjmBQ8KcBmPfpaYa5d&#10;z2d6FLEWCcIhRwVNjF0uZSgbshimriNOXuW8xZikr6X22Ce4NXKeZT/SYstpocGOdg2Vt+JuFchL&#10;se8XhfGZ+5tXJ3M8nCtySk3Gw3YJItIQ/8Of9kEr+J3B+0v6AX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qVWuc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98" o:spid="_x0000_s1062" style="position:absolute;left:31927;top:18783;width:7697;height:5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FasQA&#10;AADbAAAADwAAAGRycy9kb3ducmV2LnhtbESPT2sCMRTE74LfIbxCbzWpbbe6bpRSEAqth66C18fm&#10;7R/cvKybqOu3N4WCx2FmfsNkq8G24ky9bxxreJ4oEMSFMw1XGnbb9dMMhA/IBlvHpOFKHlbL8SjD&#10;1LgL/9I5D5WIEPYpaqhD6FIpfVGTRT9xHXH0StdbDFH2lTQ9XiLctnKqVCItNhwXauzos6bikJ+s&#10;BkxezXFTvvxsv08JzqtBrd/2SuvHh+FjASLQEO7h//aX0fA+hb8v8Qf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pRWrEAAAA2wAAAA8AAAAAAAAAAAAAAAAAmAIAAGRycy9k&#10;b3ducmV2LnhtbFBLBQYAAAAABAAEAPUAAACJAwAAAAA=&#10;" stroked="f"/>
                      <v:shape id="Freeform 99" o:spid="_x0000_s1063" style="position:absolute;left:31807;top:18662;width:7931;height:6039;visibility:visible;mso-wrap-style:square;v-text-anchor:top" coordsize="1249,9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R+ncQA&#10;AADbAAAADwAAAGRycy9kb3ducmV2LnhtbESPQWsCMRSE74L/ITzBm2bVWmU1igjiUkTQ9tDjY/O6&#10;uzV5WTZR13/fFASPw8x8wyzXrTXiRo2vHCsYDRMQxLnTFRcKvj53gzkIH5A1Gsek4EEe1qtuZ4mp&#10;dnc+0e0cChEh7FNUUIZQp1L6vCSLfuhq4uj9uMZiiLIppG7wHuHWyHGSvEuLFceFEmvalpRfzler&#10;YF8fdUaTj+m3Ofi32TgbbX8fRql+r90sQARqwyv8bGdawWwC/1/i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Ufp3EAAAA2wAAAA8AAAAAAAAAAAAAAAAAmAIAAGRycy9k&#10;b3ducmV2LnhtbFBLBQYAAAAABAAEAPUAAACJAwAAAAA=&#10;" path="m,l1249,r,951l,951,,xm37,932l19,914r1212,l1212,932r,-913l1231,37,19,37,37,19r,913xe" fillcolor="black" strokeweight="0">
                        <v:path arrowok="t" o:connecttype="custom" o:connectlocs="0,0;793115,0;793115,603885;0,603885;0,0;23495,591820;12065,580390;781685,580390;769620,591820;769620,12065;781685,23495;12065,23495;23495,12065;23495,591820" o:connectangles="0,0,0,0,0,0,0,0,0,0,0,0,0,0"/>
                        <o:lock v:ext="edit" verticies="t"/>
                      </v:shape>
                      <v:rect id="Rectangle 100" o:spid="_x0000_s1064" style="position:absolute;left:33864;top:19278;width:36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L1IcEA&#10;AADbAAAADwAAAGRycy9kb3ducmV2LnhtbESPzYoCMRCE74LvEFrwphlF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S9SH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Data and </w:t>
                              </w:r>
                            </w:p>
                          </w:txbxContent>
                        </v:textbox>
                      </v:rect>
                      <v:rect id="Rectangle 101" o:spid="_x0000_s1065" style="position:absolute;left:33083;top:20516;width:509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5QusEA&#10;AADbAAAADwAAAGRycy9kb3ducmV2LnhtbESPzYoCMRCE74LvEFrwphkFd2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eULr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Performance </w:t>
                              </w:r>
                            </w:p>
                          </w:txbxContent>
                        </v:textbox>
                      </v:rect>
                      <v:rect id="Rectangle 102" o:spid="_x0000_s1066" style="position:absolute;left:32899;top:21761;width:543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Measurement</w:t>
                              </w:r>
                            </w:p>
                          </w:txbxContent>
                        </v:textbox>
                      </v:rect>
                      <v:rect id="Rectangle 103" o:spid="_x0000_s1067" style="position:absolute;left:38639;top:21761;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04" o:spid="_x0000_s1068" style="position:absolute;left:43326;top:18046;width:10585;height:6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FygMAA&#10;AADbAAAADwAAAGRycy9kb3ducmV2LnhtbERPy4rCMBTdD/gP4Qqz00Qdq1ajiCAMOC58gNtLc22L&#10;zU1tonb+3iwGZnk478WqtZV4UuNLxxoGfQWCOHOm5FzD+bTtTUH4gGywckwafsnDatn5WGBq3IsP&#10;9DyGXMQQ9ilqKEKoUyl9VpBF33c1ceSurrEYImxyaRp8xXBbyaFSibRYcmwosKZNQdnt+LAaMPky&#10;9/119HPaPRKc5a3aji9K689uu56DCNSGf/Gf+9tomMSx8Uv8A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FygMAAAADbAAAADwAAAAAAAAAAAAAAAACYAgAAZHJzL2Rvd25y&#10;ZXYueG1sUEsFBgAAAAAEAAQA9QAAAIUDAAAAAA==&#10;" stroked="f"/>
                      <v:shape id="Freeform 105" o:spid="_x0000_s1069" style="position:absolute;left:43243;top:17964;width:10744;height:6343;visibility:visible;mso-wrap-style:square;v-text-anchor:top" coordsize="1692,9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p4kMYA&#10;AADbAAAADwAAAGRycy9kb3ducmV2LnhtbESPT2vCQBTE70K/w/IK3nS3HvyTZiOlRawFBbWX3B7Z&#10;1yQ0+zZk15j66d1CocdhZn7DpOvBNqKnzteONTxNFQjiwpmaSw2f581kCcIHZIONY9LwQx7W2cMo&#10;xcS4Kx+pP4VSRAj7BDVUIbSJlL6oyKKfupY4el+usxii7EppOrxGuG3kTKm5tFhzXKiwpdeKiu/T&#10;xWq4HfNSHnZvq3n/ofbn/pKr7SHXevw4vDyDCDSE//Bf+91oWKzg90v8ATK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p4kMYAAADbAAAADwAAAAAAAAAAAAAAAACYAgAAZHJz&#10;L2Rvd25yZXYueG1sUEsFBgAAAAAEAAQA9QAAAIsDAAAAAA==&#10;" path="m,l1692,r,999l,999,,xm25,987l13,975r1667,l1667,987r,-974l1680,25,13,25,25,13r,974xe" fillcolor="black" strokeweight="0">
                        <v:path arrowok="t" o:connecttype="custom" o:connectlocs="0,0;1074420,0;1074420,634365;0,634365;0,0;15875,626745;8255,619125;1066800,619125;1058545,626745;1058545,8255;1066800,15875;8255,15875;15875,8255;15875,626745" o:connectangles="0,0,0,0,0,0,0,0,0,0,0,0,0,0"/>
                        <o:lock v:ext="edit" verticies="t"/>
                      </v:shape>
                      <v:rect id="Rectangle 106" o:spid="_x0000_s1070" style="position:absolute;left:44418;top:18815;width:7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National VET Equity </w:t>
                              </w:r>
                            </w:p>
                          </w:txbxContent>
                        </v:textbox>
                      </v:rect>
                      <v:rect id="Rectangle 107" o:spid="_x0000_s1071" style="position:absolute;left:45129;top:20053;width:662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Advisory Council </w:t>
                              </w:r>
                            </w:p>
                          </w:txbxContent>
                        </v:textbox>
                      </v:rect>
                      <v:rect id="Rectangle 108" o:spid="_x0000_s1072" style="position:absolute;left:46691;top:21291;width:365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NVEAC</w:t>
                              </w:r>
                              <w:proofErr w:type="spellEnd"/>
                              <w:r>
                                <w:rPr>
                                  <w:rFonts w:ascii="Arial" w:hAnsi="Arial" w:cs="Arial"/>
                                  <w:color w:val="000000"/>
                                  <w:sz w:val="14"/>
                                  <w:szCs w:val="14"/>
                                  <w:lang w:val="en-US"/>
                                </w:rPr>
                                <w:t>)</w:t>
                              </w:r>
                            </w:p>
                          </w:txbxContent>
                        </v:textbox>
                      </v:rect>
                      <v:rect id="Rectangle 109" o:spid="_x0000_s1073" style="position:absolute;left:50539;top:21291;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10" o:spid="_x0000_s1074" style="position:absolute;left:43459;top:647;width:10554;height:4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kIosQA&#10;AADbAAAADwAAAGRycy9kb3ducmV2LnhtbESPQWvCQBSE7wX/w/IEb3XXaoONbkIRBKHtoVro9ZF9&#10;JsHs25hdk/TfdwsFj8PMfMNs89E2oqfO1441LOYKBHHhTM2lhq/T/nENwgdkg41j0vBDHvJs8rDF&#10;1LiBP6k/hlJECPsUNVQhtKmUvqjIop+7ljh6Z9dZDFF2pTQdDhFuG/mkVCIt1hwXKmxpV1FxOd6s&#10;BkxW5vpxXr6f3m4JvpSj2j9/K61n0/F1AyLQGO7h//bBaFiv4O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ZCKLEAAAA2wAAAA8AAAAAAAAAAAAAAAAAmAIAAGRycy9k&#10;b3ducmV2LnhtbFBLBQYAAAAABAAEAPUAAACJAwAAAAA=&#10;" stroked="f"/>
                      <v:shape id="Freeform 111" o:spid="_x0000_s1075" style="position:absolute;left:43383;top:565;width:10706;height:4483;visibility:visible;mso-wrap-style:square;v-text-anchor:top" coordsize="1686,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ppZ8QA&#10;AADbAAAADwAAAGRycy9kb3ducmV2LnhtbESP3WrCQBSE7wXfYTmF3ohuLCqSugkiWESkEH/uT7PH&#10;JDR7Ns2uJn37rlDwcpiZb5hV2pta3Kl1lWUF00kEgji3uuJCwfm0HS9BOI+ssbZMCn7JQZoMByuM&#10;te04o/vRFyJA2MWooPS+iaV0eUkG3cQ2xMG72tagD7ItpG6xC3BTy7coWkiDFYeFEhvalJR/H29G&#10;gR9l7vNS/7hifuibq/3afuxnF6VeX/r1OwhPvX+G/9s7rWA5h8eX8AN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6aWfEAAAA2wAAAA8AAAAAAAAAAAAAAAAAmAIAAGRycy9k&#10;b3ducmV2LnhtbFBLBQYAAAAABAAEAPUAAACJAwAAAAA=&#10;" path="m,l1686,r,706l,706,,xm24,693l12,681r1662,l1662,693r,-680l1674,25,12,25,24,13r,680xe" fillcolor="black" strokeweight="0">
                        <v:path arrowok="t" o:connecttype="custom" o:connectlocs="0,0;1070610,0;1070610,448310;0,448310;0,0;15240,440055;7620,432435;1062990,432435;1055370,440055;1055370,8255;1062990,15875;7620,15875;15240,8255;15240,440055" o:connectangles="0,0,0,0,0,0,0,0,0,0,0,0,0,0"/>
                        <o:lock v:ext="edit" verticies="t"/>
                      </v:shape>
                      <v:rect id="Rectangle 112" o:spid="_x0000_s1076" style="position:absolute;left:45777;top:1111;width:558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National Skills </w:t>
                              </w:r>
                            </w:p>
                          </w:txbxContent>
                        </v:textbox>
                      </v:rect>
                      <v:rect id="Rectangle 113" o:spid="_x0000_s1077" style="position:absolute;left:44888;top:2355;width:726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UbccEA&#10;AADbAAAADwAAAGRycy9kb3ducmV2LnhtbESPzYoCMRCE7wu+Q2jB25rRw+4w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VG3H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Standards Council </w:t>
                              </w:r>
                            </w:p>
                          </w:txbxContent>
                        </v:textbox>
                      </v:rect>
                      <v:rect id="Rectangle 114" o:spid="_x0000_s1078" style="position:absolute;left:47117;top:3594;width:306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NSSC</w:t>
                              </w:r>
                              <w:proofErr w:type="spellEnd"/>
                              <w:r>
                                <w:rPr>
                                  <w:rFonts w:ascii="Arial" w:hAnsi="Arial" w:cs="Arial"/>
                                  <w:color w:val="000000"/>
                                  <w:sz w:val="14"/>
                                  <w:szCs w:val="14"/>
                                  <w:lang w:val="en-US"/>
                                </w:rPr>
                                <w:t>)</w:t>
                              </w:r>
                            </w:p>
                          </w:txbxContent>
                        </v:textbox>
                      </v:rect>
                      <v:rect id="Rectangle 115" o:spid="_x0000_s1079" style="position:absolute;left:50342;top:3594;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qmMEA&#10;AADbAAAADwAAAGRycy9kb3ducmV2LnhtbESPzYoCMRCE7wu+Q2jB25rRwzI7axQRBF28OO4DNJOe&#10;H0w6QxKd8e2NIOyxqKqvqNVmtEbcyYfOsYLFPANBXDndcaPg77L/zEGEiKzROCYFDwqwWU8+Vlho&#10;N/CZ7mVsRIJwKFBBG2NfSBmqliyGueuJk1c7bzEm6RupPQ4Jbo1cZtmXtNhxWmixp11L1bW8WQXy&#10;Uu6HvDQ+c7/L+mSOh3NNTqnZdNz+gIg0xv/wu33QCvJveH1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GKpj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16" o:spid="_x0000_s1080" style="position:absolute;left:43453;top:5651;width:10553;height:5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uYfMAA&#10;AADbAAAADwAAAGRycy9kb3ducmV2LnhtbERPy4rCMBTdD/gP4QruxsTHFK1GEUEY0Fn4ALeX5toW&#10;m5vaRO38vVkILg/nPV+2thIPanzpWMOgr0AQZ86UnGs4HTffExA+IBusHJOGf/KwXHS+5pga9+Q9&#10;PQ4hFzGEfYoaihDqVEqfFWTR911NHLmLayyGCJtcmgafMdxWcqhUIi2WHBsKrGldUHY93K0GTMbm&#10;9ncZ7Y7be4LTvFWbn7PSutdtVzMQgdrwEb/dv0bDNK6PX+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DuYfMAAAADbAAAADwAAAAAAAAAAAAAAAACYAgAAZHJzL2Rvd25y&#10;ZXYueG1sUEsFBgAAAAAEAAQA9QAAAIUDAAAAAA==&#10;" stroked="f"/>
                      <v:shape id="Freeform 117" o:spid="_x0000_s1081" style="position:absolute;left:43376;top:5575;width:10713;height:5861;visibility:visible;mso-wrap-style:square;v-text-anchor:top" coordsize="1687,9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nTPMYA&#10;AADbAAAADwAAAGRycy9kb3ducmV2LnhtbESPT2vCQBTE74V+h+UVvNWNUoxJXUUU/5yKpkXa2yP7&#10;mgSzb9PsauK37xYKHoeZ+Q0zW/SmFldqXWVZwWgYgSDOra64UPDxvnmegnAeWWNtmRTcyMFi/vgw&#10;w1Tbjo90zXwhAoRdigpK75tUSpeXZNANbUMcvG/bGvRBtoXULXYBbmo5jqKJNFhxWCixoVVJ+Tm7&#10;GAUvX7v+5/QZH5vNto7fklO0O6zPSg2e+uUrCE+9v4f/23utIBnB35fw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nTPMYAAADbAAAADwAAAAAAAAAAAAAAAACYAgAAZHJz&#10;L2Rvd25yZXYueG1sUEsFBgAAAAAEAAQA9QAAAIsDAAAAAA==&#10;" path="m,l1687,r,923l,923,,xm24,911l12,899r1662,l1662,911r,-899l1674,24,12,24,24,12r,899xe" fillcolor="black" strokeweight="0">
                        <v:path arrowok="t" o:connecttype="custom" o:connectlocs="0,0;1071245,0;1071245,586105;0,586105;0,0;15240,578485;7620,570865;1062990,570865;1055370,578485;1055370,7620;1062990,15240;7620,15240;15240,7620;15240,578485" o:connectangles="0,0,0,0,0,0,0,0,0,0,0,0,0,0"/>
                        <o:lock v:ext="edit" verticies="t"/>
                      </v:shape>
                      <v:rect id="Rectangle 118" o:spid="_x0000_s1082" style="position:absolute;left:46640;top:6115;width:3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Australian </w:t>
                              </w:r>
                            </w:p>
                          </w:txbxContent>
                        </v:textbox>
                      </v:rect>
                      <v:rect id="Rectangle 119" o:spid="_x0000_s1083" style="position:absolute;left:45916;top:7353;width:534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Qualifications </w:t>
                              </w:r>
                            </w:p>
                          </w:txbxContent>
                        </v:textbox>
                      </v:rect>
                      <v:rect id="Rectangle 120" o:spid="_x0000_s1084" style="position:absolute;left:44691;top:8591;width:765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Framework Council </w:t>
                              </w:r>
                            </w:p>
                          </w:txbxContent>
                        </v:textbox>
                      </v:rect>
                      <v:rect id="Rectangle 121" o:spid="_x0000_s1085" style="position:absolute;left:47117;top:9836;width:306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AQFC</w:t>
                              </w:r>
                              <w:proofErr w:type="spellEnd"/>
                              <w:r>
                                <w:rPr>
                                  <w:rFonts w:ascii="Arial" w:hAnsi="Arial" w:cs="Arial"/>
                                  <w:color w:val="000000"/>
                                  <w:sz w:val="14"/>
                                  <w:szCs w:val="14"/>
                                  <w:lang w:val="en-US"/>
                                </w:rPr>
                                <w:t>)</w:t>
                              </w:r>
                            </w:p>
                          </w:txbxContent>
                        </v:textbox>
                      </v:rect>
                      <v:rect id="Rectangle 122" o:spid="_x0000_s1086" style="position:absolute;left:50342;top:9836;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23" o:spid="_x0000_s1087" style="position:absolute;left:43459;top:11899;width:10554;height:5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IACMQA&#10;AADbAAAADwAAAGRycy9kb3ducmV2LnhtbESPQWvCQBSE70L/w/IKvdVdbZtqzEZKQSi0HhoFr4/s&#10;Mwlm38bsqvHfu4WCx2FmvmGy5WBbcabeN441TMYKBHHpTMOVhu1m9TwD4QOywdYxabiSh2X+MMow&#10;Ne7Cv3QuQiUihH2KGuoQulRKX9Zk0Y9dRxy9vesthij7SpoeLxFuWzlVKpEWG44LNXb0WVN5KE5W&#10;Ayav5rjev/xsvk8JzqtBrd52Suunx+FjASLQEO7h//aX0TB/h78v8Qf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SAAjEAAAA2wAAAA8AAAAAAAAAAAAAAAAAmAIAAGRycy9k&#10;b3ducmV2LnhtbFBLBQYAAAAABAAEAPUAAACJAwAAAAA=&#10;" stroked="f"/>
                      <v:shape id="Freeform 124" o:spid="_x0000_s1088" style="position:absolute;left:43383;top:11817;width:10706;height:5639;visibility:visible;mso-wrap-style:square;v-text-anchor:top" coordsize="1686,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50P8IA&#10;AADbAAAADwAAAGRycy9kb3ducmV2LnhtbERPz2vCMBS+C/sfwhvspul2KFpNyxzodHjRDcHbo3lr&#10;y5qXksS27q9fDgOPH9/vVTGaVvTkfGNZwfMsAUFcWt1wpeDrczOdg/ABWWNrmRTcyEORP0xWmGk7&#10;8JH6U6hEDGGfoYI6hC6T0pc1GfQz2xFH7ts6gyFCV0ntcIjhppUvSZJKgw3Hhho7equp/DldjYJL&#10;N/S/m490651+PwxhvT+v04tST4/j6xJEoDHcxf/unVawiGPjl/gD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nQ/wgAAANsAAAAPAAAAAAAAAAAAAAAAAJgCAABkcnMvZG93&#10;bnJldi54bWxQSwUGAAAAAAQABAD1AAAAhwMAAAAA&#10;" path="m,l1686,r,888l,888,,xm25,876l12,864r1662,l1662,876r,-863l1674,25,12,25,25,13r,863xe" fillcolor="black" strokeweight="0">
                        <v:path arrowok="t" o:connecttype="custom" o:connectlocs="0,0;1070610,0;1070610,563880;0,563880;0,0;15875,556260;7620,548640;1062990,548640;1055370,556260;1055370,8255;1062990,15875;7620,15875;15875,8255;15875,556260" o:connectangles="0,0,0,0,0,0,0,0,0,0,0,0,0,0"/>
                        <o:lock v:ext="edit" verticies="t"/>
                      </v:shape>
                      <v:rect id="Rectangle 125" o:spid="_x0000_s1089" style="position:absolute;left:44805;top:12369;width:746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rsidR="0022365F" w:rsidRDefault="0022365F">
                              <w:r>
                                <w:rPr>
                                  <w:rFonts w:ascii="Arial" w:hAnsi="Arial" w:cs="Arial"/>
                                  <w:color w:val="000000"/>
                                  <w:sz w:val="14"/>
                                  <w:szCs w:val="14"/>
                                  <w:lang w:val="en-US"/>
                                </w:rPr>
                                <w:t xml:space="preserve">National Centre for </w:t>
                              </w:r>
                            </w:p>
                          </w:txbxContent>
                        </v:textbox>
                      </v:rect>
                      <v:rect id="Rectangle 126" o:spid="_x0000_s1090" style="position:absolute;left:44329;top:13595;width:415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Vocational </w:t>
                              </w:r>
                            </w:p>
                          </w:txbxContent>
                        </v:textbox>
                      </v:rect>
                      <v:rect id="Rectangle 127" o:spid="_x0000_s1091" style="position:absolute;left:48977;top:13595;width:3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Education </w:t>
                              </w:r>
                            </w:p>
                          </w:txbxContent>
                        </v:textbox>
                      </v:rect>
                      <v:rect id="Rectangle 128" o:spid="_x0000_s1092" style="position:absolute;left:44653;top:14833;width:381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Research</w:t>
                              </w:r>
                            </w:p>
                          </w:txbxContent>
                        </v:textbox>
                      </v:rect>
                      <v:rect id="Rectangle 129" o:spid="_x0000_s1093" style="position:absolute;left:48679;top:14795;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130" o:spid="_x0000_s1094" style="position:absolute;left:48939;top:14833;width:370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NCVER</w:t>
                              </w:r>
                              <w:proofErr w:type="spellEnd"/>
                              <w:r>
                                <w:rPr>
                                  <w:rFonts w:ascii="Arial" w:hAnsi="Arial" w:cs="Arial"/>
                                  <w:color w:val="000000"/>
                                  <w:sz w:val="14"/>
                                  <w:szCs w:val="14"/>
                                  <w:lang w:val="en-US"/>
                                </w:rPr>
                                <w:t>)</w:t>
                              </w:r>
                            </w:p>
                          </w:txbxContent>
                        </v:textbox>
                      </v:rect>
                      <v:rect id="Rectangle 131" o:spid="_x0000_s1095" style="position:absolute;left:52832;top:14833;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132" o:spid="_x0000_s1096" style="position:absolute;left:39668;top:4171;width:3791;height:623;visibility:visible;mso-wrap-style:square;v-text-anchor:top" coordsize="597,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j0I8EA&#10;AADcAAAADwAAAGRycy9kb3ducmV2LnhtbERPTWsCMRC9C/0PYQq9abYWxK5GsZZCL4pavQ+bcTeY&#10;TNZNuq7/3giCt3m8z5nOO2dFS00wnhW8DzIQxIXXhksF+7+f/hhEiMgarWdScKUA89lLb4q59hfe&#10;UruLpUghHHJUUMVY51KGoiKHYeBr4sQdfeMwJtiUUjd4SeHOymGWjaRDw6mhwpqWFRWn3b9T8HG2&#10;dn3wn19Gd8PWrI6La/zeKPX22i0mICJ18Sl+uH91mp+N4P5MukDOb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I9CPBAAAA3AAAAA8AAAAAAAAAAAAAAAAAmAIAAGRycy9kb3du&#10;cmV2LnhtbFBLBQYAAAAABAAEAPUAAACGAwAAAAA=&#10;" path="m82,59l597,58r,-21l82,39r,20xm98,l,49,99,98,98,xe" fillcolor="black" strokeweight="0">
                        <v:path arrowok="t" o:connecttype="custom" o:connectlocs="52070,37465;379095,36830;379095,23495;52070,24765;52070,37465;62230,0;0,31115;62865,62230;62230,0" o:connectangles="0,0,0,0,0,0,0,0,0"/>
                        <o:lock v:ext="edit" verticies="t"/>
                      </v:shape>
                      <v:shape id="Freeform 133" o:spid="_x0000_s1097" style="position:absolute;left:29533;top:24663;width:629;height:1111;visibility:visible;mso-wrap-style:square;v-text-anchor:top" coordsize="9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jh8IA&#10;AADcAAAADwAAAGRycy9kb3ducmV2LnhtbERP24rCMBB9F/yHMMK+aaoPXds1iniBRQSx6wcMzWzb&#10;tZnUJmr3740g+DaHc53ZojO1uFHrKssKxqMIBHFudcWFgtPPdjgF4TyyxtoyKfgnB4t5vzfDVNs7&#10;H+mW+UKEEHYpKii9b1IpXV6SQTeyDXHgfm1r0AfYFlK3eA/hppaTKIqlwYpDQ4kNrUrKz9nVKDDJ&#10;dHM5n/bJ4a+2h91Y7+J1Eiv1MeiWXyA8df4tfrm/dZgffcL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tSOHwgAAANwAAAAPAAAAAAAAAAAAAAAAAJgCAABkcnMvZG93&#10;bnJldi54bWxQSwUGAAAAAAQABAD1AAAAhwMAAAAA&#10;" path="m60,82r1,93l41,175,39,82r21,xm,99l48,,99,97,,99xe" fillcolor="black" strokeweight="0">
                        <v:path arrowok="t" o:connecttype="custom" o:connectlocs="38100,52070;38735,111125;26035,111125;24765,52070;38100,52070;0,62865;30480,0;62865,61595;0,62865" o:connectangles="0,0,0,0,0,0,0,0,0"/>
                        <o:lock v:ext="edit" verticies="t"/>
                      </v:shape>
                      <v:shape id="Freeform 134" o:spid="_x0000_s1098" style="position:absolute;left:18180;top:2863;width:628;height:1143;visibility:visible;mso-wrap-style:square;v-text-anchor:top" coordsize="99,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jaMUA&#10;AADcAAAADwAAAGRycy9kb3ducmV2LnhtbESPQWvCQBCF70L/wzKFXqRuDEXa6CqtUOlJNPbgcchO&#10;k9TsbJLdavrvnYPgbYb35r1vFqvBNepMfag9G5hOElDEhbc1lwa+D5/Pr6BCRLbYeCYD/xRgtXwY&#10;LTCz/sJ7OuexVBLCIUMDVYxtpnUoKnIYJr4lFu3H9w6jrH2pbY8XCXeNTpNkph3WLA0VtrSuqDjl&#10;f85Ad3z56PQv7Q6bN2IeYzqcthtjnh6H9zmoSEO8m2/XX1bwE6GVZ2QCv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6NoxQAAANwAAAAPAAAAAAAAAAAAAAAAAJgCAABkcnMv&#10;ZG93bnJldi54bWxQSwUGAAAAAAQABAD1AAAAigMAAAAA&#10;" path="m57,180l58,82r-16,l41,180r16,xm99,99l51,,,98r99,1xe" fillcolor="black" strokeweight="0">
                        <v:path arrowok="t" o:connecttype="custom" o:connectlocs="36195,114300;36830,52070;26670,52070;26035,114300;36195,114300;62865,62865;32385,0;0,62230;62865,62865" o:connectangles="0,0,0,0,0,0,0,0,0"/>
                        <o:lock v:ext="edit" verticies="t"/>
                      </v:shape>
                      <v:rect id="Rectangle 135" o:spid="_x0000_s1099" style="position:absolute;left:10229;top:16402;width:29382;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IJrcMA&#10;AADcAAAADwAAAGRycy9kb3ducmV2LnhtbERPTWvCQBC9F/oflin0VndrNdTUTRBBEKyHaqHXITsm&#10;odnZmF2T+O+7gtDbPN7nLPPRNqKnzteONbxOFAjiwpmaSw3fx83LOwgfkA02jknDlTzk2ePDElPj&#10;Bv6i/hBKEUPYp6ihCqFNpfRFRRb9xLXEkTu5zmKIsCul6XCI4baRU6USabHm2FBhS+uKit/DxWrA&#10;ZGbO+9Pb53F3SXBRjmoz/1FaPz+Nqw8QgcbwL767tybOVwu4PRMv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IJrcMAAADcAAAADwAAAAAAAAAAAAAAAACYAgAAZHJzL2Rv&#10;d25yZXYueG1sUEsFBgAAAAAEAAQA9QAAAIgDAAAAAA==&#10;" stroked="f"/>
                      <v:shape id="Freeform 136" o:spid="_x0000_s1100" style="position:absolute;left:10109;top:16281;width:29622;height:2616;visibility:visible;mso-wrap-style:square;v-text-anchor:top" coordsize="466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gCUcQA&#10;AADcAAAADwAAAGRycy9kb3ducmV2LnhtbESPT2sCQQzF7wW/wxDBW521oLSro6hVkJ6q9eIt7GT/&#10;4E5m3Rl1/fbNQfCW8F7e+2W26FytbtSGyrOB0TABRZx5W3Fh4Pi3ff8EFSKyxdozGXhQgMW89zbD&#10;1Po77+l2iIWSEA4pGihjbFKtQ1aSwzD0DbFouW8dRlnbQtsW7xLuav2RJBPtsGJpKLGhdUnZ+XB1&#10;Bn7qLE/463Jyv8vvfVzlzcpvxsYM+t1yCipSF1/m5/XOCv5I8OUZmUD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4AlHEAAAA3AAAAA8AAAAAAAAAAAAAAAAAmAIAAGRycy9k&#10;b3ducmV2LnhtbFBLBQYAAAAABAAEAPUAAACJAwAAAAA=&#10;" path="m,l4665,r,412l,412,,xm37,394l19,375r4627,l4628,394r,-375l4646,37,19,37,37,19r,375xe" fillcolor="black" strokeweight="0">
                        <v:path arrowok="t" o:connecttype="custom" o:connectlocs="0,0;2962275,0;2962275,261620;0,261620;0,0;23495,250190;12065,238125;2950210,238125;2938780,250190;2938780,12065;2950210,23495;12065,23495;23495,12065;23495,250190" o:connectangles="0,0,0,0,0,0,0,0,0,0,0,0,0,0"/>
                        <o:lock v:ext="edit" verticies="t"/>
                      </v:shape>
                      <v:rect id="Rectangle 137" o:spid="_x0000_s1101" style="position:absolute;left:19596;top:16852;width:10395;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22365F" w:rsidRDefault="0022365F">
                              <w:r>
                                <w:rPr>
                                  <w:rFonts w:ascii="Arial" w:hAnsi="Arial" w:cs="Arial"/>
                                  <w:b/>
                                  <w:bCs/>
                                  <w:color w:val="000000"/>
                                  <w:sz w:val="16"/>
                                  <w:szCs w:val="16"/>
                                  <w:lang w:val="en-US"/>
                                </w:rPr>
                                <w:t>Principal Committees</w:t>
                              </w:r>
                            </w:p>
                          </w:txbxContent>
                        </v:textbox>
                      </v:rect>
                      <v:rect id="Rectangle 138" o:spid="_x0000_s1102" style="position:absolute;left:30245;top:16852;width:285;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rsidR="0022365F" w:rsidRDefault="0022365F">
                              <w:r>
                                <w:rPr>
                                  <w:rFonts w:ascii="Arial" w:hAnsi="Arial" w:cs="Arial"/>
                                  <w:b/>
                                  <w:bCs/>
                                  <w:color w:val="000000"/>
                                  <w:sz w:val="16"/>
                                  <w:szCs w:val="16"/>
                                  <w:lang w:val="en-US"/>
                                </w:rPr>
                                <w:t xml:space="preserve"> </w:t>
                              </w:r>
                            </w:p>
                          </w:txbxContent>
                        </v:textbox>
                      </v:rect>
                      <v:shape id="Freeform 139" o:spid="_x0000_s1103" style="position:absolute;left:23768;top:14674;width:622;height:1728;visibility:visible;mso-wrap-style:square;v-text-anchor:top" coordsize="9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NcxcIA&#10;AADcAAAADwAAAGRycy9kb3ducmV2LnhtbERPTWuDQBC9B/oflin0lqxGW4p1E0qk0EsCNYFeB3ei&#10;pu6suFuj/z4bKPQ2j/c5+XYynRhpcK1lBfEqAkFcWd1yreB0/Fi+gnAeWWNnmRTM5GC7eVjkmGl7&#10;5S8aS1+LEMIuQwWN930mpasaMuhWticO3NkOBn2AQy31gNcQbjq5jqIXabDl0NBgT7uGqp/y1yg4&#10;JGWXuukyF9/PSTHvOU39ySr19Di9v4HwNPl/8Z/7U4f5cQL3Z8IFc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Q1zFwgAAANwAAAAPAAAAAAAAAAAAAAAAAJgCAABkcnMvZG93&#10;bnJldi54bWxQSwUGAAAAAAQABAD1AAAAhwMAAAAA&#10;" path="m41,272l39,82r20,l61,271r-20,1xm,99l48,,98,98,,99xe" fillcolor="black" strokeweight="0">
                        <v:path arrowok="t" o:connecttype="custom" o:connectlocs="26035,172720;24765,52070;37465,52070;38735,172085;26035,172720;0,62865;30480,0;62230,62230;0,62865" o:connectangles="0,0,0,0,0,0,0,0,0"/>
                        <o:lock v:ext="edit" verticies="t"/>
                      </v:shape>
                      <v:rect id="Rectangle 140" o:spid="_x0000_s1104" style="position:absolute;left:171;top:11353;width:7804;height:8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ow7sEA&#10;AADcAAAADwAAAGRycy9kb3ducmV2LnhtbERPS4vCMBC+L/gfwgje1sTHFq1GEUEQ1j34AK9DM7bF&#10;ZlKbqN1/bxYWvM3H95z5srWVeFDjS8caBn0FgjhzpuRcw+m4+ZyA8AHZYOWYNPySh+Wi8zHH1Lgn&#10;7+lxCLmIIexT1FCEUKdS+qwgi77vauLIXVxjMUTY5NI0+IzhtpJDpRJpseTYUGBN64Ky6+FuNWAy&#10;Nrefy2h3/L4nOM1btfk6K6173XY1AxGoDW/xv3tr4vzBGP6eiRf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qMO7BAAAA3AAAAA8AAAAAAAAAAAAAAAAAmAIAAGRycy9kb3du&#10;cmV2LnhtbFBLBQYAAAAABAAEAPUAAACGAwAAAAA=&#10;" stroked="f"/>
                      <v:shape id="Freeform 141" o:spid="_x0000_s1105" style="position:absolute;left:95;top:11277;width:7956;height:8649;visibility:visible;mso-wrap-style:square;v-text-anchor:top" coordsize="1253,1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1LEcEA&#10;AADcAAAADwAAAGRycy9kb3ducmV2LnhtbERPTWsCMRC9F/wPYQrearIVi2yNUoSCoCK1e+lt2Iy7&#10;S5PJkkRd/70pFLzN433OYjU4Ky4UYudZQzFRIIhrbzpuNFTfny9zEDEhG7SeScONIqyWo6cFlsZf&#10;+Ysux9SIHMKxRA1tSn0pZaxbchgnvifO3MkHhynD0EgT8JrDnZWvSr1Jhx3nhhZ7WrdU/x7PTsNp&#10;uwt2s7dqrhTufprqUE0LqfX4efh4B5FoSA/xv3tj8vxiBn/P5Avk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NSxHBAAAA3AAAAA8AAAAAAAAAAAAAAAAAmAIAAGRycy9kb3du&#10;cmV2LnhtbFBLBQYAAAAABAAEAPUAAACGAwAAAAA=&#10;" path="m,l1253,r,1362l,1362,,xm25,1350l12,1338r1229,l1229,1350r,-1338l1241,25,12,25,25,12r,1338xe" fillcolor="black" strokeweight="0">
                        <v:path arrowok="t" o:connecttype="custom" o:connectlocs="0,0;795655,0;795655,864870;0,864870;0,0;15875,857250;7620,849630;788035,849630;780415,857250;780415,7620;788035,15875;7620,15875;15875,7620;15875,857250" o:connectangles="0,0,0,0,0,0,0,0,0,0,0,0,0,0"/>
                        <o:lock v:ext="edit" verticies="t"/>
                      </v:shape>
                      <v:rect id="Rectangle 142" o:spid="_x0000_s1106" style="position:absolute;left:952;top:11811;width:3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Australian </w:t>
                              </w:r>
                            </w:p>
                          </w:txbxContent>
                        </v:textbox>
                      </v:rect>
                      <v:rect id="Rectangle 143" o:spid="_x0000_s1107" style="position:absolute;left:952;top:12909;width:617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Information and </w:t>
                              </w:r>
                            </w:p>
                          </w:txbxContent>
                        </v:textbox>
                      </v:rect>
                      <v:rect id="Rectangle 144" o:spid="_x0000_s1108" style="position:absolute;left:952;top:14020;width:662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Communications </w:t>
                              </w:r>
                            </w:p>
                          </w:txbxContent>
                        </v:textbox>
                      </v:rect>
                      <v:rect id="Rectangle 145" o:spid="_x0000_s1109" style="position:absolute;left:952;top:15113;width:459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Arr8A&#10;AADcAAAADwAAAGRycy9kb3ducmV2LnhtbERPzYrCMBC+L/gOYQRva6qHxa1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ICu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Technology </w:t>
                              </w:r>
                            </w:p>
                          </w:txbxContent>
                        </v:textbox>
                      </v:rect>
                      <v:rect id="Rectangle 146" o:spid="_x0000_s1110" style="position:absolute;left:952;top:16211;width:3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7jjsMA&#10;AADcAAAADwAAAGRycy9kb3ducmV2LnhtbESPzWrDMBCE74W+g9hCbo1cH0pwo4RSMLillzh5gMVa&#10;/1BpZSQ1dt++ewjktsvMzny7P67eqSvFNAU28LItQBF3wU48GLic6+cdqJSRLbrAZOCPEhwPjw97&#10;rGxY+ETXNg9KQjhVaGDMea60Tt1IHtM2zMSi9SF6zLLGQduIi4R7p8uieNUeJ5aGEWf6GKn7aX+9&#10;AX1u62XXuliEr7L/dp/NqadgzOZpfX8DlWnNd/PturGCXwq+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7jjs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Education </w:t>
                              </w:r>
                            </w:p>
                          </w:txbxContent>
                        </v:textbox>
                      </v:rect>
                      <v:rect id="Rectangle 147" o:spid="_x0000_s1111" style="position:absolute;left:952;top:17322;width:4299;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GFb4A&#10;AADcAAAADwAAAGRycy9kb3ducmV2LnhtbERPzYrCMBC+C75DGGFvmtrDItUoIggqXqz7AEMz/cFk&#10;UpJo69ubhYW9zcf3O5vdaI14kQ+dYwXLRQaCuHK640bBz/04X4EIEVmjcUwK3hRgt51ONlhoN/CN&#10;XmVsRArhUKCCNsa+kDJULVkMC9cTJ6523mJM0DdSexxSuDUyz7JvabHj1NBiT4eWqkf5tArkvTwO&#10;q9L4zF3y+mrOp1tNTqmv2bhfg4g0xn/xn/uk0/x8Cb/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ziRhW+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Committee </w:t>
                              </w:r>
                            </w:p>
                          </w:txbxContent>
                        </v:textbox>
                      </v:rect>
                      <v:rect id="Rectangle 148" o:spid="_x0000_s1112" style="position:absolute;left:952;top:18421;width:385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YYr8A&#10;AADcAAAADwAAAGRycy9kb3ducmV2LnhtbERPzYrCMBC+C75DGGFvNt0eFqlGkQXBXbxYfYChmf5g&#10;MilJ1nbf3giCt/n4fmezm6wRd/Khd6zgM8tBENdO99wquF4OyxWIEJE1Gsek4J8C7Lbz2QZL7UY+&#10;072KrUghHEpU0MU4lFKGuiOLIXMDceIa5y3GBH0rtccxhVsjizz/khZ7Tg0dDvTdUX2r/qwCeakO&#10;46oyPne/RXMyP8dzQ06pj8W0X4OINMW3+OU+6jS/KOD5TLp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MNhi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AICTEC</w:t>
                              </w:r>
                              <w:proofErr w:type="spellEnd"/>
                              <w:r>
                                <w:rPr>
                                  <w:rFonts w:ascii="Arial" w:hAnsi="Arial" w:cs="Arial"/>
                                  <w:color w:val="000000"/>
                                  <w:sz w:val="14"/>
                                  <w:szCs w:val="14"/>
                                  <w:lang w:val="en-US"/>
                                </w:rPr>
                                <w:t>)</w:t>
                              </w:r>
                            </w:p>
                          </w:txbxContent>
                        </v:textbox>
                      </v:rect>
                      <v:rect id="Rectangle 149" o:spid="_x0000_s1113" style="position:absolute;left:4565;top:18522;width:216;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x9+b8A&#10;AADcAAAADwAAAGRycy9kb3ducmV2LnhtbERP24rCMBB9F/yHMMK+aWqFRbpGEUFQ2RfrfsDQTC+Y&#10;TEoSbf17s7Cwb3M419nsRmvEk3zoHCtYLjIQxJXTHTcKfm7H+RpEiMgajWNS8KIAu+10ssFCu4Gv&#10;9CxjI1IIhwIVtDH2hZShasliWLieOHG18xZjgr6R2uOQwq2ReZZ9Sosdp4YWezq0VN3Lh1Ugb+Vx&#10;WJfGZ+6S19/mfLrW5JT6mI37LxCRxvgv/nOfdJqfr+D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fH35vwAAANwAAAAPAAAAAAAAAAAAAAAAAJgCAABkcnMvZG93bnJl&#10;di54bWxQSwUGAAAAAAQABAD1AAAAhAMAAAAA&#10;" filled="f" stroked="f">
                        <v:textbox style="mso-fit-shape-to-text:t" inset="0,0,0,0">
                          <w:txbxContent>
                            <w:p w:rsidR="0022365F" w:rsidRDefault="0022365F">
                              <w:r>
                                <w:rPr>
                                  <w:rFonts w:ascii="Arial" w:hAnsi="Arial" w:cs="Arial"/>
                                  <w:color w:val="000000"/>
                                  <w:sz w:val="12"/>
                                  <w:szCs w:val="12"/>
                                  <w:lang w:val="en-US"/>
                                </w:rPr>
                                <w:t xml:space="preserve"> </w:t>
                              </w:r>
                            </w:p>
                          </w:txbxContent>
                        </v:textbox>
                      </v:rect>
                      <v:shape id="Freeform 150" o:spid="_x0000_s1114" style="position:absolute;left:19640;top:24580;width:629;height:921;visibility:visible;mso-wrap-style:square;v-text-anchor:top" coordsize="99,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c/IcMA&#10;AADcAAAADwAAAGRycy9kb3ducmV2LnhtbERPTWvCQBC9C/6HZYReRDcGWyS6igiWSgPSxIu3ITsm&#10;wexszG41/ffdQsHbPN7nrDa9acSdOldbVjCbRiCIC6trLhWc8v1kAcJ5ZI2NZVLwQw426+FghYm2&#10;D/6ie+ZLEULYJaig8r5NpHRFRQbd1LbEgbvYzqAPsCul7vARwk0j4yh6kwZrDg0VtrSrqLhm30ZB&#10;Oh4f/e2SF4fXs36nzzhL022t1Muo3y5BeOr9U/zv/tBhfjyHv2fC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c/IcMAAADcAAAADwAAAAAAAAAAAAAAAACYAgAAZHJzL2Rv&#10;d25yZXYueG1sUEsFBgAAAAAEAAQA9QAAAIgDAAAAAA==&#10;" path="m39,82r,62l59,145,60,82r-21,xm99,99l51,,,98r99,1xe" fillcolor="black" strokeweight="0">
                        <v:path arrowok="t" o:connecttype="custom" o:connectlocs="24765,52070;24765,91440;37465,92075;38100,52070;24765,52070;62865,62865;32385,0;0,62230;62865,62865" o:connectangles="0,0,0,0,0,0,0,0,0"/>
                        <o:lock v:ext="edit" verticies="t"/>
                      </v:shape>
                      <v:rect id="Rectangle 151" o:spid="_x0000_s1115" style="position:absolute;left:32543;top:25577;width:6947;height:6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pfyMEA&#10;AADcAAAADwAAAGRycy9kb3ducmV2LnhtbERPS4vCMBC+C/sfwizsTRNfRatRFkFYUA+rC16HZmyL&#10;zaTbRK3/3giCt/n4njNftrYSV2p86VhDv6dAEGfOlJxr+DusuxMQPiAbrByThjt5WC4+OnNMjbvx&#10;L133IRcxhH2KGooQ6lRKnxVk0fdcTRy5k2sshgibXJoGbzHcVnKgVCItlhwbCqxpVVB23l+sBkxG&#10;5n93Gm4Pm0uC07xV6/FRaf312X7PQARqw1v8cv+YOH8whucz8QK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KX8jBAAAA3AAAAA8AAAAAAAAAAAAAAAAAmAIAAGRycy9kb3du&#10;cmV2LnhtbFBLBQYAAAAABAAEAPUAAACGAwAAAAA=&#10;" stroked="f"/>
                      <v:shape id="Freeform 152" o:spid="_x0000_s1116" style="position:absolute;left:32499;top:25533;width:7029;height:6667;visibility:visible;mso-wrap-style:square;v-text-anchor:top" coordsize="1107,1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F3/MEA&#10;AADcAAAADwAAAGRycy9kb3ducmV2LnhtbERPTUvDQBC9F/wPywje2o09FI3dhLZW8WpTBG9jdswG&#10;s7Nhd9rGf+8Kgrd5vM9Z15Mf1Jli6gMbuF0UoIjbYHvuDBybp/kdqCTIFofAZOCbEtTV1WyNpQ0X&#10;fqXzQTqVQziVaMCJjKXWqXXkMS3CSJy5zxA9Soax0zbiJYf7QS+LYqU99pwbHI60c9R+HU7ewLb5&#10;eHdv9zuhR3reb2NzbGVTGHNzPW0eQAlN8i/+c7/YPH+5gt9n8gW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xd/zBAAAA3AAAAA8AAAAAAAAAAAAAAAAAmAIAAGRycy9kb3du&#10;cmV2LnhtbFBLBQYAAAAABAAEAPUAAACGAwAAAAA=&#10;" path="m,l1107,r,1050l,1050,,xm13,1044r-6,-6l1101,1038r-6,6l1095,7r6,6l7,13,13,7r,1037xe" fillcolor="black" strokeweight="0">
                        <v:path arrowok="t" o:connecttype="custom" o:connectlocs="0,0;702945,0;702945,666750;0,666750;0,0;8255,662940;4445,659130;699135,659130;695325,662940;695325,4445;699135,8255;4445,8255;8255,4445;8255,662940" o:connectangles="0,0,0,0,0,0,0,0,0,0,0,0,0,0"/>
                        <o:lock v:ext="edit" verticies="t"/>
                      </v:shape>
                      <v:rect id="Rectangle 153" o:spid="_x0000_s1117" style="position:absolute;left:33274;top:25996;width:420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7+r8A&#10;AADcAAAADwAAAGRycy9kb3ducmV2LnhtbERPzYrCMBC+C75DGGFvmtqDK12jiCCo7MW6DzA00x9M&#10;JiWJtr69WVjY23x8v7PZjdaIJ/nQOVawXGQgiCunO24U/NyO8zWIEJE1Gsek4EUBdtvpZIOFdgNf&#10;6VnGRqQQDgUqaGPsCylD1ZLFsHA9ceJq5y3GBH0jtcchhVsj8yxbSYsdp4YWezq0VN3Lh1Ugb+Vx&#10;WJfGZ+6S19/mfLrW5JT6mI37LxCRxvgv/nOfdJqff8LvM+kC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R3v6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Navigation </w:t>
                              </w:r>
                            </w:p>
                          </w:txbxContent>
                        </v:textbox>
                      </v:rect>
                      <v:rect id="Rectangle 154" o:spid="_x0000_s1118" style="position:absolute;left:33274;top:27089;width:321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jviMMA&#10;AADcAAAADwAAAGRycy9kb3ducmV2LnhtbESPzWrDMBCE74W+g9hCbo1cH0pwo4RSMLillzh5gMVa&#10;/1BpZSQ1dt++ewjktsvMzny7P67eqSvFNAU28LItQBF3wU48GLic6+cdqJSRLbrAZOCPEhwPjw97&#10;rGxY+ETXNg9KQjhVaGDMea60Tt1IHtM2zMSi9SF6zLLGQduIi4R7p8uieNUeJ5aGEWf6GKn7aX+9&#10;AX1u62XXuliEr7L/dp/NqadgzOZpfX8DlWnNd/PturGCXwqtPCMT6M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jviM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Projects </w:t>
                              </w:r>
                            </w:p>
                          </w:txbxContent>
                        </v:textbox>
                      </v:rect>
                      <v:rect id="Rectangle 155" o:spid="_x0000_s1119" style="position:absolute;left:33274;top:28187;width:519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Management </w:t>
                              </w:r>
                            </w:p>
                          </w:txbxContent>
                        </v:textbox>
                      </v:rect>
                      <v:rect id="Rectangle 156" o:spid="_x0000_s1120" style="position:absolute;left:33274;top:29298;width:429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d1U8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d1U8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Committee </w:t>
                              </w:r>
                            </w:p>
                          </w:txbxContent>
                        </v:textbox>
                      </v:rect>
                      <v:rect id="Rectangle 157" o:spid="_x0000_s1121" style="position:absolute;left:33274;top:30384;width:3213;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QyL4A&#10;AADcAAAADwAAAGRycy9kb3ducmV2LnhtbERP24rCMBB9X/Afwgi+raku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k70Mi+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NPMC</w:t>
                              </w:r>
                              <w:proofErr w:type="spellEnd"/>
                              <w:r>
                                <w:rPr>
                                  <w:rFonts w:ascii="Arial" w:hAnsi="Arial" w:cs="Arial"/>
                                  <w:color w:val="000000"/>
                                  <w:sz w:val="14"/>
                                  <w:szCs w:val="14"/>
                                  <w:lang w:val="en-US"/>
                                </w:rPr>
                                <w:t>)</w:t>
                              </w:r>
                            </w:p>
                          </w:txbxContent>
                        </v:textbox>
                      </v:rect>
                      <v:rect id="Rectangle 158" o:spid="_x0000_s1122" style="position:absolute;left:36290;top:30384;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lOv78A&#10;AADcAAAADwAAAGRycy9kb3ducmV2LnhtbERP24rCMBB9F/yHMMK+aWqF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6U6/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59" o:spid="_x0000_s1123" style="position:absolute;left:24072;top:25495;width:7404;height:5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0+sIA&#10;AADcAAAADwAAAGRycy9kb3ducmV2LnhtbERPTWvCQBC9C/6HZQRvumtTQ03dhCIIQuuhWvA6ZMck&#10;NDsbs6vGf98tFHqbx/ucdTHYVtyo941jDYu5AkFcOtNwpeHruJ29gPAB2WDrmDQ8yEORj0drzIy7&#10;8yfdDqESMYR9hhrqELpMSl/WZNHPXUccubPrLYYI+0qaHu8x3LbySalUWmw4NtTY0aam8vtwtRow&#10;fTaX/Tn5OL5fU1xVg9ouT0rr6WR4ewURaAj/4j/3zsT5SQK/z8QLZ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tvT6wgAAANwAAAAPAAAAAAAAAAAAAAAAAJgCAABkcnMvZG93&#10;bnJldi54bWxQSwUGAAAAAAQABAD1AAAAhwMAAAAA&#10;" stroked="f"/>
                      <v:shape id="Freeform 160" o:spid="_x0000_s1124" style="position:absolute;left:24034;top:25457;width:7481;height:6032;visibility:visible;mso-wrap-style:square;v-text-anchor:top" coordsize="1178,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rJmMEA&#10;AADcAAAADwAAAGRycy9kb3ducmV2LnhtbERPS4vCMBC+L/gfwgheFk19otUoi1DYk6wv8Dg00wc2&#10;k9Jka/ffG0HY23x8z9nsOlOJlhpXWlYwHkUgiFOrS84VXM7JcAnCeWSNlWVS8EcOdtvexwZjbR98&#10;pPbkcxFC2MWooPC+jqV0aUEG3cjWxIHLbGPQB9jkUjf4COGmkpMoWkiDJYeGAmvaF5TeT79GAbWr&#10;rJwdErfI5vpw239ek59zpdSg332tQXjq/L/47f7WYf50Bq9nwgVy+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ayZjBAAAA3AAAAA8AAAAAAAAAAAAAAAAAmAIAAGRycy9kb3du&#10;cmV2LnhtbFBLBQYAAAAABAAEAPUAAACGAwAAAAA=&#10;" path="m,l1178,r,950l,950,,xm12,944l6,938r1166,l1166,944r,-938l1172,12,6,12,12,6r,938xe" fillcolor="black" strokeweight="0">
                        <v:path arrowok="t" o:connecttype="custom" o:connectlocs="0,0;748030,0;748030,603250;0,603250;0,0;7620,599440;3810,595630;744220,595630;740410,599440;740410,3810;744220,7620;3810,7620;7620,3810;7620,599440" o:connectangles="0,0,0,0,0,0,0,0,0,0,0,0,0,0"/>
                        <o:lock v:ext="edit" verticies="t"/>
                      </v:shape>
                      <v:rect id="Rectangle 161" o:spid="_x0000_s1125" style="position:absolute;left:24809;top:25914;width:6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Wy78A&#10;AADcAAAADwAAAGRycy9kb3ducmV2LnhtbERP24rCMBB9F/yHMIJvmqrs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ANbL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Strategic Cross </w:t>
                              </w:r>
                            </w:p>
                          </w:txbxContent>
                        </v:textbox>
                      </v:rect>
                      <v:rect id="Rectangle 162" o:spid="_x0000_s1126" style="position:absolute;left:24809;top:27012;width:539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JIvL4A&#10;AADcAAAADwAAAGRycy9kb3ducmV2LnhtbERP24rCMBB9X/Afwgi+rakK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SSLy+AAAA3AAAAA8AAAAAAAAAAAAAAAAAmAIAAGRycy9kb3ducmV2&#10;LnhtbFBLBQYAAAAABAAEAPUAAACDAwAAAAA=&#10;" filled="f" stroked="f">
                        <v:textbox style="mso-fit-shape-to-text:t" inset="0,0,0,0">
                          <w:txbxContent>
                            <w:p w:rsidR="0022365F" w:rsidRDefault="0022365F">
                              <w:proofErr w:type="spellStart"/>
                              <w:r>
                                <w:rPr>
                                  <w:rFonts w:ascii="Arial" w:hAnsi="Arial" w:cs="Arial"/>
                                  <w:color w:val="000000"/>
                                  <w:sz w:val="14"/>
                                  <w:szCs w:val="14"/>
                                  <w:lang w:val="en-US"/>
                                </w:rPr>
                                <w:t>Sectoral</w:t>
                              </w:r>
                              <w:proofErr w:type="spellEnd"/>
                              <w:r>
                                <w:rPr>
                                  <w:rFonts w:ascii="Arial" w:hAnsi="Arial" w:cs="Arial"/>
                                  <w:color w:val="000000"/>
                                  <w:sz w:val="14"/>
                                  <w:szCs w:val="14"/>
                                  <w:lang w:val="en-US"/>
                                </w:rPr>
                                <w:t xml:space="preserve"> Data </w:t>
                              </w:r>
                            </w:p>
                          </w:txbxContent>
                        </v:textbox>
                      </v:rect>
                      <v:rect id="Rectangle 163" o:spid="_x0000_s1127" style="position:absolute;left:24809;top:28111;width:429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tJ78A&#10;AADcAAAADwAAAGRycy9kb3ducmV2LnhtbERP24rCMBB9F/yHMIJvmqqw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nu0n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Committee </w:t>
                              </w:r>
                            </w:p>
                          </w:txbxContent>
                        </v:textbox>
                      </v:rect>
                      <v:rect id="Rectangle 164" o:spid="_x0000_s1128" style="position:absolute;left:29070;top:28111;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5VcMA&#10;AADcAAAADwAAAGRycy9kb3ducmV2LnhtbESP3WoCMRCF74W+Q5hC7zRbCy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F5Vc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165" o:spid="_x0000_s1129" style="position:absolute;left:24809;top:29197;width:29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czr8A&#10;AADcAAAADwAAAGRycy9kb3ducmV2LnhtbERP24rCMBB9X/Afwgi+rakK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TdzO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w:t>
                              </w:r>
                            </w:p>
                          </w:txbxContent>
                        </v:textbox>
                      </v:rect>
                      <v:rect id="Rectangle 166" o:spid="_x0000_s1130" style="position:absolute;left:25082;top:29197;width:28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22365F" w:rsidRDefault="0022365F">
                              <w:proofErr w:type="spellStart"/>
                              <w:r>
                                <w:rPr>
                                  <w:rFonts w:ascii="Arial" w:hAnsi="Arial" w:cs="Arial"/>
                                  <w:color w:val="000000"/>
                                  <w:sz w:val="14"/>
                                  <w:szCs w:val="14"/>
                                  <w:lang w:val="en-US"/>
                                </w:rPr>
                                <w:t>SCDC</w:t>
                              </w:r>
                              <w:proofErr w:type="spellEnd"/>
                              <w:r>
                                <w:rPr>
                                  <w:rFonts w:ascii="Arial" w:hAnsi="Arial" w:cs="Arial"/>
                                  <w:color w:val="000000"/>
                                  <w:sz w:val="14"/>
                                  <w:szCs w:val="14"/>
                                  <w:lang w:val="en-US"/>
                                </w:rPr>
                                <w:t>)</w:t>
                              </w:r>
                            </w:p>
                          </w:txbxContent>
                        </v:textbox>
                      </v:rect>
                      <v:rect id="Rectangle 167" o:spid="_x0000_s1131" style="position:absolute;left:28282;top:29197;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jtb4A&#10;AADcAAAADwAAAGRycy9kb3ducmV2LnhtbERP24rCMBB9X/Afwgi+ramyLF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9o7W+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168" o:spid="_x0000_s1132" style="position:absolute;left:36029;top:24580;width:629;height:915;visibility:visible;mso-wrap-style:square;v-text-anchor:top" coordsize="9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W8vsMA&#10;AADcAAAADwAAAGRycy9kb3ducmV2LnhtbERPyWrDMBC9F/IPYgq9NbJNSYMTJTQGt7m0kI1cB2ti&#10;m1gjY6mK+/dVoZDbPN46y/VoOhFocK1lBek0AUFcWd1yreB4KJ/nIJxH1thZJgU/5GC9mjwsMdf2&#10;xjsKe1+LGMIuRwWN930upasaMuimtieO3MUOBn2EQy31gLcYbjqZJclMGmw5NjTYU9FQdd1/GwUh&#10;3cgv+igO42sW0jJ5P83Pn6lST4/j2wKEp9Hfxf/urY7zXzL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W8vsMAAADcAAAADwAAAAAAAAAAAAAAAACYAgAAZHJzL2Rv&#10;d25yZXYueG1sUEsFBgAAAAAEAAQA9QAAAIgDAAAAAA==&#10;" path="m40,82r-1,62l60,144r,-62l40,82xm99,99l50,,,98r99,1xe" fillcolor="black" strokeweight="0">
                        <v:path arrowok="t" o:connecttype="custom" o:connectlocs="25400,52070;24765,91440;38100,91440;38100,52070;25400,52070;62865,62865;31750,0;0,62230;62865,62865" o:connectangles="0,0,0,0,0,0,0,0,0"/>
                        <o:lock v:ext="edit" verticies="t"/>
                      </v:shape>
                      <v:rect id="Rectangle 169" o:spid="_x0000_s1133" style="position:absolute;left:43459;top:25495;width:10554;height:6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CHh8MA&#10;AADcAAAADwAAAGRycy9kb3ducmV2LnhtbERPS2vCQBC+F/wPywje6m6NDTW6hiIEhLYHH9DrkB2T&#10;0Oxsmt1o+u+7hYK3+fies8lH24or9b5xrOFprkAQl840XGk4n4rHFxA+IBtsHZOGH/KQbycPG8yM&#10;u/GBrsdQiRjCPkMNdQhdJqUva7Lo564jjtzF9RZDhH0lTY+3GG5buVAqlRYbjg01drSrqfw6DlYD&#10;pkvz/XFJ3k9vQ4qralTF86fSejYdX9cgAo3hLv53702cv0zg75l4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CHh8MAAADcAAAADwAAAAAAAAAAAAAAAACYAgAAZHJzL2Rv&#10;d25yZXYueG1sUEsFBgAAAAAEAAQA9QAAAIgDAAAAAA==&#10;" stroked="f"/>
                      <v:shape id="Freeform 170" o:spid="_x0000_s1134" style="position:absolute;left:43383;top:25419;width:10706;height:6191;visibility:visible;mso-wrap-style:square;v-text-anchor:top" coordsize="1686,9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BWC8IA&#10;AADcAAAADwAAAGRycy9kb3ducmV2LnhtbERP22rCQBB9L/Qflin4VjdGqRJdpRQEIVBqFJ+H3WkS&#10;zM6m2c2lf98tFPo2h3Od3WGyjRio87VjBYt5AoJYO1NzqeB6OT5vQPiAbLBxTAq+ycNh//iww8y4&#10;kc80FKEUMYR9hgqqENpMSq8rsujnriWO3KfrLIYIu1KaDscYbhuZJsmLtFhzbKiwpbeK9L3orYLb&#10;4k7LtH9H+3XO87XuP+oxH5WaPU2vWxCBpvAv/nOfTJy/WsHvM/EC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UFYLwgAAANwAAAAPAAAAAAAAAAAAAAAAAJgCAABkcnMvZG93&#10;bnJldi54bWxQSwUGAAAAAAQABAD1AAAAhwMAAAAA&#10;" path="m,l1686,r,975l,975,,xm24,963l12,951r1662,l1662,963r,-951l1674,25,12,25,24,12r,951xe" fillcolor="black" strokeweight="0">
                        <v:path arrowok="t" o:connecttype="custom" o:connectlocs="0,0;1070610,0;1070610,619125;0,619125;0,0;15240,611505;7620,603885;1062990,603885;1055370,611505;1055370,7620;1062990,15875;7620,15875;15240,7620;15240,611505" o:connectangles="0,0,0,0,0,0,0,0,0,0,0,0,0,0"/>
                        <o:lock v:ext="edit" verticies="t"/>
                      </v:shape>
                      <v:rect id="Rectangle 171" o:spid="_x0000_s1135" style="position:absolute;left:45415;top:27006;width:62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Australian Skills </w:t>
                              </w:r>
                            </w:p>
                          </w:txbxContent>
                        </v:textbox>
                      </v:rect>
                      <v:rect id="Rectangle 172" o:spid="_x0000_s1136" style="position:absolute;left:45288;top:28244;width:65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Quality Authority</w:t>
                              </w:r>
                            </w:p>
                          </w:txbxContent>
                        </v:textbox>
                      </v:rect>
                      <v:rect id="Rectangle 173" o:spid="_x0000_s1137" style="position:absolute;left:52177;top:28206;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174" o:spid="_x0000_s1138" style="position:absolute;left:47117;top:29483;width:306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ASQA</w:t>
                              </w:r>
                              <w:proofErr w:type="spellEnd"/>
                              <w:r>
                                <w:rPr>
                                  <w:rFonts w:ascii="Arial" w:hAnsi="Arial" w:cs="Arial"/>
                                  <w:color w:val="000000"/>
                                  <w:sz w:val="14"/>
                                  <w:szCs w:val="14"/>
                                  <w:lang w:val="en-US"/>
                                </w:rPr>
                                <w:t>)</w:t>
                              </w:r>
                            </w:p>
                          </w:txbxContent>
                        </v:textbox>
                      </v:rect>
                      <v:rect id="Rectangle 175" o:spid="_x0000_s1139" style="position:absolute;left:50342;top:29444;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176" o:spid="_x0000_s1140" style="position:absolute;left:43459;top:33496;width:10554;height:8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uPLcUA&#10;AADcAAAADwAAAGRycy9kb3ducmV2LnhtbESPT2vCQBDF74LfYZlCb7rbPwabukopCIXqwSj0OmTH&#10;JDQ7G7Orpt++cxC8zfDevPebxWrwrbpQH5vAFp6mBhRxGVzDlYXDfj2Zg4oJ2WEbmCz8UYTVcjxa&#10;YO7ClXd0KVKlJIRjjhbqlLpc61jW5DFOQ0cs2jH0HpOsfaVdj1cJ961+NibTHhuWhho7+qyp/C3O&#10;3gJmr+60Pb5s9t/nDN+qwaxnP8bax4fh4x1UoiHdzbfrLyf4M8GXZ2QCv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u48txQAAANwAAAAPAAAAAAAAAAAAAAAAAJgCAABkcnMv&#10;ZG93bnJldi54bWxQSwUGAAAAAAQABAD1AAAAigMAAAAA&#10;" stroked="f"/>
                      <v:shape id="Freeform 177" o:spid="_x0000_s1141" style="position:absolute;left:43383;top:33420;width:10712;height:9131;visibility:visible;mso-wrap-style:square;v-text-anchor:top" coordsize="1687,14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hzksMA&#10;AADcAAAADwAAAGRycy9kb3ducmV2LnhtbERPTWsCMRC9F/wPYQRvNatgW1ajSIvgSdQtbb0Nm3F3&#10;dTMJSdStv74pFHqbx/uc2aIzrbiSD41lBaNhBoK4tLrhSsF7sXp8AREissbWMin4pgCLee9hhrm2&#10;N97RdR8rkUI45KigjtHlUoayJoNhaB1x4o7WG4wJ+kpqj7cUblo5zrInabDh1FCjo9eayvP+YhTc&#10;nf88bJ633e5ShLv7Or1tyo9CqUG/W05BROriv/jPvdZp/mQEv8+kC+T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hzksMAAADcAAAADwAAAAAAAAAAAAAAAACYAgAAZHJzL2Rv&#10;d25yZXYueG1sUEsFBgAAAAAEAAQA9QAAAIgDAAAAAA==&#10;" path="m,l1687,r,1438l,1438,,xm25,1426l12,1414r1662,l1662,1426r,-1414l1674,25,12,25,25,12r,1414xe" fillcolor="black" strokeweight="0">
                        <v:path arrowok="t" o:connecttype="custom" o:connectlocs="0,0;1071245,0;1071245,913130;0,913130;0,0;15875,905510;7620,897890;1062990,897890;1055370,905510;1055370,7620;1062990,15875;7620,15875;15875,7620;15875,905510" o:connectangles="0,0,0,0,0,0,0,0,0,0,0,0,0,0"/>
                        <o:lock v:ext="edit" verticies="t"/>
                      </v:shape>
                      <v:rect id="Rectangle 178" o:spid="_x0000_s1142" style="position:absolute;left:44938;top:35001;width:722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Tertiary Education </w:t>
                              </w:r>
                            </w:p>
                          </w:txbxContent>
                        </v:textbox>
                      </v:rect>
                      <v:rect id="Rectangle 179" o:spid="_x0000_s1143" style="position:absolute;left:45015;top:36239;width:706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Quality Standards </w:t>
                              </w:r>
                            </w:p>
                          </w:txbxContent>
                        </v:textbox>
                      </v:rect>
                      <v:rect id="Rectangle 180" o:spid="_x0000_s1144" style="position:absolute;left:45154;top:37458;width:682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Agency (TEQSA)</w:t>
                              </w:r>
                            </w:p>
                          </w:txbxContent>
                        </v:textbox>
                      </v:rect>
                      <v:rect id="Rectangle 181" o:spid="_x0000_s1145" style="position:absolute;left:52343;top:37458;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182" o:spid="_x0000_s1146" style="position:absolute;left:19659;top:9302;width:629;height:1283;visibility:visible;mso-wrap-style:square;v-text-anchor:top" coordsize="99,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MAScIA&#10;AADcAAAADwAAAGRycy9kb3ducmV2LnhtbERPzWrCQBC+F3yHZQRvdaPYIKmrFEHQg1LTPsCQnWZD&#10;s7Mxu8bEp3cLBW/z8f3OatPbWnTU+sqxgtk0AUFcOF1xqeD7a/e6BOEDssbaMSkYyMNmPXpZYabd&#10;jc/U5aEUMYR9hgpMCE0mpS8MWfRT1xBH7se1FkOEbSl1i7cYbms5T5JUWqw4NhhsaGuo+M2vVgHe&#10;DwseTvfBXC9d0aTL/Pjpc6Um4/7jHUSgPjzF/+69jvPfUvh7Jl4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0wBJwgAAANwAAAAPAAAAAAAAAAAAAAAAAJgCAABkcnMvZG93&#10;bnJldi54bWxQSwUGAAAAAAQABAD1AAAAhwMAAAAA&#10;" path="m58,202l60,82,39,81,37,202r21,xm99,99l51,,,97r99,2xe" fillcolor="black" strokeweight="0">
                        <v:path arrowok="t" o:connecttype="custom" o:connectlocs="36830,128270;38100,52070;24765,51435;23495,128270;36830,128270;62865,62865;32385,0;0,61595;62865,62865" o:connectangles="0,0,0,0,0,0,0,0,0"/>
                        <o:lock v:ext="edit" verticies="t"/>
                      </v:shape>
                      <v:rect id="Rectangle 183" o:spid="_x0000_s1147" style="position:absolute;left:196;top:27025;width:7760;height:5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IXWcIA&#10;AADcAAAADwAAAGRycy9kb3ducmV2LnhtbERPS4vCMBC+L/gfwgje1sRX1WoUEQRh14O6sNehGdti&#10;M6lN1PrvNwsLe5uP7znLdWsr8aDGl441DPoKBHHmTMm5hq/z7n0Gwgdkg5Vj0vAiD+tV522JqXFP&#10;PtLjFHIRQ9inqKEIoU6l9FlBFn3f1cSRu7jGYoiwyaVp8BnDbSWHSiXSYsmxocCatgVl19PdasBk&#10;bG6Hy+jz/HFPcJ63ajf5Vlr3uu1mASJQG/7Ff+69ifMnU/h9Jl4gV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UhdZwgAAANwAAAAPAAAAAAAAAAAAAAAAAJgCAABkcnMvZG93&#10;bnJldi54bWxQSwUGAAAAAAQABAD1AAAAhwMAAAAA&#10;" stroked="f"/>
                      <v:shape id="Freeform 184" o:spid="_x0000_s1148" style="position:absolute;left:114;top:26949;width:7918;height:6121;visibility:visible;mso-wrap-style:square;v-text-anchor:top" coordsize="1247,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BsQA&#10;AADcAAAADwAAAGRycy9kb3ducmV2LnhtbESPQW/CMAyF75P4D5GRdhspaJumQkAIAdthhw34AaYx&#10;bdXGKUmg3b+fD5N2s/We3/u8WA2uVXcKsfZsYDrJQBEX3tZcGjgdd09voGJCtth6JgM/FGG1HD0s&#10;MLe+52+6H1KpJIRjjgaqlLpc61hU5DBOfEcs2sUHh0nWUGobsJdw1+pZlr1qhzVLQ4UdbSoqmsPN&#10;GejP5b7h6/tX+JwWNdqhed7w1pjH8bCeg0o0pH/z3/WHFfwXoZVnZA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PsgbEAAAA3AAAAA8AAAAAAAAAAAAAAAAAmAIAAGRycy9k&#10;b3ducmV2LnhtbFBLBQYAAAAABAAEAPUAAACJAwAAAAA=&#10;" path="m,l1247,r,964l,964,,xm25,951l13,939r1222,l1223,951r,-939l1235,24,13,24,25,12r,939xe" fillcolor="black" strokeweight="0">
                        <v:path arrowok="t" o:connecttype="custom" o:connectlocs="0,0;791845,0;791845,612140;0,612140;0,0;15875,603885;8255,596265;784225,596265;776605,603885;776605,7620;784225,15240;8255,15240;15875,7620;15875,603885" o:connectangles="0,0,0,0,0,0,0,0,0,0,0,0,0,0"/>
                        <o:lock v:ext="edit" verticies="t"/>
                      </v:shape>
                      <v:rect id="Rectangle 185" o:spid="_x0000_s1149" style="position:absolute;left:977;top:27482;width:479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I5br8A&#10;AADcAAAADwAAAGRycy9kb3ducmV2LnhtbERP24rCMBB9X/Afwgi+ramC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kjlu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Green Skills </w:t>
                              </w:r>
                            </w:p>
                          </w:txbxContent>
                        </v:textbox>
                      </v:rect>
                      <v:rect id="Rectangle 186" o:spid="_x0000_s1150" style="position:absolute;left:977;top:28575;width:435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RaTsMA&#10;AADcAAAADwAAAGRycy9kb3ducmV2LnhtbESPzWoDMQyE74G8g1Ggt6y3OYSwiRNKIZCWXLLpA4i1&#10;9ofa8mK72e3bR4dCbxIzmvl0OM3eqQfFNAQ28FqUoIibYAfuDHzdz+sdqJSRLbrAZOCXEpyOy8UB&#10;KxsmvtGjzp2SEE4VGuhzHiutU9OTx1SEkVi0NkSPWdbYaRtxknDv9KYst9rjwNLQ40jvPTXf9Y83&#10;oO/1edrVLpbhc9Ne3cfl1lIw5mU1v+1BZZrzv/nv+mIFfyv48oxMoI9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RaTs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Agreement </w:t>
                              </w:r>
                            </w:p>
                          </w:txbxContent>
                        </v:textbox>
                      </v:rect>
                      <v:rect id="Rectangle 187" o:spid="_x0000_s1151" style="position:absolute;left:977;top:29686;width:608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j/1b4A&#10;AADcAAAADwAAAGRycy9kb3ducmV2LnhtbERPy6rCMBDdC/5DGOHuNNWFSDWKCIJX7sbqBwzN9IHJ&#10;pCTR9v69EQR3czjP2ewGa8STfGgdK5jPMhDEpdMt1wpu1+N0BSJEZI3GMSn4pwC77Xi0wVy7ni/0&#10;LGItUgiHHBU0MXa5lKFsyGKYuY44cZXzFmOCvpbaY5/CrZGLLFtKiy2nhgY7OjRU3ouHVSCvxbFf&#10;FcZn7ryo/szv6VKRU+pnMuzXICIN8Sv+uE86zV/O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qI/9W+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 xml:space="preserve">Implementation </w:t>
                              </w:r>
                            </w:p>
                          </w:txbxContent>
                        </v:textbox>
                      </v:rect>
                      <v:rect id="Rectangle 188" o:spid="_x0000_s1152" style="position:absolute;left:977;top:3078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phor4A&#10;AADcAAAADwAAAGRycy9kb3ducmV2LnhtbERPzYrCMBC+C75DGGFvmtqDSDWKCIIre7HuAwzN9AeT&#10;SUmi7b69EYS9zcf3O9v9aI14kg+dYwXLRQaCuHK640bB7+00X4MIEVmjcUwK/ijAfjedbLHQbuAr&#10;PcvYiBTCoUAFbYx9IWWoWrIYFq4nTlztvMWYoG+k9jikcGtknmUrabHj1NBiT8eWqnv5sArkrTwN&#10;69L4zF3y+sd8n681OaW+ZuNhAyLSGP/FH/dZp/mrHN7PpAvk7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paYaK+AAAA3AAAAA8AAAAAAAAAAAAAAAAAmAIAAGRycy9kb3ducmV2&#10;LnhtbFBLBQYAAAAABAAEAPUAAACDAwAAAAA=&#10;" filled="f" stroked="f">
                        <v:textbox style="mso-fit-shape-to-text:t" inset="0,0,0,0">
                          <w:txbxContent>
                            <w:p w:rsidR="0022365F" w:rsidRDefault="0022365F">
                              <w:r>
                                <w:rPr>
                                  <w:rFonts w:ascii="Arial" w:hAnsi="Arial" w:cs="Arial"/>
                                  <w:color w:val="000000"/>
                                  <w:sz w:val="14"/>
                                  <w:szCs w:val="14"/>
                                  <w:lang w:val="en-US"/>
                                </w:rPr>
                                <w:t>Group (</w:t>
                              </w:r>
                              <w:proofErr w:type="spellStart"/>
                              <w:r>
                                <w:rPr>
                                  <w:rFonts w:ascii="Arial" w:hAnsi="Arial" w:cs="Arial"/>
                                  <w:color w:val="000000"/>
                                  <w:sz w:val="14"/>
                                  <w:szCs w:val="14"/>
                                  <w:lang w:val="en-US"/>
                                </w:rPr>
                                <w:t>GSAIG</w:t>
                              </w:r>
                              <w:proofErr w:type="spellEnd"/>
                              <w:r>
                                <w:rPr>
                                  <w:rFonts w:ascii="Arial" w:hAnsi="Arial" w:cs="Arial"/>
                                  <w:color w:val="000000"/>
                                  <w:sz w:val="14"/>
                                  <w:szCs w:val="14"/>
                                  <w:lang w:val="en-US"/>
                                </w:rPr>
                                <w:t>)</w:t>
                              </w:r>
                            </w:p>
                          </w:txbxContent>
                        </v:textbox>
                      </v:rect>
                      <v:rect id="Rectangle 189" o:spid="_x0000_s1153" style="position:absolute;left:6451;top:30886;width:254;height:8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bEOb4A&#10;AADcAAAADwAAAGRycy9kb3ducmV2LnhtbERP24rCMBB9X/Afwgi+rakK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UWxDm+AAAA3AAAAA8AAAAAAAAAAAAAAAAAmAIAAGRycy9kb3ducmV2&#10;LnhtbFBLBQYAAAAABAAEAPUAAACDAwAAAAA=&#10;" filled="f" stroked="f">
                        <v:textbox style="mso-fit-shape-to-text:t" inset="0,0,0,0">
                          <w:txbxContent>
                            <w:p w:rsidR="0022365F" w:rsidRDefault="0022365F">
                              <w:r>
                                <w:rPr>
                                  <w:rFonts w:ascii="Arial" w:hAnsi="Arial" w:cs="Arial"/>
                                  <w:color w:val="000000"/>
                                  <w:sz w:val="12"/>
                                  <w:szCs w:val="12"/>
                                  <w:lang w:val="en-US"/>
                                </w:rPr>
                                <w:t>)</w:t>
                              </w:r>
                            </w:p>
                          </w:txbxContent>
                        </v:textbox>
                      </v:rect>
                      <v:rect id="Rectangle 190" o:spid="_x0000_s1154" style="position:absolute;left:6692;top:30886;width:216;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9cTb4A&#10;AADcAAAADwAAAGRycy9kb3ducmV2LnhtbERP24rCMBB9X/Afwgi+rakiItUoIgiu+GL1A4ZmesFk&#10;UpJou39vhIV9m8O5zmY3WCNe5EPrWMFsmoEgLp1uuVZwvx2/VyBCRNZoHJOCXwqw246+Nphr1/OV&#10;XkWsRQrhkKOCJsYulzKUDVkMU9cRJ65y3mJM0NdSe+xTuDVynmVLabHl1NBgR4eGykfxtArkrTj2&#10;q8L4zJ3n1cX8nK4VOaUm42G/BhFpiP/iP/dJp/nLB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XE2+AAAA3AAAAA8AAAAAAAAAAAAAAAAAmAIAAGRycy9kb3ducmV2&#10;LnhtbFBLBQYAAAAABAAEAPUAAACDAwAAAAA=&#10;" filled="f" stroked="f">
                        <v:textbox style="mso-fit-shape-to-text:t" inset="0,0,0,0">
                          <w:txbxContent>
                            <w:p w:rsidR="0022365F" w:rsidRDefault="0022365F">
                              <w:r>
                                <w:rPr>
                                  <w:rFonts w:ascii="Arial" w:hAnsi="Arial" w:cs="Arial"/>
                                  <w:color w:val="000000"/>
                                  <w:sz w:val="12"/>
                                  <w:szCs w:val="12"/>
                                  <w:lang w:val="en-US"/>
                                </w:rPr>
                                <w:t xml:space="preserve"> </w:t>
                              </w:r>
                            </w:p>
                          </w:txbxContent>
                        </v:textbox>
                      </v:rect>
                      <v:shape id="Freeform 191" o:spid="_x0000_s1155" style="position:absolute;left:39820;top:12414;width:3594;height:76;visibility:visible;mso-wrap-style:square;v-text-anchor:top" coordsize="56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J2MMIA&#10;AADcAAAADwAAAGRycy9kb3ducmV2LnhtbERPTWvCQBC9F/wPywje6qQFpaau0hZaPOjBNNDrkJ0m&#10;wexs2N3G+O9dQehtHu9z1tvRdmpgH1onGp7mGSiWyplWag3l9+fjC6gQSQx1TljDhQNsN5OHNeXG&#10;neXIQxFrlUIk5KShibHPEUPVsKUwdz1L4n6dtxQT9DUaT+cUbjt8zrIlWmolNTTU80fD1an4sxqq&#10;VRj8CS+Hn3L//lUea1xJi1rPpuPbK6jIY/wX3907k+YvF3B7Jl2Am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snYwwgAAANwAAAAPAAAAAAAAAAAAAAAAAJgCAABkcnMvZG93&#10;bnJldi54bWxQSwUGAAAAAAQABAD1AAAAhwMAAAAA&#10;" path="m566,l517,r,12l566,12,566,xm480,l431,r,12l480,12,480,xm394,l345,r,12l394,12,394,xm308,l259,r,12l308,12,308,xm222,l173,r,12l222,12,222,xm136,l86,r,12l136,12,136,xm50,l,,,12r50,l50,xe" fillcolor="black" strokeweight="0">
                        <v:path arrowok="t" o:connecttype="custom" o:connectlocs="359410,0;328295,0;328295,7620;359410,7620;359410,0;304800,0;273685,0;273685,7620;304800,7620;304800,0;250190,0;219075,0;219075,7620;250190,7620;250190,0;195580,0;164465,0;164465,7620;195580,7620;195580,0;140970,0;109855,0;109855,7620;140970,7620;140970,0;86360,0;54610,0;54610,7620;86360,7620;86360,0;31750,0;0,0;0,7620;31750,7620;31750,0" o:connectangles="0,0,0,0,0,0,0,0,0,0,0,0,0,0,0,0,0,0,0,0,0,0,0,0,0,0,0,0,0,0,0,0,0,0,0"/>
                        <o:lock v:ext="edit" verticies="t"/>
                      </v:shape>
                      <v:shape id="Freeform 192" o:spid="_x0000_s1156" style="position:absolute;left:9188;top:11855;width:1340;height:622;visibility:visible;mso-wrap-style:square;v-text-anchor:top" coordsize="2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jmTr8A&#10;AADcAAAADwAAAGRycy9kb3ducmV2LnhtbERP32vCMBB+H/g/hBN8m6mCnVSjiDjo6+p8P5KzLTaX&#10;msTa7a9fBoO93cf387b70XZiIB9axwoW8wwEsXam5VrB5/n9dQ0iRGSDnWNS8EUB9rvJyxYL4578&#10;QUMVa5FCOBSooImxL6QMuiGLYe564sRdnbcYE/S1NB6fKdx2cpllubTYcmposKdjQ/pWPayCR6UH&#10;vIeyXFXf5uSWxuvL+U2p2XQ8bEBEGuO/+M9dmjQ/z+H3mXSB3P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iOZOvwAAANwAAAAPAAAAAAAAAAAAAAAAAJgCAABkcnMvZG93bnJl&#10;di54bWxQSwUGAAAAAAQABAD1AAAAhAMAAAAA&#10;" path="m129,39l,39,,59r129,l129,39xm113,98l211,49,113,r,98xe" fillcolor="black" strokeweight="0">
                        <v:path arrowok="t" o:connecttype="custom" o:connectlocs="81915,24765;0,24765;0,37465;81915,37465;81915,24765;71755,62230;133985,31115;71755,0;71755,62230" o:connectangles="0,0,0,0,0,0,0,0,0"/>
                        <o:lock v:ext="edit" verticies="t"/>
                      </v:shape>
                      <v:rect id="Rectangle 193" o:spid="_x0000_s1157" style="position:absolute;left:9124;top:12122;width:127;height:17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1OcMAA&#10;AADcAAAADwAAAGRycy9kb3ducmV2LnhtbERPy6rCMBDdC/5DGMGdpiqoVKOIF0V05WPhcmjGttpM&#10;SpOr1a83guBuDuc503ltCnGnyuWWFfS6EQjixOqcUwWn46ozBuE8ssbCMil4koP5rNmYYqztg/d0&#10;P/hUhBB2MSrIvC9jKV2SkUHXtSVx4C62MugDrFKpK3yEcFPIfhQNpcGcQ0OGJS0zSm6Hf6PgvOsP&#10;bnYtU/da2cvfdnR9JueXUu1WvZiA8FT7n/jr3ugwfziCzzPhAj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n1OcMAAAADcAAAADwAAAAAAAAAAAAAAAACYAgAAZHJzL2Rvd25y&#10;ZXYueG1sUEsFBgAAAAAEAAQA9QAAAIUDAAAAAA==&#10;" fillcolor="black" strokeweight="0">
                        <v:stroke joinstyle="round"/>
                      </v:rect>
                      <v:rect id="Rectangle 194" o:spid="_x0000_s1158" style="position:absolute;left:171;top:38061;width:40805;height:3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FJlsUA&#10;AADcAAAADwAAAGRycy9kb3ducmV2LnhtbESPT2vCQBDF70K/wzKF3nS3fwwaXaUUhEL1YBS8Dtkx&#10;Cc3OptlV02/vHAq9zfDevPeb5XrwrbpSH5vAFp4nBhRxGVzDlYXjYTOegYoJ2WEbmCz8UoT16mG0&#10;xNyFG+/pWqRKSQjHHC3UKXW51rGsyWOchI5YtHPoPSZZ+0q7Hm8S7lv9YkymPTYsDTV29FFT+V1c&#10;vAXM3tzP7vy6PXxdMpxXg9lMT8bap8fhfQEq0ZD+zX/Xn07wM6GVZ2QCv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oUmWxQAAANwAAAAPAAAAAAAAAAAAAAAAAJgCAABkcnMv&#10;ZG93bnJldi54bWxQSwUGAAAAAAQABAD1AAAAigMAAAAA&#10;" stroked="f"/>
                      <v:shape id="Freeform 195" o:spid="_x0000_s1159" style="position:absolute;left:95;top:37979;width:40964;height:3911;visibility:visible;mso-wrap-style:square;v-text-anchor:top" coordsize="6451,6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lUIMMA&#10;AADcAAAADwAAAGRycy9kb3ducmV2LnhtbERPTWvCQBC9F/wPyxS81U17SDW6iggNhYJY9eBxyI5J&#10;SHZ2yW6T2F/vFoTe5vE+Z7UZTSt66nxtWcHrLAFBXFhdc6ngfPp4mYPwAVlja5kU3MjDZj15WmGm&#10;7cDf1B9DKWII+wwVVCG4TEpfVGTQz6wjjtzVdgZDhF0pdYdDDDetfEuSVBqsOTZU6GhXUdEcf4yC&#10;4N+/6Lo//LaJvmzned447xqlps/jdgki0Bj+xQ/3p47z0wX8PRMv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lUIMMAAADcAAAADwAAAAAAAAAAAAAAAACYAgAAZHJzL2Rv&#10;d25yZXYueG1sUEsFBgAAAAAEAAQA9QAAAIgDAAAAAA==&#10;" path="m,l6451,r,616l,616,,xm25,604l12,592r6426,l6426,604r,-591l6438,25,12,25,25,13r,591xe" fillcolor="black" strokeweight="0">
                        <v:path arrowok="t" o:connecttype="custom" o:connectlocs="0,0;4096385,0;4096385,391160;0,391160;0,0;15875,383540;7620,375920;4088130,375920;4080510,383540;4080510,8255;4088130,15875;7620,15875;15875,8255;15875,383540" o:connectangles="0,0,0,0,0,0,0,0,0,0,0,0,0,0"/>
                        <o:lock v:ext="edit" verticies="t"/>
                      </v:shape>
                      <v:rect id="Rectangle 196" o:spid="_x0000_s1160" style="position:absolute;left:3854;top:38569;width:2169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Mk8MA&#10;AADcAAAADwAAAGRycy9kb3ducmV2LnhtbESPT2sCMRDF70K/Q5hCb5qthypbo5SCoMWLqx9g2Mz+&#10;oclkSVJ3/fadg+Bthvfmvd9sdpN36kYx9YENvC8KUMR1sD23Bq6X/XwNKmVkiy4wGbhTgt32ZbbB&#10;0oaRz3SrcqskhFOJBrqch1LrVHfkMS3CQCxaE6LHLGtstY04Srh3elkUH9pjz9LQ4UDfHdW/1Z83&#10;oC/VflxXLhbhZ9mc3PFwbigY8/Y6fX2CyjTlp/lxfbCCvxJ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3Mk8MAAADcAAAADwAAAAAAAAAAAAAAAACYAgAAZHJzL2Rv&#10;d25yZXYueG1sUEsFBgAAAAAEAAQA9QAAAIgDAAAAAA==&#10;" filled="f" stroked="f">
                        <v:textbox style="mso-fit-shape-to-text:t" inset="0,0,0,0">
                          <w:txbxContent>
                            <w:p w:rsidR="0022365F" w:rsidRDefault="0022365F">
                              <w:r>
                                <w:rPr>
                                  <w:rFonts w:ascii="Arial" w:hAnsi="Arial" w:cs="Arial"/>
                                  <w:b/>
                                  <w:bCs/>
                                  <w:color w:val="000000"/>
                                  <w:sz w:val="14"/>
                                  <w:szCs w:val="14"/>
                                  <w:lang w:val="en-US"/>
                                </w:rPr>
                                <w:t>National Advisory for Tertiary Education, Skills and</w:t>
                              </w:r>
                            </w:p>
                          </w:txbxContent>
                        </v:textbox>
                      </v:rect>
                      <v:rect id="Rectangle 197" o:spid="_x0000_s1161" style="position:absolute;left:26746;top:38569;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FpCL8A&#10;AADcAAAADwAAAGRycy9kb3ducmV2LnhtbERPzYrCMBC+L/gOYQRva6qHXalGEUHQxYvVBxia6Q8m&#10;k5JEW9/eCMLe5uP7ndVmsEY8yIfWsYLZNANBXDrdcq3getl/L0CEiKzROCYFTwqwWY++Vphr1/OZ&#10;HkWsRQrhkKOCJsYulzKUDVkMU9cRJ65y3mJM0NdSe+xTuDVynmU/0mLLqaHBjnYNlbfibhXIS7Hv&#10;F4XxmfubVydzPJwrckpNxsN2CSLSEP/FH/dBp/m/M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UWkIvwAAANwAAAAPAAAAAAAAAAAAAAAAAJgCAABkcnMvZG93bnJl&#10;di54bWxQSwUGAAAAAAQABAD1AAAAhAM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198" o:spid="_x0000_s1162" style="position:absolute;left:25914;top:38569;width:11246;height:1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O6CMQA&#10;AADcAAAADwAAAGRycy9kb3ducmV2LnhtbERPTWvCQBC9F/wPywheim7ModU0GxFB8CAU0x70NmSn&#10;2bTZ2ZBdTeyv7xYKvc3jfU6+GW0rbtT7xrGC5SIBQVw53XCt4P1tP1+B8AFZY+uYFNzJw6aYPOSY&#10;aTfwiW5lqEUMYZ+hAhNCl0npK0MW/cJ1xJH7cL3FEGFfS93jEMNtK9MkeZIWG44NBjvaGaq+yqtV&#10;sH89N8Tf8vS4Xg3us0ovpTl2Ss2m4/YFRKAx/Iv/3Acd5z+n8PtMvE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DugjEAAAA3AAAAA8AAAAAAAAAAAAAAAAAmAIAAGRycy9k&#10;b3ducmV2LnhtbFBLBQYAAAAABAAEAPUAAACJAwAAAAA=&#10;" filled="f" stroked="f">
                        <v:textbox style="mso-fit-shape-to-text:t" inset="0,0,0,0">
                          <w:txbxContent>
                            <w:p w:rsidR="0022365F" w:rsidRDefault="0022365F">
                              <w:r>
                                <w:rPr>
                                  <w:rFonts w:ascii="Arial" w:hAnsi="Arial" w:cs="Arial"/>
                                  <w:b/>
                                  <w:bCs/>
                                  <w:color w:val="000000"/>
                                  <w:sz w:val="14"/>
                                  <w:szCs w:val="14"/>
                                  <w:lang w:val="en-US"/>
                                </w:rPr>
                                <w:t>Employment (</w:t>
                              </w:r>
                              <w:proofErr w:type="spellStart"/>
                              <w:r>
                                <w:rPr>
                                  <w:rFonts w:ascii="Arial" w:hAnsi="Arial" w:cs="Arial"/>
                                  <w:b/>
                                  <w:bCs/>
                                  <w:color w:val="000000"/>
                                  <w:sz w:val="14"/>
                                  <w:szCs w:val="14"/>
                                  <w:lang w:val="en-US"/>
                                </w:rPr>
                                <w:t>NATESE</w:t>
                              </w:r>
                              <w:proofErr w:type="spellEnd"/>
                              <w:r>
                                <w:rPr>
                                  <w:rFonts w:ascii="Arial" w:hAnsi="Arial" w:cs="Arial"/>
                                  <w:b/>
                                  <w:bCs/>
                                  <w:color w:val="000000"/>
                                  <w:sz w:val="14"/>
                                  <w:szCs w:val="14"/>
                                  <w:lang w:val="en-US"/>
                                </w:rPr>
                                <w:t>)</w:t>
                              </w:r>
                            </w:p>
                          </w:txbxContent>
                        </v:textbox>
                      </v:rect>
                      <v:rect id="Rectangle 199" o:spid="_x0000_s1163" style="position:absolute;left:37312;top:38569;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S5L8A&#10;AADcAAAADwAAAGRycy9kb3ducmV2LnhtbERP24rCMBB9F/yHMIJvmqqw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z1LkvwAAANwAAAAPAAAAAAAAAAAAAAAAAJgCAABkcnMvZG93bnJl&#10;di54bWxQSwUGAAAAAAQABAD1AAAAhAMAAAAA&#10;" filled="f" stroked="f">
                        <v:textbox style="mso-fit-shape-to-text:t" inset="0,0,0,0">
                          <w:txbxContent>
                            <w:p w:rsidR="0022365F" w:rsidRDefault="0022365F">
                              <w:r>
                                <w:rPr>
                                  <w:rFonts w:ascii="Arial" w:hAnsi="Arial" w:cs="Arial"/>
                                  <w:b/>
                                  <w:bCs/>
                                  <w:color w:val="000000"/>
                                  <w:sz w:val="14"/>
                                  <w:szCs w:val="14"/>
                                  <w:lang w:val="en-US"/>
                                </w:rPr>
                                <w:t xml:space="preserve"> </w:t>
                              </w:r>
                            </w:p>
                          </w:txbxContent>
                        </v:textbox>
                      </v:rect>
                      <v:rect id="Rectangle 200" o:spid="_x0000_s1164" style="position:absolute;left:3200;top:39858;width:37059;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(Provides policy and secretariat support for </w:t>
                              </w:r>
                              <w:proofErr w:type="spellStart"/>
                              <w:r>
                                <w:rPr>
                                  <w:rFonts w:ascii="Arial" w:hAnsi="Arial" w:cs="Arial"/>
                                  <w:color w:val="000000"/>
                                  <w:sz w:val="14"/>
                                  <w:szCs w:val="14"/>
                                  <w:lang w:val="en-US"/>
                                </w:rPr>
                                <w:t>SCOTESE</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NSOC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NSSC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AQFC</w:t>
                              </w:r>
                              <w:proofErr w:type="spellEnd"/>
                              <w:r>
                                <w:rPr>
                                  <w:rFonts w:ascii="Arial" w:hAnsi="Arial" w:cs="Arial"/>
                                  <w:color w:val="000000"/>
                                  <w:sz w:val="14"/>
                                  <w:szCs w:val="14"/>
                                  <w:lang w:val="en-US"/>
                                </w:rPr>
                                <w:t xml:space="preserve">, </w:t>
                              </w:r>
                              <w:proofErr w:type="spellStart"/>
                              <w:r>
                                <w:rPr>
                                  <w:rFonts w:ascii="Arial" w:hAnsi="Arial" w:cs="Arial"/>
                                  <w:color w:val="000000"/>
                                  <w:sz w:val="14"/>
                                  <w:szCs w:val="14"/>
                                  <w:lang w:val="en-US"/>
                                </w:rPr>
                                <w:t>NVEAC</w:t>
                              </w:r>
                              <w:proofErr w:type="spellEnd"/>
                              <w:r>
                                <w:rPr>
                                  <w:rFonts w:ascii="Arial" w:hAnsi="Arial" w:cs="Arial"/>
                                  <w:color w:val="000000"/>
                                  <w:sz w:val="14"/>
                                  <w:szCs w:val="14"/>
                                  <w:lang w:val="en-US"/>
                                </w:rPr>
                                <w:t>, FLAG)</w:t>
                              </w:r>
                            </w:p>
                          </w:txbxContent>
                        </v:textbox>
                      </v:rect>
                      <v:rect id="Rectangle 201" o:spid="_x0000_s1165" style="position:absolute;left:37947;top:39858;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202" o:spid="_x0000_s1166" style="position:absolute;left:39668;top:5410;width:3778;height:622;visibility:visible;mso-wrap-style:square;v-text-anchor:top" coordsize="59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Tw8IA&#10;AADcAAAADwAAAGRycy9kb3ducmV2LnhtbERP24rCMBB9F/yHMIIvomkFL1SjiCCIIOyqCL4NzdhW&#10;m0ltonb/frOw4NscznXmy8aU4kW1KywriAcRCOLU6oIzBafjpj8F4TyyxtIyKfghB8tFuzXHRNs3&#10;f9Pr4DMRQtglqCD3vkqkdGlOBt3AVsSBu9raoA+wzqSu8R3CTSmHUTSWBgsODTlWtM4pvR+eRsGj&#10;eF7MiL/c7boe7nrx/hRPzpFS3U6zmoHw1PiP+N+91WH+ZAx/z4QL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xPDwgAAANwAAAAPAAAAAAAAAAAAAAAAAJgCAABkcnMvZG93&#10;bnJldi54bWxQSwUGAAAAAAQABAD1AAAAhwMAAAAA&#10;" path="m595,39l82,39r,20l595,59r,-20xm98,l,49,98,98,98,xe" fillcolor="black" strokeweight="0">
                        <v:path arrowok="t" o:connecttype="custom" o:connectlocs="377825,24765;52070,24765;52070,37465;377825,37465;377825,24765;62230,0;0,31115;62230,62230;62230,0" o:connectangles="0,0,0,0,0,0,0,0,0"/>
                        <o:lock v:ext="edit" verticies="t"/>
                      </v:shape>
                      <v:rect id="Rectangle 203" o:spid="_x0000_s1167" style="position:absolute;left:14732;top:25469;width:8274;height:5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dLOcIA&#10;AADcAAAADwAAAGRycy9kb3ducmV2LnhtbERPS4vCMBC+L/gfwgje1sTHVq1GEUEQdj2oC3sdmrEt&#10;NpPaRK3/frOw4G0+vucsVq2txJ0aXzrWMOgrEMSZMyXnGr5P2/cpCB+QDVaOScOTPKyWnbcFpsY9&#10;+ED3Y8hFDGGfooYihDqV0mcFWfR9VxNH7uwaiyHCJpemwUcMt5UcKpVIiyXHhgJr2hSUXY43qwGT&#10;sbnuz6Ov0+ctwVnequ3Hj9K6123XcxCB2vAS/7t3Js6fTODvmXiB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50s5wgAAANwAAAAPAAAAAAAAAAAAAAAAAJgCAABkcnMvZG93&#10;bnJldi54bWxQSwUGAAAAAAQABAD1AAAAhwMAAAAA&#10;" stroked="f"/>
                      <v:shape id="Freeform 204" o:spid="_x0000_s1168" style="position:absolute;left:14693;top:25431;width:8351;height:6033;visibility:visible;mso-wrap-style:square;v-text-anchor:top" coordsize="1315,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KZccA&#10;AADcAAAADwAAAGRycy9kb3ducmV2LnhtbESPQWvCQBCF7wX/wzJCb3Wjh2pTV7GGomJpqbbQ45Cd&#10;JsHsbMiuMf5751Do7Q3z5pv35sve1aqjNlSeDYxHCSji3NuKCwNfx9eHGagQkS3WnsnAlQIsF4O7&#10;OabWX/iTukMslEA4pGigjLFJtQ55SQ7DyDfEsvv1rcMoY1to2+JF4K7WkyR51A4rlg8lNrQuKT8d&#10;zk4o6yz7Hl8nu777eHrb8E/2sn8/GnM/7FfPoCL18d/8d721En8qaaWMKN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QSmXHAAAA3AAAAA8AAAAAAAAAAAAAAAAAmAIAAGRy&#10;cy9kb3ducmV2LnhtbFBLBQYAAAAABAAEAPUAAACMAwAAAAA=&#10;" path="m,l1315,r,950l,950,,xm13,944l6,938r1303,l1303,944r,-938l1309,12,6,12,13,6r,938xe" fillcolor="black" strokeweight="0">
                        <v:path arrowok="t" o:connecttype="custom" o:connectlocs="0,0;835025,0;835025,603250;0,603250;0,0;8255,599440;3810,595630;831215,595630;827405,599440;827405,3810;831215,7620;3810,7620;8255,3810;8255,599440" o:connectangles="0,0,0,0,0,0,0,0,0,0,0,0,0,0"/>
                        <o:lock v:ext="edit" verticies="t"/>
                      </v:shape>
                      <v:rect id="Rectangle 205" o:spid="_x0000_s1169" style="position:absolute;left:15468;top:25888;width:6426;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lDr8A&#10;AADcAAAADwAAAGRycy9kb3ducmV2LnhtbERPzYrCMBC+L/gOYQRva6oHV6tRRBBU9mL1AYZm+oPJ&#10;pCRZ2317IyzsbT6+39nsBmvEk3xoHSuYTTMQxKXTLdcK7rfj5xJEiMgajWNS8EsBdtvRxwZz7Xq+&#10;0rOItUghHHJU0MTY5VKGsiGLYeo64sRVzluMCfpaao99CrdGzrNsIS22nBoa7OjQUPkofqwCeSuO&#10;/bIwPnOXefVtzqdrRU6pyXjYr0FEGuK/+M990mn+1wr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J2UO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Joint Committee </w:t>
                              </w:r>
                            </w:p>
                          </w:txbxContent>
                        </v:textbox>
                      </v:rect>
                      <v:rect id="Rectangle 206" o:spid="_x0000_s1170" style="position:absolute;left:15468;top:26987;width:613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i8tMMA&#10;AADcAAAADwAAAGRycy9kb3ducmV2LnhtbESPzWoDMQyE74G8g1Ght8TbHMKyjRNKIZCGXLLpA4i1&#10;9ofa8mI72e3bR4dCbxIzmvm0O8zeqQfFNAQ28LYuQBE3wQ7cGfi+HVclqJSRLbrAZOCXEhz2y8UO&#10;KxsmvtKjzp2SEE4VGuhzHiutU9OTx7QOI7FobYges6yx0zbiJOHe6U1RbLXHgaWhx5E+e2p+6rs3&#10;oG/1cSprF4tw3rQX93W6thSMeX2ZP95BZZrzv/nv+mQFvxR8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i8tM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on International </w:t>
                              </w:r>
                            </w:p>
                          </w:txbxContent>
                        </v:textbox>
                      </v:rect>
                      <v:rect id="Rectangle 207" o:spid="_x0000_s1171" style="position:absolute;left:15468;top:28086;width:395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QZL78A&#10;AADcAAAADwAAAGRycy9kb3ducmV2LnhtbERPzYrCMBC+L/gOYQRv21QPUqpRRBB02Yt1H2Bopj+Y&#10;TEoSbfftN4Kwt/n4fme7n6wRT/Khd6xgmeUgiGune24V/NxOnwWIEJE1Gsek4JcC7Hezjy2W2o18&#10;pWcVW5FCOJSooItxKKUMdUcWQ+YG4sQ1zluMCfpWao9jCrdGrvJ8LS32nBo6HOjYUX2vHlaBvFWn&#10;saiMz93Xqvk2l/O1IafUYj4dNiAiTfFf/HafdZpfLOH1TLp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hBkv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Education</w:t>
                              </w:r>
                            </w:p>
                          </w:txbxContent>
                        </v:textbox>
                      </v:rect>
                      <v:rect id="Rectangle 208" o:spid="_x0000_s1172" style="position:absolute;left:19183;top:28086;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HWL8A&#10;AADcAAAADwAAAGRycy9kb3ducmV2LnhtbERPzYrCMBC+L/gOYQRva7o9SKlGkQVBFy/WfYChmf5g&#10;MilJtN23N4Kwt/n4fmezm6wRD/Khd6zga5mBIK6d7rlV8Hs9fBYgQkTWaByTgj8KsNvOPjZYajfy&#10;hR5VbEUK4VCigi7GoZQy1B1ZDEs3ECeucd5iTNC3UnscU7g1Ms+ylbTYc2rocKDvjupbdbcK5LU6&#10;jEVlfOZ+8uZsTsdLQ06pxXzar0FEmuK/+O0+6jS/yOH1TLpAb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VodY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09" o:spid="_x0000_s1173" style="position:absolute;left:15468;top:29184;width:252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JCIE</w:t>
                              </w:r>
                              <w:proofErr w:type="spellEnd"/>
                              <w:r>
                                <w:rPr>
                                  <w:rFonts w:ascii="Arial" w:hAnsi="Arial" w:cs="Arial"/>
                                  <w:color w:val="000000"/>
                                  <w:sz w:val="14"/>
                                  <w:szCs w:val="14"/>
                                  <w:lang w:val="en-US"/>
                                </w:rPr>
                                <w:t>)</w:t>
                              </w:r>
                            </w:p>
                          </w:txbxContent>
                        </v:textbox>
                      </v:rect>
                      <v:rect id="Rectangle 210" o:spid="_x0000_s1174" style="position:absolute;left:17830;top:29184;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6t78A&#10;AADcAAAADwAAAGRycy9kb3ducmV2LnhtbERP24rCMBB9X/Afwgi+ramy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87q3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211" o:spid="_x0000_s1175" style="position:absolute;left:39725;top:20967;width:3594;height:76;visibility:visible;mso-wrap-style:square;v-text-anchor:top" coordsize="56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6QysIA&#10;AADcAAAADwAAAGRycy9kb3ducmV2LnhtbERPTWvCQBC9F/wPywi91YmFikZXUaGlB3swDfQ6ZMck&#10;mJ0Nu9sY/323UOhtHu9zNrvRdmpgH1onGuazDBRL5UwrtYby8/VpCSpEEkOdE9Zw5wC77eRhQ7lx&#10;NznzUMRapRAJOWloYuxzxFA1bCnMXM+SuIvzlmKCvkbj6ZbCbYfPWbZAS62khoZ6PjZcXYtvq6Fa&#10;hcFf8f7xVZ4Ob+W5xpW0qPXjdNyvQUUe47/4z/1u0vzlC/w+ky7A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vpDKwgAAANwAAAAPAAAAAAAAAAAAAAAAAJgCAABkcnMvZG93&#10;bnJldi54bWxQSwUGAAAAAAQABAD1AAAAhwMAAAAA&#10;" path="m,l49,r,12l,12,,xm86,r49,l135,12r-49,l86,xm172,r49,l221,12r-49,l172,xm258,r50,l308,12r-50,l258,xm344,r50,l394,12r-50,l344,xm431,r49,l480,12r-49,l431,xm517,r49,l566,12r-49,l517,xe" fillcolor="black" strokeweight="0">
                        <v:path arrowok="t" o:connecttype="custom" o:connectlocs="0,0;31115,0;31115,7620;0,7620;0,0;54610,0;85725,0;85725,7620;54610,7620;54610,0;109220,0;140335,0;140335,7620;109220,7620;109220,0;163830,0;195580,0;195580,7620;163830,7620;163830,0;218440,0;250190,0;250190,7620;218440,7620;218440,0;273685,0;304800,0;304800,7620;273685,7620;273685,0;328295,0;359410,0;359410,7620;328295,7620;328295,0" o:connectangles="0,0,0,0,0,0,0,0,0,0,0,0,0,0,0,0,0,0,0,0,0,0,0,0,0,0,0,0,0,0,0,0,0,0,0"/>
                        <o:lock v:ext="edit" verticies="t"/>
                      </v:shape>
                      <v:rect id="Rectangle 212" o:spid="_x0000_s1176" style="position:absolute;left:16700;top:33394;width:10376;height:3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ehcMA&#10;AADcAAAADwAAAGRycy9kb3ducmV2LnhtbERPTWvCQBC9F/oflin0VndrNdjUTRBBEKyHaqHXITsm&#10;odnZmF2T+O+7gtDbPN7nLPPRNqKnzteONbxOFAjiwpmaSw3fx83LAoQPyAYbx6ThSh7y7PFhialx&#10;A39RfwiliCHsU9RQhdCmUvqiIot+4lriyJ1cZzFE2JXSdDjEcNvIqVKJtFhzbKiwpXVFxe/hYjVg&#10;MjPn/ent87i7JPhejmoz/1FaPz+Nqw8QgcbwL767tybOXyRweyZe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6ehcMAAADcAAAADwAAAAAAAAAAAAAAAACYAgAAZHJzL2Rv&#10;d25yZXYueG1sUEsFBgAAAAAEAAQA9QAAAIgDAAAAAA==&#10;" stroked="f"/>
                      <v:shape id="Freeform 213" o:spid="_x0000_s1177" style="position:absolute;left:16637;top:33331;width:10502;height:3797;visibility:visible;mso-wrap-style:square;v-text-anchor:top" coordsize="1654,5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DTx8QA&#10;AADcAAAADwAAAGRycy9kb3ducmV2LnhtbERPTWvCQBC9F/oflil4qxt7sBpdRSwtoRTUtCDehuw0&#10;Sc3Oht01pv/eFQRv83ifM1/2phEdOV9bVjAaJiCIC6trLhX8fL8/T0D4gKyxsUwK/snDcvH4MMdU&#10;2zPvqMtDKWII+xQVVCG0qZS+qMigH9qWOHK/1hkMEbpSaofnGG4a+ZIkY2mw5thQYUvriopjfjIK&#10;NnK1/XL7k8n2ycf0c3T4k9P2TanBU7+agQjUh7v45s50nD95hesz8QK5u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w08fEAAAA3AAAAA8AAAAAAAAAAAAAAAAAmAIAAGRycy9k&#10;b3ducmV2LnhtbFBLBQYAAAAABAAEAPUAAACJAwAAAAA=&#10;" path="m,l1654,r,598l,598,,xm21,588l10,578r1634,l1634,588r,-578l1644,20,10,20,21,10r,578xe" fillcolor="black" strokeweight="0">
                        <v:path arrowok="t" o:connecttype="custom" o:connectlocs="0,0;1050290,0;1050290,379730;0,379730;0,0;13335,373380;6350,367030;1043940,367030;1037590,373380;1037590,6350;1043940,12700;6350,12700;13335,6350;13335,373380" o:connectangles="0,0,0,0,0,0,0,0,0,0,0,0,0,0"/>
                        <o:lock v:ext="edit" verticies="t"/>
                      </v:shape>
                      <v:rect id="Rectangle 214" o:spid="_x0000_s1178" style="position:absolute;left:17468;top:33839;width:859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Training Accreditation </w:t>
                              </w:r>
                            </w:p>
                          </w:txbxContent>
                        </v:textbox>
                      </v:rect>
                      <v:rect id="Rectangle 215" o:spid="_x0000_s1179" style="position:absolute;left:17468;top:34944;width:558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VKb8A&#10;AADcAAAADwAAAGRycy9kb3ducmV2LnhtbERPzYrCMBC+L/gOYQRva6qHpds1igiCLl6s+wBDM/3B&#10;ZFKSaOvbG0HY23x8v7PajNaIO/nQOVawmGcgiCunO24U/F32nzmIEJE1Gsek4EEBNuvJxwoL7QY+&#10;072MjUghHApU0MbYF1KGqiWLYe564sTVzluMCfpGao9DCrdGLrPsS1rsODW02NOupepa3qwCeSn3&#10;Q14an7nfZX0yx8O5JqfUbDpuf0BEGuO/+O0+6DQ//4bXM+k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8hUp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Council (</w:t>
                              </w:r>
                              <w:proofErr w:type="spellStart"/>
                              <w:r>
                                <w:rPr>
                                  <w:rFonts w:ascii="Arial" w:hAnsi="Arial" w:cs="Arial"/>
                                  <w:color w:val="000000"/>
                                  <w:sz w:val="14"/>
                                  <w:szCs w:val="14"/>
                                  <w:lang w:val="en-US"/>
                                </w:rPr>
                                <w:t>TAC</w:t>
                              </w:r>
                              <w:proofErr w:type="spellEnd"/>
                              <w:r>
                                <w:rPr>
                                  <w:rFonts w:ascii="Arial" w:hAnsi="Arial" w:cs="Arial"/>
                                  <w:color w:val="000000"/>
                                  <w:sz w:val="14"/>
                                  <w:szCs w:val="14"/>
                                  <w:lang w:val="en-US"/>
                                </w:rPr>
                                <w:t xml:space="preserve">) </w:t>
                              </w:r>
                            </w:p>
                          </w:txbxContent>
                        </v:textbox>
                      </v:rect>
                      <v:rect id="Rectangle 216" o:spid="_x0000_s1180" style="position:absolute;left:22936;top:34944;width:247;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EqacMA&#10;AADcAAAADwAAAGRycy9kb3ducmV2LnhtbESPT2sCMRDF70K/Q5hCb5qth6Jbo5SCoMWLqx9g2Mz+&#10;oclkSVJ3/fadg+Bthvfmvd9sdpN36kYx9YENvC8KUMR1sD23Bq6X/XwFKmVkiy4wGbhTgt32ZbbB&#10;0oaRz3SrcqskhFOJBrqch1LrVHfkMS3CQCxaE6LHLGtstY04Srh3elkUH9pjz9LQ4UDfHdW/1Z83&#10;oC/VflxVLhbhZ9mc3PFwbigY8/Y6fX2CyjTlp/lxfbCCvxZ8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BEqacMAAADcAAAADwAAAAAAAAAAAAAAAACYAgAAZHJzL2Rv&#10;d25yZXYueG1sUEsFBgAAAAAEAAQA9QAAAIgDA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17" o:spid="_x0000_s1181" style="position:absolute;left:28149;top:32988;width:10376;height:4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6QLMEA&#10;AADcAAAADwAAAGRycy9kb3ducmV2LnhtbERPS4vCMBC+L/gfwgh7WxN33aLVKLIgCLoHH+B1aMa2&#10;2ExqE7X+eyMI3ubje85k1tpKXKnxpWMN/Z4CQZw5U3KuYb9bfA1B+IBssHJMGu7kYTbtfEwwNe7G&#10;G7puQy5iCPsUNRQh1KmUPivIou+5mjhyR9dYDBE2uTQN3mK4reS3Uom0WHJsKLCmv4Ky0/ZiNWAy&#10;MOf/4896t7okOMpbtfg9KK0/u+18DCJQG97il3tp4vxRH57PxAvk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OkCzBAAAA3AAAAA8AAAAAAAAAAAAAAAAAmAIAAGRycy9kb3du&#10;cmV2LnhtbFBLBQYAAAAABAAEAPUAAACGAwAAAAA=&#10;" stroked="f"/>
                      <v:shape id="Freeform 218" o:spid="_x0000_s1182" style="position:absolute;left:28086;top:32924;width:10502;height:4337;visibility:visible;mso-wrap-style:square;v-text-anchor:top" coordsize="1654,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3++8AA&#10;AADcAAAADwAAAGRycy9kb3ducmV2LnhtbERPS4vCMBC+C/sfwix4s+l6EO0aRRcEBQ8+du+zzdgU&#10;m0lpYlv/vREEb/PxPWe+7G0lWmp86VjBV5KCIM6dLrlQ8HvejKYgfEDWWDkmBXfysFx8DOaYadfx&#10;kdpTKEQMYZ+hAhNCnUnpc0MWfeJq4shdXGMxRNgUUjfYxXBbyXGaTqTFkmODwZp+DOXX080qSPf7&#10;yeH6/4e94ZVrD+v63hU7pYaf/eobRKA+vMUv91bH+bMx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P3++8AAAADcAAAADwAAAAAAAAAAAAAAAACYAgAAZHJzL2Rvd25y&#10;ZXYueG1sUEsFBgAAAAAEAAQA9QAAAIUDAAAAAA==&#10;" path="m,l1654,r,683l,683,,xm21,673l10,663r1634,l1634,673r,-663l1644,21,10,21,21,10r,663xe" fillcolor="black" strokeweight="0">
                        <v:path arrowok="t" o:connecttype="custom" o:connectlocs="0,0;1050290,0;1050290,433705;0,433705;0,0;13335,427355;6350,421005;1043940,421005;1037590,427355;1037590,6350;1043940,13335;6350,13335;13335,6350;13335,427355" o:connectangles="0,0,0,0,0,0,0,0,0,0,0,0,0,0"/>
                        <o:lock v:ext="edit" verticies="t"/>
                      </v:shape>
                      <v:rect id="Rectangle 219" o:spid="_x0000_s1183" style="position:absolute;left:28911;top:33432;width:845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Victorian Registration </w:t>
                              </w:r>
                            </w:p>
                          </w:txbxContent>
                        </v:textbox>
                      </v:rect>
                      <v:rect id="Rectangle 220" o:spid="_x0000_s1184" style="position:absolute;left:28911;top:34531;width:65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Quality Authority</w:t>
                              </w:r>
                            </w:p>
                          </w:txbxContent>
                        </v:textbox>
                      </v:rect>
                      <v:rect id="Rectangle 221" o:spid="_x0000_s1185" style="position:absolute;left:35026;top:34531;width:248;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J8b8A&#10;AADcAAAADwAAAGRycy9kb3ducmV2LnhtbERP24rCMBB9X/Afwgi+ramC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Zonx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22" o:spid="_x0000_s1186" style="position:absolute;left:28911;top:35629;width:311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QXhr8A&#10;AADcAAAADwAAAGRycy9kb3ducmV2LnhtbERPzYrCMBC+L/gOYQRva6oHcat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tBeG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w:t>
                              </w:r>
                              <w:proofErr w:type="spellStart"/>
                              <w:r>
                                <w:rPr>
                                  <w:rFonts w:ascii="Arial" w:hAnsi="Arial" w:cs="Arial"/>
                                  <w:color w:val="000000"/>
                                  <w:sz w:val="14"/>
                                  <w:szCs w:val="14"/>
                                  <w:lang w:val="en-US"/>
                                </w:rPr>
                                <w:t>VRQA</w:t>
                              </w:r>
                              <w:proofErr w:type="spellEnd"/>
                              <w:r>
                                <w:rPr>
                                  <w:rFonts w:ascii="Arial" w:hAnsi="Arial" w:cs="Arial"/>
                                  <w:color w:val="000000"/>
                                  <w:sz w:val="14"/>
                                  <w:szCs w:val="14"/>
                                  <w:lang w:val="en-US"/>
                                </w:rPr>
                                <w:t xml:space="preserve">) </w:t>
                              </w:r>
                            </w:p>
                          </w:txbxContent>
                        </v:textbox>
                      </v:rect>
                      <v:rect id="Rectangle 223" o:spid="_x0000_s1187" style="position:absolute;left:32061;top:35629;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Hb8A&#10;AADcAAAADwAAAGRycy9kb3ducmV2LnhtbERPzYrCMBC+L/gOYQRva6oHV6tRRBBU9mL1AYZm+oPJ&#10;pCRZ2317IyzsbT6+39nsBmvEk3xoHSuYTTMQxKXTLdcK7rfj5xJEiMgajWNS8EsBdtvRxwZz7Xq+&#10;0rOItUghHHJU0MTY5VKGsiGLYeo64sRVzluMCfpaao99CrdGzrNsIS22nBoa7OjQUPkofqwCeSuO&#10;/bIwPnOXefVtzqdrRU6pyXjYr0FEGuK/+M990mn+6gv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LId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24" o:spid="_x0000_s1188" style="position:absolute;left:196;top:20434;width:7779;height:57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Q5scUA&#10;AADcAAAADwAAAGRycy9kb3ducmV2LnhtbESPT2vCQBDF74V+h2UKvdVdWxs0ukopCAXtwT/gdciO&#10;STA7m2ZXTb+9cxC8zfDevPeb2aL3jbpQF+vAFoYDA4q4CK7m0sJ+t3wbg4oJ2WETmCz8U4TF/Plp&#10;hrkLV97QZZtKJSEcc7RQpdTmWseiIo9xEFpi0Y6h85hk7UrtOrxKuG/0uzGZ9lizNFTY0ndFxWl7&#10;9hYwG7m/3+PHerc6Zzgpe7P8PBhrX1/6rymoRH16mO/XP07wJ0Irz8gEe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DmxxQAAANwAAAAPAAAAAAAAAAAAAAAAAJgCAABkcnMv&#10;ZG93bnJldi54bWxQSwUGAAAAAAQABAD1AAAAigMAAAAA&#10;" stroked="f"/>
                      <v:shape id="Freeform 225" o:spid="_x0000_s1189" style="position:absolute;left:114;top:20358;width:7937;height:5911;visibility:visible;mso-wrap-style:square;v-text-anchor:top" coordsize="1250,9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QqE8IA&#10;AADcAAAADwAAAGRycy9kb3ducmV2LnhtbERPzYrCMBC+C75DGGFvmrrCulaj6Ioibg9afYChGdti&#10;MylNVrtvbwTB23x8vzNbtKYSN2pcaVnBcBCBIM6sLjlXcD5t+t8gnEfWWFkmBf/kYDHvdmYYa3vn&#10;I91Sn4sQwi5GBYX3dSylywoy6Aa2Jg7cxTYGfYBNLnWD9xBuKvkZRV/SYMmhocCafgrKrumfUVAm&#10;7A47Mxytku04rfbrY/Z7Win10WuXUxCeWv8Wv9w7HeZPJvB8Jlw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9CoTwgAAANwAAAAPAAAAAAAAAAAAAAAAAJgCAABkcnMvZG93&#10;bnJldi54bWxQSwUGAAAAAAQABAD1AAAAhwMAAAAA&#10;" path="m,l1250,r,931l,931,,xm25,919l13,907r1225,l1226,919r,-907l1238,24,13,24,25,12r,907xe" fillcolor="black" strokeweight="0">
                        <v:path arrowok="t" o:connecttype="custom" o:connectlocs="0,0;793750,0;793750,591185;0,591185;0,0;15875,583565;8255,575945;786130,575945;778510,583565;778510,7620;786130,15240;8255,15240;15875,7620;15875,583565" o:connectangles="0,0,0,0,0,0,0,0,0,0,0,0,0,0"/>
                        <o:lock v:ext="edit" verticies="t"/>
                      </v:shape>
                      <v:rect id="Rectangle 226" o:spid="_x0000_s1190" style="position:absolute;left:977;top:21202;width:188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7eksEA&#10;AADcAAAADwAAAGRycy9kb3ducmV2LnhtbESPzWrDMBCE74W+g9hCb42cHIpxIpsQCCShFzt9gMVa&#10;/xBpZSQldt6+KhR6HGbmG2ZXLdaIB/kwOlawXmUgiFunR+4VfF+PHzmIEJE1Gsek4EkBqvL1ZYeF&#10;djPX9GhiLxKEQ4EKhhinQsrQDmQxrNxEnLzOeYsxSd9L7XFOcGvkJss+pcWR08KAEx0Gam/N3SqQ&#10;1+Y4543xmbtsui9zPtUdOaXe35b9FkSkJf6H/9onrSAR4fdMOgKy/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3pL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Flexi</w:t>
                              </w:r>
                            </w:p>
                          </w:txbxContent>
                        </v:textbox>
                      </v:rect>
                      <v:rect id="Rectangle 227" o:spid="_x0000_s1191" style="position:absolute;left:2724;top:21202;width:118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7CcEA&#10;AADcAAAADwAAAGRycy9kb3ducmV2LnhtbESP3WoCMRSE7wu+QzhC72riXhTZGkUEQcUb1z7AYXP2&#10;hyYnSxLd9e1NodDLYWa+YdbbyVnxoBB7zxqWCwWCuPam51bD9+3wsQIRE7JB65k0PCnCdjN7W2Np&#10;/MhXelSpFRnCsUQNXUpDKWWsO3IYF34gzl7jg8OUZWilCThmuLOyUOpTOuw5L3Q40L6j+qe6Ow3y&#10;Vh3GVWWD8uei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yewnBAAAA3AAAAA8AAAAAAAAAAAAAAAAAmAIAAGRycy9kb3du&#10;cmV2LnhtbFBLBQYAAAAABAAEAPUAAACGAwAAAAA=&#10;" filled="f" stroked="f">
                        <v:textbox style="mso-fit-shape-to-text:t" inset="0,0,0,0">
                          <w:txbxContent>
                            <w:p w:rsidR="0022365F" w:rsidRDefault="0022365F">
                              <w:proofErr w:type="spellStart"/>
                              <w:r>
                                <w:rPr>
                                  <w:rFonts w:ascii="Arial" w:hAnsi="Arial" w:cs="Arial"/>
                                  <w:color w:val="000000"/>
                                  <w:sz w:val="14"/>
                                  <w:szCs w:val="14"/>
                                  <w:lang w:val="en-US"/>
                                </w:rPr>
                                <w:t>ble</w:t>
                              </w:r>
                              <w:proofErr w:type="spellEnd"/>
                              <w:r>
                                <w:rPr>
                                  <w:rFonts w:ascii="Arial" w:hAnsi="Arial" w:cs="Arial"/>
                                  <w:color w:val="000000"/>
                                  <w:sz w:val="14"/>
                                  <w:szCs w:val="14"/>
                                  <w:lang w:val="en-US"/>
                                </w:rPr>
                                <w:t xml:space="preserve"> </w:t>
                              </w:r>
                            </w:p>
                          </w:txbxContent>
                        </v:textbox>
                      </v:rect>
                      <v:rect id="Rectangle 228" o:spid="_x0000_s1192" style="position:absolute;left:977;top:22301;width:3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DlfsIA&#10;AADcAAAADwAAAGRycy9kb3ducmV2LnhtbESPzWrDMBCE74W+g9hCb7VUH0pwooRSCLgllzh5gMVa&#10;/1BpZSTVdt8+KhRyHGbmG2Z3WJ0VM4U4etbwWigQxK03I/carpfjywZETMgGrWfS8EsRDvvHhx1W&#10;xi98prlJvcgQjhVqGFKaKiljO5DDWPiJOHudDw5TlqGXJuCS4c7KUqk36XDkvDDgRB8Dtd/Nj9Mg&#10;L81x2TQ2KP9Vdif7WZ878lo/P63vWxCJ1nQP/7dro6FUJf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oOV+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Learning </w:t>
                              </w:r>
                            </w:p>
                          </w:txbxContent>
                        </v:textbox>
                      </v:rect>
                      <v:rect id="Rectangle 229" o:spid="_x0000_s1193" style="position:absolute;left:977;top:2339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5cIA&#10;AADcAAAADwAAAGRycy9kb3ducmV2LnhtbESP3WoCMRSE74W+QziF3mnSF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7EDl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Advisory Group </w:t>
                              </w:r>
                            </w:p>
                          </w:txbxContent>
                        </v:textbox>
                      </v:rect>
                      <v:rect id="Rectangle 230" o:spid="_x0000_s1194" style="position:absolute;left:977;top:24498;width:291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YkcIA&#10;AADcAAAADwAAAGRycy9kb3ducmV2LnhtbESP3WoCMRSE74W+QziF3mnSR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diR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(FLAG) </w:t>
                              </w:r>
                            </w:p>
                          </w:txbxContent>
                        </v:textbox>
                      </v:rect>
                      <v:rect id="Rectangle 231" o:spid="_x0000_s1195" style="position:absolute;left:3937;top:24593;width:215;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l9CsIA&#10;AADcAAAADwAAAGRycy9kb3ducmV2LnhtbESP3WoCMRSE74W+QziF3mnSBUV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X0KwgAAANwAAAAPAAAAAAAAAAAAAAAAAJgCAABkcnMvZG93&#10;bnJldi54bWxQSwUGAAAAAAQABAD1AAAAhwMAAAAA&#10;" filled="f" stroked="f">
                        <v:textbox style="mso-fit-shape-to-text:t" inset="0,0,0,0">
                          <w:txbxContent>
                            <w:p w:rsidR="0022365F" w:rsidRDefault="0022365F">
                              <w:r>
                                <w:rPr>
                                  <w:rFonts w:ascii="Arial" w:hAnsi="Arial" w:cs="Arial"/>
                                  <w:color w:val="000000"/>
                                  <w:sz w:val="12"/>
                                  <w:szCs w:val="12"/>
                                  <w:lang w:val="en-US"/>
                                </w:rPr>
                                <w:t xml:space="preserve"> </w:t>
                              </w:r>
                            </w:p>
                          </w:txbxContent>
                        </v:textbox>
                      </v:rect>
                      <v:shape id="Freeform 232" o:spid="_x0000_s1196" style="position:absolute;left:7956;top:29273;width:1188;height:140;visibility:visible;mso-wrap-style:square;v-text-anchor:top" coordsize="18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F5KMQA&#10;AADcAAAADwAAAGRycy9kb3ducmV2LnhtbESPQWvCQBSE70L/w/IKvUjd1EPQ1FWKtJBbafTi7bn7&#10;moRk34bdVZN/3y0IHoeZ+YbZ7Ebbiyv50DpW8LbIQBBrZ1quFRwPX68rECEiG+wdk4KJAuy2T7MN&#10;Fsbd+IeuVaxFgnAoUEET41BIGXRDFsPCDcTJ+3XeYkzS19J4vCW47eUyy3JpseW00OBA+4Z0V12s&#10;AjOtj5dO70+2O33HUls//+zOSr08jx/vICKN8RG+t0ujYJnl8H8mH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heSjEAAAA3AAAAA8AAAAAAAAAAAAAAAAAmAIAAGRycy9k&#10;b3ducmV2LnhtbFBLBQYAAAAABAAEAPUAAACJAwAAAAA=&#10;" path="m,l187,2r,20l,21,,xe" fillcolor="black" strokeweight="0">
                        <v:path arrowok="t" o:connecttype="custom" o:connectlocs="0,0;118745,1270;118745,13970;0,13335;0,0" o:connectangles="0,0,0,0,0"/>
                      </v:shape>
                      <v:shape id="Freeform 233" o:spid="_x0000_s1197" style="position:absolute;left:7956;top:21831;width:1188;height:140;visibility:visible;mso-wrap-style:square;v-text-anchor:top" coordsize="18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3cs8MA&#10;AADcAAAADwAAAGRycy9kb3ducmV2LnhtbESPT4vCMBTE78J+h/CEvcia6kHdapRFXPC2+Ofi7Zk8&#10;29LmpSRR67ffCILHYWZ+wyxWnW3EjXyoHCsYDTMQxNqZigsFx8Pv1wxEiMgGG8ek4EEBVsuP3gJz&#10;4+68o9s+FiJBOOSooIyxzaUMuiSLYeha4uRdnLcYk/SFNB7vCW4bOc6yibRYcVoosaV1SbreX60C&#10;8/g+Xmu9Ptn69Be32vrBpj4r9dnvfuYgInXxHX61t0bBOJvC80w6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3cs8MAAADcAAAADwAAAAAAAAAAAAAAAACYAgAAZHJzL2Rv&#10;d25yZXYueG1sUEsFBgAAAAAEAAQA9QAAAIgDAAAAAA==&#10;" path="m,l187,2r,20l,21,,xe" fillcolor="black" strokeweight="0">
                        <v:path arrowok="t" o:connecttype="custom" o:connectlocs="0,0;118745,1270;118745,13970;0,13335;0,0" o:connectangles="0,0,0,0,0"/>
                      </v:shape>
                      <v:rect id="Rectangle 234" o:spid="_x0000_s1198" style="position:absolute;left:42392;top:6324;width:127;height:55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he3sIA&#10;AADcAAAADwAAAGRycy9kb3ducmV2LnhtbERPy2rCQBTdF/yH4RbcNZNGUEkzSrFExK7ULrK8ZG4e&#10;TeZOyEw1+vWdRaHLw3ln28n04kqjay0reI1iEMSl1S3XCr4u+csahPPIGnvLpOBODrab2VOGqbY3&#10;PtH17GsRQtilqKDxfkildGVDBl1kB+LAVXY06AMca6lHvIVw08skjpfSYMuhocGBdg2V3fnHKCg+&#10;k0Vn97J2j9xWH8fV970sHkrNn6f3NxCeJv8v/nMftIIkDmvDmXA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F7ewgAAANwAAAAPAAAAAAAAAAAAAAAAAJgCAABkcnMvZG93&#10;bnJldi54bWxQSwUGAAAAAAQABAD1AAAAhwMAAAAA&#10;" fillcolor="black" strokeweight="0">
                        <v:stroke joinstyle="round"/>
                      </v:rect>
                      <v:shape id="Freeform 235" o:spid="_x0000_s1199" style="position:absolute;left:39668;top:6013;width:2788;height:622;visibility:visible;mso-wrap-style:square;v-text-anchor:top" coordsize="439,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qX/8MA&#10;AADcAAAADwAAAGRycy9kb3ducmV2LnhtbESPwW7CMBBE70j8g7VIvYFNDgUCBlFEgSMFxHkVL0lE&#10;vE5jE9K/rysh9TiamTeaxaqzlWip8aVjDeORAkGcOVNyruFy/hxOQfiAbLByTBp+yMNq2e8tMDXu&#10;yV/UnkIuIoR9ihqKEOpUSp8VZNGPXE0cvZtrLIYom1yaBp8RbiuZKPUuLZYcFwqsaVNQdj89rIbH&#10;dXZWu22yOXyPt/ty93GccHvU+m3QrecgAnXhP/xqH4yGRM3g70w8An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qX/8MAAADcAAAADwAAAAAAAAAAAAAAAACYAgAAZHJzL2Rv&#10;d25yZXYueG1sUEsFBgAAAAAEAAQA9QAAAIgDAAAAAA==&#10;" path="m439,39l82,39r,20l439,59r,-20xm98,l,49,98,98,98,xe" fillcolor="black" strokeweight="0">
                        <v:path arrowok="t" o:connecttype="custom" o:connectlocs="278765,24765;52070,24765;52070,37465;278765,37465;278765,24765;62230,0;0,31115;62230,62230;62230,0" o:connectangles="0,0,0,0,0,0,0,0,0"/>
                        <o:lock v:ext="edit" verticies="t"/>
                      </v:shape>
                      <v:rect id="Rectangle 236" o:spid="_x0000_s1200" style="position:absolute;left:42424;top:11779;width:1035;height: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EBcMA&#10;AADcAAAADwAAAGRycy9kb3ducmV2LnhtbERPu2rDMBTdA/0HcQPdYjkupMWJEkKLS0mnOh08Xqwb&#10;24l1ZSzVj3x9NRQ6Hs57d5hMKwbqXWNZwTqKQRCXVjdcKfg+Z6sXEM4ja2wtk4KZHBz2D4sdptqO&#10;/EVD7isRQtilqKD2vkuldGVNBl1kO+LAXWxv0AfYV1L3OIZw08okjjfSYMOhocaOXmsqb/mPUVB8&#10;Jk83+y4rd8/s5e30fJ3L4q7U43I6bkF4mvy/+M/9oRUk6zA/nA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fEBcMAAADcAAAADwAAAAAAAAAAAAAAAACYAgAAZHJzL2Rv&#10;d25yZXYueG1sUEsFBgAAAAAEAAQA9QAAAIgDAAAAAA==&#10;" fillcolor="black" strokeweight="0">
                        <v:stroke joinstyle="round"/>
                      </v:rect>
                      <v:shape id="Freeform 237" o:spid="_x0000_s1201" style="position:absolute;left:42373;top:13176;width:76;height:5607;visibility:visible;mso-wrap-style:square;v-text-anchor:top" coordsize="12,8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ezMYA&#10;AADcAAAADwAAAGRycy9kb3ducmV2LnhtbESPS2vDMBCE74X+B7GF3BrZOQTXjRxCoQ8IBOoE0twW&#10;a/1IrJWxVNv591GhkOMwM98wq/VkWjFQ7xrLCuJ5BIK4sLrhSsFh//6cgHAeWWNrmRRcycE6e3xY&#10;YartyN805L4SAcIuRQW1910qpStqMujmtiMOXml7gz7IvpK6xzHATSsXUbSUBhsOCzV29FZTccl/&#10;jYLxZ/goP5MXF5/b0yGftsnuuE+Umj1Nm1cQniZ/D/+3v7SCRRzD35lwBGR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zezMYAAADcAAAADwAAAAAAAAAAAAAAAACYAgAAZHJz&#10;L2Rvd25yZXYueG1sUEsFBgAAAAAEAAQA9QAAAIsDAAAAAA==&#10;" path="m12,r,49l,49,,,12,xm12,86r,49l,135,,86r12,xm12,172r,49l,221,,172r12,xm12,258r,49l,307,,258r12,xm12,344r,49l,393,,344r12,xm12,430r,49l,479,,430r12,xm12,516r,49l,565,,516r12,xm12,602r,49l,651,,602r12,xm12,688r,49l,737,,688r12,xm12,774r,49l,823,,774r12,xm12,860r,23l,883,,860r12,xe" fillcolor="black" strokeweight="0">
                        <v:path arrowok="t" o:connecttype="custom" o:connectlocs="7620,0;7620,31115;0,31115;0,0;7620,0;7620,54610;7620,85725;0,85725;0,54610;7620,54610;7620,109220;7620,140335;0,140335;0,109220;7620,109220;7620,163830;7620,194945;0,194945;0,163830;7620,163830;7620,218440;7620,249555;0,249555;0,218440;7620,218440;7620,273050;7620,304165;0,304165;0,273050;7620,273050;7620,327660;7620,358775;0,358775;0,327660;7620,327660;7620,382270;7620,413385;0,413385;0,382270;7620,382270;7620,436880;7620,467995;0,467995;0,436880;7620,436880;7620,491490;7620,522605;0,522605;0,491490;7620,491490;7620,546100;7620,560705;0,560705;0,546100;7620,546100" o:connectangles="0,0,0,0,0,0,0,0,0,0,0,0,0,0,0,0,0,0,0,0,0,0,0,0,0,0,0,0,0,0,0,0,0,0,0,0,0,0,0,0,0,0,0,0,0,0,0,0,0,0,0,0,0,0,0"/>
                        <o:lock v:ext="edit" verticies="t"/>
                      </v:shape>
                      <v:shape id="Freeform 238" o:spid="_x0000_s1202" style="position:absolute;left:39611;top:13131;width:2832;height:83;visibility:visible;mso-wrap-style:square;v-text-anchor:top" coordsize="446,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QfbMUA&#10;AADcAAAADwAAAGRycy9kb3ducmV2LnhtbESPQWvCQBSE7wX/w/IEb3WTHKSkriJiVJAealtIb4/s&#10;azaYfRuyq4n/3i0Uehxm5htmuR5tK27U+8axgnSegCCunG64VvD5UTy/gPABWWPrmBTcycN6NXla&#10;Yq7dwO90O4daRAj7HBWYELpcSl8ZsujnriOO3o/rLYYo+1rqHocIt63MkmQhLTYcFwx2tDVUXc5X&#10;q+Brf6rT4i0pdtn3wThDZTksSqVm03HzCiLQGP7Df+2jVpClGfy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lB9sxQAAANwAAAAPAAAAAAAAAAAAAAAAAJgCAABkcnMv&#10;ZG93bnJldi54bWxQSwUGAAAAAAQABAD1AAAAigMAAAAA&#10;" path="m446,l396,r,13l446,13,446,xm359,l310,r,13l359,13,359,xm273,l224,r,13l273,13,273,xm187,l138,r,13l187,13,187,xm101,l52,r,13l101,13,101,xm15,l,,,13r15,l15,xe" fillcolor="black" strokeweight="0">
                        <v:path arrowok="t" o:connecttype="custom" o:connectlocs="283210,0;251460,0;251460,8255;283210,8255;283210,0;227965,0;196850,0;196850,8255;227965,8255;227965,0;173355,0;142240,0;142240,8255;173355,8255;173355,0;118745,0;87630,0;87630,8255;118745,8255;118745,0;64135,0;33020,0;33020,8255;64135,8255;64135,0;9525,0;0,0;0,8255;9525,8255;9525,0" o:connectangles="0,0,0,0,0,0,0,0,0,0,0,0,0,0,0,0,0,0,0,0,0,0,0,0,0,0,0,0,0,0"/>
                        <o:lock v:ext="edit" verticies="t"/>
                      </v:shape>
                      <v:shape id="Freeform 239" o:spid="_x0000_s1203" style="position:absolute;left:42564;top:18738;width:857;height:83;visibility:visible;mso-wrap-style:square;v-text-anchor:top" coordsize="13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fs08MA&#10;AADcAAAADwAAAGRycy9kb3ducmV2LnhtbESPQYvCMBSE74L/ITzBm6ZVkKWaFlGExYvo2oW9PZtn&#10;W2xeSpPV+u+NsLDHYWa+YVZZbxpxp87VlhXE0wgEcWF1zaWC89du8gHCeWSNjWVS8CQHWTocrDDR&#10;9sFHup98KQKEXYIKKu/bREpXVGTQTW1LHLyr7Qz6ILtS6g4fAW4aOYuihTRYc1iosKVNRcXt9GsU&#10;mLn8WeS3/flw4YuW33l+2HKs1HjUr5cgPPX+P/zX/tQKZvEc3mfCEZDp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fs08MAAADcAAAADwAAAAAAAAAAAAAAAACYAgAAZHJzL2Rv&#10;d25yZXYueG1sUEsFBgAAAAAEAAQA9QAAAIgDAAAAAA==&#10;" path="m135,l86,r,13l135,13,135,xm49,l,,,13r49,l49,xe" fillcolor="black" strokeweight="0">
                        <v:path arrowok="t" o:connecttype="custom" o:connectlocs="85725,0;54610,0;54610,8255;85725,8255;85725,0;31115,0;0,0;0,8255;31115,8255;31115,0" o:connectangles="0,0,0,0,0,0,0,0,0,0"/>
                        <o:lock v:ext="edit" verticies="t"/>
                      </v:shape>
                      <v:rect id="Rectangle 240" o:spid="_x0000_s1204" style="position:absolute;left:41998;top:20218;width:1372;height: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CBsQA&#10;AADcAAAADwAAAGRycy9kb3ducmV2LnhtbESPT4vCMBTE7wt+h/AEb5pal1WqUURRxD355+Dx0Tzb&#10;avNSmqjVT78RhD0OM/MbZjJrTCnuVLvCsoJ+LwJBnFpdcKbgeFh1RyCcR9ZYWiYFT3Iwm7a+Jpho&#10;++Ad3fc+EwHCLkEFufdVIqVLczLoerYiDt7Z1gZ9kHUmdY2PADeljKPoRxosOCzkWNEip/S6vxkF&#10;p994cLVrmbnXyp6X2+HlmZ5eSnXazXwMwlPj/8Of9kYriPvf8D4Tjo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MwgbEAAAA3AAAAA8AAAAAAAAAAAAAAAAAmAIAAGRycy9k&#10;b3ducmV2LnhtbFBLBQYAAAAABAAEAPUAAACJAwAAAAA=&#10;" fillcolor="black" strokeweight="0">
                        <v:stroke joinstyle="round"/>
                      </v:rect>
                      <v:shape id="Freeform 241" o:spid="_x0000_s1205" style="position:absolute;left:39725;top:7023;width:2273;height:622;visibility:visible;mso-wrap-style:square;v-text-anchor:top" coordsize="358,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IvMUA&#10;AADcAAAADwAAAGRycy9kb3ducmV2LnhtbESPQWvCQBSE74L/YXkFb2YToZJGV6lKaQ/2oBXE2zP7&#10;mqRm34bsqvHfu0LB4zAz3zDTeWdqcaHWVZYVJFEMgji3uuJCwe7nY5iCcB5ZY22ZFNzIwXzW700x&#10;0/bKG7psfSEChF2GCkrvm0xKl5dk0EW2IQ7er20N+iDbQuoWrwFuajmK47E0WHFYKLGhZUn5aXs2&#10;Ct4+k/3xuP5e3DpXFcsDpiv8S5UavHTvExCeOv8M/7e/tIJR8gq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uQi8xQAAANwAAAAPAAAAAAAAAAAAAAAAAJgCAABkcnMv&#10;ZG93bnJldi54bWxQSwUGAAAAAAQABAD1AAAAigMAAAAA&#10;" path="m358,39l82,39r,20l358,59r,-20xm99,l,49,99,98,99,xe" fillcolor="black" strokeweight="0">
                        <v:path arrowok="t" o:connecttype="custom" o:connectlocs="227330,24765;52070,24765;52070,37465;227330,37465;227330,24765;62865,0;0,31115;62865,62230;62865,0" o:connectangles="0,0,0,0,0,0,0,0,0"/>
                        <o:lock v:ext="edit" verticies="t"/>
                      </v:shape>
                      <v:rect id="Rectangle 242" o:spid="_x0000_s1206" style="position:absolute;left:41935;top:7334;width:127;height:1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56sMA&#10;AADcAAAADwAAAGRycy9kb3ducmV2LnhtbESPzarCMBSE98J9h3AuuNPUCirVKHIviujKn4XLQ3Ns&#10;q81JaaJWn94IgsthZr5hJrPGlOJGtSssK+h1IxDEqdUFZwoO+0VnBMJ5ZI2lZVLwIAez6U9rgom2&#10;d97SbeczESDsElSQe18lUro0J4Ouayvi4J1sbdAHWWdS13gPcFPKOIoG0mDBYSHHiv5ySi+7q1Fw&#10;3MT9i13KzD0X9vS/Hp4f6fGpVPu3mY9BeGr8N/xpr7SCuDeA95lwBOT0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L56sMAAADcAAAADwAAAAAAAAAAAAAAAACYAgAAZHJzL2Rv&#10;d25yZXYueG1sUEsFBgAAAAAEAAQA9QAAAIgDAAAAAA==&#10;" fillcolor="black" strokeweight="0">
                        <v:stroke joinstyle="round"/>
                      </v:rect>
                      <v:rect id="Rectangle 243" o:spid="_x0000_s1207" style="position:absolute;left:1416;top:42468;width:17075;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3P5cUA&#10;AADcAAAADwAAAGRycy9kb3ducmV2LnhtbESPT2sCMRTE70K/Q3gFb5qodWu3G6UUhEL14Frw+ti8&#10;/UM3L9tN1O23bwqCx2FmfsNkm8G24kK9bxxrmE0VCOLCmYYrDV/H7WQFwgdkg61j0vBLHjbrh1GG&#10;qXFXPtAlD5WIEPYpaqhD6FIpfVGTRT91HXH0StdbDFH2lTQ9XiPctnKuVCItNhwXauzovabiOz9b&#10;DZg8mZ99udgdP88JvlSD2i5PSuvx4/D2CiLQEO7hW/vDaJjPnuH/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Hc/lxQAAANwAAAAPAAAAAAAAAAAAAAAAAJgCAABkcnMv&#10;ZG93bnJldi54bWxQSwUGAAAAAAQABAD1AAAAigMAAAAA&#10;" stroked="f"/>
                      <v:rect id="Rectangle 244" o:spid="_x0000_s1208" style="position:absolute;left:1416;top:42894;width:400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Hard lines </w:t>
                              </w:r>
                            </w:p>
                          </w:txbxContent>
                        </v:textbox>
                      </v:rect>
                      <v:rect id="Rectangle 245" o:spid="_x0000_s1209" style="position:absolute;left:5899;top:42894;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3h0sIA&#10;AADcAAAADwAAAGRycy9kb3ducmV2LnhtbESPzYoCMRCE7wu+Q2jB25pxDuLOGmVZEFS8OPoAzaTn&#10;h006QxKd8e2NIOyxqKqvqPV2tEbcyYfOsYLFPANBXDndcaPgetl9rkCEiKzROCYFDwqw3Uw+1lho&#10;N/CZ7mVsRIJwKFBBG2NfSBmqliyGueuJk1c7bzEm6RupPQ4Jbo3Ms2wpLXacFlrs6bel6q+8WQXy&#10;Uu6GVWl85o55fTKH/bkmp9RsOv58g4g0xv/wu73XCvLFF7zO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3eHS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w:t>
                              </w:r>
                            </w:p>
                          </w:txbxContent>
                        </v:textbox>
                      </v:rect>
                      <v:rect id="Rectangle 246" o:spid="_x0000_s1210" style="position:absolute;left:6426;top:42894;width:247;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8r8A&#10;AADcAAAADwAAAGRycy9kb3ducmV2LnhtbERPS2rDMBDdB3oHMYHuEjlelOBENiEQSEs3tnuAwRp/&#10;iDQykhq7t68WhS4f73+uVmvEk3yYHCs47DMQxJ3TEw8Kvtrb7ggiRGSNxjEp+KEAVfmyOWOh3cI1&#10;PZs4iBTCoUAFY4xzIWXoRrIY9m4mTlzvvMWYoB+k9rikcGtknmVv0uLEqWHEma4jdY/m2yqQbXNb&#10;jo3xmfvI+0/zfq97ckq9btfLCUSkNf6L/9x3rSDP0/x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i4LyvwAAANwAAAAPAAAAAAAAAAAAAAAAAJgCAABkcnMvZG93bnJl&#10;di54bWxQSwUGAAAAAAQABAD1AAAAhA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47" o:spid="_x0000_s1211" style="position:absolute;left:6692;top:42894;width:38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cnacEA&#10;AADcAAAADwAAAGRycy9kb3ducmV2LnhtbESPzYoCMRCE74LvEFrYm2acwyKjUUQQVLw47gM0k54f&#10;TDpDEp3x7c3Cwh6LqvqK2uxGa8SLfOgcK1guMhDEldMdNwp+7sf5CkSIyBqNY1LwpgC77XSywUK7&#10;gW/0KmMjEoRDgQraGPtCylC1ZDEsXE+cvNp5izFJ30jtcUhwa2SeZd/SYsdpocWeDi1Vj/JpFch7&#10;eRxWpfGZu+T11ZxPt5qcUl+zcb8GEWmM/+G/9kkryPMl/J5JR0B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HJ2n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Reporting</w:t>
                              </w:r>
                            </w:p>
                          </w:txbxContent>
                        </v:textbox>
                      </v:rect>
                      <v:rect id="Rectangle 248" o:spid="_x0000_s1212" style="position:absolute;left:10744;top:42894;width:247;height:18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49" o:spid="_x0000_s1213" style="position:absolute;left:1416;top:44132;width:469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Dotted lines </w:t>
                              </w:r>
                            </w:p>
                          </w:txbxContent>
                        </v:textbox>
                      </v:rect>
                      <v:rect id="Rectangle 250" o:spid="_x0000_s1214" style="position:absolute;left:6642;top:44132;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CE8cEA&#10;AADcAAAADwAAAGRycy9kb3ducmV2LnhtbESP3YrCMBSE7wXfIRxh7zS1y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whPH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w:t>
                              </w:r>
                            </w:p>
                          </w:txbxContent>
                        </v:textbox>
                      </v:rect>
                      <v:rect id="Rectangle 251" o:spid="_x0000_s1215" style="position:absolute;left:7150;top:44132;width:247;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whasEA&#10;AADcAAAADwAAAGRycy9kb3ducmV2LnhtbESP3YrCMBSE7wXfIRxh7zS14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8IWr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rect id="Rectangle 252" o:spid="_x0000_s1216" style="position:absolute;left:7416;top:44132;width:489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HcEA&#10;AADcAAAADwAAAGRycy9kb3ducmV2LnhtbESPzYoCMRCE74LvEFrYm2acg8hoFBEEV/biuA/QTHp+&#10;MOkMSXRm394Iwh6LqvqK2u5Ha8STfOgcK1guMhDEldMdNwp+b6f5GkSIyBqNY1LwRwH2u+lki4V2&#10;A1/pWcZGJAiHAhW0MfaFlKFqyWJYuJ44ebXzFmOSvpHa45Dg1sg8y1bSYsdpocWeji1V9/JhFchb&#10;eRrWpfGZu+T1j/k+X2tySn3NxsMGRKQx/oc/7bNWkOcr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uvx3BAAAA3AAAAA8AAAAAAAAAAAAAAAAAmAIAAGRycy9kb3du&#10;cmV2LnhtbFBLBQYAAAAABAAEAPUAAACGAwAAAAA=&#10;" filled="f" stroked="f">
                        <v:textbox style="mso-fit-shape-to-text:t" inset="0,0,0,0">
                          <w:txbxContent>
                            <w:p w:rsidR="0022365F" w:rsidRDefault="0022365F">
                              <w:r>
                                <w:rPr>
                                  <w:rFonts w:ascii="Arial" w:hAnsi="Arial" w:cs="Arial"/>
                                  <w:color w:val="000000"/>
                                  <w:sz w:val="14"/>
                                  <w:szCs w:val="14"/>
                                  <w:lang w:val="en-US"/>
                                </w:rPr>
                                <w:t>Relationship</w:t>
                              </w:r>
                            </w:p>
                          </w:txbxContent>
                        </v:textbox>
                      </v:rect>
                      <v:rect id="Rectangle 253" o:spid="_x0000_s1217" style="position:absolute;left:12566;top:44132;width:248;height:18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IahsIA&#10;AADcAAAADwAAAGRycy9kb3ducmV2LnhtbESPzYoCMRCE74LvEFrYm2acgyuzRhFBUNmL4z5AM+n5&#10;waQzJNEZ394sLOyxqKqvqM1utEY8yYfOsYLlIgNBXDndcaPg53acr0GEiKzROCYFLwqw204nGyy0&#10;G/hKzzI2IkE4FKigjbEvpAxVSxbDwvXEyaudtxiT9I3UHocEt0bmWbaSFjtOCy32dGipupcPq0De&#10;yuOwLo3P3CWvv835dK3JKfUxG/dfICKN8T/81z5pBXn+Cb9n0hGQ2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YhqGwgAAANwAAAAPAAAAAAAAAAAAAAAAAJgCAABkcnMvZG93&#10;bnJldi54bWxQSwUGAAAAAAQABAD1AAAAhwMAAAAA&#10;" filled="f" stroked="f">
                        <v:textbox style="mso-fit-shape-to-text:t" inset="0,0,0,0">
                          <w:txbxContent>
                            <w:p w:rsidR="0022365F" w:rsidRDefault="0022365F">
                              <w:r>
                                <w:rPr>
                                  <w:rFonts w:ascii="Arial" w:hAnsi="Arial" w:cs="Arial"/>
                                  <w:color w:val="000000"/>
                                  <w:sz w:val="14"/>
                                  <w:szCs w:val="14"/>
                                  <w:lang w:val="en-US"/>
                                </w:rPr>
                                <w:t xml:space="preserve"> </w:t>
                              </w:r>
                            </w:p>
                          </w:txbxContent>
                        </v:textbox>
                      </v:rect>
                      <v:shape id="Freeform 254" o:spid="_x0000_s1218" style="position:absolute;left:41097;top:27000;width:2330;height:82;visibility:visible;mso-wrap-style:square;v-text-anchor:top" coordsize="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FPicMA&#10;AADcAAAADwAAAGRycy9kb3ducmV2LnhtbERPz2vCMBS+C/4P4Qm7aWoHMjqjiKh4GMrcPHh7NG9t&#10;Z/NSkqyt/vXmIOz48f2eL3tTi5acrywrmE4SEMS51RUXCr6/tuM3ED4ga6wtk4IbeVguhoM5Ztp2&#10;/EntKRQihrDPUEEZQpNJ6fOSDPqJbYgj92OdwRChK6R22MVwU8s0SWbSYMWxocSG1iXl19OfUXCp&#10;du73vN8czjP36j+arr3cN0elXkb96h1EoD78i5/uvVaQpnFt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jFPicMAAADcAAAADwAAAAAAAAAAAAAAAACYAgAAZHJzL2Rv&#10;d25yZXYueG1sUEsFBgAAAAAEAAQA9QAAAIgDAAAAAA==&#10;" path="m367,l317,r,13l367,13,367,xm281,l231,r,13l281,13,281,xm194,l145,r,13l194,13,194,xm108,l59,r,13l108,13,108,xm22,l,,,13r22,l22,xe" fillcolor="black" strokeweight="0">
                        <v:path arrowok="t" o:connecttype="custom" o:connectlocs="233045,0;201295,0;201295,8255;233045,8255;233045,0;178435,0;146685,0;146685,8255;178435,8255;178435,0;123190,0;92075,0;92075,8255;123190,8255;123190,0;68580,0;37465,0;37465,8255;68580,8255;68580,0;13970,0;0,0;0,8255;13970,8255;13970,0" o:connectangles="0,0,0,0,0,0,0,0,0,0,0,0,0,0,0,0,0,0,0,0,0,0,0,0,0"/>
                        <o:lock v:ext="edit" verticies="t"/>
                      </v:shape>
                      <v:shape id="Freeform 255" o:spid="_x0000_s1219" style="position:absolute;left:40963;top:8197;width:178;height:18841;visibility:visible;mso-wrap-style:square;v-text-anchor:top" coordsize="28,29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SJMQA&#10;AADcAAAADwAAAGRycy9kb3ducmV2LnhtbESPQWvCQBSE7wX/w/KE3uqmqYhJXUWFUm9WUw/eHtnX&#10;bGj2bciuMf57Vyj0OMzMN8xiNdhG9NT52rGC10kCgrh0uuZKwXfx8TIH4QOyxsYxKbiRh9Vy9LTA&#10;XLsrH6g/hkpECPscFZgQ2lxKXxqy6CeuJY7ej+sshii7SuoOrxFuG5kmyUxarDkuGGxpa6j8PV6s&#10;gk12xtPndB7kPnvrZ0Vhvg7SKPU8HtbvIAIN4T/8195pBWmaweNMP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70iTEAAAA3AAAAA8AAAAAAAAAAAAAAAAAmAIAAGRycy9k&#10;b3ducmV2LnhtbFBLBQYAAAAABAAEAPUAAACJAwAAAAA=&#10;" path="m12,r1,49l,49,,,12,xm13,86r,49l1,135,1,86r12,xm13,172r,49l1,221r,-49l13,172xm14,258r,49l2,307,1,258r13,xm14,344r,49l2,393r,-49l14,344xm15,430r,49l2,479r,-49l15,430xm15,516r,49l3,565r,-49l15,516xm15,602r1,49l3,651r,-49l15,602xm16,688r,49l4,737,3,688r13,xm16,774r1,49l4,823r,-49l16,774xm17,860r,49l5,909,4,860r13,xm17,946r,49l5,995r,-49l17,946xm17,1032r1,49l5,1081r,-49l17,1032xm18,1118r,49l6,1167r,-49l18,1118xm18,1204r1,50l6,1254r,-50l18,1204xm19,1290r,50l7,1340r,-50l19,1290xm19,1376r1,50l7,1426r,-50l19,1376xm20,1462r,50l8,1512,7,1462r13,xm20,1549r,49l8,1598r,-49l20,1549xm21,1635r,49l9,1684,8,1635r13,xm21,1721r,49l9,1770r,-49l21,1721xm22,1807r,49l10,1856,9,1807r13,xm22,1893r,49l10,1942r,-49l22,1893xm22,1979r1,49l10,2028r,-49l22,1979xm23,2065r,49l11,2114r,-49l23,2065xm23,2151r1,49l11,2200r,-49l23,2151xm24,2237r,49l12,2286r,-49l24,2237xm24,2323r,49l12,2372r,-49l24,2323xm25,2409r,49l13,2458r-1,-49l25,2409xm25,2495r,49l13,2544r,-49l25,2495xm26,2581r,49l14,2630r-1,-49l26,2581xm26,2667r,49l14,2716r,-49l26,2667xm26,2753r1,49l14,2802r,-49l26,2753xm27,2839r,49l15,2888r,-49l27,2839xm27,2925r1,42l15,2967r,-42l27,2925xe" fillcolor="black" strokeweight="0">
                        <v:path arrowok="t" o:connecttype="custom" o:connectlocs="0,31115;8255,54610;635,54610;8255,140335;8255,109220;1270,194945;8890,218440;1270,218440;9525,304165;9525,273050;1905,358775;9525,382270;1905,382270;10160,467995;10160,436880;2540,522605;10795,546100;2540,546100;10795,631825;10795,600710;3175,686435;11430,709930;3810,709930;12065,796290;11430,764540;4445,850900;12065,873760;4445,873760;12700,960120;12700,928370;5080,1014730;13335,1038225;5080,1038225;13335,1123950;13335,1092835;6350,1178560;13970,1202055;6350,1202055;14605,1287780;13970,1256665;6985,1342390;14605,1365885;6985,1365885;15240,1451610;15240,1420495;7620,1506220;15875,1529715;7620,1529715;15875,1615440;15875,1584325;8890,1670050;16510,1693545;8890,1693545;17145,1779270;16510,1748155;9525,1833880;17145,1857375;9525,1857375" o:connectangles="0,0,0,0,0,0,0,0,0,0,0,0,0,0,0,0,0,0,0,0,0,0,0,0,0,0,0,0,0,0,0,0,0,0,0,0,0,0,0,0,0,0,0,0,0,0,0,0,0,0,0,0,0,0,0,0,0,0"/>
                        <o:lock v:ext="edit" verticies="t"/>
                      </v:shape>
                      <v:shape id="Freeform 256" o:spid="_x0000_s1220" style="position:absolute;left:39611;top:8159;width:1390;height:76;visibility:visible;mso-wrap-style:square;v-text-anchor:top" coordsize="21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iWrMIA&#10;AADcAAAADwAAAGRycy9kb3ducmV2LnhtbERPTWsCMRC9F/wPYYTealYtRVajaEEQxIO2gt6Gzbi7&#10;mky2Sepu/fXNodDj433PFp014k4+1I4VDAcZCOLC6ZpLBZ8f65cJiBCRNRrHpOCHAizmvacZ5tq1&#10;vKf7IZYihXDIUUEVY5NLGYqKLIaBa4gTd3HeYkzQl1J7bFO4NXKUZW/SYs2pocKG3isqbodvq4A3&#10;12PXfvnVdrI7yfPDmFcXjVLP/W45BRGpi//iP/dGKxiN0/x0Jh0BO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iJaswgAAANwAAAAPAAAAAAAAAAAAAAAAAJgCAABkcnMvZG93&#10;bnJldi54bWxQSwUGAAAAAAQABAD1AAAAhwMAAAAA&#10;" path="m219,l170,r,12l219,12,219,xm133,l84,r,12l133,12,133,xm47,l,,,12r47,l47,xe" fillcolor="black" strokeweight="0">
                        <v:path arrowok="t" o:connecttype="custom" o:connectlocs="139065,0;107950,0;107950,7620;139065,7620;139065,0;84455,0;53340,0;53340,7620;84455,7620;84455,0;29845,0;0,0;0,7620;29845,7620;29845,0" o:connectangles="0,0,0,0,0,0,0,0,0,0,0,0,0,0,0"/>
                        <o:lock v:ext="edit" verticies="t"/>
                      </v:shape>
                      <v:shape id="Freeform 257" o:spid="_x0000_s1221" style="position:absolute;left:9721;top:14109;width:807;height:623;visibility:visible;mso-wrap-style:square;v-text-anchor:top" coordsize="127,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4ccA&#10;AADcAAAADwAAAGRycy9kb3ducmV2LnhtbESPS2vDMBCE74X+B7GF3ho5D1rjRgklJZAcmtCkj+vG&#10;2lgm1spIauz8+ypQ6HGYmW+Y6by3jTiTD7VjBcNBBoK4dLrmSsHHfvmQgwgRWWPjmBRcKMB8dnsz&#10;xUK7jt/pvIuVSBAOBSowMbaFlKE0ZDEMXEucvKPzFmOSvpLaY5fgtpGjLHuUFmtOCwZbWhgqT7sf&#10;q+D1e3E55evPmK++jN9uuqf92+Sg1P1d//IMIlIf/8N/7ZVWMBoP4XomH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jMOHHAAAA3AAAAA8AAAAAAAAAAAAAAAAAmAIAAGRy&#10;cy9kb3ducmV2LnhtbFBLBQYAAAAABAAEAPUAAACMAwAAAAA=&#10;" path="m45,38l,41,1,61,46,58,45,38xm32,98l127,44,26,r6,98xe" fillcolor="black" strokeweight="0">
                        <v:path arrowok="t" o:connecttype="custom" o:connectlocs="28575,24130;0,26035;635,38735;29210,36830;28575,24130;20320,62230;80645,27940;16510,0;20320,62230" o:connectangles="0,0,0,0,0,0,0,0,0"/>
                        <o:lock v:ext="edit" verticies="t"/>
                      </v:shape>
                      <v:shape id="Freeform 258" o:spid="_x0000_s1222" style="position:absolute;left:9734;top:14446;width:152;height:14903;visibility:visible;mso-wrap-style:square;v-text-anchor:top" coordsize="24,2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anpcUA&#10;AADcAAAADwAAAGRycy9kb3ducmV2LnhtbESPQWsCMRSE7wX/Q3iF3mrWbS2ybhQRBPHQoi3F42Pz&#10;Nlm6eVk2Udf++qYgeBxm5humXA6uFWfqQ+NZwWScgSCuvG7YKPj63DzPQISIrLH1TAquFGC5GD2U&#10;WGh/4T2dD9GIBOFQoAIbY1dIGSpLDsPYd8TJq33vMCbZG6l7vCS4a2WeZW/SYcNpwWJHa0vVz+Hk&#10;FEwNxl+7e51Nuo9me/yuTmZfvyv19Dis5iAiDfEevrW3WkH+ksP/mX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NqelxQAAANwAAAAPAAAAAAAAAAAAAAAAAJgCAABkcnMv&#10;ZG93bnJldi54bWxQSwUGAAAAAAQABAD1AAAAigMAAAAA&#10;" path="m21,2347l24,,3,,,2347r21,xe" fillcolor="black" strokeweight="0">
                        <v:path arrowok="t" o:connecttype="custom" o:connectlocs="13335,1490345;15240,0;1905,0;0,1490345;13335,1490345" o:connectangles="0,0,0,0,0"/>
                      </v:shape>
                      <v:rect id="Rectangle 259" o:spid="_x0000_s1223" style="position:absolute;left:9817;top:29311;width:4915;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AGEsQA&#10;AADcAAAADwAAAGRycy9kb3ducmV2LnhtbESPT4vCMBTE7wt+h/AEb2tqCyrVKKK4iJ78c/D4aJ5t&#10;tXkpTVarn94sLHgcZuY3zHTemkrcqXGlZQWDfgSCOLO65FzB6bj+HoNwHlljZZkUPMnBfNb5mmKq&#10;7YP3dD/4XAQIuxQVFN7XqZQuK8ig69uaOHgX2xj0QTa51A0+AtxUMo6ioTRYclgosKZlQdnt8GsU&#10;nHdxcrM/Mnevtb2stqPrMzu/lOp128UEhKfWf8L/7Y1WECcJ/J0JR0DO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QBhLEAAAA3AAAAA8AAAAAAAAAAAAAAAAAmAIAAGRycy9k&#10;b3ducmV2LnhtbFBLBQYAAAAABAAEAPUAAACJAwAAAAA=&#10;" fillcolor="black" strokeweight="0">
                        <v:stroke joinstyle="round"/>
                      </v:rect>
                      <w10:anchorlock/>
                    </v:group>
                  </w:pict>
                </mc:Fallback>
              </mc:AlternateContent>
            </w:r>
          </w:p>
        </w:tc>
      </w:tr>
    </w:tbl>
    <w:p w:rsidR="00995762" w:rsidRPr="0082763E" w:rsidRDefault="00995762" w:rsidP="005440C7">
      <w:pPr>
        <w:jc w:val="both"/>
        <w:rPr>
          <w:rFonts w:ascii="Arial" w:hAnsi="Arial"/>
          <w:b/>
          <w:color w:val="FF0000"/>
          <w:sz w:val="22"/>
          <w:szCs w:val="22"/>
        </w:rPr>
      </w:pPr>
      <w:r w:rsidRPr="00EF5A5F">
        <w:rPr>
          <w:rStyle w:val="NoteLabel"/>
        </w:rPr>
        <w:t>a</w:t>
      </w:r>
      <w:r w:rsidRPr="00EF5A5F">
        <w:t xml:space="preserve"> </w:t>
      </w:r>
      <w:r w:rsidR="0090453B" w:rsidRPr="005440C7">
        <w:rPr>
          <w:rFonts w:ascii="Arial" w:hAnsi="Arial"/>
          <w:sz w:val="18"/>
          <w:szCs w:val="20"/>
        </w:rPr>
        <w:t xml:space="preserve">This is a summarised reflection of the </w:t>
      </w:r>
      <w:r w:rsidR="0090453B" w:rsidRPr="000C682B">
        <w:rPr>
          <w:rFonts w:ascii="Arial" w:hAnsi="Arial"/>
          <w:sz w:val="18"/>
          <w:szCs w:val="20"/>
          <w:shd w:val="clear" w:color="auto" w:fill="FFFFFF" w:themeFill="background1"/>
        </w:rPr>
        <w:t>governance</w:t>
      </w:r>
      <w:r w:rsidR="0039762B" w:rsidRPr="000C682B">
        <w:rPr>
          <w:rFonts w:ascii="Arial" w:hAnsi="Arial"/>
          <w:sz w:val="18"/>
          <w:szCs w:val="20"/>
          <w:shd w:val="clear" w:color="auto" w:fill="FFFFFF" w:themeFill="background1"/>
        </w:rPr>
        <w:t xml:space="preserve"> and reporting</w:t>
      </w:r>
      <w:r w:rsidR="0090453B" w:rsidRPr="000C682B">
        <w:rPr>
          <w:rFonts w:ascii="Arial" w:hAnsi="Arial"/>
          <w:sz w:val="18"/>
          <w:szCs w:val="20"/>
          <w:shd w:val="clear" w:color="auto" w:fill="FFFFFF" w:themeFill="background1"/>
        </w:rPr>
        <w:t xml:space="preserve"> environment at September</w:t>
      </w:r>
      <w:r w:rsidR="0090453B" w:rsidRPr="005440C7">
        <w:rPr>
          <w:rFonts w:ascii="Arial" w:hAnsi="Arial"/>
          <w:sz w:val="18"/>
          <w:szCs w:val="20"/>
        </w:rPr>
        <w:t xml:space="preserve"> 201</w:t>
      </w:r>
      <w:r w:rsidR="00CD1406">
        <w:rPr>
          <w:rFonts w:ascii="Arial" w:hAnsi="Arial"/>
          <w:sz w:val="18"/>
          <w:szCs w:val="20"/>
        </w:rPr>
        <w:t>2</w:t>
      </w:r>
      <w:r w:rsidR="0090453B" w:rsidRPr="005440C7">
        <w:rPr>
          <w:rFonts w:ascii="Arial" w:hAnsi="Arial"/>
          <w:sz w:val="18"/>
          <w:szCs w:val="20"/>
        </w:rPr>
        <w:t>, and does not reflect all stakeholders and their interactions in the VET sector.</w:t>
      </w:r>
    </w:p>
    <w:p w:rsidR="00F530AB" w:rsidRPr="00EF5A5F" w:rsidRDefault="00CD48B3" w:rsidP="00974313">
      <w:pPr>
        <w:pStyle w:val="Heading4"/>
      </w:pPr>
      <w:r>
        <w:t>V</w:t>
      </w:r>
      <w:r w:rsidR="00AB63BC" w:rsidRPr="00EF5A5F">
        <w:t>ET funding flows</w:t>
      </w:r>
    </w:p>
    <w:p w:rsidR="00F530AB" w:rsidRPr="00EF5A5F" w:rsidRDefault="00F530AB" w:rsidP="0095094B">
      <w:pPr>
        <w:pStyle w:val="BodyText"/>
      </w:pPr>
      <w:r w:rsidRPr="00EF5A5F">
        <w:t xml:space="preserve">State and Territory governments provide funding to VET providers, students and employers through State and </w:t>
      </w:r>
      <w:r w:rsidRPr="00CD1406">
        <w:t>Territory training authorities</w:t>
      </w:r>
      <w:r w:rsidR="00AD7CF2">
        <w:t>,</w:t>
      </w:r>
      <w:r w:rsidRPr="00CD1406">
        <w:t xml:space="preserve"> to support the delivery of training, improve student services and provide incentives for employers and apprentices. State and Territory governments provided $</w:t>
      </w:r>
      <w:r w:rsidR="00FA1115" w:rsidRPr="00CD1406">
        <w:t>4.</w:t>
      </w:r>
      <w:r w:rsidR="00CD1406" w:rsidRPr="00CD1406">
        <w:t>3</w:t>
      </w:r>
      <w:r w:rsidRPr="00CD1406">
        <w:t xml:space="preserve"> billion in </w:t>
      </w:r>
      <w:r w:rsidR="00FA1115" w:rsidRPr="00CD1406">
        <w:t>201</w:t>
      </w:r>
      <w:r w:rsidR="000A5CAA" w:rsidRPr="00CD1406">
        <w:t>2</w:t>
      </w:r>
      <w:r w:rsidR="00CE6D0B" w:rsidRPr="00CD1406">
        <w:t xml:space="preserve"> </w:t>
      </w:r>
      <w:r w:rsidRPr="00CD1406">
        <w:t xml:space="preserve">— </w:t>
      </w:r>
      <w:r w:rsidR="00CD1406" w:rsidRPr="00CD1406">
        <w:t>71.7</w:t>
      </w:r>
      <w:r w:rsidR="00632780" w:rsidRPr="00CD1406">
        <w:t> </w:t>
      </w:r>
      <w:r w:rsidRPr="00CD1406">
        <w:t>per cent of government funding. The Australian Government provided the remainder of government funding ($</w:t>
      </w:r>
      <w:r w:rsidR="00145422" w:rsidRPr="00CD1406">
        <w:t>1.</w:t>
      </w:r>
      <w:r w:rsidR="00CD1406" w:rsidRPr="00CD1406">
        <w:t>7</w:t>
      </w:r>
      <w:r w:rsidRPr="00CD1406">
        <w:t> </w:t>
      </w:r>
      <w:r w:rsidR="000F1D6C" w:rsidRPr="00CD1406">
        <w:t>b</w:t>
      </w:r>
      <w:r w:rsidRPr="00CD1406">
        <w:t>illion) (table </w:t>
      </w:r>
      <w:proofErr w:type="spellStart"/>
      <w:r w:rsidRPr="00CD1406">
        <w:t>5A.</w:t>
      </w:r>
      <w:r w:rsidR="00B80A36" w:rsidRPr="00CD1406">
        <w:t>8</w:t>
      </w:r>
      <w:proofErr w:type="spellEnd"/>
      <w:r w:rsidRPr="00CD1406">
        <w:t>).</w:t>
      </w:r>
      <w:r w:rsidR="00463D0A" w:rsidRPr="00CD1406">
        <w:t xml:space="preserve"> </w:t>
      </w:r>
      <w:r w:rsidR="004E5765" w:rsidRPr="00CD1406">
        <w:t>I</w:t>
      </w:r>
      <w:r w:rsidR="00463D0A" w:rsidRPr="00CD1406">
        <w:t xml:space="preserve">nformation </w:t>
      </w:r>
      <w:r w:rsidR="00463D0A" w:rsidRPr="00EF5A5F">
        <w:t xml:space="preserve">on the comparability of </w:t>
      </w:r>
      <w:r w:rsidR="004E5765" w:rsidRPr="00EF5A5F">
        <w:t xml:space="preserve">funding data </w:t>
      </w:r>
      <w:r w:rsidR="002872FE" w:rsidRPr="00EF5A5F">
        <w:t>is provided in b</w:t>
      </w:r>
      <w:r w:rsidR="00463D0A" w:rsidRPr="00EF5A5F">
        <w:t>ox 5.6.</w:t>
      </w:r>
    </w:p>
    <w:p w:rsidR="005125E4" w:rsidRDefault="00AD7CF2" w:rsidP="004E4135">
      <w:pPr>
        <w:pStyle w:val="BodyText"/>
      </w:pPr>
      <w:r w:rsidRPr="00EF5A5F">
        <w:t>The Australian, State and Territory governments provide funding for apprenticeships in the form of employer incentives and subsidies. The Australian Government also provides funding for Australian Apprenticeship Centres and employer incentives for Australian Apprenticeships</w:t>
      </w:r>
      <w:r>
        <w:t xml:space="preserve">. </w:t>
      </w:r>
      <w:proofErr w:type="spellStart"/>
      <w:r w:rsidR="00F530AB" w:rsidRPr="00EF5A5F">
        <w:t>RTOs</w:t>
      </w:r>
      <w:proofErr w:type="spellEnd"/>
      <w:r w:rsidR="00F530AB" w:rsidRPr="00EF5A5F">
        <w:t xml:space="preserve"> also received revenue </w:t>
      </w:r>
      <w:r w:rsidR="00F530AB" w:rsidRPr="00EF5A5F">
        <w:lastRenderedPageBreak/>
        <w:t>from individuals and organisations for fee-for-service programs, ancillary trading revenue, other operating revenue and revenue from Australian, State and Territory go</w:t>
      </w:r>
      <w:r>
        <w:t>vernment specific purpose funds</w:t>
      </w:r>
      <w:r w:rsidR="00F530AB" w:rsidRPr="00EF5A5F">
        <w:t xml:space="preserve"> </w:t>
      </w:r>
      <w:r w:rsidR="001B2B48" w:rsidRPr="00EF5A5F">
        <w:t xml:space="preserve">(figure </w:t>
      </w:r>
      <w:r w:rsidR="00110AF6">
        <w:t>5.3</w:t>
      </w:r>
      <w:r w:rsidR="001B2B48" w:rsidRPr="00EF5A5F">
        <w:t>)</w:t>
      </w:r>
      <w:r w:rsidR="00F530AB" w:rsidRPr="00EF5A5F">
        <w:t>.</w:t>
      </w:r>
      <w:r w:rsidR="005125E4">
        <w:t xml:space="preserve"> </w:t>
      </w:r>
    </w:p>
    <w:p w:rsidR="005125E4" w:rsidRPr="005125E4" w:rsidRDefault="005125E4" w:rsidP="004E4135">
      <w:pPr>
        <w:pStyle w:val="BodyText"/>
      </w:pPr>
      <w:r w:rsidRPr="005125E4">
        <w:t>While not all training across the VET system (including apprenticeships and traineeships) is government funded, significant government administrative resources support the regulation and management of the system overall.</w:t>
      </w:r>
    </w:p>
    <w:p w:rsidR="00582826" w:rsidRPr="00EF5A5F" w:rsidRDefault="00582826" w:rsidP="00582826">
      <w:pPr>
        <w:pStyle w:val="FigureTitle"/>
      </w:pPr>
      <w:r w:rsidRPr="00EF5A5F">
        <w:rPr>
          <w:b w:val="0"/>
        </w:rPr>
        <w:t xml:space="preserve">Figure </w:t>
      </w:r>
      <w:bookmarkStart w:id="9" w:name="OLE_LINK6"/>
      <w:r w:rsidR="00AB7026">
        <w:rPr>
          <w:b w:val="0"/>
        </w:rPr>
        <w:t>5.</w:t>
      </w:r>
      <w:r w:rsidR="009D604A">
        <w:rPr>
          <w:b w:val="0"/>
          <w:noProof/>
        </w:rPr>
        <w:t>3</w:t>
      </w:r>
      <w:bookmarkEnd w:id="9"/>
      <w:r w:rsidRPr="00EF5A5F">
        <w:tab/>
        <w:t>Major funding flows within the VET system</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82826" w:rsidRPr="00EF5A5F" w:rsidTr="00582826">
        <w:tc>
          <w:tcPr>
            <w:tcW w:w="8777" w:type="dxa"/>
          </w:tcPr>
          <w:p w:rsidR="00582826" w:rsidRPr="00EF5A5F" w:rsidRDefault="002B298F" w:rsidP="00DA56CA">
            <w:pPr>
              <w:pStyle w:val="Figure"/>
            </w:pPr>
            <w:r>
              <w:rPr>
                <w:noProof/>
              </w:rPr>
              <w:drawing>
                <wp:inline distT="0" distB="0" distL="0" distR="0" wp14:anchorId="25A512E4" wp14:editId="48D2896C">
                  <wp:extent cx="3724275" cy="3381375"/>
                  <wp:effectExtent l="0" t="0" r="9525" b="9525"/>
                  <wp:docPr id="13" name="Picture 13" descr="Figure 5.3 - Major funding flows within the VET system.  &#10;&#10;More details can be found within the tes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24275" cy="3381375"/>
                          </a:xfrm>
                          <a:prstGeom prst="rect">
                            <a:avLst/>
                          </a:prstGeom>
                          <a:noFill/>
                          <a:ln>
                            <a:noFill/>
                          </a:ln>
                        </pic:spPr>
                      </pic:pic>
                    </a:graphicData>
                  </a:graphic>
                </wp:inline>
              </w:drawing>
            </w:r>
          </w:p>
        </w:tc>
      </w:tr>
    </w:tbl>
    <w:p w:rsidR="00601BD5" w:rsidRPr="00EF5A5F" w:rsidRDefault="00601BD5" w:rsidP="00601BD5">
      <w:pPr>
        <w:pStyle w:val="Heading4"/>
      </w:pPr>
      <w:r w:rsidRPr="00EF5A5F">
        <w:t>Allocation of VET funding</w:t>
      </w:r>
    </w:p>
    <w:p w:rsidR="00601BD5" w:rsidRPr="00EF5A5F" w:rsidRDefault="00601BD5" w:rsidP="00BE4AEE">
      <w:pPr>
        <w:pStyle w:val="BodyText"/>
      </w:pPr>
      <w:r w:rsidRPr="00EF5A5F">
        <w:t xml:space="preserve">The </w:t>
      </w:r>
      <w:r w:rsidR="000D55ED" w:rsidRPr="00EF5A5F">
        <w:t>majority</w:t>
      </w:r>
      <w:r w:rsidRPr="00EF5A5F">
        <w:t xml:space="preserve"> of government VET funds are allocated to government VET providers based on the planned </w:t>
      </w:r>
      <w:r w:rsidR="00BE73C7">
        <w:t xml:space="preserve">level of training delivery agreed with </w:t>
      </w:r>
      <w:r w:rsidRPr="00EF5A5F">
        <w:t xml:space="preserve">State and Territory training authorities. The disbursement of a component of VET funding on a competitive basis was introduced in the early </w:t>
      </w:r>
      <w:proofErr w:type="spellStart"/>
      <w:r w:rsidRPr="00EF5A5F">
        <w:t>1990s</w:t>
      </w:r>
      <w:proofErr w:type="spellEnd"/>
      <w:r w:rsidRPr="00EF5A5F">
        <w:t xml:space="preserve"> to allocate additional Australian Government funds. Processes used to allocate funds on a competitive basis include: </w:t>
      </w:r>
    </w:p>
    <w:p w:rsidR="00601BD5" w:rsidRPr="00EF5A5F" w:rsidRDefault="00601BD5" w:rsidP="00601BD5">
      <w:pPr>
        <w:pStyle w:val="ListBullet"/>
      </w:pPr>
      <w:r w:rsidRPr="00EF5A5F">
        <w:rPr>
          <w:i/>
        </w:rPr>
        <w:t>user choice</w:t>
      </w:r>
      <w:r w:rsidRPr="00EF5A5F">
        <w:t>, whereby the employer and apprentice/trainee choose a registered training provider and negotiate key aspects of their training, and then government funds flow to that provider</w:t>
      </w:r>
    </w:p>
    <w:p w:rsidR="00F019C4" w:rsidRPr="00EF5A5F" w:rsidRDefault="00F019C4" w:rsidP="00F019C4">
      <w:pPr>
        <w:pStyle w:val="ListBullet"/>
      </w:pPr>
      <w:r w:rsidRPr="00EF5A5F">
        <w:rPr>
          <w:i/>
        </w:rPr>
        <w:lastRenderedPageBreak/>
        <w:t>competitive tendering</w:t>
      </w:r>
      <w:r w:rsidRPr="00EF5A5F">
        <w:t xml:space="preserve">, whereby government and private </w:t>
      </w:r>
      <w:proofErr w:type="spellStart"/>
      <w:r w:rsidRPr="00EF5A5F">
        <w:t>RTOs</w:t>
      </w:r>
      <w:proofErr w:type="spellEnd"/>
      <w:r w:rsidRPr="00EF5A5F">
        <w:t xml:space="preserve"> compete for funding contracts from State and Territory training authorities in response to government offers (tenders)</w:t>
      </w:r>
    </w:p>
    <w:p w:rsidR="00601BD5" w:rsidRPr="00EF5A5F" w:rsidRDefault="00601BD5" w:rsidP="00601BD5">
      <w:pPr>
        <w:pStyle w:val="ListBullet"/>
      </w:pPr>
      <w:r w:rsidRPr="00EF5A5F">
        <w:rPr>
          <w:i/>
        </w:rPr>
        <w:t>preferred supplier arrangements</w:t>
      </w:r>
      <w:r w:rsidRPr="00EF5A5F">
        <w:t xml:space="preserve">, an extension of competitive tendering, whereby a contract is awarded to providers (chosen by the tender process) to provide training on a longer term basis. </w:t>
      </w:r>
    </w:p>
    <w:p w:rsidR="00601BD5" w:rsidRPr="00EF5A5F" w:rsidRDefault="003E2C31" w:rsidP="00D609AB">
      <w:pPr>
        <w:pStyle w:val="BodyText"/>
      </w:pPr>
      <w:r w:rsidRPr="005125E4">
        <w:t xml:space="preserve">In </w:t>
      </w:r>
      <w:r w:rsidR="00145422" w:rsidRPr="005125E4">
        <w:t>201</w:t>
      </w:r>
      <w:r w:rsidR="000A5CAA" w:rsidRPr="005125E4">
        <w:t>2</w:t>
      </w:r>
      <w:r w:rsidRPr="005125E4">
        <w:t xml:space="preserve">, </w:t>
      </w:r>
      <w:r w:rsidR="005B7A51" w:rsidRPr="005125E4">
        <w:t>$</w:t>
      </w:r>
      <w:r w:rsidR="00145422" w:rsidRPr="005125E4">
        <w:t>2.</w:t>
      </w:r>
      <w:r w:rsidR="005125E4" w:rsidRPr="005125E4">
        <w:t>6</w:t>
      </w:r>
      <w:r w:rsidR="00601BD5" w:rsidRPr="005125E4">
        <w:t> </w:t>
      </w:r>
      <w:r w:rsidR="00345020" w:rsidRPr="005125E4">
        <w:t>b</w:t>
      </w:r>
      <w:r w:rsidR="00601BD5" w:rsidRPr="005125E4">
        <w:t xml:space="preserve">illion </w:t>
      </w:r>
      <w:r w:rsidR="00345FCD" w:rsidRPr="005125E4">
        <w:t>(</w:t>
      </w:r>
      <w:r w:rsidR="005125E4" w:rsidRPr="005125E4">
        <w:t>42</w:t>
      </w:r>
      <w:r w:rsidR="00145422" w:rsidRPr="005125E4">
        <w:t>.4</w:t>
      </w:r>
      <w:r w:rsidR="00345FCD" w:rsidRPr="005125E4">
        <w:t xml:space="preserve"> per cent) </w:t>
      </w:r>
      <w:r w:rsidR="00601BD5" w:rsidRPr="005125E4">
        <w:t xml:space="preserve">of government VET funding was allocated on a competitive basis (including user choice arrangements) — </w:t>
      </w:r>
      <w:r w:rsidR="005125E4" w:rsidRPr="005125E4">
        <w:t>11</w:t>
      </w:r>
      <w:r w:rsidR="00145422" w:rsidRPr="005125E4">
        <w:t>.3</w:t>
      </w:r>
      <w:r w:rsidR="005B7A51" w:rsidRPr="005125E4">
        <w:t> </w:t>
      </w:r>
      <w:r w:rsidR="00601BD5" w:rsidRPr="005125E4">
        <w:t xml:space="preserve">per cent </w:t>
      </w:r>
      <w:r w:rsidR="00345020" w:rsidRPr="005125E4">
        <w:t>more</w:t>
      </w:r>
      <w:r w:rsidR="00AA7F08" w:rsidRPr="005125E4">
        <w:t xml:space="preserve"> </w:t>
      </w:r>
      <w:r w:rsidR="00601BD5" w:rsidRPr="005125E4">
        <w:t xml:space="preserve">in real terms than in </w:t>
      </w:r>
      <w:r w:rsidR="00145422" w:rsidRPr="005125E4">
        <w:t>201</w:t>
      </w:r>
      <w:r w:rsidR="000A5CAA" w:rsidRPr="005125E4">
        <w:t>1</w:t>
      </w:r>
      <w:r w:rsidR="00145422" w:rsidRPr="005125E4">
        <w:t xml:space="preserve"> </w:t>
      </w:r>
      <w:r w:rsidR="00601BD5" w:rsidRPr="005125E4">
        <w:t>(table </w:t>
      </w:r>
      <w:proofErr w:type="spellStart"/>
      <w:r w:rsidR="00601BD5" w:rsidRPr="005125E4">
        <w:t>5A.8</w:t>
      </w:r>
      <w:proofErr w:type="spellEnd"/>
      <w:r w:rsidR="00601BD5" w:rsidRPr="005125E4">
        <w:t xml:space="preserve">). </w:t>
      </w:r>
      <w:r w:rsidR="00F019C4" w:rsidRPr="005125E4">
        <w:t>A f</w:t>
      </w:r>
      <w:r w:rsidR="000D55ED" w:rsidRPr="005125E4">
        <w:t xml:space="preserve">urther </w:t>
      </w:r>
      <w:r w:rsidR="005B7A51" w:rsidRPr="005125E4">
        <w:t>$</w:t>
      </w:r>
      <w:r w:rsidR="00145422" w:rsidRPr="005125E4">
        <w:t>1.</w:t>
      </w:r>
      <w:r w:rsidR="005125E4" w:rsidRPr="005125E4">
        <w:t>4</w:t>
      </w:r>
      <w:r w:rsidR="00145422" w:rsidRPr="005125E4">
        <w:t> billion</w:t>
      </w:r>
      <w:r w:rsidR="00601BD5" w:rsidRPr="005125E4">
        <w:t xml:space="preserve"> </w:t>
      </w:r>
      <w:r w:rsidR="00A80FE2" w:rsidRPr="005125E4">
        <w:t>was allocated to</w:t>
      </w:r>
      <w:r w:rsidR="00601BD5" w:rsidRPr="005125E4">
        <w:t xml:space="preserve"> non</w:t>
      </w:r>
      <w:r w:rsidR="00601BD5" w:rsidRPr="005125E4">
        <w:noBreakHyphen/>
        <w:t xml:space="preserve">government providers — a </w:t>
      </w:r>
      <w:r w:rsidR="005125E4" w:rsidRPr="005125E4">
        <w:t>20.6</w:t>
      </w:r>
      <w:r w:rsidR="005B7A51" w:rsidRPr="005125E4">
        <w:t> </w:t>
      </w:r>
      <w:r w:rsidR="00601BD5" w:rsidRPr="005125E4">
        <w:t xml:space="preserve">per cent increase in real terms </w:t>
      </w:r>
      <w:r w:rsidR="00ED34C4" w:rsidRPr="005125E4">
        <w:t>from</w:t>
      </w:r>
      <w:r w:rsidR="00601BD5" w:rsidRPr="005125E4">
        <w:t xml:space="preserve"> </w:t>
      </w:r>
      <w:r w:rsidR="00145422" w:rsidRPr="005125E4">
        <w:t>201</w:t>
      </w:r>
      <w:r w:rsidR="000A5CAA" w:rsidRPr="005125E4">
        <w:t>1</w:t>
      </w:r>
      <w:r w:rsidR="00145422" w:rsidRPr="005125E4">
        <w:t xml:space="preserve"> </w:t>
      </w:r>
      <w:r w:rsidR="00601BD5" w:rsidRPr="005125E4">
        <w:t>(table </w:t>
      </w:r>
      <w:proofErr w:type="spellStart"/>
      <w:r w:rsidR="00601BD5" w:rsidRPr="005125E4">
        <w:t>5A.7</w:t>
      </w:r>
      <w:proofErr w:type="spellEnd"/>
      <w:r w:rsidR="00601BD5" w:rsidRPr="005125E4">
        <w:t xml:space="preserve">). The degree of competition in the tendering process varies across and </w:t>
      </w:r>
      <w:r w:rsidR="00601BD5" w:rsidRPr="00EF5A5F">
        <w:t xml:space="preserve">within jurisdictions, depending on the program. Some tenders can be contested by any </w:t>
      </w:r>
      <w:proofErr w:type="spellStart"/>
      <w:r w:rsidR="00601BD5" w:rsidRPr="00EF5A5F">
        <w:t>RTO</w:t>
      </w:r>
      <w:proofErr w:type="spellEnd"/>
      <w:r w:rsidR="00601BD5" w:rsidRPr="00EF5A5F">
        <w:t xml:space="preserve"> (open competitive tendering), while some </w:t>
      </w:r>
      <w:r w:rsidR="00453E5F" w:rsidRPr="00EF5A5F">
        <w:t xml:space="preserve">other </w:t>
      </w:r>
      <w:r w:rsidR="00601BD5" w:rsidRPr="00EF5A5F">
        <w:t xml:space="preserve">tenders are restricted to </w:t>
      </w:r>
      <w:proofErr w:type="spellStart"/>
      <w:r w:rsidR="00601BD5" w:rsidRPr="00EF5A5F">
        <w:t>RTOs</w:t>
      </w:r>
      <w:proofErr w:type="spellEnd"/>
      <w:r w:rsidR="00601BD5" w:rsidRPr="00EF5A5F">
        <w:t xml:space="preserve"> able to deliver a specific type of training, for example</w:t>
      </w:r>
      <w:r w:rsidR="00453E5F" w:rsidRPr="00EF5A5F">
        <w:t>,</w:t>
      </w:r>
      <w:r w:rsidR="00601BD5" w:rsidRPr="00EF5A5F">
        <w:t xml:space="preserve"> in a selected industry or to a </w:t>
      </w:r>
      <w:r w:rsidR="000D55ED" w:rsidRPr="00EF5A5F">
        <w:t>particular</w:t>
      </w:r>
      <w:r w:rsidR="00601BD5" w:rsidRPr="00EF5A5F">
        <w:t xml:space="preserve"> client group (limited competitive tendering).</w:t>
      </w:r>
      <w:r w:rsidR="00180B31" w:rsidRPr="00EF5A5F">
        <w:t xml:space="preserve"> </w:t>
      </w:r>
      <w:r w:rsidR="00601BD5" w:rsidRPr="00EF5A5F">
        <w:t>Similarly, the scope for competition, in terms of the size of the market of potential providers, varies across jurisdictions.</w:t>
      </w:r>
    </w:p>
    <w:p w:rsidR="00C57336" w:rsidRPr="00EF5A5F" w:rsidRDefault="00FA7BB6" w:rsidP="00281C53">
      <w:pPr>
        <w:pStyle w:val="Heading2"/>
      </w:pPr>
      <w:bookmarkStart w:id="10" w:name="_Toc341279240"/>
      <w:r w:rsidRPr="00EF5A5F">
        <w:t>5</w:t>
      </w:r>
      <w:r w:rsidR="00C57336" w:rsidRPr="00EF5A5F">
        <w:t>.2</w:t>
      </w:r>
      <w:r w:rsidR="00C57336" w:rsidRPr="00EF5A5F">
        <w:tab/>
        <w:t>Framework of performance indicators</w:t>
      </w:r>
      <w:bookmarkEnd w:id="10"/>
    </w:p>
    <w:p w:rsidR="005C54DA" w:rsidRDefault="005C54DA" w:rsidP="00974313">
      <w:pPr>
        <w:pStyle w:val="BodyText"/>
        <w:rPr>
          <w:szCs w:val="26"/>
        </w:rPr>
      </w:pPr>
      <w:proofErr w:type="spellStart"/>
      <w:r>
        <w:t>COAG</w:t>
      </w:r>
      <w:proofErr w:type="spellEnd"/>
      <w:r>
        <w:t xml:space="preserve"> has agreed six National Agreements to enhance accountability to the public for the outcomes achieved or outputs delivered by a range of government services (see chapter 1 for more detail on reforms to federal financial relations).</w:t>
      </w:r>
    </w:p>
    <w:p w:rsidR="00685093" w:rsidRDefault="00673F22" w:rsidP="00974313">
      <w:pPr>
        <w:pStyle w:val="BodyText"/>
        <w:rPr>
          <w:szCs w:val="26"/>
        </w:rPr>
      </w:pPr>
      <w:r w:rsidRPr="00EF5A5F">
        <w:rPr>
          <w:szCs w:val="26"/>
        </w:rPr>
        <w:t xml:space="preserve">The </w:t>
      </w:r>
      <w:proofErr w:type="spellStart"/>
      <w:r w:rsidRPr="00EF5A5F">
        <w:rPr>
          <w:szCs w:val="26"/>
        </w:rPr>
        <w:t>NASWD</w:t>
      </w:r>
      <w:proofErr w:type="spellEnd"/>
      <w:r w:rsidRPr="00EF5A5F">
        <w:rPr>
          <w:szCs w:val="26"/>
        </w:rPr>
        <w:t xml:space="preserve"> </w:t>
      </w:r>
      <w:r w:rsidR="00106CB7" w:rsidRPr="00EF5A5F">
        <w:rPr>
          <w:szCs w:val="26"/>
        </w:rPr>
        <w:t>(</w:t>
      </w:r>
      <w:proofErr w:type="spellStart"/>
      <w:r w:rsidR="00106CB7" w:rsidRPr="00EF5A5F">
        <w:rPr>
          <w:szCs w:val="26"/>
        </w:rPr>
        <w:t>COAG</w:t>
      </w:r>
      <w:proofErr w:type="spellEnd"/>
      <w:r w:rsidR="00106CB7" w:rsidRPr="00EF5A5F">
        <w:rPr>
          <w:szCs w:val="26"/>
        </w:rPr>
        <w:t xml:space="preserve"> </w:t>
      </w:r>
      <w:r w:rsidR="0057166B">
        <w:rPr>
          <w:szCs w:val="26"/>
        </w:rPr>
        <w:t>201</w:t>
      </w:r>
      <w:r w:rsidR="00AC387F">
        <w:rPr>
          <w:szCs w:val="26"/>
        </w:rPr>
        <w:t>2</w:t>
      </w:r>
      <w:r w:rsidR="00106CB7" w:rsidRPr="00EF5A5F">
        <w:rPr>
          <w:szCs w:val="26"/>
        </w:rPr>
        <w:t xml:space="preserve">) </w:t>
      </w:r>
      <w:r w:rsidRPr="00EF5A5F">
        <w:rPr>
          <w:szCs w:val="26"/>
        </w:rPr>
        <w:t xml:space="preserve">covers the areas of VET, and education and training indicators in the </w:t>
      </w:r>
      <w:r w:rsidRPr="00EF5A5F">
        <w:rPr>
          <w:i/>
          <w:szCs w:val="26"/>
        </w:rPr>
        <w:t>National Indigenous Reform Agreement</w:t>
      </w:r>
      <w:r w:rsidR="00866064" w:rsidRPr="00EF5A5F">
        <w:rPr>
          <w:szCs w:val="26"/>
        </w:rPr>
        <w:t xml:space="preserve"> (</w:t>
      </w:r>
      <w:proofErr w:type="spellStart"/>
      <w:r w:rsidR="00866064" w:rsidRPr="00EF5A5F">
        <w:rPr>
          <w:szCs w:val="26"/>
        </w:rPr>
        <w:t>NIRA</w:t>
      </w:r>
      <w:proofErr w:type="spellEnd"/>
      <w:r w:rsidR="00866064" w:rsidRPr="00EF5A5F">
        <w:rPr>
          <w:szCs w:val="26"/>
        </w:rPr>
        <w:t>)</w:t>
      </w:r>
      <w:r w:rsidRPr="00EF5A5F">
        <w:rPr>
          <w:szCs w:val="26"/>
        </w:rPr>
        <w:t xml:space="preserve"> </w:t>
      </w:r>
      <w:r w:rsidR="00106CB7" w:rsidRPr="00EF5A5F">
        <w:rPr>
          <w:szCs w:val="26"/>
        </w:rPr>
        <w:t>(</w:t>
      </w:r>
      <w:proofErr w:type="spellStart"/>
      <w:r w:rsidR="00106CB7" w:rsidRPr="00EF5A5F">
        <w:rPr>
          <w:szCs w:val="26"/>
        </w:rPr>
        <w:t>COAG</w:t>
      </w:r>
      <w:proofErr w:type="spellEnd"/>
      <w:r w:rsidR="00106CB7" w:rsidRPr="00EF5A5F">
        <w:rPr>
          <w:szCs w:val="26"/>
        </w:rPr>
        <w:t xml:space="preserve"> 20</w:t>
      </w:r>
      <w:r w:rsidR="00E3183B">
        <w:rPr>
          <w:szCs w:val="26"/>
        </w:rPr>
        <w:t>11</w:t>
      </w:r>
      <w:r w:rsidR="00106CB7" w:rsidRPr="00EF5A5F">
        <w:rPr>
          <w:szCs w:val="26"/>
        </w:rPr>
        <w:t xml:space="preserve">) </w:t>
      </w:r>
      <w:r w:rsidRPr="00EF5A5F">
        <w:rPr>
          <w:szCs w:val="26"/>
        </w:rPr>
        <w:t xml:space="preserve">establish specific outcomes for reducing the level of disadvantage experienced by </w:t>
      </w:r>
      <w:r w:rsidR="006D0331">
        <w:rPr>
          <w:szCs w:val="26"/>
        </w:rPr>
        <w:t>Indigenous Australians</w:t>
      </w:r>
      <w:r w:rsidRPr="00EF5A5F">
        <w:rPr>
          <w:szCs w:val="26"/>
        </w:rPr>
        <w:t xml:space="preserve">. The </w:t>
      </w:r>
      <w:r w:rsidR="00576EE2" w:rsidRPr="00EF5A5F">
        <w:rPr>
          <w:szCs w:val="26"/>
        </w:rPr>
        <w:t>a</w:t>
      </w:r>
      <w:r w:rsidRPr="00EF5A5F">
        <w:rPr>
          <w:szCs w:val="26"/>
        </w:rPr>
        <w:t xml:space="preserve">greements include sets of performance indicators, for which the Steering Committee collates annual performance information for analysis by the </w:t>
      </w:r>
      <w:proofErr w:type="spellStart"/>
      <w:r w:rsidRPr="00EF5A5F">
        <w:rPr>
          <w:szCs w:val="26"/>
        </w:rPr>
        <w:t>COAG</w:t>
      </w:r>
      <w:proofErr w:type="spellEnd"/>
      <w:r w:rsidRPr="00EF5A5F">
        <w:rPr>
          <w:szCs w:val="26"/>
        </w:rPr>
        <w:t xml:space="preserve"> Reform Council (CRC). </w:t>
      </w:r>
      <w:r w:rsidR="00685093" w:rsidRPr="00685093">
        <w:t xml:space="preserve">Performance indicators reported in this chapter are aligned with VET indicators in the </w:t>
      </w:r>
      <w:proofErr w:type="spellStart"/>
      <w:r w:rsidR="00685093" w:rsidRPr="00685093">
        <w:t>NASWD</w:t>
      </w:r>
      <w:proofErr w:type="spellEnd"/>
      <w:r w:rsidR="00685093" w:rsidRPr="00685093">
        <w:t xml:space="preserve">. The </w:t>
      </w:r>
      <w:proofErr w:type="spellStart"/>
      <w:r w:rsidR="00685093" w:rsidRPr="00685093">
        <w:t>NASWD</w:t>
      </w:r>
      <w:proofErr w:type="spellEnd"/>
      <w:r w:rsidR="00685093" w:rsidRPr="00685093">
        <w:t xml:space="preserve"> was reviewed in 2012, resulting in changes that have been reflected in this Report, as relevant.</w:t>
      </w:r>
      <w:r w:rsidR="008831BF">
        <w:t xml:space="preserve"> </w:t>
      </w:r>
      <w:r w:rsidR="008831BF" w:rsidRPr="008831BF">
        <w:t xml:space="preserve">In 2013, iterative revisions were made to the </w:t>
      </w:r>
      <w:proofErr w:type="spellStart"/>
      <w:r w:rsidR="008831BF" w:rsidRPr="008831BF">
        <w:t>NASWD</w:t>
      </w:r>
      <w:proofErr w:type="spellEnd"/>
      <w:r w:rsidR="008831BF" w:rsidRPr="008831BF">
        <w:t>, that have been reflected in this Report, as relevant.</w:t>
      </w:r>
    </w:p>
    <w:p w:rsidR="00C57336" w:rsidRDefault="00F42E9B" w:rsidP="00974313">
      <w:pPr>
        <w:pStyle w:val="BodyText"/>
      </w:pPr>
      <w:r>
        <w:t xml:space="preserve">The objectives and outcomes outlined in the </w:t>
      </w:r>
      <w:proofErr w:type="spellStart"/>
      <w:r>
        <w:t>NASWD</w:t>
      </w:r>
      <w:proofErr w:type="spellEnd"/>
      <w:r>
        <w:t xml:space="preserve"> for the VET sector</w:t>
      </w:r>
      <w:r w:rsidR="00C653A7" w:rsidRPr="00EF5A5F">
        <w:t xml:space="preserve"> (box </w:t>
      </w:r>
      <w:r w:rsidR="00110AF6">
        <w:t>5.3</w:t>
      </w:r>
      <w:r w:rsidR="00C653A7" w:rsidRPr="00EF5A5F">
        <w:t>) inform the performance indicator framework for this chapter.</w:t>
      </w:r>
    </w:p>
    <w:p w:rsidR="00240960" w:rsidRPr="00EF5A5F" w:rsidRDefault="00240960" w:rsidP="00E04C20">
      <w:pPr>
        <w:pStyle w:val="BoxSpac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40960" w:rsidRPr="00EF5A5F">
        <w:tc>
          <w:tcPr>
            <w:tcW w:w="8771" w:type="dxa"/>
            <w:tcBorders>
              <w:top w:val="single" w:sz="6" w:space="0" w:color="auto"/>
              <w:bottom w:val="nil"/>
            </w:tcBorders>
          </w:tcPr>
          <w:p w:rsidR="00240960" w:rsidRPr="00EF5A5F" w:rsidRDefault="00240960" w:rsidP="00B65999">
            <w:pPr>
              <w:pStyle w:val="BoxTitle"/>
            </w:pPr>
            <w:r w:rsidRPr="00EF5A5F">
              <w:rPr>
                <w:b w:val="0"/>
              </w:rPr>
              <w:t xml:space="preserve">Box </w:t>
            </w:r>
            <w:bookmarkStart w:id="11" w:name="OLE_LINK5"/>
            <w:r w:rsidR="00AB7026">
              <w:rPr>
                <w:b w:val="0"/>
              </w:rPr>
              <w:t>5.</w:t>
            </w:r>
            <w:r w:rsidR="009D604A">
              <w:rPr>
                <w:b w:val="0"/>
                <w:noProof/>
              </w:rPr>
              <w:t>3</w:t>
            </w:r>
            <w:bookmarkEnd w:id="11"/>
            <w:r w:rsidRPr="00EF5A5F">
              <w:tab/>
              <w:t>Objectives for VET</w:t>
            </w:r>
          </w:p>
        </w:tc>
      </w:tr>
      <w:tr w:rsidR="00240960" w:rsidRPr="00EF5A5F">
        <w:trPr>
          <w:cantSplit/>
        </w:trPr>
        <w:tc>
          <w:tcPr>
            <w:tcW w:w="8771" w:type="dxa"/>
            <w:tcBorders>
              <w:top w:val="nil"/>
              <w:left w:val="single" w:sz="6" w:space="0" w:color="auto"/>
              <w:bottom w:val="nil"/>
              <w:right w:val="single" w:sz="6" w:space="0" w:color="auto"/>
            </w:tcBorders>
          </w:tcPr>
          <w:p w:rsidR="00F42E9B" w:rsidRDefault="00F42E9B" w:rsidP="00B65999">
            <w:pPr>
              <w:pStyle w:val="BoxListBullet"/>
              <w:numPr>
                <w:ilvl w:val="0"/>
                <w:numId w:val="0"/>
              </w:numPr>
            </w:pPr>
            <w:r w:rsidRPr="00F42E9B">
              <w:t>The objective f</w:t>
            </w:r>
            <w:r>
              <w:t xml:space="preserve">or the </w:t>
            </w:r>
            <w:r w:rsidRPr="00F42E9B">
              <w:t>VET system</w:t>
            </w:r>
            <w:r w:rsidR="00BF2291">
              <w:t>,</w:t>
            </w:r>
            <w:r w:rsidRPr="00F42E9B">
              <w:t xml:space="preserve"> </w:t>
            </w:r>
            <w:r>
              <w:t xml:space="preserve">as outlined in the </w:t>
            </w:r>
            <w:proofErr w:type="spellStart"/>
            <w:r>
              <w:t>NASWD</w:t>
            </w:r>
            <w:proofErr w:type="spellEnd"/>
            <w:r w:rsidR="00BF2291">
              <w:t>,</w:t>
            </w:r>
            <w:r>
              <w:t xml:space="preserve"> is:</w:t>
            </w:r>
          </w:p>
          <w:p w:rsidR="00F42E9B" w:rsidRDefault="00C05D42" w:rsidP="002D587F">
            <w:pPr>
              <w:pStyle w:val="BoxListBullet"/>
              <w:spacing w:before="80"/>
            </w:pPr>
            <w:r>
              <w:t>a</w:t>
            </w:r>
            <w:r w:rsidR="00F42E9B">
              <w:t xml:space="preserve"> system </w:t>
            </w:r>
            <w:r w:rsidR="00F42E9B" w:rsidRPr="00F42E9B">
              <w:t>that delivers a productive and highly skilled workforce and which enables all working age Australians to develop the skills and qualifications needed to participate effectively in the labour market and contribute to Australia's economic future</w:t>
            </w:r>
            <w:r w:rsidR="0084769D">
              <w:t>,</w:t>
            </w:r>
            <w:r w:rsidR="00F42E9B" w:rsidRPr="00F42E9B">
              <w:t xml:space="preserve"> and supports the achievement of increased rates of workforce participation.</w:t>
            </w:r>
          </w:p>
          <w:p w:rsidR="00F42E9B" w:rsidRDefault="00C05D42" w:rsidP="00BE73C7">
            <w:pPr>
              <w:pStyle w:val="BoxListBullet"/>
              <w:numPr>
                <w:ilvl w:val="0"/>
                <w:numId w:val="0"/>
              </w:numPr>
              <w:spacing w:before="120"/>
            </w:pPr>
            <w:r>
              <w:t xml:space="preserve">Success in meeting the objective for the VET system is underpinned in the </w:t>
            </w:r>
            <w:proofErr w:type="spellStart"/>
            <w:r>
              <w:t>NASWD</w:t>
            </w:r>
            <w:proofErr w:type="spellEnd"/>
            <w:r>
              <w:t xml:space="preserve"> by the following target outcomes:</w:t>
            </w:r>
          </w:p>
          <w:p w:rsidR="00C05D42" w:rsidRDefault="00C05D42" w:rsidP="002D587F">
            <w:pPr>
              <w:pStyle w:val="BoxListBullet"/>
              <w:spacing w:before="80"/>
            </w:pPr>
            <w:r w:rsidRPr="00C05D42">
              <w:t>the skill levels of the working age population are increased to meet th</w:t>
            </w:r>
            <w:r>
              <w:t>e changing needs of the economy</w:t>
            </w:r>
          </w:p>
          <w:p w:rsidR="00C05D42" w:rsidRDefault="00C05D42" w:rsidP="002D587F">
            <w:pPr>
              <w:pStyle w:val="BoxListBullet"/>
              <w:spacing w:before="80"/>
            </w:pPr>
            <w:r w:rsidRPr="00C05D42">
              <w:t>all working age Australians have the opportunity to develop skills</w:t>
            </w:r>
          </w:p>
          <w:p w:rsidR="00C05D42" w:rsidRPr="00C05D42" w:rsidRDefault="00C05D42" w:rsidP="002D587F">
            <w:pPr>
              <w:pStyle w:val="BoxListBullet"/>
              <w:spacing w:before="80"/>
            </w:pPr>
            <w:r w:rsidRPr="00C05D42">
              <w:t>training delivers the skills and capabilities needed for improved economic participation for working age Australians.</w:t>
            </w:r>
          </w:p>
          <w:p w:rsidR="00BF3BE8" w:rsidRDefault="00CC3A33" w:rsidP="00BE73C7">
            <w:pPr>
              <w:pStyle w:val="BoxListBullet"/>
              <w:numPr>
                <w:ilvl w:val="0"/>
                <w:numId w:val="0"/>
              </w:numPr>
              <w:spacing w:before="120"/>
            </w:pPr>
            <w:r>
              <w:t xml:space="preserve">The </w:t>
            </w:r>
            <w:proofErr w:type="spellStart"/>
            <w:r>
              <w:t>NASWD</w:t>
            </w:r>
            <w:proofErr w:type="spellEnd"/>
            <w:r>
              <w:t xml:space="preserve"> </w:t>
            </w:r>
            <w:r w:rsidR="008C3376">
              <w:t xml:space="preserve">also </w:t>
            </w:r>
            <w:r>
              <w:t xml:space="preserve">acknowledges the need for the VET system to address the particular needs of </w:t>
            </w:r>
            <w:r w:rsidRPr="00CC3A33">
              <w:t>individual</w:t>
            </w:r>
            <w:r>
              <w:t>s</w:t>
            </w:r>
            <w:r w:rsidRPr="00CC3A33">
              <w:t xml:space="preserve"> experiencing disadvantage or disengagement </w:t>
            </w:r>
            <w:r>
              <w:t xml:space="preserve">with </w:t>
            </w:r>
            <w:r w:rsidRPr="00CC3A33">
              <w:t>gaining skills that lead to employment or other meaningful engagement in society</w:t>
            </w:r>
            <w:r w:rsidR="002D587F">
              <w:t>.</w:t>
            </w:r>
          </w:p>
          <w:p w:rsidR="00BE73C7" w:rsidRPr="00EF5A5F" w:rsidRDefault="00BE73C7" w:rsidP="00BE73C7">
            <w:pPr>
              <w:pStyle w:val="BoxListBullet"/>
              <w:numPr>
                <w:ilvl w:val="0"/>
                <w:numId w:val="0"/>
              </w:numPr>
              <w:spacing w:before="120"/>
            </w:pPr>
            <w:r>
              <w:t>These objectives are to be met through the provision of services in an efficient manner.</w:t>
            </w:r>
          </w:p>
        </w:tc>
      </w:tr>
      <w:tr w:rsidR="00240960" w:rsidRPr="00EF5A5F" w:rsidTr="00E90466">
        <w:trPr>
          <w:cantSplit/>
          <w:trHeight w:val="182"/>
        </w:trPr>
        <w:tc>
          <w:tcPr>
            <w:tcW w:w="8771" w:type="dxa"/>
            <w:tcBorders>
              <w:top w:val="nil"/>
              <w:left w:val="single" w:sz="6" w:space="0" w:color="auto"/>
              <w:bottom w:val="nil"/>
              <w:right w:val="single" w:sz="6" w:space="0" w:color="auto"/>
            </w:tcBorders>
          </w:tcPr>
          <w:p w:rsidR="00240960" w:rsidRPr="00EF5A5F" w:rsidRDefault="00240960" w:rsidP="00145422">
            <w:pPr>
              <w:pStyle w:val="BoxSource"/>
              <w:spacing w:before="120"/>
            </w:pPr>
            <w:r w:rsidRPr="00EF5A5F">
              <w:rPr>
                <w:i/>
              </w:rPr>
              <w:t>Source</w:t>
            </w:r>
            <w:r w:rsidR="00132C7E" w:rsidRPr="00EF5A5F">
              <w:t xml:space="preserve">: </w:t>
            </w:r>
            <w:proofErr w:type="spellStart"/>
            <w:r w:rsidR="005416AE" w:rsidRPr="00EF5A5F">
              <w:t>COAG</w:t>
            </w:r>
            <w:proofErr w:type="spellEnd"/>
            <w:r w:rsidR="005416AE" w:rsidRPr="00EF5A5F">
              <w:t xml:space="preserve"> (</w:t>
            </w:r>
            <w:r w:rsidR="00145422">
              <w:t>2012</w:t>
            </w:r>
            <w:r w:rsidR="005416AE" w:rsidRPr="00EF5A5F">
              <w:t>).</w:t>
            </w:r>
          </w:p>
        </w:tc>
      </w:tr>
      <w:tr w:rsidR="00240960" w:rsidRPr="00EF5A5F">
        <w:trPr>
          <w:cantSplit/>
        </w:trPr>
        <w:tc>
          <w:tcPr>
            <w:tcW w:w="8771" w:type="dxa"/>
            <w:tcBorders>
              <w:top w:val="nil"/>
              <w:left w:val="single" w:sz="6" w:space="0" w:color="auto"/>
              <w:bottom w:val="single" w:sz="6" w:space="0" w:color="auto"/>
              <w:right w:val="single" w:sz="6" w:space="0" w:color="auto"/>
            </w:tcBorders>
          </w:tcPr>
          <w:p w:rsidR="00240960" w:rsidRPr="00EF5A5F" w:rsidRDefault="00240960" w:rsidP="00B65999">
            <w:pPr>
              <w:pStyle w:val="Box"/>
              <w:spacing w:before="0" w:line="120" w:lineRule="exact"/>
            </w:pPr>
          </w:p>
        </w:tc>
      </w:tr>
      <w:tr w:rsidR="00240960" w:rsidRPr="00EF5A5F">
        <w:tc>
          <w:tcPr>
            <w:tcW w:w="8771" w:type="dxa"/>
            <w:tcBorders>
              <w:top w:val="nil"/>
              <w:left w:val="nil"/>
              <w:bottom w:val="nil"/>
              <w:right w:val="nil"/>
            </w:tcBorders>
          </w:tcPr>
          <w:p w:rsidR="00240960" w:rsidRPr="00EF5A5F" w:rsidRDefault="00240960" w:rsidP="00E04C20">
            <w:pPr>
              <w:pStyle w:val="Box"/>
              <w:keepNext w:val="0"/>
              <w:spacing w:before="60" w:after="60" w:line="240" w:lineRule="auto"/>
              <w:rPr>
                <w:b/>
                <w:sz w:val="4"/>
                <w:szCs w:val="4"/>
              </w:rPr>
            </w:pPr>
          </w:p>
        </w:tc>
      </w:tr>
    </w:tbl>
    <w:p w:rsidR="003F6103" w:rsidRPr="00EF5A5F" w:rsidRDefault="009C69F6" w:rsidP="003F6103">
      <w:pPr>
        <w:pStyle w:val="BodyText"/>
      </w:pPr>
      <w:r>
        <w:t xml:space="preserve">The performance indicator framework provides information on equity, efficiency and effectiveness, and distinguishes the outputs and outcomes of </w:t>
      </w:r>
      <w:r w:rsidR="003F6103" w:rsidRPr="00EF5A5F">
        <w:t xml:space="preserve">VET services (figure </w:t>
      </w:r>
      <w:r w:rsidR="00110AF6">
        <w:t>5.4</w:t>
      </w:r>
      <w:r w:rsidR="003F6103" w:rsidRPr="00EF5A5F">
        <w:t xml:space="preserve">). </w:t>
      </w:r>
      <w:r>
        <w:t>The performance indicator framework shows which data are comparable in the 201</w:t>
      </w:r>
      <w:r w:rsidR="00011F1A">
        <w:t>4</w:t>
      </w:r>
      <w:r>
        <w:t xml:space="preserve"> Report. For data that are not considered directly comparable, the text includes relevant caveats and supporting commentary. Chapter 1 discusses data comparability from a Report-wide perspective (see section 1.6).</w:t>
      </w:r>
    </w:p>
    <w:p w:rsidR="003F6103" w:rsidRPr="00E51808" w:rsidRDefault="009C69F6" w:rsidP="003F6103">
      <w:pPr>
        <w:pStyle w:val="BodyText"/>
      </w:pPr>
      <w:r w:rsidRPr="00E0622F">
        <w:t xml:space="preserve">The Report’s </w:t>
      </w:r>
      <w:r w:rsidR="00F641E6">
        <w:t>S</w:t>
      </w:r>
      <w:r w:rsidRPr="00E0622F">
        <w:t xml:space="preserve">tatistical </w:t>
      </w:r>
      <w:r w:rsidR="008831BF">
        <w:t>context chapter</w:t>
      </w:r>
      <w:r w:rsidRPr="00E0622F">
        <w:t xml:space="preserve"> contains data that may assist in interpreting the performance indicators presented in this chapter. These data cover a range of demographic and geographic characteristics, including age profile, geographic distribution of the population, income levels, education </w:t>
      </w:r>
      <w:r w:rsidRPr="00E51808">
        <w:t>levels, tenure of dwellings and cultural heritage (including Indigenous and ethnic status) (</w:t>
      </w:r>
      <w:r w:rsidR="00CA12CD" w:rsidRPr="00E51808">
        <w:t>chapter 2</w:t>
      </w:r>
      <w:r w:rsidRPr="00E51808">
        <w:t>).</w:t>
      </w:r>
    </w:p>
    <w:p w:rsidR="00240960" w:rsidRPr="00E51808" w:rsidRDefault="00240960">
      <w:pPr>
        <w:pStyle w:val="FigureTitle"/>
      </w:pPr>
      <w:r w:rsidRPr="00E51808">
        <w:rPr>
          <w:b w:val="0"/>
        </w:rPr>
        <w:lastRenderedPageBreak/>
        <w:t xml:space="preserve">Figure </w:t>
      </w:r>
      <w:bookmarkStart w:id="12" w:name="OLE_LINK4"/>
      <w:r w:rsidR="00AB7026" w:rsidRPr="00E51808">
        <w:rPr>
          <w:b w:val="0"/>
        </w:rPr>
        <w:t>5.</w:t>
      </w:r>
      <w:r w:rsidR="009D604A" w:rsidRPr="00E51808">
        <w:rPr>
          <w:b w:val="0"/>
          <w:noProof/>
        </w:rPr>
        <w:t>4</w:t>
      </w:r>
      <w:bookmarkEnd w:id="12"/>
      <w:r w:rsidRPr="00E51808">
        <w:tab/>
        <w:t xml:space="preserve">VET </w:t>
      </w:r>
      <w:r w:rsidR="002526EB" w:rsidRPr="00E51808">
        <w:t>performance indicator framework</w:t>
      </w:r>
      <w:r w:rsidR="00D4772B" w:rsidRPr="00E51808">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40960" w:rsidRPr="00D4772B">
        <w:tc>
          <w:tcPr>
            <w:tcW w:w="8777" w:type="dxa"/>
          </w:tcPr>
          <w:p w:rsidR="00546731" w:rsidRPr="00D4772B" w:rsidRDefault="0022365F" w:rsidP="006365E0">
            <w:pPr>
              <w:pStyle w:val="Figure"/>
              <w:rPr>
                <w:highlight w:val="yellow"/>
              </w:rPr>
            </w:pPr>
            <w:r>
              <w:rPr>
                <w:noProof/>
              </w:rPr>
              <w:drawing>
                <wp:inline distT="0" distB="0" distL="0" distR="0">
                  <wp:extent cx="5505450" cy="4619625"/>
                  <wp:effectExtent l="0" t="0" r="0" b="0"/>
                  <wp:docPr id="16" name="Picture 16" descr="Figure 5.4 VET performance indicator framework &#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05450" cy="4619625"/>
                          </a:xfrm>
                          <a:prstGeom prst="rect">
                            <a:avLst/>
                          </a:prstGeom>
                          <a:noFill/>
                          <a:ln>
                            <a:noFill/>
                          </a:ln>
                        </pic:spPr>
                      </pic:pic>
                    </a:graphicData>
                  </a:graphic>
                </wp:inline>
              </w:drawing>
            </w:r>
          </w:p>
        </w:tc>
      </w:tr>
    </w:tbl>
    <w:p w:rsidR="005A1314" w:rsidRDefault="00703CCD" w:rsidP="005440C7">
      <w:pPr>
        <w:pStyle w:val="BodyText"/>
      </w:pPr>
      <w:r w:rsidRPr="00D4772B">
        <w:t>Data quality information (</w:t>
      </w:r>
      <w:proofErr w:type="spellStart"/>
      <w:r w:rsidRPr="00D4772B">
        <w:t>DQI</w:t>
      </w:r>
      <w:proofErr w:type="spellEnd"/>
      <w:r w:rsidRPr="00D4772B">
        <w:t>) is being progressively introduced for all indicators</w:t>
      </w:r>
      <w:r w:rsidRPr="00703CCD">
        <w:t xml:space="preserve"> in the Report. The purpose of </w:t>
      </w:r>
      <w:proofErr w:type="spellStart"/>
      <w:r w:rsidRPr="00703CCD">
        <w:t>DQI</w:t>
      </w:r>
      <w:proofErr w:type="spellEnd"/>
      <w:r w:rsidRPr="00703CCD">
        <w:t xml:space="preserve"> is to provide structured and consistent information about quality aspects of data used to report on performance indicators. </w:t>
      </w:r>
      <w:proofErr w:type="spellStart"/>
      <w:r w:rsidRPr="00703CCD">
        <w:t>DQI</w:t>
      </w:r>
      <w:proofErr w:type="spellEnd"/>
      <w:r w:rsidRPr="00703CCD">
        <w:t xml:space="preserve"> in this Report cover the seven dimensions in the ABS’ data quality framework (institutional environment, relevance, timeliness, accuracy, coherence, accessibility and interpretability) in addition to dimensions that define and describe performance indicators in a consistent manner, and note key data gaps and issues identified by the Steering Committee. All </w:t>
      </w:r>
      <w:proofErr w:type="spellStart"/>
      <w:r w:rsidRPr="00703CCD">
        <w:t>DQI</w:t>
      </w:r>
      <w:proofErr w:type="spellEnd"/>
      <w:r w:rsidRPr="00703CCD">
        <w:t xml:space="preserve"> for the 201</w:t>
      </w:r>
      <w:r w:rsidR="008B0878">
        <w:t>4</w:t>
      </w:r>
      <w:r w:rsidRPr="00703CCD">
        <w:t xml:space="preserve"> Report can be found at </w:t>
      </w:r>
      <w:proofErr w:type="spellStart"/>
      <w:r w:rsidRPr="00703CCD">
        <w:t>www.pc.gov.au</w:t>
      </w:r>
      <w:proofErr w:type="spellEnd"/>
      <w:r w:rsidRPr="00703CCD">
        <w:t>/</w:t>
      </w:r>
      <w:proofErr w:type="spellStart"/>
      <w:r w:rsidRPr="00703CCD">
        <w:t>gsp</w:t>
      </w:r>
      <w:proofErr w:type="spellEnd"/>
      <w:r w:rsidRPr="00703CCD">
        <w:t>/reports/</w:t>
      </w:r>
      <w:proofErr w:type="spellStart"/>
      <w:r w:rsidRPr="00703CCD">
        <w:t>rogs</w:t>
      </w:r>
      <w:proofErr w:type="spellEnd"/>
      <w:r w:rsidRPr="00703CCD">
        <w:t>/201</w:t>
      </w:r>
      <w:r w:rsidR="008B0878">
        <w:t>4</w:t>
      </w:r>
      <w:r>
        <w:t>.</w:t>
      </w:r>
    </w:p>
    <w:p w:rsidR="0050784B" w:rsidRDefault="0050784B">
      <w:pPr>
        <w:rPr>
          <w:szCs w:val="20"/>
        </w:rPr>
      </w:pPr>
      <w:r>
        <w:br w:type="page"/>
      </w:r>
    </w:p>
    <w:p w:rsidR="00C57336" w:rsidRPr="00EF5A5F" w:rsidRDefault="00FA7BB6" w:rsidP="00E97FCA">
      <w:pPr>
        <w:pStyle w:val="Heading2"/>
      </w:pPr>
      <w:bookmarkStart w:id="13" w:name="_Toc341279241"/>
      <w:r w:rsidRPr="00EF5A5F">
        <w:lastRenderedPageBreak/>
        <w:t>5</w:t>
      </w:r>
      <w:r w:rsidR="00C57336" w:rsidRPr="00EF5A5F">
        <w:t>.3</w:t>
      </w:r>
      <w:r w:rsidR="00C57336" w:rsidRPr="00EF5A5F">
        <w:tab/>
        <w:t>Key performance indicator results</w:t>
      </w:r>
      <w:bookmarkEnd w:id="13"/>
    </w:p>
    <w:p w:rsidR="00C57336" w:rsidRPr="00EF5A5F" w:rsidRDefault="00C57336" w:rsidP="00040DCF">
      <w:pPr>
        <w:pStyle w:val="BodyText"/>
      </w:pPr>
      <w:r w:rsidRPr="00EF5A5F">
        <w:t xml:space="preserve">The equity, effectiveness and efficiency of VET services may be affected by different delivery environments, locations and types of client. </w:t>
      </w:r>
    </w:p>
    <w:p w:rsidR="00C57336" w:rsidRPr="00EF5A5F" w:rsidRDefault="00C57336" w:rsidP="00281C53">
      <w:pPr>
        <w:pStyle w:val="Heading3"/>
      </w:pPr>
      <w:r w:rsidRPr="00EF5A5F">
        <w:t>Outputs</w:t>
      </w:r>
    </w:p>
    <w:p w:rsidR="004614F6" w:rsidRPr="00EF5A5F" w:rsidRDefault="00B71526" w:rsidP="004614F6">
      <w:pPr>
        <w:pStyle w:val="BodyText"/>
      </w:pPr>
      <w:r w:rsidRPr="00EF5A5F">
        <w:t>Outputs are the services delivered (while outcomes are the impact of these services on the status of an individual or group) (see chapter 1, section 1.5).</w:t>
      </w:r>
    </w:p>
    <w:p w:rsidR="00C57336" w:rsidRPr="00EF5A5F" w:rsidRDefault="00C57336" w:rsidP="00281C53">
      <w:pPr>
        <w:pStyle w:val="Heading4"/>
      </w:pPr>
      <w:r w:rsidRPr="00EF5A5F">
        <w:t xml:space="preserve">Equity </w:t>
      </w:r>
    </w:p>
    <w:p w:rsidR="00C57336" w:rsidRPr="00EF5A5F" w:rsidRDefault="00C57336" w:rsidP="0095094B">
      <w:pPr>
        <w:pStyle w:val="BodyText"/>
      </w:pPr>
      <w:r w:rsidRPr="00EF5A5F">
        <w:t xml:space="preserve">A key national goal of the VET system is to increase opportunities and outcomes for disadvantaged </w:t>
      </w:r>
      <w:r w:rsidRPr="000C682B">
        <w:rPr>
          <w:shd w:val="clear" w:color="auto" w:fill="FFFFFF" w:themeFill="background1"/>
        </w:rPr>
        <w:t xml:space="preserve">groups. </w:t>
      </w:r>
      <w:r w:rsidR="0039762B" w:rsidRPr="000C682B">
        <w:rPr>
          <w:shd w:val="clear" w:color="auto" w:fill="FFFFFF" w:themeFill="background1"/>
        </w:rPr>
        <w:t>For this report,</w:t>
      </w:r>
      <w:r w:rsidR="0039762B">
        <w:t xml:space="preserve"> t</w:t>
      </w:r>
      <w:r w:rsidRPr="00EF5A5F">
        <w:t xml:space="preserve">he designated equity groups are </w:t>
      </w:r>
      <w:r w:rsidR="006D0331">
        <w:t>Indigenous Australians</w:t>
      </w:r>
      <w:r w:rsidR="004669DC" w:rsidRPr="00EF5A5F">
        <w:t xml:space="preserve">, </w:t>
      </w:r>
      <w:r w:rsidRPr="00EF5A5F">
        <w:t>residents of remote and very remote areas, people with disability and people speaking a language other than English at home. This section includes indicators of access to VET by these target groups.</w:t>
      </w:r>
    </w:p>
    <w:p w:rsidR="00C57336" w:rsidRPr="00EF5A5F" w:rsidRDefault="00C57336" w:rsidP="00AA5D44">
      <w:pPr>
        <w:pStyle w:val="Heading5"/>
      </w:pPr>
      <w:r w:rsidRPr="00EF5A5F">
        <w:t>VET participation by target group</w:t>
      </w:r>
    </w:p>
    <w:p w:rsidR="00856FBE" w:rsidRPr="00EF5A5F" w:rsidRDefault="00856FBE" w:rsidP="0095094B">
      <w:pPr>
        <w:pStyle w:val="BodyText"/>
      </w:pPr>
      <w:r w:rsidRPr="00EF5A5F">
        <w:t xml:space="preserve">‘VET participation by target group’ is an indicator of </w:t>
      </w:r>
      <w:r w:rsidR="00B27E13" w:rsidRPr="00EF5A5F">
        <w:t xml:space="preserve">governments’ objective to achieve </w:t>
      </w:r>
      <w:r w:rsidRPr="00EF5A5F">
        <w:t>equitable access to the VET system by target groups (box</w:t>
      </w:r>
      <w:r w:rsidR="00D2242D" w:rsidRPr="00EF5A5F">
        <w:t xml:space="preserve"> </w:t>
      </w:r>
      <w:r w:rsidR="00110AF6">
        <w:t>5.4</w:t>
      </w:r>
      <w:r w:rsidR="00F70E0D" w:rsidRPr="00EF5A5F">
        <w:t>).</w:t>
      </w:r>
    </w:p>
    <w:p w:rsidR="00725F63" w:rsidRPr="00EF5A5F" w:rsidRDefault="00725F63">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25F63" w:rsidRPr="00EF5A5F">
        <w:tc>
          <w:tcPr>
            <w:tcW w:w="8771" w:type="dxa"/>
            <w:tcBorders>
              <w:top w:val="single" w:sz="6" w:space="0" w:color="auto"/>
              <w:bottom w:val="nil"/>
            </w:tcBorders>
          </w:tcPr>
          <w:p w:rsidR="00725F63" w:rsidRPr="00EF5A5F" w:rsidRDefault="00725F63">
            <w:pPr>
              <w:pStyle w:val="BoxTitle"/>
            </w:pPr>
            <w:r w:rsidRPr="00EF5A5F">
              <w:rPr>
                <w:b w:val="0"/>
              </w:rPr>
              <w:t xml:space="preserve">Box </w:t>
            </w:r>
            <w:bookmarkStart w:id="14" w:name="OLE_LINK71"/>
            <w:r w:rsidR="00AB7026">
              <w:rPr>
                <w:b w:val="0"/>
              </w:rPr>
              <w:t>5.</w:t>
            </w:r>
            <w:r w:rsidR="009D604A">
              <w:rPr>
                <w:b w:val="0"/>
                <w:noProof/>
              </w:rPr>
              <w:t>4</w:t>
            </w:r>
            <w:bookmarkEnd w:id="14"/>
            <w:r w:rsidRPr="00EF5A5F">
              <w:tab/>
              <w:t xml:space="preserve">VET participation by target group </w:t>
            </w:r>
          </w:p>
        </w:tc>
      </w:tr>
      <w:tr w:rsidR="00725F63" w:rsidRPr="00EF5A5F">
        <w:trPr>
          <w:cantSplit/>
        </w:trPr>
        <w:tc>
          <w:tcPr>
            <w:tcW w:w="8771" w:type="dxa"/>
            <w:tcBorders>
              <w:top w:val="nil"/>
              <w:left w:val="single" w:sz="6" w:space="0" w:color="auto"/>
              <w:bottom w:val="nil"/>
              <w:right w:val="single" w:sz="6" w:space="0" w:color="auto"/>
            </w:tcBorders>
          </w:tcPr>
          <w:p w:rsidR="00725F63" w:rsidRPr="00EF5A5F" w:rsidRDefault="00725F63" w:rsidP="00725F63">
            <w:pPr>
              <w:pStyle w:val="Box"/>
            </w:pPr>
            <w:r w:rsidRPr="00EF5A5F">
              <w:t>‘VET participation by target group’ is defined as the number of government funded participants in the VET system who self-identified that they are from a target group, as a proportion of the total number of people in the population in that group.</w:t>
            </w:r>
            <w:r w:rsidR="0081663C" w:rsidRPr="00EF5A5F">
              <w:t xml:space="preserve"> The four target groups are:</w:t>
            </w:r>
          </w:p>
          <w:p w:rsidR="00766F26" w:rsidRPr="00EF5A5F" w:rsidRDefault="006D0331" w:rsidP="00766F26">
            <w:pPr>
              <w:pStyle w:val="BoxListBullet"/>
            </w:pPr>
            <w:r>
              <w:t>Indigenous Australians</w:t>
            </w:r>
          </w:p>
          <w:p w:rsidR="0081663C" w:rsidRPr="00EF5A5F" w:rsidRDefault="0081663C" w:rsidP="0081663C">
            <w:pPr>
              <w:pStyle w:val="BoxListBullet"/>
            </w:pPr>
            <w:r w:rsidRPr="00EF5A5F">
              <w:t>people from remote and very remote areas</w:t>
            </w:r>
          </w:p>
          <w:p w:rsidR="0081663C" w:rsidRPr="00EF5A5F" w:rsidRDefault="0081663C" w:rsidP="0081663C">
            <w:pPr>
              <w:pStyle w:val="BoxListBullet"/>
            </w:pPr>
            <w:r w:rsidRPr="00EF5A5F">
              <w:t>people with disability</w:t>
            </w:r>
          </w:p>
          <w:p w:rsidR="003C4D13" w:rsidRPr="00EF5A5F" w:rsidRDefault="0081663C" w:rsidP="0081663C">
            <w:pPr>
              <w:pStyle w:val="BoxListBullet"/>
            </w:pPr>
            <w:r w:rsidRPr="00EF5A5F">
              <w:t>people speaking a language other tha</w:t>
            </w:r>
            <w:r w:rsidR="008910A2" w:rsidRPr="00EF5A5F">
              <w:t>n English (</w:t>
            </w:r>
            <w:proofErr w:type="spellStart"/>
            <w:r w:rsidR="008910A2" w:rsidRPr="00EF5A5F">
              <w:t>LOTE</w:t>
            </w:r>
            <w:proofErr w:type="spellEnd"/>
            <w:r w:rsidR="008910A2" w:rsidRPr="00EF5A5F">
              <w:t>) at home</w:t>
            </w:r>
            <w:r w:rsidR="00766F26" w:rsidRPr="00EF5A5F">
              <w:t>.</w:t>
            </w:r>
          </w:p>
          <w:p w:rsidR="00725F63" w:rsidRPr="00EF5A5F" w:rsidRDefault="00725F63">
            <w:pPr>
              <w:pStyle w:val="Box"/>
            </w:pPr>
            <w:r w:rsidRPr="00EF5A5F">
              <w:t xml:space="preserve">It is desirable that VET participation by target group </w:t>
            </w:r>
            <w:r w:rsidR="00905236" w:rsidRPr="00EF5A5F">
              <w:t>is at a similar level</w:t>
            </w:r>
            <w:r w:rsidRPr="00EF5A5F">
              <w:t xml:space="preserve"> to that for all students. A lower participation rate means the target group is underrepresented in VET; a higher participation rate means the group is overrepresented in VET.</w:t>
            </w:r>
          </w:p>
          <w:p w:rsidR="00B30DC0" w:rsidRPr="00EF5A5F" w:rsidRDefault="00B30DC0" w:rsidP="00B30DC0">
            <w:pPr>
              <w:pStyle w:val="Box"/>
            </w:pPr>
            <w:r w:rsidRPr="00EF5A5F">
              <w:t xml:space="preserve">Care needs to be taken in interpreting the participation rates presented for people with disability, people speaking a </w:t>
            </w:r>
            <w:proofErr w:type="spellStart"/>
            <w:r w:rsidR="00DF0FDC" w:rsidRPr="00EF5A5F">
              <w:t>LOTE</w:t>
            </w:r>
            <w:proofErr w:type="spellEnd"/>
            <w:r w:rsidR="00DF0FDC" w:rsidRPr="00EF5A5F">
              <w:t xml:space="preserve"> </w:t>
            </w:r>
            <w:r w:rsidRPr="00EF5A5F">
              <w:t xml:space="preserve">at home, and </w:t>
            </w:r>
            <w:r w:rsidR="006D0331">
              <w:t>Indigenous Australians</w:t>
            </w:r>
            <w:r w:rsidRPr="00EF5A5F">
              <w:t xml:space="preserve">, because the data depend on self-identification at the time of </w:t>
            </w:r>
            <w:r w:rsidR="00A418AA">
              <w:t>enrolment and the number of non</w:t>
            </w:r>
            <w:r w:rsidR="00A418AA">
              <w:noBreakHyphen/>
            </w:r>
            <w:r w:rsidRPr="00EF5A5F">
              <w:t xml:space="preserve">responses (that is, students who did not indicate whether or not they belong to these groups) varies across jurisdictions. </w:t>
            </w:r>
          </w:p>
          <w:p w:rsidR="00B30DC0" w:rsidRPr="00EF5A5F" w:rsidRDefault="00B30DC0" w:rsidP="00B30DC0">
            <w:pPr>
              <w:pStyle w:val="Box"/>
            </w:pPr>
            <w:r w:rsidRPr="00EF5A5F">
              <w:t>Data on participation by Indigenous status are for students identified as aged 15</w:t>
            </w:r>
            <w:r w:rsidR="00AD7CF2">
              <w:noBreakHyphen/>
            </w:r>
            <w:r w:rsidRPr="00EF5A5F">
              <w:t>64</w:t>
            </w:r>
            <w:r w:rsidR="00AD7CF2">
              <w:t> </w:t>
            </w:r>
            <w:r w:rsidRPr="00EF5A5F">
              <w:t xml:space="preserve">years, and data on participation for other groups are reported for students of all ages. Data on participation are </w:t>
            </w:r>
            <w:r w:rsidR="00DF0FDC" w:rsidRPr="00EF5A5F">
              <w:t xml:space="preserve">for </w:t>
            </w:r>
            <w:r w:rsidRPr="00EF5A5F">
              <w:t>students who have participated in Australia's government funded VET system.</w:t>
            </w:r>
          </w:p>
          <w:p w:rsidR="00F51738" w:rsidRDefault="00F51738" w:rsidP="00F51738">
            <w:pPr>
              <w:pStyle w:val="Box"/>
            </w:pPr>
            <w:r w:rsidRPr="00F51738">
              <w:t>Data reported for this measure:</w:t>
            </w:r>
          </w:p>
          <w:p w:rsidR="00F51738" w:rsidRPr="001D1E8C" w:rsidRDefault="00F51738" w:rsidP="001D1E8C">
            <w:pPr>
              <w:pStyle w:val="BoxListBullet"/>
            </w:pPr>
            <w:r w:rsidRPr="001D1E8C">
              <w:t xml:space="preserve">may </w:t>
            </w:r>
            <w:r w:rsidR="001D1E8C" w:rsidRPr="001D1E8C">
              <w:t xml:space="preserve">not </w:t>
            </w:r>
            <w:r w:rsidRPr="001D1E8C">
              <w:t>be comparable (subject to caveats) within jurisdictions over time and may not be comparable across jurisdictions</w:t>
            </w:r>
          </w:p>
          <w:p w:rsidR="00F51738" w:rsidRPr="001D1E8C" w:rsidRDefault="00F51738" w:rsidP="001D1E8C">
            <w:pPr>
              <w:pStyle w:val="BoxListBullet"/>
            </w:pPr>
            <w:r w:rsidRPr="001D1E8C">
              <w:t>are complete for the current reporting period (subject to caveats). All required 2012 data are available for all jurisdictions.</w:t>
            </w:r>
          </w:p>
          <w:p w:rsidR="00B30DC0" w:rsidRPr="00EF5A5F" w:rsidRDefault="00422E2C" w:rsidP="008B0878">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t>201</w:t>
            </w:r>
            <w:r w:rsidR="008B0878">
              <w:t>4</w:t>
            </w:r>
            <w:r w:rsidRPr="00EF5A5F">
              <w:t>.</w:t>
            </w:r>
          </w:p>
        </w:tc>
      </w:tr>
      <w:tr w:rsidR="00725F63" w:rsidRPr="00EF5A5F">
        <w:trPr>
          <w:cantSplit/>
        </w:trPr>
        <w:tc>
          <w:tcPr>
            <w:tcW w:w="8771" w:type="dxa"/>
            <w:tcBorders>
              <w:top w:val="nil"/>
              <w:left w:val="single" w:sz="6" w:space="0" w:color="auto"/>
              <w:bottom w:val="single" w:sz="6" w:space="0" w:color="auto"/>
              <w:right w:val="single" w:sz="6" w:space="0" w:color="auto"/>
            </w:tcBorders>
          </w:tcPr>
          <w:p w:rsidR="00725F63" w:rsidRPr="00EF5A5F" w:rsidRDefault="00725F63">
            <w:pPr>
              <w:pStyle w:val="Box"/>
              <w:spacing w:before="0" w:line="120" w:lineRule="exact"/>
            </w:pPr>
          </w:p>
        </w:tc>
      </w:tr>
      <w:tr w:rsidR="00725F63" w:rsidRPr="00EF5A5F">
        <w:tc>
          <w:tcPr>
            <w:tcW w:w="8771" w:type="dxa"/>
            <w:tcBorders>
              <w:top w:val="nil"/>
              <w:left w:val="nil"/>
              <w:bottom w:val="nil"/>
              <w:right w:val="nil"/>
            </w:tcBorders>
          </w:tcPr>
          <w:p w:rsidR="00725F63" w:rsidRPr="00EF5A5F" w:rsidRDefault="00725F63">
            <w:pPr>
              <w:pStyle w:val="Box"/>
              <w:keepNext w:val="0"/>
              <w:spacing w:before="60" w:after="60" w:line="80" w:lineRule="exact"/>
              <w:rPr>
                <w:b/>
                <w:sz w:val="14"/>
              </w:rPr>
            </w:pPr>
          </w:p>
        </w:tc>
      </w:tr>
    </w:tbl>
    <w:p w:rsidR="00711910" w:rsidRPr="00EF5A5F" w:rsidRDefault="00711910" w:rsidP="00711910">
      <w:pPr>
        <w:pStyle w:val="Heading5"/>
      </w:pPr>
      <w:r w:rsidRPr="00EF5A5F">
        <w:t xml:space="preserve">VET participation by target group — </w:t>
      </w:r>
      <w:r w:rsidR="006D0331">
        <w:t>Indigenous Australians</w:t>
      </w:r>
    </w:p>
    <w:p w:rsidR="00711910" w:rsidRPr="00E51808" w:rsidRDefault="00711910" w:rsidP="0095094B">
      <w:pPr>
        <w:pStyle w:val="BodyText"/>
      </w:pPr>
      <w:r w:rsidRPr="00EF5A5F">
        <w:t xml:space="preserve">Nationally, the participation rate for the Indigenous population aged 15–64 years </w:t>
      </w:r>
      <w:r w:rsidR="0012776E" w:rsidRPr="00EF5A5F">
        <w:t xml:space="preserve">in government funded VET </w:t>
      </w:r>
      <w:r w:rsidRPr="00E51808">
        <w:t xml:space="preserve">was </w:t>
      </w:r>
      <w:r w:rsidR="00422E2C" w:rsidRPr="00E51808">
        <w:t>21.</w:t>
      </w:r>
      <w:r w:rsidR="00E51808" w:rsidRPr="00E51808">
        <w:t>7</w:t>
      </w:r>
      <w:r w:rsidRPr="00E51808">
        <w:t xml:space="preserve"> per cent in </w:t>
      </w:r>
      <w:r w:rsidR="00422E2C" w:rsidRPr="00E51808">
        <w:t>201</w:t>
      </w:r>
      <w:r w:rsidR="008B0878" w:rsidRPr="00E51808">
        <w:t>2</w:t>
      </w:r>
      <w:r w:rsidRPr="00E51808">
        <w:t xml:space="preserve">, compared </w:t>
      </w:r>
      <w:r w:rsidRPr="000C682B">
        <w:rPr>
          <w:shd w:val="clear" w:color="auto" w:fill="FFFFFF" w:themeFill="background1"/>
        </w:rPr>
        <w:t xml:space="preserve">with </w:t>
      </w:r>
      <w:r w:rsidR="00251D58" w:rsidRPr="000C682B">
        <w:rPr>
          <w:shd w:val="clear" w:color="auto" w:fill="FFFFFF" w:themeFill="background1"/>
        </w:rPr>
        <w:t>19.6</w:t>
      </w:r>
      <w:r w:rsidR="005D2EA7" w:rsidRPr="000C682B">
        <w:rPr>
          <w:shd w:val="clear" w:color="auto" w:fill="FFFFFF" w:themeFill="background1"/>
        </w:rPr>
        <w:t xml:space="preserve"> </w:t>
      </w:r>
      <w:r w:rsidRPr="000C682B">
        <w:rPr>
          <w:shd w:val="clear" w:color="auto" w:fill="FFFFFF" w:themeFill="background1"/>
        </w:rPr>
        <w:t xml:space="preserve">per cent in </w:t>
      </w:r>
      <w:r w:rsidR="00422E2C" w:rsidRPr="000C682B">
        <w:rPr>
          <w:shd w:val="clear" w:color="auto" w:fill="FFFFFF" w:themeFill="background1"/>
        </w:rPr>
        <w:t>200</w:t>
      </w:r>
      <w:r w:rsidR="008B0878" w:rsidRPr="000C682B">
        <w:rPr>
          <w:shd w:val="clear" w:color="auto" w:fill="FFFFFF" w:themeFill="background1"/>
        </w:rPr>
        <w:t>8</w:t>
      </w:r>
      <w:r w:rsidR="00422E2C" w:rsidRPr="000C682B">
        <w:rPr>
          <w:shd w:val="clear" w:color="auto" w:fill="FFFFFF" w:themeFill="background1"/>
        </w:rPr>
        <w:t xml:space="preserve"> </w:t>
      </w:r>
      <w:r w:rsidRPr="000C682B">
        <w:rPr>
          <w:shd w:val="clear" w:color="auto" w:fill="FFFFFF" w:themeFill="background1"/>
        </w:rPr>
        <w:t xml:space="preserve">and </w:t>
      </w:r>
      <w:r w:rsidR="00E51808" w:rsidRPr="000C682B">
        <w:rPr>
          <w:shd w:val="clear" w:color="auto" w:fill="FFFFFF" w:themeFill="background1"/>
        </w:rPr>
        <w:t>18.</w:t>
      </w:r>
      <w:r w:rsidR="00251D58" w:rsidRPr="000C682B">
        <w:rPr>
          <w:shd w:val="clear" w:color="auto" w:fill="FFFFFF" w:themeFill="background1"/>
        </w:rPr>
        <w:t>2</w:t>
      </w:r>
      <w:r w:rsidRPr="000C682B">
        <w:rPr>
          <w:shd w:val="clear" w:color="auto" w:fill="FFFFFF" w:themeFill="background1"/>
        </w:rPr>
        <w:t xml:space="preserve"> per cent in </w:t>
      </w:r>
      <w:r w:rsidR="00422E2C" w:rsidRPr="000C682B">
        <w:rPr>
          <w:shd w:val="clear" w:color="auto" w:fill="FFFFFF" w:themeFill="background1"/>
        </w:rPr>
        <w:t>200</w:t>
      </w:r>
      <w:r w:rsidR="008B0878" w:rsidRPr="000C682B">
        <w:rPr>
          <w:shd w:val="clear" w:color="auto" w:fill="FFFFFF" w:themeFill="background1"/>
        </w:rPr>
        <w:t>3</w:t>
      </w:r>
      <w:r w:rsidRPr="000C682B">
        <w:rPr>
          <w:shd w:val="clear" w:color="auto" w:fill="FFFFFF" w:themeFill="background1"/>
        </w:rPr>
        <w:t>. The participation rate for the</w:t>
      </w:r>
      <w:r w:rsidRPr="00E51808">
        <w:t xml:space="preserve"> non-Indigenous population aged 15–64 years was </w:t>
      </w:r>
      <w:r w:rsidR="00E51808" w:rsidRPr="00E51808">
        <w:t>9.2</w:t>
      </w:r>
      <w:r w:rsidRPr="00E51808">
        <w:t xml:space="preserve"> per cent in </w:t>
      </w:r>
      <w:r w:rsidR="006B1438" w:rsidRPr="00E51808">
        <w:t>201</w:t>
      </w:r>
      <w:r w:rsidR="008B0878" w:rsidRPr="00E51808">
        <w:t>2</w:t>
      </w:r>
      <w:r w:rsidRPr="00E51808">
        <w:t xml:space="preserve">, compared with </w:t>
      </w:r>
      <w:r w:rsidR="006B1438" w:rsidRPr="00E51808">
        <w:t>7.5</w:t>
      </w:r>
      <w:r w:rsidRPr="00E51808">
        <w:t xml:space="preserve"> per cent in </w:t>
      </w:r>
      <w:r w:rsidR="00AB6B47" w:rsidRPr="00E51808">
        <w:t>200</w:t>
      </w:r>
      <w:r w:rsidR="008B0878" w:rsidRPr="00E51808">
        <w:t>8</w:t>
      </w:r>
      <w:r w:rsidR="00AB6B47" w:rsidRPr="00E51808">
        <w:t xml:space="preserve"> </w:t>
      </w:r>
      <w:r w:rsidRPr="00E51808">
        <w:t xml:space="preserve">and </w:t>
      </w:r>
      <w:r w:rsidR="00AB6B47" w:rsidRPr="00E51808">
        <w:t>7.6</w:t>
      </w:r>
      <w:r w:rsidRPr="00E51808">
        <w:t xml:space="preserve"> per cent in </w:t>
      </w:r>
      <w:r w:rsidR="00AB6B47" w:rsidRPr="00E51808">
        <w:t>200</w:t>
      </w:r>
      <w:r w:rsidR="008B0878" w:rsidRPr="00E51808">
        <w:t>3</w:t>
      </w:r>
      <w:r w:rsidRPr="00E51808">
        <w:t xml:space="preserve">. The participation </w:t>
      </w:r>
      <w:r w:rsidRPr="00EF5A5F">
        <w:t xml:space="preserve">rate for </w:t>
      </w:r>
      <w:r w:rsidR="006843F0" w:rsidRPr="00EF5A5F">
        <w:t>all people</w:t>
      </w:r>
      <w:r w:rsidRPr="00EF5A5F">
        <w:t xml:space="preserve"> aged 15</w:t>
      </w:r>
      <w:r w:rsidR="00251D58">
        <w:noBreakHyphen/>
      </w:r>
      <w:r w:rsidRPr="00EF5A5F">
        <w:t>64</w:t>
      </w:r>
      <w:r w:rsidR="00AD7CF2">
        <w:t> </w:t>
      </w:r>
      <w:r w:rsidRPr="00E51808">
        <w:t xml:space="preserve">years was </w:t>
      </w:r>
      <w:r w:rsidR="00E51808" w:rsidRPr="00E51808">
        <w:t>10.0</w:t>
      </w:r>
      <w:r w:rsidRPr="00E51808">
        <w:t xml:space="preserve"> per cent in </w:t>
      </w:r>
      <w:r w:rsidR="00AB6B47" w:rsidRPr="00E51808">
        <w:t>201</w:t>
      </w:r>
      <w:r w:rsidR="008B0878" w:rsidRPr="00E51808">
        <w:t>2</w:t>
      </w:r>
      <w:r w:rsidRPr="00E51808">
        <w:t xml:space="preserve">, compared with </w:t>
      </w:r>
      <w:r w:rsidR="00AB6B47" w:rsidRPr="00E51808">
        <w:t>8.</w:t>
      </w:r>
      <w:r w:rsidR="00E51808" w:rsidRPr="00E51808">
        <w:t>4</w:t>
      </w:r>
      <w:r w:rsidRPr="00E51808">
        <w:t xml:space="preserve"> per cent in </w:t>
      </w:r>
      <w:r w:rsidR="00AB6B47" w:rsidRPr="00E51808">
        <w:t>200</w:t>
      </w:r>
      <w:r w:rsidR="008B0878" w:rsidRPr="00E51808">
        <w:t>8</w:t>
      </w:r>
      <w:r w:rsidR="00AB6B47" w:rsidRPr="00E51808">
        <w:t xml:space="preserve"> </w:t>
      </w:r>
      <w:r w:rsidRPr="00E51808">
        <w:t xml:space="preserve">and </w:t>
      </w:r>
      <w:r w:rsidR="00AB6B47" w:rsidRPr="00E51808">
        <w:t>9.</w:t>
      </w:r>
      <w:r w:rsidR="00E51808" w:rsidRPr="00E51808">
        <w:t>1</w:t>
      </w:r>
      <w:r w:rsidRPr="00E51808">
        <w:t xml:space="preserve"> per cent in </w:t>
      </w:r>
      <w:r w:rsidR="00AB6B47" w:rsidRPr="00E51808">
        <w:t>200</w:t>
      </w:r>
      <w:r w:rsidR="008B0878" w:rsidRPr="00E51808">
        <w:t>3</w:t>
      </w:r>
      <w:r w:rsidR="00AB6B47" w:rsidRPr="00E51808">
        <w:t xml:space="preserve"> </w:t>
      </w:r>
      <w:r w:rsidRPr="00E51808">
        <w:t xml:space="preserve">(figure </w:t>
      </w:r>
      <w:r w:rsidR="00442BBD" w:rsidRPr="00E51808">
        <w:t>5.5</w:t>
      </w:r>
      <w:r w:rsidR="00184BEB" w:rsidRPr="00E51808">
        <w:t>).</w:t>
      </w:r>
    </w:p>
    <w:p w:rsidR="00711910" w:rsidRPr="00EF5A5F" w:rsidRDefault="00711910" w:rsidP="00711910">
      <w:pPr>
        <w:pStyle w:val="BodyText"/>
      </w:pPr>
      <w:r w:rsidRPr="00EF5A5F">
        <w:lastRenderedPageBreak/>
        <w:t>These student participation data are not age standardised, so the younger age profile of the Indigenous population relative to all Australians is likely to affect the results.</w:t>
      </w:r>
    </w:p>
    <w:p w:rsidR="00711910" w:rsidRPr="00EF5A5F" w:rsidRDefault="00711910" w:rsidP="000C682B">
      <w:pPr>
        <w:pStyle w:val="FigureTitle"/>
        <w:shd w:val="clear" w:color="auto" w:fill="FFFFFF" w:themeFill="background1"/>
        <w:ind w:right="-142"/>
        <w:rPr>
          <w:rStyle w:val="NoteLabel"/>
          <w:b/>
        </w:rPr>
      </w:pPr>
      <w:r w:rsidRPr="00C02C05">
        <w:rPr>
          <w:b w:val="0"/>
        </w:rPr>
        <w:t xml:space="preserve">Figure </w:t>
      </w:r>
      <w:bookmarkStart w:id="15" w:name="OLE_LINK12"/>
      <w:r w:rsidR="00AB7026" w:rsidRPr="00C02C05">
        <w:rPr>
          <w:b w:val="0"/>
        </w:rPr>
        <w:t>5.</w:t>
      </w:r>
      <w:r w:rsidR="009D604A" w:rsidRPr="00C02C05">
        <w:rPr>
          <w:b w:val="0"/>
          <w:noProof/>
        </w:rPr>
        <w:t>5</w:t>
      </w:r>
      <w:bookmarkEnd w:id="15"/>
      <w:r w:rsidRPr="00C02C05">
        <w:tab/>
        <w:t xml:space="preserve">National VET participation rate for </w:t>
      </w:r>
      <w:r w:rsidR="00F11929" w:rsidRPr="00C02C05">
        <w:t xml:space="preserve">people aged </w:t>
      </w:r>
      <w:r w:rsidRPr="00C02C05">
        <w:t>15–64 year</w:t>
      </w:r>
      <w:r w:rsidR="00F11929" w:rsidRPr="00C02C05">
        <w:t>s</w:t>
      </w:r>
      <w:r w:rsidRPr="00C02C05">
        <w:t>, by Indigenous status</w:t>
      </w:r>
      <w:r w:rsidRPr="00C02C05">
        <w:rPr>
          <w:rStyle w:val="NoteLabel"/>
          <w:b/>
        </w:rPr>
        <w:t>a, b</w:t>
      </w:r>
      <w:r w:rsidR="00F87532" w:rsidRPr="00C02C05">
        <w:rPr>
          <w:rStyle w:val="NoteLabel"/>
          <w:b/>
        </w:rPr>
        <w:t>, c</w:t>
      </w:r>
      <w:r w:rsidR="00E5210A" w:rsidRPr="00EF5A5F">
        <w:rPr>
          <w:rStyle w:val="NoteLabel"/>
          <w:b/>
        </w:rP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11910" w:rsidRPr="00EF5A5F" w:rsidTr="00711910">
        <w:tc>
          <w:tcPr>
            <w:tcW w:w="8777" w:type="dxa"/>
          </w:tcPr>
          <w:p w:rsidR="00221D24" w:rsidRPr="00EF5A5F" w:rsidRDefault="0022365F" w:rsidP="000C682B">
            <w:pPr>
              <w:pStyle w:val="Figure"/>
              <w:pBdr>
                <w:left w:val="single" w:sz="4" w:space="4" w:color="auto"/>
              </w:pBdr>
              <w:shd w:val="clear" w:color="auto" w:fill="FFFFFF" w:themeFill="background1"/>
            </w:pPr>
            <w:r>
              <w:rPr>
                <w:noProof/>
              </w:rPr>
              <w:drawing>
                <wp:inline distT="0" distB="0" distL="0" distR="0">
                  <wp:extent cx="5391150" cy="2686050"/>
                  <wp:effectExtent l="0" t="0" r="0" b="0"/>
                  <wp:docPr id="235" name="Picture 235" descr="Figure 5.5 National VET participation rate for people aged 15-64 years, by Indigenous statu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1150" cy="2686050"/>
                          </a:xfrm>
                          <a:prstGeom prst="rect">
                            <a:avLst/>
                          </a:prstGeom>
                          <a:noFill/>
                          <a:ln>
                            <a:noFill/>
                          </a:ln>
                        </pic:spPr>
                      </pic:pic>
                    </a:graphicData>
                  </a:graphic>
                </wp:inline>
              </w:drawing>
            </w:r>
          </w:p>
        </w:tc>
      </w:tr>
    </w:tbl>
    <w:p w:rsidR="00711910" w:rsidRPr="004B1B81" w:rsidRDefault="00711910" w:rsidP="00937A0C">
      <w:pPr>
        <w:pStyle w:val="Note"/>
      </w:pPr>
      <w:r w:rsidRPr="004B1B81">
        <w:rPr>
          <w:rStyle w:val="NoteLabel"/>
        </w:rPr>
        <w:t>a</w:t>
      </w:r>
      <w:r w:rsidRPr="004B1B81">
        <w:t xml:space="preserve"> Data are for government funded VET students. </w:t>
      </w:r>
      <w:r w:rsidRPr="004B1B81">
        <w:rPr>
          <w:rStyle w:val="NoteLabel"/>
        </w:rPr>
        <w:t>b</w:t>
      </w:r>
      <w:r w:rsidRPr="004B1B81">
        <w:t xml:space="preserve"> </w:t>
      </w:r>
      <w:r w:rsidR="001C7E84" w:rsidRPr="004B1B81">
        <w:t>The Indigenous students participation rate is the number of Indigenous students as a percentage of the estimates of the Indigenous population for 30 June.</w:t>
      </w:r>
      <w:r w:rsidRPr="004B1B81">
        <w:t xml:space="preserve"> The all students participation rate is the number of students as a percentage of the estimated </w:t>
      </w:r>
      <w:r w:rsidR="00E921C7" w:rsidRPr="004B1B81">
        <w:t xml:space="preserve">total </w:t>
      </w:r>
      <w:r w:rsidR="001C7E84" w:rsidRPr="004B1B81">
        <w:t>population as at 30 </w:t>
      </w:r>
      <w:r w:rsidR="003D651A" w:rsidRPr="004B1B81">
        <w:t>June. The non</w:t>
      </w:r>
      <w:r w:rsidR="003D651A" w:rsidRPr="004B1B81">
        <w:noBreakHyphen/>
        <w:t xml:space="preserve">Indigenous students participation rate is the number of students as a percentage of the estimated </w:t>
      </w:r>
      <w:r w:rsidR="00E921C7" w:rsidRPr="004B1B81">
        <w:t>non</w:t>
      </w:r>
      <w:r w:rsidR="00E921C7" w:rsidRPr="004B1B81">
        <w:noBreakHyphen/>
        <w:t xml:space="preserve">Indigenous </w:t>
      </w:r>
      <w:r w:rsidR="003D651A" w:rsidRPr="004B1B81">
        <w:t xml:space="preserve">population as at 30 June, calculated </w:t>
      </w:r>
      <w:r w:rsidR="00E921C7" w:rsidRPr="004B1B81">
        <w:t>by subtracting the experimental estimates of Indigenous population from estimates of the total resident population.</w:t>
      </w:r>
      <w:r w:rsidR="006B045B" w:rsidRPr="004B1B81">
        <w:t xml:space="preserve"> </w:t>
      </w:r>
      <w:r w:rsidR="006B045B" w:rsidRPr="004B1B81">
        <w:rPr>
          <w:rStyle w:val="NoteLabel"/>
        </w:rPr>
        <w:t>c</w:t>
      </w:r>
      <w:r w:rsidR="006B045B" w:rsidRPr="004B1B81">
        <w:t xml:space="preserve"> </w:t>
      </w:r>
      <w:r w:rsidR="00E53F06" w:rsidRPr="004B1B81">
        <w:t xml:space="preserve">Indigenous students are defined as those who self-identify on enrolment forms that they are of Aboriginal and/or Torres Strait Islander background. Not all students respond to the relevant question on the enrolment form (see table </w:t>
      </w:r>
      <w:proofErr w:type="spellStart"/>
      <w:r w:rsidR="00E53F06" w:rsidRPr="004B1B81">
        <w:t>5A.10</w:t>
      </w:r>
      <w:proofErr w:type="spellEnd"/>
      <w:r w:rsidR="00E53F06" w:rsidRPr="004B1B81">
        <w:t>). Care needs to be taken in comparing participation data due to the high non-response rates in some jurisdictions.</w:t>
      </w:r>
    </w:p>
    <w:p w:rsidR="00711910" w:rsidRPr="004B1B81" w:rsidRDefault="00711910" w:rsidP="00937A0C">
      <w:pPr>
        <w:pStyle w:val="Source"/>
      </w:pPr>
      <w:r w:rsidRPr="004B1B81">
        <w:rPr>
          <w:i/>
        </w:rPr>
        <w:t>Source</w:t>
      </w:r>
      <w:r w:rsidRPr="004B1B81">
        <w:t xml:space="preserve">: </w:t>
      </w:r>
      <w:proofErr w:type="spellStart"/>
      <w:r w:rsidRPr="004B1B81">
        <w:t>NCVER</w:t>
      </w:r>
      <w:proofErr w:type="spellEnd"/>
      <w:r w:rsidRPr="004B1B81">
        <w:t xml:space="preserve"> (unpublished) National VET provider collection;</w:t>
      </w:r>
      <w:r w:rsidR="00BF2291" w:rsidRPr="004B1B81">
        <w:t xml:space="preserve"> ABS (201</w:t>
      </w:r>
      <w:r w:rsidR="004B1B81" w:rsidRPr="004B1B81">
        <w:t xml:space="preserve">2 </w:t>
      </w:r>
      <w:r w:rsidR="00BF2291" w:rsidRPr="004B1B81">
        <w:t>and previous years)</w:t>
      </w:r>
      <w:r w:rsidR="004A09DC" w:rsidRPr="004B1B81">
        <w:t xml:space="preserve">, </w:t>
      </w:r>
      <w:r w:rsidR="004A09DC" w:rsidRPr="004B1B81">
        <w:rPr>
          <w:i/>
        </w:rPr>
        <w:t>Australian Demographic Statistics, June 201</w:t>
      </w:r>
      <w:r w:rsidR="004B1B81" w:rsidRPr="004B1B81">
        <w:rPr>
          <w:i/>
        </w:rPr>
        <w:t>2</w:t>
      </w:r>
      <w:r w:rsidR="004A09DC" w:rsidRPr="004B1B81">
        <w:t xml:space="preserve">, Cat. no. 3101.0, Canberra; ABS 2008, </w:t>
      </w:r>
      <w:r w:rsidR="004A09DC" w:rsidRPr="004B1B81">
        <w:rPr>
          <w:i/>
        </w:rPr>
        <w:t>Australian Historical Population Statistics</w:t>
      </w:r>
      <w:r w:rsidR="004A09DC" w:rsidRPr="004B1B81">
        <w:t>, Cat. no. 3105.0.65.001, Canberra;</w:t>
      </w:r>
      <w:r w:rsidRPr="004B1B81">
        <w:t xml:space="preserve"> ABS (2009) </w:t>
      </w:r>
      <w:r w:rsidRPr="004B1B81">
        <w:rPr>
          <w:i/>
        </w:rPr>
        <w:t>Experimental Estimates and Projections, Aboriginal and Torres Strait Islander</w:t>
      </w:r>
      <w:r w:rsidR="00B95B73" w:rsidRPr="004B1B81">
        <w:rPr>
          <w:i/>
        </w:rPr>
        <w:t xml:space="preserve"> Australians</w:t>
      </w:r>
      <w:r w:rsidRPr="004B1B81">
        <w:t xml:space="preserve">, Cat. no. 3238.0; table </w:t>
      </w:r>
      <w:proofErr w:type="spellStart"/>
      <w:r w:rsidRPr="004B1B81">
        <w:t>5A.10</w:t>
      </w:r>
      <w:proofErr w:type="spellEnd"/>
      <w:r w:rsidRPr="004B1B81">
        <w:t>.</w:t>
      </w:r>
    </w:p>
    <w:p w:rsidR="00711910" w:rsidRPr="00E51808" w:rsidRDefault="00E921C7" w:rsidP="00711910">
      <w:pPr>
        <w:pStyle w:val="BodyText"/>
      </w:pPr>
      <w:r w:rsidRPr="00EF5A5F">
        <w:t xml:space="preserve">Nationally in </w:t>
      </w:r>
      <w:r w:rsidR="00AB6B47" w:rsidRPr="00E51808">
        <w:t>201</w:t>
      </w:r>
      <w:r w:rsidR="008B0878" w:rsidRPr="00E51808">
        <w:t>2</w:t>
      </w:r>
      <w:r w:rsidR="00711910" w:rsidRPr="00E51808">
        <w:t xml:space="preserve">, </w:t>
      </w:r>
      <w:r w:rsidR="00AB6B47" w:rsidRPr="00E51808">
        <w:t>5.</w:t>
      </w:r>
      <w:r w:rsidR="00E51808" w:rsidRPr="00E51808">
        <w:t>2</w:t>
      </w:r>
      <w:r w:rsidR="008B0878" w:rsidRPr="00E51808">
        <w:t xml:space="preserve"> </w:t>
      </w:r>
      <w:r w:rsidR="00711910" w:rsidRPr="00E51808">
        <w:t>per</w:t>
      </w:r>
      <w:r w:rsidR="008B0878" w:rsidRPr="00E51808">
        <w:t xml:space="preserve"> </w:t>
      </w:r>
      <w:r w:rsidR="00711910" w:rsidRPr="00E51808">
        <w:t>cent of government funded VET students (of all ages) identified themselves as Indigenous (figure </w:t>
      </w:r>
      <w:r w:rsidR="00442BBD" w:rsidRPr="00E51808">
        <w:t>5.6</w:t>
      </w:r>
      <w:r w:rsidR="00711910" w:rsidRPr="00E51808">
        <w:t>)</w:t>
      </w:r>
      <w:r w:rsidR="007D5D1D">
        <w:t xml:space="preserve">, </w:t>
      </w:r>
      <w:r w:rsidR="007D5D1D" w:rsidRPr="00E51808">
        <w:t>higher than the proportion of Indigenous Australians in the total population (2.</w:t>
      </w:r>
      <w:r w:rsidR="00F641E6">
        <w:t>6</w:t>
      </w:r>
      <w:r w:rsidR="007D5D1D">
        <w:t> </w:t>
      </w:r>
      <w:r w:rsidR="007D5D1D" w:rsidRPr="00E51808">
        <w:t>per</w:t>
      </w:r>
      <w:r w:rsidR="007D5D1D">
        <w:t> </w:t>
      </w:r>
      <w:r w:rsidR="007D5D1D" w:rsidRPr="00E51808">
        <w:t>cent) (table </w:t>
      </w:r>
      <w:proofErr w:type="spellStart"/>
      <w:r w:rsidR="007D5D1D" w:rsidRPr="00E51808">
        <w:t>5A.16</w:t>
      </w:r>
      <w:proofErr w:type="spellEnd"/>
      <w:r w:rsidR="007D5D1D">
        <w:t xml:space="preserve">). Nationally, 89.7 per cent </w:t>
      </w:r>
      <w:r w:rsidR="007D5D1D" w:rsidRPr="00E51808">
        <w:t xml:space="preserve">of government funded VET students (of all ages) </w:t>
      </w:r>
      <w:r w:rsidR="007D5D1D">
        <w:t>identified themselves as non-Indigenous</w:t>
      </w:r>
      <w:r w:rsidR="00711910" w:rsidRPr="00E51808">
        <w:t xml:space="preserve">. </w:t>
      </w:r>
    </w:p>
    <w:p w:rsidR="00711910" w:rsidRPr="00C02C05" w:rsidRDefault="00711910" w:rsidP="00711910">
      <w:pPr>
        <w:pStyle w:val="FigureTitle"/>
        <w:rPr>
          <w:rStyle w:val="NoteLabel"/>
          <w:b/>
        </w:rPr>
      </w:pPr>
      <w:r w:rsidRPr="00C02C05">
        <w:rPr>
          <w:b w:val="0"/>
        </w:rPr>
        <w:lastRenderedPageBreak/>
        <w:t xml:space="preserve">Figure </w:t>
      </w:r>
      <w:bookmarkStart w:id="16" w:name="OLE_LINK14"/>
      <w:r w:rsidR="00AB7026" w:rsidRPr="00C02C05">
        <w:rPr>
          <w:b w:val="0"/>
        </w:rPr>
        <w:t>5.</w:t>
      </w:r>
      <w:r w:rsidR="009D604A" w:rsidRPr="00C02C05">
        <w:rPr>
          <w:b w:val="0"/>
          <w:noProof/>
        </w:rPr>
        <w:t>6</w:t>
      </w:r>
      <w:bookmarkEnd w:id="16"/>
      <w:r w:rsidRPr="00C02C05">
        <w:tab/>
        <w:t xml:space="preserve">VET students, all ages, by Indigenous status, </w:t>
      </w:r>
      <w:r w:rsidR="00AB6B47" w:rsidRPr="00C02C05">
        <w:t>201</w:t>
      </w:r>
      <w:r w:rsidR="008B0878" w:rsidRPr="00C02C05">
        <w:t>2</w:t>
      </w:r>
      <w:r w:rsidR="00AB6B47" w:rsidRPr="00C02C05">
        <w:rPr>
          <w:rStyle w:val="NoteLabel"/>
          <w:b/>
        </w:rPr>
        <w:t>a</w:t>
      </w:r>
      <w:r w:rsidR="00F87532" w:rsidRPr="00C02C05">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11910" w:rsidRPr="00EF5A5F" w:rsidTr="00711910">
        <w:tc>
          <w:tcPr>
            <w:tcW w:w="8777" w:type="dxa"/>
          </w:tcPr>
          <w:p w:rsidR="00221D24" w:rsidRPr="00EF5A5F" w:rsidRDefault="0022365F" w:rsidP="00711910">
            <w:pPr>
              <w:pStyle w:val="Figure"/>
              <w:pBdr>
                <w:right w:val="single" w:sz="4" w:space="4" w:color="auto"/>
              </w:pBdr>
            </w:pPr>
            <w:r>
              <w:rPr>
                <w:noProof/>
              </w:rPr>
              <w:drawing>
                <wp:inline distT="0" distB="0" distL="0" distR="0">
                  <wp:extent cx="5400675" cy="2686050"/>
                  <wp:effectExtent l="0" t="0" r="9525" b="0"/>
                  <wp:docPr id="236" name="Picture 236" descr="Figure 5.6 VET students, all ages, by Indigenous status,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675" cy="2686050"/>
                          </a:xfrm>
                          <a:prstGeom prst="rect">
                            <a:avLst/>
                          </a:prstGeom>
                          <a:noFill/>
                          <a:ln>
                            <a:noFill/>
                          </a:ln>
                        </pic:spPr>
                      </pic:pic>
                    </a:graphicData>
                  </a:graphic>
                </wp:inline>
              </w:drawing>
            </w:r>
          </w:p>
        </w:tc>
      </w:tr>
    </w:tbl>
    <w:p w:rsidR="00711910" w:rsidRPr="004B1B81" w:rsidRDefault="00711910" w:rsidP="00937A0C">
      <w:pPr>
        <w:pStyle w:val="Note"/>
      </w:pPr>
      <w:r w:rsidRPr="004B1B81">
        <w:rPr>
          <w:rStyle w:val="NoteLabel"/>
        </w:rPr>
        <w:t>a</w:t>
      </w:r>
      <w:r w:rsidRPr="004B1B81">
        <w:t xml:space="preserve"> Data are for government funded VET students.</w:t>
      </w:r>
      <w:r w:rsidR="00F87532" w:rsidRPr="004B1B81">
        <w:rPr>
          <w:rStyle w:val="NoteLabel"/>
        </w:rPr>
        <w:t xml:space="preserve"> b</w:t>
      </w:r>
      <w:r w:rsidR="00F87532" w:rsidRPr="004B1B81">
        <w:t xml:space="preserve"> Indigenous students are defined as those who self-identify on enrolment forms that they are of Aboriginal and/or Torres Strait Islander background. </w:t>
      </w:r>
      <w:r w:rsidR="00E53F06" w:rsidRPr="004B1B81">
        <w:t xml:space="preserve">Not all students respond to the relevant question on the enrolment form (see table </w:t>
      </w:r>
      <w:proofErr w:type="spellStart"/>
      <w:r w:rsidR="00E53F06" w:rsidRPr="004B1B81">
        <w:t>5A.</w:t>
      </w:r>
      <w:r w:rsidR="00AB6B47" w:rsidRPr="004B1B81">
        <w:t>16</w:t>
      </w:r>
      <w:proofErr w:type="spellEnd"/>
      <w:r w:rsidR="00E53F06" w:rsidRPr="004B1B81">
        <w:t>).</w:t>
      </w:r>
    </w:p>
    <w:p w:rsidR="00711910" w:rsidRPr="004B1B81" w:rsidRDefault="00711910" w:rsidP="0095094B">
      <w:pPr>
        <w:pStyle w:val="Source"/>
      </w:pPr>
      <w:r w:rsidRPr="004B1B81">
        <w:rPr>
          <w:i/>
        </w:rPr>
        <w:t>Source</w:t>
      </w:r>
      <w:r w:rsidRPr="004B1B81">
        <w:t xml:space="preserve">: </w:t>
      </w:r>
      <w:proofErr w:type="spellStart"/>
      <w:r w:rsidRPr="004B1B81">
        <w:t>NCVER</w:t>
      </w:r>
      <w:proofErr w:type="spellEnd"/>
      <w:r w:rsidRPr="004B1B81">
        <w:t xml:space="preserve"> (unpublished) National VET provider collection; table </w:t>
      </w:r>
      <w:proofErr w:type="spellStart"/>
      <w:r w:rsidRPr="004B1B81">
        <w:t>5A.</w:t>
      </w:r>
      <w:r w:rsidR="00AB6B47" w:rsidRPr="004B1B81">
        <w:t>16</w:t>
      </w:r>
      <w:proofErr w:type="spellEnd"/>
      <w:r w:rsidRPr="004B1B81">
        <w:t>.</w:t>
      </w:r>
    </w:p>
    <w:p w:rsidR="00C57336" w:rsidRPr="00EF5A5F" w:rsidRDefault="00C57336" w:rsidP="0095094B">
      <w:pPr>
        <w:pStyle w:val="Heading5"/>
      </w:pPr>
      <w:r w:rsidRPr="00EF5A5F">
        <w:t xml:space="preserve">VET participation by target group — </w:t>
      </w:r>
      <w:r w:rsidR="00F11929" w:rsidRPr="00EF5A5F">
        <w:t>p</w:t>
      </w:r>
      <w:r w:rsidR="00AA768B" w:rsidRPr="00EF5A5F">
        <w:t xml:space="preserve">eople </w:t>
      </w:r>
      <w:r w:rsidRPr="00EF5A5F">
        <w:t>from remote and very remote areas</w:t>
      </w:r>
    </w:p>
    <w:p w:rsidR="00C57336" w:rsidRDefault="004614F6" w:rsidP="0095094B">
      <w:pPr>
        <w:pStyle w:val="BodyText"/>
      </w:pPr>
      <w:r w:rsidRPr="000D462B">
        <w:t xml:space="preserve">VET student data by region are based on students’ home postcode using the Accessibility and Remoteness Index for Australia (ARIA) classification system. </w:t>
      </w:r>
      <w:r w:rsidR="007D5D1D">
        <w:t>Nationally</w:t>
      </w:r>
      <w:r w:rsidR="00113607" w:rsidRPr="000D462B">
        <w:t xml:space="preserve">, the </w:t>
      </w:r>
      <w:r w:rsidR="009354F6" w:rsidRPr="000D462B">
        <w:t xml:space="preserve">government funded </w:t>
      </w:r>
      <w:r w:rsidR="00113607" w:rsidRPr="000D462B">
        <w:t xml:space="preserve">VET participation rate </w:t>
      </w:r>
      <w:r w:rsidR="007D5D1D">
        <w:t xml:space="preserve">generally </w:t>
      </w:r>
      <w:r w:rsidR="00113607" w:rsidRPr="000D462B">
        <w:t>increased with remoteness. P</w:t>
      </w:r>
      <w:r w:rsidR="00C57336" w:rsidRPr="000D462B">
        <w:t>articipation was higher for people from re</w:t>
      </w:r>
      <w:r w:rsidR="00731EDB" w:rsidRPr="000D462B">
        <w:t xml:space="preserve">mote and very remote areas </w:t>
      </w:r>
      <w:r w:rsidR="00731EDB" w:rsidRPr="00986836">
        <w:rPr>
          <w:shd w:val="clear" w:color="auto" w:fill="FFFFFF" w:themeFill="background1"/>
        </w:rPr>
        <w:t>(</w:t>
      </w:r>
      <w:r w:rsidR="000D462B" w:rsidRPr="00986836">
        <w:rPr>
          <w:shd w:val="clear" w:color="auto" w:fill="FFFFFF" w:themeFill="background1"/>
        </w:rPr>
        <w:t>10.</w:t>
      </w:r>
      <w:r w:rsidR="00ED3D16" w:rsidRPr="00986836">
        <w:rPr>
          <w:shd w:val="clear" w:color="auto" w:fill="FFFFFF" w:themeFill="background1"/>
        </w:rPr>
        <w:t>2</w:t>
      </w:r>
      <w:r w:rsidR="00FC08F5" w:rsidRPr="00986836">
        <w:rPr>
          <w:shd w:val="clear" w:color="auto" w:fill="FFFFFF" w:themeFill="background1"/>
        </w:rPr>
        <w:t> </w:t>
      </w:r>
      <w:r w:rsidR="00113607" w:rsidRPr="00986836">
        <w:rPr>
          <w:shd w:val="clear" w:color="auto" w:fill="FFFFFF" w:themeFill="background1"/>
        </w:rPr>
        <w:t>per </w:t>
      </w:r>
      <w:r w:rsidR="00C57336" w:rsidRPr="00986836">
        <w:rPr>
          <w:shd w:val="clear" w:color="auto" w:fill="FFFFFF" w:themeFill="background1"/>
        </w:rPr>
        <w:t>cent) than for people fr</w:t>
      </w:r>
      <w:r w:rsidR="00731EDB" w:rsidRPr="00986836">
        <w:rPr>
          <w:shd w:val="clear" w:color="auto" w:fill="FFFFFF" w:themeFill="background1"/>
        </w:rPr>
        <w:t>om other geographic regions (</w:t>
      </w:r>
      <w:r w:rsidR="000D462B" w:rsidRPr="00986836">
        <w:rPr>
          <w:shd w:val="clear" w:color="auto" w:fill="FFFFFF" w:themeFill="background1"/>
        </w:rPr>
        <w:t>8.5</w:t>
      </w:r>
      <w:r w:rsidR="00767690" w:rsidRPr="00986836">
        <w:rPr>
          <w:shd w:val="clear" w:color="auto" w:fill="FFFFFF" w:themeFill="background1"/>
        </w:rPr>
        <w:t> </w:t>
      </w:r>
      <w:r w:rsidR="005D06B8" w:rsidRPr="00986836">
        <w:rPr>
          <w:shd w:val="clear" w:color="auto" w:fill="FFFFFF" w:themeFill="background1"/>
        </w:rPr>
        <w:t xml:space="preserve">per cent </w:t>
      </w:r>
      <w:r w:rsidR="00731EDB" w:rsidRPr="00986836">
        <w:rPr>
          <w:shd w:val="clear" w:color="auto" w:fill="FFFFFF" w:themeFill="background1"/>
        </w:rPr>
        <w:t>for outer</w:t>
      </w:r>
      <w:r w:rsidR="00731EDB" w:rsidRPr="000D462B">
        <w:t xml:space="preserve"> regional areas, </w:t>
      </w:r>
      <w:r w:rsidR="000D462B" w:rsidRPr="000D462B">
        <w:t>8</w:t>
      </w:r>
      <w:r w:rsidR="008B475A" w:rsidRPr="000D462B">
        <w:t>.6</w:t>
      </w:r>
      <w:r w:rsidR="00767690" w:rsidRPr="000D462B">
        <w:t> </w:t>
      </w:r>
      <w:r w:rsidR="005D06B8" w:rsidRPr="000D462B">
        <w:t xml:space="preserve">per cent </w:t>
      </w:r>
      <w:r w:rsidR="00C57336" w:rsidRPr="000D462B">
        <w:t xml:space="preserve">for inner regional areas and </w:t>
      </w:r>
      <w:r w:rsidR="008B475A" w:rsidRPr="000D462B">
        <w:t>5.</w:t>
      </w:r>
      <w:r w:rsidR="000D462B" w:rsidRPr="000D462B">
        <w:t>9</w:t>
      </w:r>
      <w:r w:rsidR="00767690" w:rsidRPr="000D462B">
        <w:t> </w:t>
      </w:r>
      <w:r w:rsidR="005D06B8" w:rsidRPr="000D462B">
        <w:t xml:space="preserve">per cent </w:t>
      </w:r>
      <w:r w:rsidR="00C57336" w:rsidRPr="000D462B">
        <w:t>f</w:t>
      </w:r>
      <w:r w:rsidR="00731EDB" w:rsidRPr="000D462B">
        <w:t xml:space="preserve">or major cities) </w:t>
      </w:r>
      <w:r w:rsidR="00E5210A" w:rsidRPr="000D462B">
        <w:t>compared with</w:t>
      </w:r>
      <w:r w:rsidR="00731EDB" w:rsidRPr="000D462B">
        <w:t xml:space="preserve"> </w:t>
      </w:r>
      <w:r w:rsidR="008B475A" w:rsidRPr="000D462B">
        <w:t>6.</w:t>
      </w:r>
      <w:r w:rsidR="000D462B" w:rsidRPr="000D462B">
        <w:t>8</w:t>
      </w:r>
      <w:r w:rsidR="005927C2" w:rsidRPr="000D462B">
        <w:t> </w:t>
      </w:r>
      <w:r w:rsidR="00C57336" w:rsidRPr="000D462B">
        <w:t>per</w:t>
      </w:r>
      <w:r w:rsidR="005927C2" w:rsidRPr="000D462B">
        <w:t> </w:t>
      </w:r>
      <w:r w:rsidR="00C57336" w:rsidRPr="000D462B">
        <w:t>cent for all students (</w:t>
      </w:r>
      <w:r w:rsidR="00C57336" w:rsidRPr="000C682B">
        <w:rPr>
          <w:shd w:val="clear" w:color="auto" w:fill="FFFFFF" w:themeFill="background1"/>
        </w:rPr>
        <w:t>figure</w:t>
      </w:r>
      <w:r w:rsidR="00FC08F5" w:rsidRPr="000C682B">
        <w:rPr>
          <w:shd w:val="clear" w:color="auto" w:fill="FFFFFF" w:themeFill="background1"/>
        </w:rPr>
        <w:t> </w:t>
      </w:r>
      <w:r w:rsidR="00442BBD" w:rsidRPr="000C682B">
        <w:rPr>
          <w:shd w:val="clear" w:color="auto" w:fill="FFFFFF" w:themeFill="background1"/>
        </w:rPr>
        <w:t>5.7</w:t>
      </w:r>
      <w:r w:rsidR="00C57336" w:rsidRPr="000C682B">
        <w:rPr>
          <w:shd w:val="clear" w:color="auto" w:fill="FFFFFF" w:themeFill="background1"/>
        </w:rPr>
        <w:t xml:space="preserve">). </w:t>
      </w:r>
      <w:r w:rsidR="0039762B" w:rsidRPr="000C682B">
        <w:rPr>
          <w:shd w:val="clear" w:color="auto" w:fill="FFFFFF" w:themeFill="background1"/>
        </w:rPr>
        <w:t>Factors such as e</w:t>
      </w:r>
      <w:r w:rsidR="00C57336" w:rsidRPr="000C682B">
        <w:rPr>
          <w:shd w:val="clear" w:color="auto" w:fill="FFFFFF" w:themeFill="background1"/>
        </w:rPr>
        <w:t>mployment</w:t>
      </w:r>
      <w:r w:rsidR="00C57336" w:rsidRPr="000D462B">
        <w:t xml:space="preserve"> opportunities and the availability of alternative education </w:t>
      </w:r>
      <w:r w:rsidR="00C57336" w:rsidRPr="00EF5A5F">
        <w:t xml:space="preserve">services in regional and remote areas </w:t>
      </w:r>
      <w:r w:rsidR="00086D1F" w:rsidRPr="00EF5A5F">
        <w:t>can</w:t>
      </w:r>
      <w:r w:rsidR="00C57336" w:rsidRPr="00EF5A5F">
        <w:t xml:space="preserve"> affect the level of VET participation in these areas.</w:t>
      </w:r>
    </w:p>
    <w:p w:rsidR="0087437B" w:rsidRPr="00C02C05" w:rsidRDefault="0087437B">
      <w:pPr>
        <w:pStyle w:val="FigureTitle"/>
        <w:rPr>
          <w:rStyle w:val="NoteLabel"/>
          <w:b/>
        </w:rPr>
      </w:pPr>
      <w:r w:rsidRPr="00C02C05">
        <w:rPr>
          <w:b w:val="0"/>
        </w:rPr>
        <w:lastRenderedPageBreak/>
        <w:t xml:space="preserve">Figure </w:t>
      </w:r>
      <w:bookmarkStart w:id="17" w:name="OLE_LINK8"/>
      <w:r w:rsidR="00AB7026" w:rsidRPr="00C02C05">
        <w:rPr>
          <w:b w:val="0"/>
        </w:rPr>
        <w:t>5.</w:t>
      </w:r>
      <w:r w:rsidR="009D604A" w:rsidRPr="00C02C05">
        <w:rPr>
          <w:b w:val="0"/>
          <w:noProof/>
        </w:rPr>
        <w:t>7</w:t>
      </w:r>
      <w:bookmarkEnd w:id="17"/>
      <w:r w:rsidRPr="00C02C05">
        <w:tab/>
        <w:t xml:space="preserve">VET participation rate for people of all ages, by region, </w:t>
      </w:r>
      <w:r w:rsidR="002A7F72" w:rsidRPr="00C02C05">
        <w:br/>
      </w:r>
      <w:r w:rsidR="008B475A" w:rsidRPr="00C02C05">
        <w:t>201</w:t>
      </w:r>
      <w:r w:rsidR="00E0193D" w:rsidRPr="00C02C05">
        <w:t>2</w:t>
      </w:r>
      <w:r w:rsidR="008B475A" w:rsidRPr="00C02C05">
        <w:rPr>
          <w:rStyle w:val="NoteLabel"/>
          <w:b/>
        </w:rPr>
        <w:t>a</w:t>
      </w:r>
      <w:r w:rsidRPr="00C02C05">
        <w:rPr>
          <w:rStyle w:val="NoteLabel"/>
          <w:b/>
        </w:rPr>
        <w:t>, b, c</w:t>
      </w:r>
    </w:p>
    <w:tbl>
      <w:tblPr>
        <w:tblW w:w="0" w:type="auto"/>
        <w:tblInd w:w="11" w:type="dxa"/>
        <w:tblBorders>
          <w:top w:val="single" w:sz="6" w:space="0" w:color="auto"/>
          <w:bottom w:val="single" w:sz="6" w:space="0" w:color="auto"/>
        </w:tblBorders>
        <w:shd w:val="clear" w:color="auto" w:fill="FFFFFF" w:themeFill="background1"/>
        <w:tblLayout w:type="fixed"/>
        <w:tblCellMar>
          <w:left w:w="0" w:type="dxa"/>
          <w:right w:w="0" w:type="dxa"/>
        </w:tblCellMar>
        <w:tblLook w:val="0000" w:firstRow="0" w:lastRow="0" w:firstColumn="0" w:lastColumn="0" w:noHBand="0" w:noVBand="0"/>
      </w:tblPr>
      <w:tblGrid>
        <w:gridCol w:w="8777"/>
      </w:tblGrid>
      <w:tr w:rsidR="0087437B" w:rsidRPr="00EF5A5F" w:rsidTr="00986836">
        <w:tc>
          <w:tcPr>
            <w:tcW w:w="8777" w:type="dxa"/>
            <w:shd w:val="clear" w:color="auto" w:fill="FFFFFF" w:themeFill="background1"/>
          </w:tcPr>
          <w:p w:rsidR="0087437B" w:rsidRPr="00EF5A5F" w:rsidRDefault="0022365F">
            <w:pPr>
              <w:pStyle w:val="Figure"/>
            </w:pPr>
            <w:r>
              <w:rPr>
                <w:noProof/>
              </w:rPr>
              <w:drawing>
                <wp:inline distT="0" distB="0" distL="0" distR="0">
                  <wp:extent cx="5391785" cy="2691130"/>
                  <wp:effectExtent l="0" t="0" r="0" b="0"/>
                  <wp:docPr id="237" name="Picture 237" descr="Figure 5.7 VET participation rate for people of all ages, by region,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87437B" w:rsidRPr="004B1B81" w:rsidRDefault="0087437B" w:rsidP="00937A0C">
      <w:pPr>
        <w:pStyle w:val="Note"/>
      </w:pPr>
      <w:r w:rsidRPr="004B1B81">
        <w:rPr>
          <w:rStyle w:val="NoteLabel"/>
        </w:rPr>
        <w:t>a</w:t>
      </w:r>
      <w:r w:rsidR="005F04CA" w:rsidRPr="004B1B81">
        <w:t xml:space="preserve"> </w:t>
      </w:r>
      <w:r w:rsidR="00D322B6" w:rsidRPr="004B1B81">
        <w:t>Data are for government funded VET students.</w:t>
      </w:r>
      <w:r w:rsidR="007954CA" w:rsidRPr="004B1B81">
        <w:t xml:space="preserve"> </w:t>
      </w:r>
      <w:r w:rsidR="007954CA" w:rsidRPr="004B1B81">
        <w:rPr>
          <w:rStyle w:val="NoteLabel"/>
        </w:rPr>
        <w:t>b</w:t>
      </w:r>
      <w:r w:rsidR="007954CA" w:rsidRPr="004B1B81">
        <w:t xml:space="preserve"> The participation rate for students from the various regions is the number of students participating in VET (based on students’ home postcode) as a proportion of the </w:t>
      </w:r>
      <w:r w:rsidR="00113607" w:rsidRPr="004B1B81">
        <w:t xml:space="preserve">total </w:t>
      </w:r>
      <w:r w:rsidR="007954CA" w:rsidRPr="004B1B81">
        <w:t xml:space="preserve">population that resides in that region. </w:t>
      </w:r>
      <w:r w:rsidR="007954CA" w:rsidRPr="004B1B81">
        <w:rPr>
          <w:rStyle w:val="NoteLabel"/>
        </w:rPr>
        <w:t>c</w:t>
      </w:r>
      <w:r w:rsidR="007954CA" w:rsidRPr="004B1B81">
        <w:t xml:space="preserve"> There are n</w:t>
      </w:r>
      <w:r w:rsidR="005E1512" w:rsidRPr="004B1B81">
        <w:t>o very remote areas in Victoria,</w:t>
      </w:r>
      <w:r w:rsidR="007954CA" w:rsidRPr="004B1B81">
        <w:t xml:space="preserve"> no major cities in Tasmania</w:t>
      </w:r>
      <w:r w:rsidR="005E1512" w:rsidRPr="004B1B81">
        <w:t xml:space="preserve">, </w:t>
      </w:r>
      <w:r w:rsidR="007954CA" w:rsidRPr="004B1B81">
        <w:t xml:space="preserve">no outer regional areas, remote areas </w:t>
      </w:r>
      <w:r w:rsidR="005E1512" w:rsidRPr="004B1B81">
        <w:t xml:space="preserve">or very remote areas in the ACT, and no major cities or inner regional areas in the NT. </w:t>
      </w:r>
    </w:p>
    <w:p w:rsidR="0087437B" w:rsidRPr="004B1B81" w:rsidRDefault="007954CA">
      <w:pPr>
        <w:pStyle w:val="Source"/>
      </w:pPr>
      <w:r w:rsidRPr="004B1B81">
        <w:rPr>
          <w:i/>
        </w:rPr>
        <w:t>S</w:t>
      </w:r>
      <w:r w:rsidR="0087437B" w:rsidRPr="004B1B81">
        <w:rPr>
          <w:i/>
        </w:rPr>
        <w:t>ource</w:t>
      </w:r>
      <w:r w:rsidR="0087437B" w:rsidRPr="004B1B81">
        <w:t xml:space="preserve">: </w:t>
      </w:r>
      <w:proofErr w:type="spellStart"/>
      <w:r w:rsidR="004C22CB" w:rsidRPr="004B1B81">
        <w:t>NCVER</w:t>
      </w:r>
      <w:proofErr w:type="spellEnd"/>
      <w:r w:rsidR="004C22CB" w:rsidRPr="004B1B81">
        <w:t xml:space="preserve"> (unpublished) National VET provider collection</w:t>
      </w:r>
      <w:r w:rsidR="002C6824" w:rsidRPr="004B1B81">
        <w:t>; ABS (</w:t>
      </w:r>
      <w:r w:rsidR="008B475A" w:rsidRPr="004B1B81">
        <w:t>201</w:t>
      </w:r>
      <w:r w:rsidR="004B1B81" w:rsidRPr="004B1B81">
        <w:t>3</w:t>
      </w:r>
      <w:r w:rsidR="002C6824" w:rsidRPr="004B1B81">
        <w:t xml:space="preserve">), </w:t>
      </w:r>
      <w:r w:rsidR="002C6824" w:rsidRPr="004B1B81">
        <w:rPr>
          <w:i/>
        </w:rPr>
        <w:t xml:space="preserve">Regional Population Growth, Australia, </w:t>
      </w:r>
      <w:r w:rsidR="008B475A" w:rsidRPr="004B1B81">
        <w:rPr>
          <w:i/>
        </w:rPr>
        <w:t>201</w:t>
      </w:r>
      <w:r w:rsidR="004B1B81" w:rsidRPr="004B1B81">
        <w:rPr>
          <w:i/>
        </w:rPr>
        <w:t>1</w:t>
      </w:r>
      <w:r w:rsidR="008B475A" w:rsidRPr="004B1B81">
        <w:rPr>
          <w:i/>
        </w:rPr>
        <w:t>-1</w:t>
      </w:r>
      <w:r w:rsidR="004B1B81" w:rsidRPr="004B1B81">
        <w:rPr>
          <w:i/>
        </w:rPr>
        <w:t>2</w:t>
      </w:r>
      <w:r w:rsidR="002C6824" w:rsidRPr="004B1B81">
        <w:t>, Cat. no. 3218.0</w:t>
      </w:r>
      <w:r w:rsidR="00BE4089" w:rsidRPr="004B1B81">
        <w:t xml:space="preserve">; table </w:t>
      </w:r>
      <w:proofErr w:type="spellStart"/>
      <w:r w:rsidR="00BE4089" w:rsidRPr="004B1B81">
        <w:t>5</w:t>
      </w:r>
      <w:r w:rsidRPr="004B1B81">
        <w:t>A.</w:t>
      </w:r>
      <w:r w:rsidR="00621EB5" w:rsidRPr="004B1B81">
        <w:t>12</w:t>
      </w:r>
      <w:proofErr w:type="spellEnd"/>
      <w:r w:rsidRPr="004B1B81">
        <w:t>.</w:t>
      </w:r>
    </w:p>
    <w:p w:rsidR="00C57336" w:rsidRPr="00EF5A5F" w:rsidRDefault="00C57336" w:rsidP="004E3A2B">
      <w:pPr>
        <w:pStyle w:val="Heading5"/>
      </w:pPr>
      <w:r w:rsidRPr="00EF5A5F">
        <w:t xml:space="preserve">VET participation by target group — </w:t>
      </w:r>
      <w:r w:rsidR="00A418AA">
        <w:t>p</w:t>
      </w:r>
      <w:r w:rsidR="00AA768B" w:rsidRPr="00EF5A5F">
        <w:t xml:space="preserve">eople </w:t>
      </w:r>
      <w:r w:rsidRPr="00EF5A5F">
        <w:t>with disability</w:t>
      </w:r>
    </w:p>
    <w:p w:rsidR="00C57336" w:rsidRPr="00EF5A5F" w:rsidRDefault="00C57336" w:rsidP="0095094B">
      <w:pPr>
        <w:pStyle w:val="BodyText"/>
      </w:pPr>
      <w:r w:rsidRPr="000D462B">
        <w:t xml:space="preserve">Nationally, </w:t>
      </w:r>
      <w:r w:rsidR="008B475A" w:rsidRPr="000D462B">
        <w:t>7.2</w:t>
      </w:r>
      <w:r w:rsidR="005927C2" w:rsidRPr="000D462B">
        <w:t> </w:t>
      </w:r>
      <w:r w:rsidRPr="000D462B">
        <w:t>per</w:t>
      </w:r>
      <w:r w:rsidR="005927C2" w:rsidRPr="000D462B">
        <w:t> </w:t>
      </w:r>
      <w:r w:rsidRPr="00EF5A5F">
        <w:t xml:space="preserve">cent of government funded VET </w:t>
      </w:r>
      <w:r w:rsidRPr="000C682B">
        <w:rPr>
          <w:shd w:val="clear" w:color="auto" w:fill="FFFFFF" w:themeFill="background1"/>
        </w:rPr>
        <w:t xml:space="preserve">students in </w:t>
      </w:r>
      <w:r w:rsidR="008B475A" w:rsidRPr="000C682B">
        <w:rPr>
          <w:shd w:val="clear" w:color="auto" w:fill="FFFFFF" w:themeFill="background1"/>
        </w:rPr>
        <w:t>201</w:t>
      </w:r>
      <w:r w:rsidR="00E0193D" w:rsidRPr="000C682B">
        <w:rPr>
          <w:shd w:val="clear" w:color="auto" w:fill="FFFFFF" w:themeFill="background1"/>
        </w:rPr>
        <w:t>2</w:t>
      </w:r>
      <w:r w:rsidR="008B475A" w:rsidRPr="000C682B">
        <w:rPr>
          <w:shd w:val="clear" w:color="auto" w:fill="FFFFFF" w:themeFill="background1"/>
        </w:rPr>
        <w:t xml:space="preserve"> </w:t>
      </w:r>
      <w:r w:rsidRPr="000C682B">
        <w:rPr>
          <w:shd w:val="clear" w:color="auto" w:fill="FFFFFF" w:themeFill="background1"/>
        </w:rPr>
        <w:t xml:space="preserve">reported having disability, </w:t>
      </w:r>
      <w:r w:rsidR="00C50020" w:rsidRPr="000C682B">
        <w:rPr>
          <w:shd w:val="clear" w:color="auto" w:fill="FFFFFF" w:themeFill="background1"/>
        </w:rPr>
        <w:t xml:space="preserve">an </w:t>
      </w:r>
      <w:r w:rsidRPr="000C682B">
        <w:rPr>
          <w:shd w:val="clear" w:color="auto" w:fill="FFFFFF" w:themeFill="background1"/>
        </w:rPr>
        <w:t xml:space="preserve">impairment or </w:t>
      </w:r>
      <w:r w:rsidR="00C50020" w:rsidRPr="000C682B">
        <w:rPr>
          <w:shd w:val="clear" w:color="auto" w:fill="FFFFFF" w:themeFill="background1"/>
        </w:rPr>
        <w:t xml:space="preserve">a </w:t>
      </w:r>
      <w:r w:rsidRPr="000C682B">
        <w:rPr>
          <w:shd w:val="clear" w:color="auto" w:fill="FFFFFF" w:themeFill="background1"/>
        </w:rPr>
        <w:t>long</w:t>
      </w:r>
      <w:r w:rsidR="00974385" w:rsidRPr="000C682B">
        <w:rPr>
          <w:shd w:val="clear" w:color="auto" w:fill="FFFFFF" w:themeFill="background1"/>
        </w:rPr>
        <w:t>-</w:t>
      </w:r>
      <w:r w:rsidRPr="000C682B">
        <w:rPr>
          <w:shd w:val="clear" w:color="auto" w:fill="FFFFFF" w:themeFill="background1"/>
        </w:rPr>
        <w:t xml:space="preserve">term condition (figure </w:t>
      </w:r>
      <w:r w:rsidR="00442BBD" w:rsidRPr="000C682B">
        <w:rPr>
          <w:shd w:val="clear" w:color="auto" w:fill="FFFFFF" w:themeFill="background1"/>
        </w:rPr>
        <w:t>5.8</w:t>
      </w:r>
      <w:r w:rsidR="003D4406" w:rsidRPr="000C682B">
        <w:rPr>
          <w:shd w:val="clear" w:color="auto" w:fill="FFFFFF" w:themeFill="background1"/>
        </w:rPr>
        <w:t xml:space="preserve">). Based on </w:t>
      </w:r>
      <w:r w:rsidR="007B05BF" w:rsidRPr="000C682B">
        <w:rPr>
          <w:shd w:val="clear" w:color="auto" w:fill="FFFFFF" w:themeFill="background1"/>
        </w:rPr>
        <w:t xml:space="preserve">the </w:t>
      </w:r>
      <w:r w:rsidR="003D4406" w:rsidRPr="000C682B">
        <w:rPr>
          <w:shd w:val="clear" w:color="auto" w:fill="FFFFFF" w:themeFill="background1"/>
        </w:rPr>
        <w:t>20</w:t>
      </w:r>
      <w:r w:rsidR="007C77A9" w:rsidRPr="000C682B">
        <w:rPr>
          <w:shd w:val="clear" w:color="auto" w:fill="FFFFFF" w:themeFill="background1"/>
        </w:rPr>
        <w:t>12</w:t>
      </w:r>
      <w:r w:rsidR="003D4406" w:rsidRPr="000C682B">
        <w:rPr>
          <w:shd w:val="clear" w:color="auto" w:fill="FFFFFF" w:themeFill="background1"/>
        </w:rPr>
        <w:t> </w:t>
      </w:r>
      <w:r w:rsidRPr="000C682B">
        <w:rPr>
          <w:shd w:val="clear" w:color="auto" w:fill="FFFFFF" w:themeFill="background1"/>
        </w:rPr>
        <w:t xml:space="preserve">ABS </w:t>
      </w:r>
      <w:r w:rsidR="00276FDB" w:rsidRPr="000C682B">
        <w:rPr>
          <w:i/>
          <w:shd w:val="clear" w:color="auto" w:fill="FFFFFF" w:themeFill="background1"/>
        </w:rPr>
        <w:t>Survey of</w:t>
      </w:r>
      <w:r w:rsidR="00276FDB" w:rsidRPr="000C682B">
        <w:rPr>
          <w:shd w:val="clear" w:color="auto" w:fill="FFFFFF" w:themeFill="background1"/>
        </w:rPr>
        <w:t xml:space="preserve"> </w:t>
      </w:r>
      <w:r w:rsidR="007B05BF" w:rsidRPr="000C682B">
        <w:rPr>
          <w:i/>
          <w:shd w:val="clear" w:color="auto" w:fill="FFFFFF" w:themeFill="background1"/>
        </w:rPr>
        <w:t>Disability, Ageing and Carers</w:t>
      </w:r>
      <w:r w:rsidR="007B05BF" w:rsidRPr="000C682B">
        <w:rPr>
          <w:shd w:val="clear" w:color="auto" w:fill="FFFFFF" w:themeFill="background1"/>
        </w:rPr>
        <w:t xml:space="preserve"> (</w:t>
      </w:r>
      <w:proofErr w:type="spellStart"/>
      <w:r w:rsidR="007B05BF" w:rsidRPr="000C682B">
        <w:rPr>
          <w:shd w:val="clear" w:color="auto" w:fill="FFFFFF" w:themeFill="background1"/>
        </w:rPr>
        <w:t>SDAC</w:t>
      </w:r>
      <w:proofErr w:type="spellEnd"/>
      <w:r w:rsidR="007B05BF" w:rsidRPr="000C682B">
        <w:rPr>
          <w:shd w:val="clear" w:color="auto" w:fill="FFFFFF" w:themeFill="background1"/>
        </w:rPr>
        <w:t xml:space="preserve">) </w:t>
      </w:r>
      <w:r w:rsidRPr="000C682B">
        <w:rPr>
          <w:shd w:val="clear" w:color="auto" w:fill="FFFFFF" w:themeFill="background1"/>
        </w:rPr>
        <w:t>data, an estimated 1</w:t>
      </w:r>
      <w:r w:rsidR="005D51FA" w:rsidRPr="000C682B">
        <w:rPr>
          <w:shd w:val="clear" w:color="auto" w:fill="FFFFFF" w:themeFill="background1"/>
        </w:rPr>
        <w:t>4</w:t>
      </w:r>
      <w:r w:rsidRPr="000C682B">
        <w:rPr>
          <w:shd w:val="clear" w:color="auto" w:fill="FFFFFF" w:themeFill="background1"/>
        </w:rPr>
        <w:t>.</w:t>
      </w:r>
      <w:r w:rsidR="007C77A9" w:rsidRPr="000C682B">
        <w:rPr>
          <w:shd w:val="clear" w:color="auto" w:fill="FFFFFF" w:themeFill="background1"/>
        </w:rPr>
        <w:t>4</w:t>
      </w:r>
      <w:r w:rsidR="005927C2" w:rsidRPr="000C682B">
        <w:rPr>
          <w:shd w:val="clear" w:color="auto" w:fill="FFFFFF" w:themeFill="background1"/>
        </w:rPr>
        <w:t> </w:t>
      </w:r>
      <w:r w:rsidRPr="000C682B">
        <w:rPr>
          <w:shd w:val="clear" w:color="auto" w:fill="FFFFFF" w:themeFill="background1"/>
        </w:rPr>
        <w:t>per</w:t>
      </w:r>
      <w:r w:rsidR="005927C2" w:rsidRPr="000C682B">
        <w:rPr>
          <w:shd w:val="clear" w:color="auto" w:fill="FFFFFF" w:themeFill="background1"/>
        </w:rPr>
        <w:t> </w:t>
      </w:r>
      <w:r w:rsidRPr="000C682B">
        <w:rPr>
          <w:shd w:val="clear" w:color="auto" w:fill="FFFFFF" w:themeFill="background1"/>
        </w:rPr>
        <w:t>cent of all 15–64 y</w:t>
      </w:r>
      <w:r w:rsidR="0026030A" w:rsidRPr="000C682B">
        <w:rPr>
          <w:shd w:val="clear" w:color="auto" w:fill="FFFFFF" w:themeFill="background1"/>
        </w:rPr>
        <w:t>ear olds in the population</w:t>
      </w:r>
      <w:r w:rsidR="007C77A9" w:rsidRPr="000C682B">
        <w:rPr>
          <w:shd w:val="clear" w:color="auto" w:fill="FFFFFF" w:themeFill="background1"/>
        </w:rPr>
        <w:t xml:space="preserve"> living in households</w:t>
      </w:r>
      <w:r w:rsidR="0026030A" w:rsidRPr="000C682B">
        <w:rPr>
          <w:shd w:val="clear" w:color="auto" w:fill="FFFFFF" w:themeFill="background1"/>
        </w:rPr>
        <w:t xml:space="preserve"> and </w:t>
      </w:r>
      <w:r w:rsidR="005D51FA" w:rsidRPr="000C682B">
        <w:rPr>
          <w:shd w:val="clear" w:color="auto" w:fill="FFFFFF" w:themeFill="background1"/>
        </w:rPr>
        <w:t>18.5</w:t>
      </w:r>
      <w:r w:rsidR="005927C2" w:rsidRPr="000C682B">
        <w:rPr>
          <w:shd w:val="clear" w:color="auto" w:fill="FFFFFF" w:themeFill="background1"/>
        </w:rPr>
        <w:t> </w:t>
      </w:r>
      <w:r w:rsidRPr="000C682B">
        <w:rPr>
          <w:shd w:val="clear" w:color="auto" w:fill="FFFFFF" w:themeFill="background1"/>
        </w:rPr>
        <w:t>per</w:t>
      </w:r>
      <w:r w:rsidR="005927C2" w:rsidRPr="000C682B">
        <w:rPr>
          <w:shd w:val="clear" w:color="auto" w:fill="FFFFFF" w:themeFill="background1"/>
        </w:rPr>
        <w:t> </w:t>
      </w:r>
      <w:r w:rsidRPr="000C682B">
        <w:rPr>
          <w:shd w:val="clear" w:color="auto" w:fill="FFFFFF" w:themeFill="background1"/>
        </w:rPr>
        <w:t xml:space="preserve">cent of the total population reported having </w:t>
      </w:r>
      <w:r w:rsidR="00D05C85" w:rsidRPr="000C682B">
        <w:rPr>
          <w:shd w:val="clear" w:color="auto" w:fill="FFFFFF" w:themeFill="background1"/>
        </w:rPr>
        <w:t>disability (derived from ABS </w:t>
      </w:r>
      <w:r w:rsidR="0092034B" w:rsidRPr="000C682B">
        <w:rPr>
          <w:shd w:val="clear" w:color="auto" w:fill="FFFFFF" w:themeFill="background1"/>
        </w:rPr>
        <w:t>20</w:t>
      </w:r>
      <w:r w:rsidR="005D51FA" w:rsidRPr="000C682B">
        <w:rPr>
          <w:shd w:val="clear" w:color="auto" w:fill="FFFFFF" w:themeFill="background1"/>
        </w:rPr>
        <w:t>1</w:t>
      </w:r>
      <w:r w:rsidR="007C77A9" w:rsidRPr="000C682B">
        <w:rPr>
          <w:shd w:val="clear" w:color="auto" w:fill="FFFFFF" w:themeFill="background1"/>
        </w:rPr>
        <w:t>3</w:t>
      </w:r>
      <w:r w:rsidRPr="000C682B">
        <w:rPr>
          <w:shd w:val="clear" w:color="auto" w:fill="FFFFFF" w:themeFill="background1"/>
        </w:rPr>
        <w:t>). The proportion of VET students reporting disability is not directly comparable with the proportion of the population reporting disability</w:t>
      </w:r>
      <w:r w:rsidRPr="00EF5A5F">
        <w:t>, as the classifications of d</w:t>
      </w:r>
      <w:r w:rsidR="00FF5A84" w:rsidRPr="00EF5A5F">
        <w:t xml:space="preserve">isabilities </w:t>
      </w:r>
      <w:r w:rsidR="00AA0765" w:rsidRPr="00EF5A5F">
        <w:t>differ</w:t>
      </w:r>
      <w:r w:rsidR="00276FDB" w:rsidRPr="00EF5A5F">
        <w:t xml:space="preserve"> across </w:t>
      </w:r>
      <w:r w:rsidR="00276FDB" w:rsidRPr="000C682B">
        <w:rPr>
          <w:shd w:val="clear" w:color="auto" w:fill="FFFFFF" w:themeFill="background1"/>
        </w:rPr>
        <w:t>the two collections</w:t>
      </w:r>
      <w:r w:rsidR="00FF5A84" w:rsidRPr="000C682B">
        <w:rPr>
          <w:shd w:val="clear" w:color="auto" w:fill="FFFFFF" w:themeFill="background1"/>
        </w:rPr>
        <w:t>.</w:t>
      </w:r>
      <w:r w:rsidR="00AA0765" w:rsidRPr="000C682B">
        <w:rPr>
          <w:shd w:val="clear" w:color="auto" w:fill="FFFFFF" w:themeFill="background1"/>
        </w:rPr>
        <w:t xml:space="preserve"> Within the VET system, the focus is on identifying students </w:t>
      </w:r>
      <w:r w:rsidR="007E7322" w:rsidRPr="000C682B">
        <w:rPr>
          <w:shd w:val="clear" w:color="auto" w:fill="FFFFFF" w:themeFill="background1"/>
        </w:rPr>
        <w:t>who</w:t>
      </w:r>
      <w:r w:rsidR="007E7322">
        <w:t xml:space="preserve"> </w:t>
      </w:r>
      <w:r w:rsidR="00AA0765" w:rsidRPr="00EF5A5F">
        <w:t>require additional teaching and learning support.</w:t>
      </w:r>
    </w:p>
    <w:p w:rsidR="0057418A" w:rsidRPr="00C02C05" w:rsidRDefault="0057418A">
      <w:pPr>
        <w:pStyle w:val="FigureTitle"/>
        <w:rPr>
          <w:rStyle w:val="NoteLabel"/>
          <w:b/>
        </w:rPr>
      </w:pPr>
      <w:r w:rsidRPr="00C02C05">
        <w:rPr>
          <w:b w:val="0"/>
        </w:rPr>
        <w:lastRenderedPageBreak/>
        <w:t xml:space="preserve">Figure </w:t>
      </w:r>
      <w:bookmarkStart w:id="18" w:name="OLE_LINK9"/>
      <w:r w:rsidR="00AB7026" w:rsidRPr="00C02C05">
        <w:rPr>
          <w:b w:val="0"/>
        </w:rPr>
        <w:t>5.</w:t>
      </w:r>
      <w:r w:rsidR="009D604A" w:rsidRPr="00C02C05">
        <w:rPr>
          <w:b w:val="0"/>
          <w:noProof/>
        </w:rPr>
        <w:t>8</w:t>
      </w:r>
      <w:bookmarkEnd w:id="18"/>
      <w:r w:rsidRPr="00C02C05">
        <w:tab/>
        <w:t>VET students</w:t>
      </w:r>
      <w:r w:rsidR="00CA675D" w:rsidRPr="00C02C05">
        <w:t xml:space="preserve"> of all ages</w:t>
      </w:r>
      <w:r w:rsidRPr="00C02C05">
        <w:t xml:space="preserve">, by disability status, </w:t>
      </w:r>
      <w:r w:rsidR="008B475A" w:rsidRPr="00C02C05">
        <w:t>201</w:t>
      </w:r>
      <w:r w:rsidR="00E0193D" w:rsidRPr="00C02C05">
        <w:t>2</w:t>
      </w:r>
      <w:r w:rsidR="008B475A" w:rsidRPr="00C02C05">
        <w:rPr>
          <w:rStyle w:val="NoteLabel"/>
          <w:b/>
        </w:rPr>
        <w:t>a</w:t>
      </w:r>
      <w:r w:rsidRPr="00C02C05">
        <w:rPr>
          <w:rStyle w:val="NoteLabel"/>
          <w:b/>
        </w:rPr>
        <w:t>, b</w:t>
      </w:r>
      <w:r w:rsidR="00CB7C95">
        <w:rPr>
          <w:rStyle w:val="NoteLabel"/>
          <w:b/>
        </w:rPr>
        <w:t>, 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7418A" w:rsidRPr="00EF5A5F">
        <w:tc>
          <w:tcPr>
            <w:tcW w:w="8777" w:type="dxa"/>
          </w:tcPr>
          <w:p w:rsidR="0057418A" w:rsidRPr="00EF5A5F" w:rsidRDefault="0022365F">
            <w:pPr>
              <w:pStyle w:val="Figure"/>
            </w:pPr>
            <w:r>
              <w:rPr>
                <w:noProof/>
              </w:rPr>
              <w:drawing>
                <wp:inline distT="0" distB="0" distL="0" distR="0">
                  <wp:extent cx="5400040" cy="2691130"/>
                  <wp:effectExtent l="0" t="0" r="0" b="0"/>
                  <wp:docPr id="238" name="Picture 238" descr="Figure 5.8 VET students of all ages, by disability status,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2691130"/>
                          </a:xfrm>
                          <a:prstGeom prst="rect">
                            <a:avLst/>
                          </a:prstGeom>
                          <a:noFill/>
                          <a:ln>
                            <a:noFill/>
                          </a:ln>
                        </pic:spPr>
                      </pic:pic>
                    </a:graphicData>
                  </a:graphic>
                </wp:inline>
              </w:drawing>
            </w:r>
          </w:p>
        </w:tc>
      </w:tr>
    </w:tbl>
    <w:p w:rsidR="0057418A" w:rsidRPr="004B1B81" w:rsidRDefault="0057418A" w:rsidP="00937A0C">
      <w:pPr>
        <w:pStyle w:val="Note"/>
      </w:pPr>
      <w:r w:rsidRPr="004B1B81">
        <w:rPr>
          <w:rStyle w:val="NoteLabel"/>
        </w:rPr>
        <w:t>a</w:t>
      </w:r>
      <w:r w:rsidR="005F04CA" w:rsidRPr="004B1B81">
        <w:t xml:space="preserve"> </w:t>
      </w:r>
      <w:r w:rsidR="00D322B6" w:rsidRPr="004B1B81">
        <w:t>Data are for government funded VET students.</w:t>
      </w:r>
      <w:r w:rsidR="005647EA" w:rsidRPr="004B1B81">
        <w:t xml:space="preserve"> </w:t>
      </w:r>
      <w:r w:rsidR="005647EA" w:rsidRPr="004B1B81">
        <w:rPr>
          <w:rStyle w:val="NoteLabel"/>
        </w:rPr>
        <w:t>b</w:t>
      </w:r>
      <w:r w:rsidR="005647EA" w:rsidRPr="004B1B81">
        <w:t xml:space="preserve"> </w:t>
      </w:r>
      <w:r w:rsidR="001C1E26" w:rsidRPr="004B1B81">
        <w:t xml:space="preserve">People with disability are defined as those who self-identify on enrolment forms that they have disability, </w:t>
      </w:r>
      <w:r w:rsidR="00C50020" w:rsidRPr="004B1B81">
        <w:t xml:space="preserve">an </w:t>
      </w:r>
      <w:r w:rsidR="001C1E26" w:rsidRPr="004B1B81">
        <w:t>impa</w:t>
      </w:r>
      <w:r w:rsidR="00376A75" w:rsidRPr="004B1B81">
        <w:t xml:space="preserve">irment or </w:t>
      </w:r>
      <w:r w:rsidR="00C50020" w:rsidRPr="004B1B81">
        <w:t xml:space="preserve">a </w:t>
      </w:r>
      <w:r w:rsidR="00376A75" w:rsidRPr="004B1B81">
        <w:t xml:space="preserve">long-term condition. </w:t>
      </w:r>
      <w:r w:rsidR="001C1E26" w:rsidRPr="004B1B81">
        <w:t>Not all students respond to the relevant question on the enrolment form.</w:t>
      </w:r>
      <w:r w:rsidR="00CB7C95">
        <w:t xml:space="preserve"> </w:t>
      </w:r>
      <w:r w:rsidR="00CB7C95" w:rsidRPr="00F641E6">
        <w:rPr>
          <w:rStyle w:val="NoteLabel"/>
        </w:rPr>
        <w:t>c</w:t>
      </w:r>
      <w:r w:rsidR="00F641E6">
        <w:t> </w:t>
      </w:r>
      <w:r w:rsidR="00CB7C95">
        <w:t>Disability status not stated is nil or rounded to zero for Victoria and SA.</w:t>
      </w:r>
    </w:p>
    <w:p w:rsidR="0057418A" w:rsidRPr="004B1B81" w:rsidRDefault="005647EA">
      <w:pPr>
        <w:pStyle w:val="Source"/>
      </w:pPr>
      <w:r w:rsidRPr="004B1B81">
        <w:rPr>
          <w:i/>
        </w:rPr>
        <w:t>S</w:t>
      </w:r>
      <w:r w:rsidR="0057418A" w:rsidRPr="004B1B81">
        <w:rPr>
          <w:i/>
        </w:rPr>
        <w:t>ource</w:t>
      </w:r>
      <w:r w:rsidR="0057418A" w:rsidRPr="004B1B81">
        <w:t xml:space="preserve">: </w:t>
      </w:r>
      <w:proofErr w:type="spellStart"/>
      <w:r w:rsidR="00147C1A" w:rsidRPr="004B1B81">
        <w:t>NCVER</w:t>
      </w:r>
      <w:proofErr w:type="spellEnd"/>
      <w:r w:rsidR="00147C1A" w:rsidRPr="004B1B81">
        <w:t xml:space="preserve"> (unpublished) National VET provider collection</w:t>
      </w:r>
      <w:r w:rsidRPr="004B1B81">
        <w:t xml:space="preserve">; table </w:t>
      </w:r>
      <w:proofErr w:type="spellStart"/>
      <w:r w:rsidR="00BE4089" w:rsidRPr="004B1B81">
        <w:t>5</w:t>
      </w:r>
      <w:r w:rsidRPr="004B1B81">
        <w:t>A.</w:t>
      </w:r>
      <w:r w:rsidR="00621EB5" w:rsidRPr="004B1B81">
        <w:t>13</w:t>
      </w:r>
      <w:proofErr w:type="spellEnd"/>
      <w:r w:rsidRPr="004B1B81">
        <w:t>.</w:t>
      </w:r>
    </w:p>
    <w:p w:rsidR="00C57336" w:rsidRPr="00EF5A5F" w:rsidRDefault="00C57336" w:rsidP="00C83611">
      <w:pPr>
        <w:pStyle w:val="Heading5"/>
      </w:pPr>
      <w:r w:rsidRPr="00EF5A5F">
        <w:t xml:space="preserve">VET participation by target group — </w:t>
      </w:r>
      <w:r w:rsidR="00276FDB" w:rsidRPr="00EF5A5F">
        <w:t>p</w:t>
      </w:r>
      <w:r w:rsidR="006A3635" w:rsidRPr="00EF5A5F">
        <w:t xml:space="preserve">eople </w:t>
      </w:r>
      <w:r w:rsidRPr="00EF5A5F">
        <w:t xml:space="preserve">speaking a language other than English at home </w:t>
      </w:r>
    </w:p>
    <w:p w:rsidR="00B006D2" w:rsidRPr="00165F0A" w:rsidRDefault="00C57336" w:rsidP="0095094B">
      <w:pPr>
        <w:pStyle w:val="BodyText"/>
      </w:pPr>
      <w:r w:rsidRPr="00EF5A5F">
        <w:t xml:space="preserve">In </w:t>
      </w:r>
      <w:r w:rsidR="008B475A" w:rsidRPr="00086708">
        <w:t>201</w:t>
      </w:r>
      <w:r w:rsidR="00E0193D" w:rsidRPr="00086708">
        <w:t>2</w:t>
      </w:r>
      <w:r w:rsidRPr="00086708">
        <w:t xml:space="preserve">, </w:t>
      </w:r>
      <w:r w:rsidR="00086708" w:rsidRPr="00086708">
        <w:t>15.5</w:t>
      </w:r>
      <w:r w:rsidR="005927C2" w:rsidRPr="00086708">
        <w:t> </w:t>
      </w:r>
      <w:r w:rsidRPr="00086708">
        <w:t>per</w:t>
      </w:r>
      <w:r w:rsidR="005927C2" w:rsidRPr="00086708">
        <w:t> </w:t>
      </w:r>
      <w:r w:rsidRPr="00EF5A5F">
        <w:t xml:space="preserve">cent of government funded VET students reported speaking a </w:t>
      </w:r>
      <w:proofErr w:type="spellStart"/>
      <w:r w:rsidR="00276FDB" w:rsidRPr="00EF5A5F">
        <w:t>LOTE</w:t>
      </w:r>
      <w:proofErr w:type="spellEnd"/>
      <w:r w:rsidRPr="00EF5A5F">
        <w:t xml:space="preserve"> at home (figure </w:t>
      </w:r>
      <w:r w:rsidR="00442BBD">
        <w:t>5.9</w:t>
      </w:r>
      <w:r w:rsidR="00EA0FD0" w:rsidRPr="00EF5A5F">
        <w:t xml:space="preserve">). By </w:t>
      </w:r>
      <w:r w:rsidR="00EA0FD0" w:rsidRPr="00E0193D">
        <w:t xml:space="preserve">comparison, </w:t>
      </w:r>
      <w:r w:rsidR="008B475A" w:rsidRPr="00E0193D">
        <w:t>18.2</w:t>
      </w:r>
      <w:r w:rsidR="00E0193D" w:rsidRPr="00E0193D">
        <w:t xml:space="preserve"> </w:t>
      </w:r>
      <w:r w:rsidRPr="00E0193D">
        <w:t>per</w:t>
      </w:r>
      <w:r w:rsidR="00E0193D" w:rsidRPr="00E0193D">
        <w:t xml:space="preserve"> </w:t>
      </w:r>
      <w:r w:rsidRPr="00E0193D">
        <w:t xml:space="preserve">cent </w:t>
      </w:r>
      <w:r w:rsidRPr="00165F0A">
        <w:t xml:space="preserve">of the total population of Australia </w:t>
      </w:r>
      <w:r w:rsidR="002D7E23" w:rsidRPr="00165F0A">
        <w:t xml:space="preserve">in </w:t>
      </w:r>
      <w:r w:rsidR="00BA680F" w:rsidRPr="00165F0A">
        <w:t xml:space="preserve">2011 </w:t>
      </w:r>
      <w:r w:rsidRPr="00165F0A">
        <w:t xml:space="preserve">spoke a </w:t>
      </w:r>
      <w:proofErr w:type="spellStart"/>
      <w:r w:rsidR="00276FDB" w:rsidRPr="00165F0A">
        <w:t>LOTE</w:t>
      </w:r>
      <w:proofErr w:type="spellEnd"/>
      <w:r w:rsidR="00276FDB" w:rsidRPr="00165F0A">
        <w:t xml:space="preserve"> </w:t>
      </w:r>
      <w:r w:rsidRPr="00165F0A">
        <w:t>at home</w:t>
      </w:r>
      <w:r w:rsidR="00BA680F" w:rsidRPr="00165F0A">
        <w:t xml:space="preserve"> (table </w:t>
      </w:r>
      <w:proofErr w:type="spellStart"/>
      <w:r w:rsidR="00BA680F" w:rsidRPr="00165F0A">
        <w:t>5A.14</w:t>
      </w:r>
      <w:proofErr w:type="spellEnd"/>
      <w:r w:rsidR="00BA680F" w:rsidRPr="00165F0A">
        <w:t>)</w:t>
      </w:r>
      <w:r w:rsidR="00165F0A" w:rsidRPr="00165F0A">
        <w:t xml:space="preserve"> (derived from ABS 2011 </w:t>
      </w:r>
      <w:r w:rsidR="00165F0A" w:rsidRPr="00165F0A">
        <w:rPr>
          <w:i/>
        </w:rPr>
        <w:t>Census of Population and Housing</w:t>
      </w:r>
      <w:r w:rsidR="00165F0A" w:rsidRPr="00165F0A">
        <w:t xml:space="preserve">, table </w:t>
      </w:r>
      <w:proofErr w:type="spellStart"/>
      <w:r w:rsidR="00CB7C95">
        <w:t>2</w:t>
      </w:r>
      <w:r w:rsidR="00165F0A" w:rsidRPr="00165F0A">
        <w:t>A.11</w:t>
      </w:r>
      <w:proofErr w:type="spellEnd"/>
      <w:r w:rsidR="00165F0A" w:rsidRPr="00165F0A">
        <w:t>).</w:t>
      </w:r>
    </w:p>
    <w:p w:rsidR="005647EA" w:rsidRPr="00C02C05" w:rsidRDefault="005647EA">
      <w:pPr>
        <w:pStyle w:val="FigureTitle"/>
        <w:rPr>
          <w:rStyle w:val="NoteLabel"/>
          <w:b/>
        </w:rPr>
      </w:pPr>
      <w:r w:rsidRPr="00C02C05">
        <w:rPr>
          <w:b w:val="0"/>
        </w:rPr>
        <w:lastRenderedPageBreak/>
        <w:t xml:space="preserve">Figure </w:t>
      </w:r>
      <w:bookmarkStart w:id="19" w:name="OLE_LINK10"/>
      <w:r w:rsidR="00AB7026" w:rsidRPr="00C02C05">
        <w:rPr>
          <w:b w:val="0"/>
        </w:rPr>
        <w:t>5.</w:t>
      </w:r>
      <w:r w:rsidR="009D604A" w:rsidRPr="00C02C05">
        <w:rPr>
          <w:b w:val="0"/>
          <w:noProof/>
        </w:rPr>
        <w:t>9</w:t>
      </w:r>
      <w:bookmarkEnd w:id="19"/>
      <w:r w:rsidRPr="00C02C05">
        <w:tab/>
        <w:t>VET students</w:t>
      </w:r>
      <w:r w:rsidR="00634BE6" w:rsidRPr="00C02C05">
        <w:t xml:space="preserve"> of all ages</w:t>
      </w:r>
      <w:r w:rsidRPr="00C02C05">
        <w:t xml:space="preserve">, by language spoken at home, </w:t>
      </w:r>
      <w:r w:rsidR="00127AB8" w:rsidRPr="00C02C05">
        <w:t>201</w:t>
      </w:r>
      <w:r w:rsidR="00E0193D" w:rsidRPr="00C02C05">
        <w:t>2</w:t>
      </w:r>
      <w:r w:rsidR="00127AB8" w:rsidRPr="00C02C05">
        <w:rPr>
          <w:rStyle w:val="NoteLabel"/>
          <w:b/>
        </w:rPr>
        <w:t>a</w:t>
      </w:r>
      <w:r w:rsidR="007937C0" w:rsidRPr="00C02C05">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647EA" w:rsidRPr="00EF5A5F">
        <w:tc>
          <w:tcPr>
            <w:tcW w:w="8777" w:type="dxa"/>
          </w:tcPr>
          <w:p w:rsidR="005647EA" w:rsidRPr="00EF5A5F" w:rsidRDefault="0022365F">
            <w:pPr>
              <w:pStyle w:val="Figure"/>
            </w:pPr>
            <w:r>
              <w:rPr>
                <w:noProof/>
              </w:rPr>
              <w:drawing>
                <wp:inline distT="0" distB="0" distL="0" distR="0">
                  <wp:extent cx="5400040" cy="2682875"/>
                  <wp:effectExtent l="0" t="0" r="0" b="3175"/>
                  <wp:docPr id="239" name="Picture 239" descr="Figure 5.9 VET students of all ages, by language spoken at home, 2012&#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682875"/>
                          </a:xfrm>
                          <a:prstGeom prst="rect">
                            <a:avLst/>
                          </a:prstGeom>
                          <a:noFill/>
                          <a:ln>
                            <a:noFill/>
                          </a:ln>
                        </pic:spPr>
                      </pic:pic>
                    </a:graphicData>
                  </a:graphic>
                </wp:inline>
              </w:drawing>
            </w:r>
          </w:p>
        </w:tc>
      </w:tr>
    </w:tbl>
    <w:p w:rsidR="005647EA" w:rsidRPr="004B1B81" w:rsidRDefault="005647EA" w:rsidP="00A405CB">
      <w:pPr>
        <w:pStyle w:val="Note"/>
      </w:pPr>
      <w:r w:rsidRPr="004B1B81">
        <w:rPr>
          <w:rStyle w:val="NoteLabel"/>
        </w:rPr>
        <w:t>a</w:t>
      </w:r>
      <w:r w:rsidR="005927C2" w:rsidRPr="004B1B81">
        <w:t xml:space="preserve"> </w:t>
      </w:r>
      <w:r w:rsidR="00D322B6" w:rsidRPr="004B1B81">
        <w:t>Data are for government funded VET students.</w:t>
      </w:r>
      <w:r w:rsidR="00FC3D64" w:rsidRPr="004B1B81">
        <w:t xml:space="preserve"> </w:t>
      </w:r>
      <w:r w:rsidR="007937C0" w:rsidRPr="004B1B81">
        <w:rPr>
          <w:rStyle w:val="NoteLabel"/>
        </w:rPr>
        <w:t>b</w:t>
      </w:r>
      <w:r w:rsidR="007937C0" w:rsidRPr="004B1B81">
        <w:t xml:space="preserve"> </w:t>
      </w:r>
      <w:r w:rsidR="00276FDB" w:rsidRPr="004B1B81">
        <w:t>Students reported as speaking a language other than English at home</w:t>
      </w:r>
      <w:r w:rsidR="007937C0" w:rsidRPr="004B1B81">
        <w:t xml:space="preserve"> are those who self-identify on their enrolment form that they speak a language other than English at home.  Not all students respond</w:t>
      </w:r>
      <w:r w:rsidR="00F44ECF" w:rsidRPr="004B1B81">
        <w:t>ed</w:t>
      </w:r>
      <w:r w:rsidR="007937C0" w:rsidRPr="004B1B81">
        <w:t xml:space="preserve"> to the relevant question on the enrolment form.</w:t>
      </w:r>
    </w:p>
    <w:p w:rsidR="005647EA" w:rsidRPr="004B1B81" w:rsidRDefault="00536B98">
      <w:pPr>
        <w:pStyle w:val="Source"/>
      </w:pPr>
      <w:r w:rsidRPr="004B1B81">
        <w:rPr>
          <w:i/>
        </w:rPr>
        <w:t>S</w:t>
      </w:r>
      <w:r w:rsidR="005647EA" w:rsidRPr="004B1B81">
        <w:rPr>
          <w:i/>
        </w:rPr>
        <w:t>ource</w:t>
      </w:r>
      <w:r w:rsidR="005647EA" w:rsidRPr="004B1B81">
        <w:t xml:space="preserve">: </w:t>
      </w:r>
      <w:proofErr w:type="spellStart"/>
      <w:r w:rsidR="001E472A" w:rsidRPr="004B1B81">
        <w:t>NCVER</w:t>
      </w:r>
      <w:proofErr w:type="spellEnd"/>
      <w:r w:rsidR="001E472A" w:rsidRPr="004B1B81">
        <w:t xml:space="preserve"> (unpublished) National VET provider collection</w:t>
      </w:r>
      <w:r w:rsidR="005647EA" w:rsidRPr="004B1B81">
        <w:t xml:space="preserve">; table </w:t>
      </w:r>
      <w:proofErr w:type="spellStart"/>
      <w:r w:rsidR="00BE4089" w:rsidRPr="004B1B81">
        <w:t>5</w:t>
      </w:r>
      <w:r w:rsidR="005647EA" w:rsidRPr="004B1B81">
        <w:t>A.</w:t>
      </w:r>
      <w:r w:rsidR="00621EB5" w:rsidRPr="004B1B81">
        <w:t>14</w:t>
      </w:r>
      <w:proofErr w:type="spellEnd"/>
      <w:r w:rsidR="005647EA" w:rsidRPr="004B1B81">
        <w:t>.</w:t>
      </w:r>
    </w:p>
    <w:p w:rsidR="00B006D2" w:rsidRDefault="00B006D2" w:rsidP="00B006D2">
      <w:pPr>
        <w:pStyle w:val="BodyText"/>
      </w:pPr>
      <w:r w:rsidRPr="00FF3898">
        <w:t xml:space="preserve">Participation in government funded VET for people speaking a </w:t>
      </w:r>
      <w:proofErr w:type="spellStart"/>
      <w:r w:rsidRPr="00FF3898">
        <w:t>LOTE</w:t>
      </w:r>
      <w:proofErr w:type="spellEnd"/>
      <w:r w:rsidRPr="00FF3898">
        <w:t xml:space="preserve"> at home </w:t>
      </w:r>
      <w:r w:rsidR="00AD7CF2">
        <w:t>was</w:t>
      </w:r>
      <w:r w:rsidRPr="00FF3898">
        <w:t xml:space="preserve"> estimated to be 5.6 per cent nationally in 201</w:t>
      </w:r>
      <w:r w:rsidR="00FF3898" w:rsidRPr="00FF3898">
        <w:t>1</w:t>
      </w:r>
      <w:r w:rsidRPr="00FF3898">
        <w:t>, compared with 7.1 per cent for people who spoke only English at home, and 6.</w:t>
      </w:r>
      <w:r w:rsidR="00FF3898" w:rsidRPr="00FF3898">
        <w:t>6</w:t>
      </w:r>
      <w:r w:rsidRPr="00FF3898">
        <w:t> per </w:t>
      </w:r>
      <w:r w:rsidR="00B43698" w:rsidRPr="00FF3898">
        <w:t xml:space="preserve">cent for the general population. The estimated national participation rate in 2006 for people speaking a </w:t>
      </w:r>
      <w:proofErr w:type="spellStart"/>
      <w:r w:rsidR="00B43698" w:rsidRPr="00FF3898">
        <w:t>LOTE</w:t>
      </w:r>
      <w:proofErr w:type="spellEnd"/>
      <w:r w:rsidR="00B43698" w:rsidRPr="00FF3898">
        <w:t xml:space="preserve"> at home was similar at 5.5 per cent </w:t>
      </w:r>
      <w:r w:rsidRPr="00FF3898">
        <w:t xml:space="preserve">(table </w:t>
      </w:r>
      <w:proofErr w:type="spellStart"/>
      <w:r w:rsidRPr="00FF3898">
        <w:t>5A.15</w:t>
      </w:r>
      <w:proofErr w:type="spellEnd"/>
      <w:r w:rsidRPr="00FF3898">
        <w:t xml:space="preserve">) (derived from ABS </w:t>
      </w:r>
      <w:r w:rsidR="00B43698" w:rsidRPr="00FF3898">
        <w:t xml:space="preserve">2006 and </w:t>
      </w:r>
      <w:r w:rsidRPr="00FF3898">
        <w:t xml:space="preserve">2011 </w:t>
      </w:r>
      <w:r w:rsidRPr="00FF3898">
        <w:rPr>
          <w:i/>
        </w:rPr>
        <w:t>Census of Population and Housing</w:t>
      </w:r>
      <w:r w:rsidRPr="00FF3898">
        <w:t>, table</w:t>
      </w:r>
      <w:r w:rsidR="00B43698" w:rsidRPr="00FF3898">
        <w:t>s</w:t>
      </w:r>
      <w:r w:rsidRPr="00FF3898">
        <w:t xml:space="preserve"> </w:t>
      </w:r>
      <w:proofErr w:type="spellStart"/>
      <w:r w:rsidR="00AD7CF2">
        <w:t>2</w:t>
      </w:r>
      <w:r w:rsidR="00B43698" w:rsidRPr="00FF3898">
        <w:t>A.10</w:t>
      </w:r>
      <w:proofErr w:type="spellEnd"/>
      <w:r w:rsidR="00B43698" w:rsidRPr="00FF3898">
        <w:t xml:space="preserve"> and </w:t>
      </w:r>
      <w:proofErr w:type="spellStart"/>
      <w:r w:rsidR="00AD7CF2">
        <w:t>2</w:t>
      </w:r>
      <w:r w:rsidRPr="00FF3898">
        <w:t>A.11</w:t>
      </w:r>
      <w:proofErr w:type="spellEnd"/>
      <w:r w:rsidRPr="00FF3898">
        <w:t>).</w:t>
      </w:r>
    </w:p>
    <w:p w:rsidR="00C57336" w:rsidRPr="00EF5A5F" w:rsidRDefault="00C57336" w:rsidP="00281C53">
      <w:pPr>
        <w:pStyle w:val="Heading4"/>
      </w:pPr>
      <w:r w:rsidRPr="00EF5A5F">
        <w:t>Effectiveness</w:t>
      </w:r>
      <w:r w:rsidR="00782E96">
        <w:t xml:space="preserve"> </w:t>
      </w:r>
    </w:p>
    <w:p w:rsidR="00CF33C3" w:rsidRPr="00EF5A5F" w:rsidRDefault="00CF33C3" w:rsidP="001E472A">
      <w:pPr>
        <w:pStyle w:val="BodyText"/>
      </w:pPr>
      <w:r w:rsidRPr="00EF5A5F">
        <w:t>A key national goal of the VET system is to enable development of a highly skilled workforce.</w:t>
      </w:r>
    </w:p>
    <w:p w:rsidR="00C57336" w:rsidRPr="00EF5A5F" w:rsidRDefault="00C57336" w:rsidP="00281C53">
      <w:pPr>
        <w:pStyle w:val="Heading5"/>
      </w:pPr>
      <w:r w:rsidRPr="00EF5A5F">
        <w:t>Student participation in VET</w:t>
      </w:r>
    </w:p>
    <w:p w:rsidR="0042744F" w:rsidRPr="00EF5A5F" w:rsidRDefault="00590667" w:rsidP="00807708">
      <w:pPr>
        <w:pStyle w:val="Heading5"/>
        <w:keepNext w:val="0"/>
        <w:spacing w:before="240"/>
        <w:jc w:val="both"/>
        <w:rPr>
          <w:i w:val="0"/>
        </w:rPr>
      </w:pPr>
      <w:r w:rsidRPr="00EF5A5F">
        <w:rPr>
          <w:i w:val="0"/>
        </w:rPr>
        <w:t>‘Student participation in VET’ is an indicator of governments’ objective to provide people aged 15–64 years with the level of access to the VET system that is necessary for a highly skilled workforce</w:t>
      </w:r>
      <w:r w:rsidR="003A1F28" w:rsidRPr="00EF5A5F">
        <w:rPr>
          <w:i w:val="0"/>
        </w:rPr>
        <w:t xml:space="preserve"> </w:t>
      </w:r>
      <w:r w:rsidR="00C57336" w:rsidRPr="00EF5A5F">
        <w:rPr>
          <w:i w:val="0"/>
        </w:rPr>
        <w:t xml:space="preserve">(box </w:t>
      </w:r>
      <w:r w:rsidR="00442BBD">
        <w:rPr>
          <w:i w:val="0"/>
        </w:rPr>
        <w:t>5.5</w:t>
      </w:r>
      <w:r w:rsidR="00974313" w:rsidRPr="00EF5A5F">
        <w:rPr>
          <w:i w:val="0"/>
        </w:rPr>
        <w:t>).</w:t>
      </w:r>
    </w:p>
    <w:p w:rsidR="00A97844" w:rsidRPr="00EF5A5F" w:rsidRDefault="00A97844" w:rsidP="00A97844">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97844" w:rsidRPr="00EF5A5F" w:rsidTr="00A75418">
        <w:tc>
          <w:tcPr>
            <w:tcW w:w="8771" w:type="dxa"/>
            <w:tcBorders>
              <w:top w:val="single" w:sz="6" w:space="0" w:color="auto"/>
              <w:bottom w:val="nil"/>
            </w:tcBorders>
          </w:tcPr>
          <w:p w:rsidR="00A97844" w:rsidRPr="00EF5A5F" w:rsidRDefault="00A97844" w:rsidP="00A75418">
            <w:pPr>
              <w:pStyle w:val="BoxTitle"/>
            </w:pPr>
            <w:r w:rsidRPr="00EF5A5F">
              <w:rPr>
                <w:b w:val="0"/>
              </w:rPr>
              <w:t xml:space="preserve">Box </w:t>
            </w:r>
            <w:bookmarkStart w:id="20" w:name="OLE_LINK13"/>
            <w:r w:rsidR="00AB7026">
              <w:rPr>
                <w:b w:val="0"/>
              </w:rPr>
              <w:t>5.</w:t>
            </w:r>
            <w:r w:rsidR="009D604A">
              <w:rPr>
                <w:b w:val="0"/>
                <w:noProof/>
              </w:rPr>
              <w:t>5</w:t>
            </w:r>
            <w:bookmarkEnd w:id="20"/>
            <w:r w:rsidRPr="00EF5A5F">
              <w:tab/>
              <w:t>Student participation in VET</w:t>
            </w:r>
          </w:p>
        </w:tc>
      </w:tr>
      <w:tr w:rsidR="00A97844" w:rsidRPr="00EF5A5F" w:rsidTr="00A75418">
        <w:trPr>
          <w:cantSplit/>
        </w:trPr>
        <w:tc>
          <w:tcPr>
            <w:tcW w:w="8771" w:type="dxa"/>
            <w:tcBorders>
              <w:top w:val="nil"/>
              <w:left w:val="single" w:sz="6" w:space="0" w:color="auto"/>
              <w:bottom w:val="nil"/>
              <w:right w:val="single" w:sz="4" w:space="0" w:color="auto"/>
            </w:tcBorders>
          </w:tcPr>
          <w:p w:rsidR="00A97844" w:rsidRPr="00EF5A5F" w:rsidRDefault="00AD3489" w:rsidP="00A75418">
            <w:pPr>
              <w:pStyle w:val="Box"/>
            </w:pPr>
            <w:r w:rsidRPr="00EF5A5F">
              <w:t>‘</w:t>
            </w:r>
            <w:r w:rsidR="00A97844" w:rsidRPr="00EF5A5F">
              <w:t xml:space="preserve">Student participation in VET’ is defined by </w:t>
            </w:r>
            <w:r w:rsidR="00846409" w:rsidRPr="00EF5A5F">
              <w:t xml:space="preserve">three </w:t>
            </w:r>
            <w:r w:rsidR="00A97844" w:rsidRPr="00EF5A5F">
              <w:t>measures:</w:t>
            </w:r>
          </w:p>
          <w:p w:rsidR="00A97844" w:rsidRPr="00EF5A5F" w:rsidRDefault="00A97844" w:rsidP="00A75418">
            <w:pPr>
              <w:pStyle w:val="BoxListBullet"/>
            </w:pPr>
            <w:r w:rsidRPr="00EF5A5F">
              <w:t>the number of</w:t>
            </w:r>
            <w:r w:rsidR="00F44ECF" w:rsidRPr="00EF5A5F">
              <w:t xml:space="preserve"> people aged</w:t>
            </w:r>
            <w:r w:rsidRPr="00EF5A5F">
              <w:t xml:space="preserve"> 15–64 year</w:t>
            </w:r>
            <w:r w:rsidR="00F44ECF" w:rsidRPr="00EF5A5F">
              <w:t>s</w:t>
            </w:r>
            <w:r w:rsidRPr="00EF5A5F">
              <w:t xml:space="preserve"> participating in VET as a proportion of the population aged 15–64 years</w:t>
            </w:r>
          </w:p>
          <w:p w:rsidR="00A97844" w:rsidRPr="00EF5A5F" w:rsidRDefault="00A97844" w:rsidP="00A97844">
            <w:pPr>
              <w:pStyle w:val="BoxListBullet"/>
            </w:pPr>
            <w:r w:rsidRPr="00EF5A5F">
              <w:t xml:space="preserve">the number of </w:t>
            </w:r>
            <w:r w:rsidR="00F44ECF" w:rsidRPr="00EF5A5F">
              <w:t xml:space="preserve">people aged </w:t>
            </w:r>
            <w:r w:rsidRPr="00EF5A5F">
              <w:t>15–64 year</w:t>
            </w:r>
            <w:r w:rsidR="00F44ECF" w:rsidRPr="00EF5A5F">
              <w:t>s</w:t>
            </w:r>
            <w:r w:rsidRPr="00EF5A5F">
              <w:t xml:space="preserve"> participating in </w:t>
            </w:r>
            <w:r w:rsidR="00F44ECF" w:rsidRPr="00A405CB">
              <w:t xml:space="preserve">VET </w:t>
            </w:r>
            <w:r w:rsidR="00F87532" w:rsidRPr="00A405CB">
              <w:t xml:space="preserve">at </w:t>
            </w:r>
            <w:r w:rsidRPr="00A405CB">
              <w:t xml:space="preserve">certificate level III </w:t>
            </w:r>
            <w:r w:rsidR="00F87532" w:rsidRPr="00A405CB">
              <w:t>and</w:t>
            </w:r>
            <w:r w:rsidR="00F87532" w:rsidRPr="00EF5A5F">
              <w:t xml:space="preserve"> </w:t>
            </w:r>
            <w:r w:rsidRPr="00EF5A5F">
              <w:t>above as a proportion of the population aged 15–64 years</w:t>
            </w:r>
          </w:p>
          <w:p w:rsidR="003A3980" w:rsidRPr="00EF5A5F" w:rsidRDefault="003A3980" w:rsidP="003A3980">
            <w:pPr>
              <w:pStyle w:val="BoxListBullet"/>
            </w:pPr>
            <w:r w:rsidRPr="00EF5A5F">
              <w:t>the number of</w:t>
            </w:r>
            <w:r w:rsidR="00F44ECF" w:rsidRPr="00EF5A5F">
              <w:t xml:space="preserve"> people aged</w:t>
            </w:r>
            <w:r w:rsidRPr="00EF5A5F">
              <w:t xml:space="preserve"> 15–64 year</w:t>
            </w:r>
            <w:r w:rsidR="00F44ECF" w:rsidRPr="00EF5A5F">
              <w:t>s</w:t>
            </w:r>
            <w:r w:rsidRPr="00EF5A5F">
              <w:t xml:space="preserve"> participating in </w:t>
            </w:r>
            <w:r w:rsidR="00F44ECF" w:rsidRPr="00A405CB">
              <w:t xml:space="preserve">VET </w:t>
            </w:r>
            <w:r w:rsidR="00F87532" w:rsidRPr="00A405CB">
              <w:t xml:space="preserve">at </w:t>
            </w:r>
            <w:r w:rsidRPr="00A405CB">
              <w:t>diploma</w:t>
            </w:r>
            <w:r w:rsidRPr="00EF5A5F">
              <w:t xml:space="preserve"> level and above as a proportion of the population aged 15–64 years.</w:t>
            </w:r>
          </w:p>
          <w:p w:rsidR="003A3980" w:rsidRPr="00EF5A5F" w:rsidRDefault="003A3980" w:rsidP="003A3980">
            <w:pPr>
              <w:pStyle w:val="Box"/>
            </w:pPr>
            <w:r w:rsidRPr="00EF5A5F">
              <w:t xml:space="preserve">High </w:t>
            </w:r>
            <w:r w:rsidR="005949BE" w:rsidRPr="00EF5A5F">
              <w:t xml:space="preserve">or increasing </w:t>
            </w:r>
            <w:r w:rsidRPr="00EF5A5F">
              <w:t xml:space="preserve">VET participation rates indicate high </w:t>
            </w:r>
            <w:r w:rsidR="005949BE" w:rsidRPr="00EF5A5F">
              <w:t xml:space="preserve">or increasing </w:t>
            </w:r>
            <w:r w:rsidRPr="00EF5A5F">
              <w:t xml:space="preserve">levels of access to the VET system by the general population. High </w:t>
            </w:r>
            <w:r w:rsidR="005949BE" w:rsidRPr="00EF5A5F">
              <w:t xml:space="preserve">or increasing </w:t>
            </w:r>
            <w:r w:rsidR="00415DF6" w:rsidRPr="00EF5A5F">
              <w:t xml:space="preserve">participation in VET </w:t>
            </w:r>
            <w:r w:rsidRPr="00EF5A5F">
              <w:t xml:space="preserve">certificate level III and above, and </w:t>
            </w:r>
            <w:r w:rsidR="00735540" w:rsidRPr="00EF5A5F">
              <w:t xml:space="preserve">in VET </w:t>
            </w:r>
            <w:r w:rsidRPr="00EF5A5F">
              <w:t xml:space="preserve">diploma level and above, indicate greater </w:t>
            </w:r>
            <w:r w:rsidR="005949BE" w:rsidRPr="00EF5A5F">
              <w:t xml:space="preserve">or increasing </w:t>
            </w:r>
            <w:r w:rsidRPr="00EF5A5F">
              <w:t>participation in higher skill level courses, which is desirable.</w:t>
            </w:r>
          </w:p>
          <w:p w:rsidR="003A3980" w:rsidRPr="00EF5A5F" w:rsidRDefault="003A3980" w:rsidP="003A3980">
            <w:pPr>
              <w:pStyle w:val="Box"/>
            </w:pPr>
            <w:r w:rsidRPr="00EF5A5F">
              <w:t xml:space="preserve">Data for </w:t>
            </w:r>
            <w:r w:rsidR="00735540" w:rsidRPr="00EF5A5F">
              <w:t>VET</w:t>
            </w:r>
            <w:r w:rsidRPr="00EF5A5F">
              <w:t xml:space="preserve"> diploma </w:t>
            </w:r>
            <w:r w:rsidR="00735540" w:rsidRPr="00EF5A5F">
              <w:t xml:space="preserve">level </w:t>
            </w:r>
            <w:r w:rsidRPr="00EF5A5F">
              <w:t xml:space="preserve">and above are a sub-set of data for the larger group of </w:t>
            </w:r>
            <w:r w:rsidR="00735540" w:rsidRPr="00EF5A5F">
              <w:t xml:space="preserve">VET </w:t>
            </w:r>
            <w:r w:rsidRPr="00EF5A5F">
              <w:t xml:space="preserve">certificate III </w:t>
            </w:r>
            <w:r w:rsidR="00735540" w:rsidRPr="00EF5A5F">
              <w:t xml:space="preserve">level </w:t>
            </w:r>
            <w:r w:rsidRPr="00EF5A5F">
              <w:t>and above. Data are for government funded VET students.</w:t>
            </w:r>
          </w:p>
          <w:p w:rsidR="001D1E8C" w:rsidRDefault="003A3980" w:rsidP="003A3980">
            <w:pPr>
              <w:pStyle w:val="BoxListBullet"/>
              <w:numPr>
                <w:ilvl w:val="0"/>
                <w:numId w:val="0"/>
              </w:numPr>
              <w:ind w:left="284" w:hanging="284"/>
            </w:pPr>
            <w:r w:rsidRPr="00EF5A5F">
              <w:t>Data reported for this indicator are</w:t>
            </w:r>
          </w:p>
          <w:p w:rsidR="003A3980" w:rsidRDefault="001D1E8C" w:rsidP="003A3980">
            <w:pPr>
              <w:pStyle w:val="BoxListBullet"/>
              <w:numPr>
                <w:ilvl w:val="0"/>
                <w:numId w:val="0"/>
              </w:numPr>
              <w:ind w:left="284" w:hanging="284"/>
            </w:pPr>
            <w:r w:rsidRPr="001D1E8C">
              <w:t>•</w:t>
            </w:r>
            <w:r w:rsidRPr="001D1E8C">
              <w:tab/>
              <w:t>comparable (subject to caveats) acr</w:t>
            </w:r>
            <w:r>
              <w:t>oss jurisdictions and over time</w:t>
            </w:r>
          </w:p>
          <w:p w:rsidR="001D1E8C" w:rsidRPr="00EF5A5F" w:rsidRDefault="001D1E8C" w:rsidP="003A3980">
            <w:pPr>
              <w:pStyle w:val="BoxListBullet"/>
              <w:numPr>
                <w:ilvl w:val="0"/>
                <w:numId w:val="0"/>
              </w:numPr>
              <w:ind w:left="284" w:hanging="284"/>
            </w:pPr>
            <w:r w:rsidRPr="001D1E8C">
              <w:t>•</w:t>
            </w:r>
            <w:r w:rsidRPr="001D1E8C">
              <w:tab/>
              <w:t xml:space="preserve">complete for the current reporting period (subject to caveats). All required </w:t>
            </w:r>
            <w:r>
              <w:t>2012</w:t>
            </w:r>
            <w:r w:rsidRPr="001D1E8C">
              <w:t xml:space="preserve"> data are available for all jurisdictions providing the service.</w:t>
            </w:r>
          </w:p>
          <w:p w:rsidR="00E061F8" w:rsidRPr="00EF5A5F" w:rsidRDefault="00127AB8" w:rsidP="00CC3C3C">
            <w:pPr>
              <w:pStyle w:val="BoxListBullet"/>
              <w:numPr>
                <w:ilvl w:val="0"/>
                <w:numId w:val="0"/>
              </w:numPr>
              <w:ind w:left="284" w:hanging="284"/>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t>201</w:t>
            </w:r>
            <w:r w:rsidR="00CC3C3C">
              <w:t>4</w:t>
            </w:r>
            <w:r w:rsidRPr="00EF5A5F">
              <w:t>.</w:t>
            </w:r>
          </w:p>
        </w:tc>
      </w:tr>
      <w:tr w:rsidR="00A97844" w:rsidRPr="00EF5A5F" w:rsidTr="00A75418">
        <w:trPr>
          <w:cantSplit/>
        </w:trPr>
        <w:tc>
          <w:tcPr>
            <w:tcW w:w="8771" w:type="dxa"/>
            <w:tcBorders>
              <w:top w:val="nil"/>
              <w:left w:val="single" w:sz="6" w:space="0" w:color="auto"/>
              <w:bottom w:val="single" w:sz="6" w:space="0" w:color="auto"/>
              <w:right w:val="single" w:sz="6" w:space="0" w:color="auto"/>
            </w:tcBorders>
          </w:tcPr>
          <w:p w:rsidR="00A97844" w:rsidRPr="00EF5A5F" w:rsidRDefault="00A97844" w:rsidP="00A75418">
            <w:pPr>
              <w:pStyle w:val="Box"/>
              <w:spacing w:before="0" w:line="120" w:lineRule="exact"/>
            </w:pPr>
          </w:p>
        </w:tc>
      </w:tr>
      <w:tr w:rsidR="00A97844" w:rsidRPr="00EF5A5F" w:rsidTr="00A75418">
        <w:tc>
          <w:tcPr>
            <w:tcW w:w="8771" w:type="dxa"/>
            <w:tcBorders>
              <w:top w:val="nil"/>
              <w:left w:val="nil"/>
              <w:bottom w:val="nil"/>
              <w:right w:val="nil"/>
            </w:tcBorders>
          </w:tcPr>
          <w:p w:rsidR="00A97844" w:rsidRPr="00EF5A5F" w:rsidRDefault="00A97844" w:rsidP="00A75418">
            <w:pPr>
              <w:pStyle w:val="Box"/>
              <w:keepNext w:val="0"/>
              <w:spacing w:before="60" w:after="60" w:line="80" w:lineRule="exact"/>
              <w:rPr>
                <w:b/>
                <w:sz w:val="14"/>
              </w:rPr>
            </w:pPr>
          </w:p>
        </w:tc>
      </w:tr>
    </w:tbl>
    <w:p w:rsidR="00C57336" w:rsidRPr="00C20022" w:rsidRDefault="00C57336" w:rsidP="00F87532">
      <w:pPr>
        <w:pStyle w:val="BodyText"/>
      </w:pPr>
      <w:r w:rsidRPr="00C20022">
        <w:t xml:space="preserve">In </w:t>
      </w:r>
      <w:r w:rsidR="00127AB8" w:rsidRPr="00C20022">
        <w:t>201</w:t>
      </w:r>
      <w:r w:rsidR="00E0193D" w:rsidRPr="00C20022">
        <w:t>2</w:t>
      </w:r>
      <w:r w:rsidRPr="00C20022">
        <w:t xml:space="preserve">, </w:t>
      </w:r>
      <w:r w:rsidR="00127AB8" w:rsidRPr="00C20022">
        <w:t>1.</w:t>
      </w:r>
      <w:r w:rsidR="00C20022" w:rsidRPr="00C20022">
        <w:t>5</w:t>
      </w:r>
      <w:r w:rsidR="00772CFF" w:rsidRPr="00C20022">
        <w:t> </w:t>
      </w:r>
      <w:r w:rsidRPr="00C20022">
        <w:t xml:space="preserve">million people aged 15–64 years participated in government funded VET programs. This is equivalent to </w:t>
      </w:r>
      <w:r w:rsidR="00C20022" w:rsidRPr="00C20022">
        <w:t>10.0</w:t>
      </w:r>
      <w:r w:rsidR="005927C2" w:rsidRPr="00C20022">
        <w:t> </w:t>
      </w:r>
      <w:r w:rsidRPr="00C20022">
        <w:t>per</w:t>
      </w:r>
      <w:r w:rsidR="005927C2" w:rsidRPr="00C20022">
        <w:t> </w:t>
      </w:r>
      <w:r w:rsidRPr="00C20022">
        <w:t>cent of people aged 15–64</w:t>
      </w:r>
      <w:r w:rsidR="004E274E" w:rsidRPr="00C20022">
        <w:t> </w:t>
      </w:r>
      <w:r w:rsidR="005F04CA" w:rsidRPr="00C20022">
        <w:t xml:space="preserve">years nationally. </w:t>
      </w:r>
      <w:r w:rsidR="00C62410" w:rsidRPr="00C20022">
        <w:t xml:space="preserve">The </w:t>
      </w:r>
      <w:r w:rsidR="00127AB8" w:rsidRPr="00C20022">
        <w:t>1.</w:t>
      </w:r>
      <w:r w:rsidR="00C20022" w:rsidRPr="00C20022">
        <w:t>5</w:t>
      </w:r>
      <w:r w:rsidR="00772CFF" w:rsidRPr="00C20022">
        <w:t> </w:t>
      </w:r>
      <w:r w:rsidRPr="00C20022">
        <w:t xml:space="preserve">million </w:t>
      </w:r>
      <w:r w:rsidR="00372A4C" w:rsidRPr="00C20022">
        <w:t xml:space="preserve">government funded VET </w:t>
      </w:r>
      <w:r w:rsidRPr="00C20022">
        <w:t>students include:</w:t>
      </w:r>
    </w:p>
    <w:p w:rsidR="00C57336" w:rsidRPr="00C20022" w:rsidRDefault="00127AB8" w:rsidP="00D01117">
      <w:pPr>
        <w:pStyle w:val="ListBullet"/>
      </w:pPr>
      <w:r w:rsidRPr="00C20022">
        <w:t>4</w:t>
      </w:r>
      <w:r w:rsidR="00C20022" w:rsidRPr="00C20022">
        <w:t>3</w:t>
      </w:r>
      <w:r w:rsidRPr="00C20022">
        <w:t>3 </w:t>
      </w:r>
      <w:r w:rsidR="00C20022" w:rsidRPr="00C20022">
        <w:t>3</w:t>
      </w:r>
      <w:r w:rsidRPr="00C20022">
        <w:t>00</w:t>
      </w:r>
      <w:r w:rsidR="00C57336" w:rsidRPr="00C20022">
        <w:t xml:space="preserve"> or </w:t>
      </w:r>
      <w:r w:rsidRPr="00C20022">
        <w:t>2</w:t>
      </w:r>
      <w:r w:rsidR="00C20022" w:rsidRPr="00C20022">
        <w:t>9.7</w:t>
      </w:r>
      <w:r w:rsidR="00F01C3A" w:rsidRPr="00C20022">
        <w:t> </w:t>
      </w:r>
      <w:r w:rsidR="00C57336" w:rsidRPr="00C20022">
        <w:t>per</w:t>
      </w:r>
      <w:r w:rsidR="00772CFF" w:rsidRPr="00C20022">
        <w:t> </w:t>
      </w:r>
      <w:r w:rsidR="00C57336" w:rsidRPr="00C20022">
        <w:t xml:space="preserve">cent of </w:t>
      </w:r>
      <w:r w:rsidR="00AA2851" w:rsidRPr="00C20022">
        <w:t xml:space="preserve">all </w:t>
      </w:r>
      <w:r w:rsidR="00C57336" w:rsidRPr="00C20022">
        <w:t xml:space="preserve">people aged 15–19 years </w:t>
      </w:r>
    </w:p>
    <w:p w:rsidR="00C57336" w:rsidRPr="00C20022" w:rsidRDefault="00127AB8" w:rsidP="00D061BE">
      <w:pPr>
        <w:pStyle w:val="ListBullet"/>
        <w:spacing w:before="80"/>
      </w:pPr>
      <w:r w:rsidRPr="00C20022">
        <w:t>2</w:t>
      </w:r>
      <w:r w:rsidR="00C20022" w:rsidRPr="00C20022">
        <w:t>73</w:t>
      </w:r>
      <w:r w:rsidRPr="00C20022">
        <w:t> </w:t>
      </w:r>
      <w:r w:rsidR="00C20022" w:rsidRPr="00C20022">
        <w:t>4</w:t>
      </w:r>
      <w:r w:rsidRPr="00C20022">
        <w:t>00</w:t>
      </w:r>
      <w:r w:rsidR="00C57336" w:rsidRPr="00C20022">
        <w:t xml:space="preserve"> or </w:t>
      </w:r>
      <w:r w:rsidR="00C20022" w:rsidRPr="00C20022">
        <w:t>16.9</w:t>
      </w:r>
      <w:r w:rsidR="00F01C3A" w:rsidRPr="00C20022">
        <w:t> </w:t>
      </w:r>
      <w:r w:rsidR="00772CFF" w:rsidRPr="00C20022">
        <w:t>per </w:t>
      </w:r>
      <w:r w:rsidR="00C57336" w:rsidRPr="00C20022">
        <w:t xml:space="preserve">cent of </w:t>
      </w:r>
      <w:r w:rsidR="00AA2851" w:rsidRPr="00C20022">
        <w:t xml:space="preserve">all </w:t>
      </w:r>
      <w:r w:rsidR="00C57336" w:rsidRPr="00C20022">
        <w:t>people aged 20–24 years</w:t>
      </w:r>
    </w:p>
    <w:p w:rsidR="004027FC" w:rsidRPr="00C20022" w:rsidRDefault="00C20022" w:rsidP="00D061BE">
      <w:pPr>
        <w:pStyle w:val="ListBullet"/>
        <w:spacing w:before="80"/>
      </w:pPr>
      <w:r w:rsidRPr="00C20022">
        <w:t>807</w:t>
      </w:r>
      <w:r w:rsidR="00127AB8" w:rsidRPr="00C20022">
        <w:t> </w:t>
      </w:r>
      <w:r w:rsidRPr="00C20022">
        <w:t>4</w:t>
      </w:r>
      <w:r w:rsidR="00127AB8" w:rsidRPr="00C20022">
        <w:t>00</w:t>
      </w:r>
      <w:r w:rsidR="00C57336" w:rsidRPr="00C20022">
        <w:t xml:space="preserve"> or </w:t>
      </w:r>
      <w:r w:rsidR="00127AB8" w:rsidRPr="00C20022">
        <w:t>6.</w:t>
      </w:r>
      <w:r w:rsidRPr="00C20022">
        <w:t>7</w:t>
      </w:r>
      <w:r w:rsidR="00772CFF" w:rsidRPr="00C20022">
        <w:t> </w:t>
      </w:r>
      <w:r w:rsidR="00C57336" w:rsidRPr="00C20022">
        <w:t>per</w:t>
      </w:r>
      <w:r w:rsidR="00772CFF" w:rsidRPr="00C20022">
        <w:t> </w:t>
      </w:r>
      <w:r w:rsidR="00C57336" w:rsidRPr="00C20022">
        <w:t xml:space="preserve">cent of </w:t>
      </w:r>
      <w:r w:rsidR="00AA2851" w:rsidRPr="00C20022">
        <w:t xml:space="preserve">all </w:t>
      </w:r>
      <w:r w:rsidR="00BE4089" w:rsidRPr="00C20022">
        <w:t xml:space="preserve">people aged 25–64 years </w:t>
      </w:r>
      <w:r w:rsidR="004027FC" w:rsidRPr="00C20022">
        <w:t xml:space="preserve">(table </w:t>
      </w:r>
      <w:proofErr w:type="spellStart"/>
      <w:r w:rsidR="004027FC" w:rsidRPr="00C20022">
        <w:t>5A.9</w:t>
      </w:r>
      <w:proofErr w:type="spellEnd"/>
      <w:r w:rsidR="004027FC" w:rsidRPr="00C20022">
        <w:t>).</w:t>
      </w:r>
    </w:p>
    <w:p w:rsidR="00450255" w:rsidRPr="00086708" w:rsidRDefault="00EE31BD" w:rsidP="00EE31BD">
      <w:pPr>
        <w:pStyle w:val="BodyText"/>
      </w:pPr>
      <w:r w:rsidRPr="00EF5A5F">
        <w:t>Figure</w:t>
      </w:r>
      <w:r w:rsidR="008F68E3" w:rsidRPr="00EF5A5F">
        <w:t>s</w:t>
      </w:r>
      <w:r w:rsidRPr="00EF5A5F">
        <w:t xml:space="preserve"> </w:t>
      </w:r>
      <w:r w:rsidR="00442BBD">
        <w:t>5.10</w:t>
      </w:r>
      <w:r w:rsidR="008F68E3" w:rsidRPr="00EF5A5F">
        <w:t>–</w:t>
      </w:r>
      <w:r w:rsidR="00442BBD">
        <w:t>5.12</w:t>
      </w:r>
      <w:r w:rsidRPr="00EF5A5F">
        <w:t xml:space="preserve"> </w:t>
      </w:r>
      <w:r w:rsidR="00DA32E1" w:rsidRPr="00EF5A5F">
        <w:t xml:space="preserve">show VET participation rates for </w:t>
      </w:r>
      <w:r w:rsidR="000A6B52" w:rsidRPr="00EF5A5F">
        <w:t xml:space="preserve">the </w:t>
      </w:r>
      <w:r w:rsidR="004F6132" w:rsidRPr="00EF5A5F">
        <w:t xml:space="preserve">15–64 year old </w:t>
      </w:r>
      <w:r w:rsidR="000A6B52" w:rsidRPr="00EF5A5F">
        <w:t xml:space="preserve">population </w:t>
      </w:r>
      <w:r w:rsidR="00D31470" w:rsidRPr="00EF5A5F">
        <w:t>by</w:t>
      </w:r>
      <w:r w:rsidR="000A6B52" w:rsidRPr="00EF5A5F">
        <w:t xml:space="preserve"> </w:t>
      </w:r>
      <w:r w:rsidR="00DA32E1" w:rsidRPr="00EF5A5F">
        <w:t xml:space="preserve">Indigenous </w:t>
      </w:r>
      <w:r w:rsidR="00D31470" w:rsidRPr="00EF5A5F">
        <w:t>status</w:t>
      </w:r>
      <w:r w:rsidR="000A6B52" w:rsidRPr="00EF5A5F">
        <w:t xml:space="preserve">, </w:t>
      </w:r>
      <w:r w:rsidR="004F6132" w:rsidRPr="00EF5A5F">
        <w:t xml:space="preserve">and </w:t>
      </w:r>
      <w:r w:rsidR="00AD7CF2">
        <w:t>for</w:t>
      </w:r>
      <w:r w:rsidR="000A6B52" w:rsidRPr="00EF5A5F">
        <w:t xml:space="preserve"> the target age groups </w:t>
      </w:r>
      <w:r w:rsidR="00580985" w:rsidRPr="00EF5A5F">
        <w:rPr>
          <w:szCs w:val="26"/>
        </w:rPr>
        <w:t>of 18</w:t>
      </w:r>
      <w:r w:rsidR="00580985" w:rsidRPr="00EF5A5F">
        <w:t xml:space="preserve">–24 years and </w:t>
      </w:r>
      <w:r w:rsidR="00580985" w:rsidRPr="00EF5A5F">
        <w:rPr>
          <w:szCs w:val="26"/>
        </w:rPr>
        <w:t>20</w:t>
      </w:r>
      <w:r w:rsidR="00580985" w:rsidRPr="00EF5A5F">
        <w:t>–64 years.</w:t>
      </w:r>
      <w:r w:rsidR="004F6132" w:rsidRPr="00EF5A5F">
        <w:t xml:space="preserve"> </w:t>
      </w:r>
      <w:r w:rsidR="004F6132" w:rsidRPr="00086708">
        <w:t xml:space="preserve">The </w:t>
      </w:r>
      <w:r w:rsidR="004B2DD6" w:rsidRPr="00086708">
        <w:t xml:space="preserve">national </w:t>
      </w:r>
      <w:r w:rsidR="004F6132" w:rsidRPr="00086708">
        <w:t xml:space="preserve">participation rate for the general population aged 15–64 years was </w:t>
      </w:r>
      <w:r w:rsidR="00086708" w:rsidRPr="00086708">
        <w:t>10.0</w:t>
      </w:r>
      <w:r w:rsidR="004F6132" w:rsidRPr="00086708">
        <w:t xml:space="preserve"> per cent in </w:t>
      </w:r>
      <w:r w:rsidR="00E60D20" w:rsidRPr="00086708">
        <w:t>201</w:t>
      </w:r>
      <w:r w:rsidR="00E0193D" w:rsidRPr="00086708">
        <w:t>2</w:t>
      </w:r>
      <w:r w:rsidR="004F6132" w:rsidRPr="00086708">
        <w:t xml:space="preserve">, compared with </w:t>
      </w:r>
      <w:r w:rsidR="00E60D20" w:rsidRPr="00086708">
        <w:t>21.</w:t>
      </w:r>
      <w:r w:rsidR="00086708" w:rsidRPr="00086708">
        <w:t>7</w:t>
      </w:r>
      <w:r w:rsidR="004F6132" w:rsidRPr="00086708">
        <w:t> per cent for the Indigenous population</w:t>
      </w:r>
      <w:r w:rsidR="00D31470" w:rsidRPr="00086708">
        <w:t xml:space="preserve"> and </w:t>
      </w:r>
      <w:r w:rsidR="00086708" w:rsidRPr="00086708">
        <w:t>9.2</w:t>
      </w:r>
      <w:r w:rsidR="00D31470" w:rsidRPr="00086708">
        <w:t xml:space="preserve"> per cent for the </w:t>
      </w:r>
      <w:r w:rsidR="00D061BE" w:rsidRPr="00086708">
        <w:t>non-I</w:t>
      </w:r>
      <w:r w:rsidR="00D31470" w:rsidRPr="00086708">
        <w:t>ndigenous population aged 15–64 years</w:t>
      </w:r>
      <w:r w:rsidR="003D0842" w:rsidRPr="00086708">
        <w:t xml:space="preserve"> (figure </w:t>
      </w:r>
      <w:r w:rsidR="00442BBD" w:rsidRPr="00086708">
        <w:t>5.10</w:t>
      </w:r>
      <w:r w:rsidR="003D0842" w:rsidRPr="00086708">
        <w:t>).</w:t>
      </w:r>
    </w:p>
    <w:p w:rsidR="004F6132" w:rsidRPr="00086708" w:rsidRDefault="00450255" w:rsidP="0095094B">
      <w:pPr>
        <w:pStyle w:val="BodyText"/>
      </w:pPr>
      <w:r w:rsidRPr="00EF5A5F">
        <w:t>Nationally</w:t>
      </w:r>
      <w:r w:rsidR="00D54761" w:rsidRPr="00EF5A5F">
        <w:t xml:space="preserve"> </w:t>
      </w:r>
      <w:r w:rsidR="00D54761" w:rsidRPr="00086708">
        <w:t xml:space="preserve">in </w:t>
      </w:r>
      <w:r w:rsidR="00E60D20" w:rsidRPr="00086708">
        <w:t>201</w:t>
      </w:r>
      <w:r w:rsidR="00E0193D" w:rsidRPr="00086708">
        <w:t>2</w:t>
      </w:r>
      <w:r w:rsidRPr="00086708">
        <w:t xml:space="preserve">, </w:t>
      </w:r>
      <w:r w:rsidR="00086708" w:rsidRPr="00086708">
        <w:t>21.4</w:t>
      </w:r>
      <w:r w:rsidRPr="00086708">
        <w:t xml:space="preserve"> per cent of all people aged </w:t>
      </w:r>
      <w:r w:rsidRPr="00086708">
        <w:rPr>
          <w:szCs w:val="26"/>
        </w:rPr>
        <w:t>18</w:t>
      </w:r>
      <w:r w:rsidRPr="00086708">
        <w:t xml:space="preserve">–24 years participated in government funded VET, </w:t>
      </w:r>
      <w:r w:rsidRPr="000C682B">
        <w:rPr>
          <w:shd w:val="clear" w:color="auto" w:fill="FFFFFF" w:themeFill="background1"/>
        </w:rPr>
        <w:t xml:space="preserve">compared with </w:t>
      </w:r>
      <w:r w:rsidR="00251D58" w:rsidRPr="000C682B">
        <w:rPr>
          <w:shd w:val="clear" w:color="auto" w:fill="FFFFFF" w:themeFill="background1"/>
        </w:rPr>
        <w:t>29.5</w:t>
      </w:r>
      <w:r w:rsidRPr="000C682B">
        <w:rPr>
          <w:shd w:val="clear" w:color="auto" w:fill="FFFFFF" w:themeFill="background1"/>
        </w:rPr>
        <w:t> per cent</w:t>
      </w:r>
      <w:r w:rsidRPr="00086708">
        <w:t xml:space="preserve"> of the Indigenous p</w:t>
      </w:r>
      <w:r w:rsidR="008978FE" w:rsidRPr="00086708">
        <w:t xml:space="preserve">opulation and </w:t>
      </w:r>
      <w:r w:rsidR="00086708" w:rsidRPr="00086708">
        <w:t>20.3</w:t>
      </w:r>
      <w:r w:rsidR="008978FE" w:rsidRPr="00086708">
        <w:t xml:space="preserve"> per cent of </w:t>
      </w:r>
      <w:r w:rsidR="008978FE" w:rsidRPr="00EF5A5F">
        <w:t xml:space="preserve">the non-Indigenous population in the same age group. </w:t>
      </w:r>
      <w:r w:rsidR="008978FE" w:rsidRPr="00086708">
        <w:t xml:space="preserve">Nationally, </w:t>
      </w:r>
      <w:r w:rsidR="00E60D20" w:rsidRPr="00086708">
        <w:t>7.</w:t>
      </w:r>
      <w:r w:rsidR="00086708" w:rsidRPr="00086708">
        <w:t>9</w:t>
      </w:r>
      <w:r w:rsidRPr="00086708">
        <w:t xml:space="preserve"> per cent of all people aged </w:t>
      </w:r>
      <w:r w:rsidRPr="00086708">
        <w:rPr>
          <w:szCs w:val="26"/>
        </w:rPr>
        <w:t>20</w:t>
      </w:r>
      <w:r w:rsidRPr="00086708">
        <w:t xml:space="preserve">–64 years participated, compared with </w:t>
      </w:r>
      <w:r w:rsidR="00E60D20" w:rsidRPr="00086708">
        <w:t>17.</w:t>
      </w:r>
      <w:r w:rsidR="00086708" w:rsidRPr="00086708">
        <w:t>6</w:t>
      </w:r>
      <w:r w:rsidRPr="00086708">
        <w:t xml:space="preserve"> per cent of the Indigenous population </w:t>
      </w:r>
      <w:r w:rsidR="008978FE" w:rsidRPr="00086708">
        <w:t xml:space="preserve">and </w:t>
      </w:r>
      <w:r w:rsidR="00086708" w:rsidRPr="00086708">
        <w:t>7.2</w:t>
      </w:r>
      <w:r w:rsidR="008978FE" w:rsidRPr="00086708">
        <w:t xml:space="preserve"> per cent of the non-Indigenous population </w:t>
      </w:r>
      <w:r w:rsidR="001C6568" w:rsidRPr="00086708">
        <w:t xml:space="preserve">aged </w:t>
      </w:r>
      <w:r w:rsidR="001C6568" w:rsidRPr="00086708">
        <w:rPr>
          <w:szCs w:val="26"/>
        </w:rPr>
        <w:t>20</w:t>
      </w:r>
      <w:r w:rsidR="001C6568" w:rsidRPr="00086708">
        <w:t>–64 years</w:t>
      </w:r>
      <w:r w:rsidR="003D0842" w:rsidRPr="00086708">
        <w:t xml:space="preserve"> (figure </w:t>
      </w:r>
      <w:r w:rsidR="00442BBD" w:rsidRPr="00086708">
        <w:t>5.10</w:t>
      </w:r>
      <w:r w:rsidR="003D0842" w:rsidRPr="00086708">
        <w:t>).</w:t>
      </w:r>
    </w:p>
    <w:p w:rsidR="004E2FB6" w:rsidRPr="0037023C" w:rsidRDefault="00D01117" w:rsidP="00A405CB">
      <w:pPr>
        <w:pStyle w:val="FigureTitle"/>
        <w:rPr>
          <w:rStyle w:val="NoteLabel"/>
          <w:b/>
        </w:rPr>
      </w:pPr>
      <w:r w:rsidRPr="0037023C">
        <w:rPr>
          <w:b w:val="0"/>
        </w:rPr>
        <w:lastRenderedPageBreak/>
        <w:t xml:space="preserve">Figure </w:t>
      </w:r>
      <w:bookmarkStart w:id="21" w:name="OLE_LINK15"/>
      <w:r w:rsidR="00AB7026" w:rsidRPr="0037023C">
        <w:rPr>
          <w:b w:val="0"/>
        </w:rPr>
        <w:t>5.</w:t>
      </w:r>
      <w:r w:rsidR="009D604A" w:rsidRPr="0037023C">
        <w:rPr>
          <w:b w:val="0"/>
          <w:noProof/>
        </w:rPr>
        <w:t>10</w:t>
      </w:r>
      <w:bookmarkEnd w:id="21"/>
      <w:r w:rsidRPr="0037023C">
        <w:tab/>
        <w:t xml:space="preserve">VET participation rate, by target age </w:t>
      </w:r>
      <w:r w:rsidR="00EF6EFA" w:rsidRPr="0037023C">
        <w:t>group and Indigenous status</w:t>
      </w:r>
      <w:r w:rsidRPr="0037023C">
        <w:t xml:space="preserve">, </w:t>
      </w:r>
      <w:r w:rsidR="00E60D20" w:rsidRPr="0037023C">
        <w:t>201</w:t>
      </w:r>
      <w:r w:rsidR="00E0193D" w:rsidRPr="0037023C">
        <w:t>2</w:t>
      </w:r>
      <w:r w:rsidR="00E60D20" w:rsidRPr="0037023C">
        <w:rPr>
          <w:rStyle w:val="NoteLabel"/>
          <w:b/>
        </w:rPr>
        <w:t>a</w:t>
      </w:r>
      <w:r w:rsidR="004E2FB6" w:rsidRPr="0037023C">
        <w:rPr>
          <w:rStyle w:val="NoteLabel"/>
          <w:b/>
        </w:rPr>
        <w:t>, b</w:t>
      </w:r>
      <w:r w:rsidR="00F87532" w:rsidRPr="0037023C">
        <w:rPr>
          <w:rStyle w:val="NoteLabel"/>
          <w:b/>
        </w:rPr>
        <w:t>, c</w:t>
      </w:r>
      <w:r w:rsidR="00972AE1" w:rsidRPr="0037023C">
        <w:rPr>
          <w:rStyle w:val="NoteLabel"/>
          <w:b/>
        </w:rPr>
        <w:t xml:space="preserve"> </w:t>
      </w:r>
    </w:p>
    <w:tbl>
      <w:tblPr>
        <w:tblW w:w="0" w:type="auto"/>
        <w:tblInd w:w="1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8777"/>
      </w:tblGrid>
      <w:tr w:rsidR="00D01117" w:rsidRPr="00EF5A5F" w:rsidTr="00014736">
        <w:tc>
          <w:tcPr>
            <w:tcW w:w="8777" w:type="dxa"/>
          </w:tcPr>
          <w:p w:rsidR="00D01117" w:rsidRPr="00EF5A5F" w:rsidRDefault="0022365F" w:rsidP="0044793D">
            <w:pPr>
              <w:pStyle w:val="Figure"/>
              <w:spacing w:before="0" w:after="0"/>
            </w:pPr>
            <w:r>
              <w:rPr>
                <w:noProof/>
              </w:rPr>
              <w:drawing>
                <wp:inline distT="0" distB="0" distL="0" distR="0">
                  <wp:extent cx="5400040" cy="2156460"/>
                  <wp:effectExtent l="0" t="0" r="0" b="0"/>
                  <wp:docPr id="240" name="Picture 240" descr="Figure 5.10 VET participation rate, by target age group and Indigenous status, 2012&#10;&#10;(a) 15-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2156460"/>
                          </a:xfrm>
                          <a:prstGeom prst="rect">
                            <a:avLst/>
                          </a:prstGeom>
                          <a:noFill/>
                          <a:ln>
                            <a:noFill/>
                          </a:ln>
                        </pic:spPr>
                      </pic:pic>
                    </a:graphicData>
                  </a:graphic>
                </wp:inline>
              </w:drawing>
            </w:r>
            <w:r w:rsidR="00036D60" w:rsidRPr="00036D60">
              <w:t xml:space="preserve"> </w:t>
            </w:r>
            <w:r>
              <w:rPr>
                <w:noProof/>
              </w:rPr>
              <w:drawing>
                <wp:inline distT="0" distB="0" distL="0" distR="0">
                  <wp:extent cx="5391785" cy="1854835"/>
                  <wp:effectExtent l="0" t="0" r="0" b="0"/>
                  <wp:docPr id="241" name="Picture 241" descr="Figure 5.10 VET participation rate, by target age group and Indigenous status, 2012&#10;&#10;(b) 18-2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785" cy="1854835"/>
                          </a:xfrm>
                          <a:prstGeom prst="rect">
                            <a:avLst/>
                          </a:prstGeom>
                          <a:noFill/>
                          <a:ln>
                            <a:noFill/>
                          </a:ln>
                        </pic:spPr>
                      </pic:pic>
                    </a:graphicData>
                  </a:graphic>
                </wp:inline>
              </w:drawing>
            </w:r>
            <w:r w:rsidR="00036D60" w:rsidRPr="00036D60">
              <w:t xml:space="preserve"> </w:t>
            </w:r>
            <w:r>
              <w:rPr>
                <w:noProof/>
              </w:rPr>
              <w:drawing>
                <wp:inline distT="0" distB="0" distL="0" distR="0">
                  <wp:extent cx="5400040" cy="1716405"/>
                  <wp:effectExtent l="0" t="0" r="0" b="0"/>
                  <wp:docPr id="242" name="Picture 242" descr="Figure 5.10 VET participation rate, by target age group and Indigenous status, 2012&#10;&#10;(c) 20-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1716405"/>
                          </a:xfrm>
                          <a:prstGeom prst="rect">
                            <a:avLst/>
                          </a:prstGeom>
                          <a:noFill/>
                          <a:ln>
                            <a:noFill/>
                          </a:ln>
                        </pic:spPr>
                      </pic:pic>
                    </a:graphicData>
                  </a:graphic>
                </wp:inline>
              </w:drawing>
            </w:r>
          </w:p>
        </w:tc>
      </w:tr>
    </w:tbl>
    <w:p w:rsidR="0059454C" w:rsidRPr="004B1B81" w:rsidRDefault="004E2FB6" w:rsidP="00A405CB">
      <w:pPr>
        <w:pStyle w:val="Note"/>
      </w:pPr>
      <w:r w:rsidRPr="004B1B81">
        <w:rPr>
          <w:rStyle w:val="NoteLabel"/>
        </w:rPr>
        <w:t>a</w:t>
      </w:r>
      <w:r w:rsidRPr="004B1B81">
        <w:t xml:space="preserve"> Data are for government funded VET students. </w:t>
      </w:r>
      <w:r w:rsidRPr="004B1B81">
        <w:rPr>
          <w:rStyle w:val="NoteLabel"/>
        </w:rPr>
        <w:t>b</w:t>
      </w:r>
      <w:r w:rsidRPr="004B1B81">
        <w:t xml:space="preserve"> </w:t>
      </w:r>
      <w:r w:rsidR="001C7E84" w:rsidRPr="004B1B81">
        <w:t>The Indigenous students participation rate is the number of Indigenous students as a percentage of the estimates of the Indigenous population.</w:t>
      </w:r>
      <w:r w:rsidR="0059454C" w:rsidRPr="004B1B81">
        <w:t xml:space="preserve"> The all students participation rate is the number of students as a percentage of the estimated total population.</w:t>
      </w:r>
      <w:r w:rsidR="00F87532" w:rsidRPr="004B1B81">
        <w:rPr>
          <w:rStyle w:val="NoteLabel"/>
        </w:rPr>
        <w:t xml:space="preserve"> c</w:t>
      </w:r>
      <w:r w:rsidR="00F87532" w:rsidRPr="004B1B81">
        <w:t xml:space="preserve"> </w:t>
      </w:r>
      <w:r w:rsidR="007264EB" w:rsidRPr="004B1B81">
        <w:t>Indigenous students are defined as those who self-identify on enrolment forms that they are of Aboriginal and/or Torres Strait Islander background. Not all students respond to the relevant question o</w:t>
      </w:r>
      <w:r w:rsidR="00935678" w:rsidRPr="004B1B81">
        <w:t>n the enrolment form (table </w:t>
      </w:r>
      <w:proofErr w:type="spellStart"/>
      <w:r w:rsidR="007264EB" w:rsidRPr="004B1B81">
        <w:t>5A.10</w:t>
      </w:r>
      <w:proofErr w:type="spellEnd"/>
      <w:r w:rsidR="007264EB" w:rsidRPr="004B1B81">
        <w:t>). Care needs to be taken in comparing participation data due to the high non-response rates in some jurisdictions.</w:t>
      </w:r>
    </w:p>
    <w:p w:rsidR="00D01117" w:rsidRPr="004B1B81" w:rsidRDefault="00875182" w:rsidP="000B0372">
      <w:pPr>
        <w:pStyle w:val="Source"/>
        <w:spacing w:after="0"/>
      </w:pPr>
      <w:r w:rsidRPr="004B1B81">
        <w:rPr>
          <w:i/>
        </w:rPr>
        <w:t>Source</w:t>
      </w:r>
      <w:r w:rsidRPr="004B1B81">
        <w:t xml:space="preserve">: </w:t>
      </w:r>
      <w:proofErr w:type="spellStart"/>
      <w:r w:rsidRPr="004B1B81">
        <w:t>NCVER</w:t>
      </w:r>
      <w:proofErr w:type="spellEnd"/>
      <w:r w:rsidRPr="004B1B81">
        <w:t xml:space="preserve"> (unpublished) National VET provider </w:t>
      </w:r>
      <w:r w:rsidRPr="000C682B">
        <w:rPr>
          <w:shd w:val="clear" w:color="auto" w:fill="FFFFFF" w:themeFill="background1"/>
        </w:rPr>
        <w:t xml:space="preserve">collection; </w:t>
      </w:r>
      <w:r w:rsidR="00935678" w:rsidRPr="000C682B">
        <w:rPr>
          <w:shd w:val="clear" w:color="auto" w:fill="FFFFFF" w:themeFill="background1"/>
        </w:rPr>
        <w:t>ABS (201</w:t>
      </w:r>
      <w:r w:rsidR="005D0BE6" w:rsidRPr="000C682B">
        <w:rPr>
          <w:shd w:val="clear" w:color="auto" w:fill="FFFFFF" w:themeFill="background1"/>
        </w:rPr>
        <w:t>2</w:t>
      </w:r>
      <w:r w:rsidR="00935678" w:rsidRPr="000C682B">
        <w:rPr>
          <w:shd w:val="clear" w:color="auto" w:fill="FFFFFF" w:themeFill="background1"/>
        </w:rPr>
        <w:t>)</w:t>
      </w:r>
      <w:r w:rsidRPr="000C682B">
        <w:rPr>
          <w:shd w:val="clear" w:color="auto" w:fill="FFFFFF" w:themeFill="background1"/>
        </w:rPr>
        <w:t xml:space="preserve">, </w:t>
      </w:r>
      <w:r w:rsidRPr="000C682B">
        <w:rPr>
          <w:i/>
          <w:shd w:val="clear" w:color="auto" w:fill="FFFFFF" w:themeFill="background1"/>
        </w:rPr>
        <w:t>Australian</w:t>
      </w:r>
      <w:r w:rsidRPr="004B1B81">
        <w:rPr>
          <w:i/>
        </w:rPr>
        <w:t xml:space="preserve"> Demographic Statistics, June 201</w:t>
      </w:r>
      <w:r w:rsidR="004B1B81" w:rsidRPr="004B1B81">
        <w:rPr>
          <w:i/>
        </w:rPr>
        <w:t>2</w:t>
      </w:r>
      <w:r w:rsidRPr="004B1B81">
        <w:t xml:space="preserve">, Cat. no. 3101.0, Canberra; ABS (2009) </w:t>
      </w:r>
      <w:r w:rsidRPr="004B1B81">
        <w:rPr>
          <w:i/>
        </w:rPr>
        <w:t>Experimental Estimates and Projections, Aboriginal and Torres Strait Islander Australians</w:t>
      </w:r>
      <w:r w:rsidRPr="004B1B81">
        <w:t xml:space="preserve">, Cat. no. 3238.0; </w:t>
      </w:r>
      <w:r w:rsidR="001E6ABD" w:rsidRPr="004B1B81">
        <w:t xml:space="preserve">table </w:t>
      </w:r>
      <w:proofErr w:type="spellStart"/>
      <w:r w:rsidR="00BE4089" w:rsidRPr="004B1B81">
        <w:t>5A.</w:t>
      </w:r>
      <w:r w:rsidR="00715F32" w:rsidRPr="004B1B81">
        <w:t>10</w:t>
      </w:r>
      <w:proofErr w:type="spellEnd"/>
      <w:r w:rsidR="00D01117" w:rsidRPr="004B1B81">
        <w:t>.</w:t>
      </w:r>
    </w:p>
    <w:p w:rsidR="00C76AA0" w:rsidRPr="001836FE" w:rsidRDefault="003C3E40" w:rsidP="003C3E40">
      <w:pPr>
        <w:pStyle w:val="BodyText"/>
      </w:pPr>
      <w:r w:rsidRPr="001836FE">
        <w:t xml:space="preserve">In </w:t>
      </w:r>
      <w:r w:rsidR="00A20A1E" w:rsidRPr="001836FE">
        <w:t>201</w:t>
      </w:r>
      <w:r w:rsidR="00E0193D" w:rsidRPr="001836FE">
        <w:t>2</w:t>
      </w:r>
      <w:r w:rsidRPr="001836FE">
        <w:t xml:space="preserve">, </w:t>
      </w:r>
      <w:r w:rsidR="00BC3707" w:rsidRPr="001836FE">
        <w:t xml:space="preserve">approximately </w:t>
      </w:r>
      <w:r w:rsidR="001836FE" w:rsidRPr="001836FE">
        <w:t>1.1 million</w:t>
      </w:r>
      <w:r w:rsidRPr="001836FE">
        <w:t xml:space="preserve"> people aged 15</w:t>
      </w:r>
      <w:r w:rsidR="00CD2ACA" w:rsidRPr="001836FE">
        <w:t>–</w:t>
      </w:r>
      <w:r w:rsidRPr="001836FE">
        <w:t xml:space="preserve">64 years participated in a government funded VET program at the </w:t>
      </w:r>
      <w:r w:rsidR="00AD0352" w:rsidRPr="001836FE">
        <w:t>c</w:t>
      </w:r>
      <w:r w:rsidRPr="001836FE">
        <w:t xml:space="preserve">ertificate III level or </w:t>
      </w:r>
      <w:r w:rsidR="00D87C93" w:rsidRPr="001836FE">
        <w:t>above</w:t>
      </w:r>
      <w:r w:rsidRPr="001836FE">
        <w:t xml:space="preserve">, representing </w:t>
      </w:r>
      <w:r w:rsidR="001836FE" w:rsidRPr="001836FE">
        <w:lastRenderedPageBreak/>
        <w:t>7.0</w:t>
      </w:r>
      <w:r w:rsidR="00A20A1E" w:rsidRPr="001836FE">
        <w:t> </w:t>
      </w:r>
      <w:r w:rsidRPr="001836FE">
        <w:t>per cent of the population aged 15</w:t>
      </w:r>
      <w:r w:rsidR="00CD2ACA" w:rsidRPr="001836FE">
        <w:t>–</w:t>
      </w:r>
      <w:r w:rsidRPr="001836FE">
        <w:t>64 years</w:t>
      </w:r>
      <w:r w:rsidR="00C06576">
        <w:t xml:space="preserve"> nationally</w:t>
      </w:r>
      <w:r w:rsidR="009A6689" w:rsidRPr="001836FE">
        <w:t xml:space="preserve"> </w:t>
      </w:r>
      <w:r w:rsidRPr="001836FE">
        <w:t>(</w:t>
      </w:r>
      <w:r w:rsidR="00972AE1" w:rsidRPr="001836FE">
        <w:t xml:space="preserve">figure </w:t>
      </w:r>
      <w:r w:rsidR="00442BBD" w:rsidRPr="001836FE">
        <w:t>5.11</w:t>
      </w:r>
      <w:r w:rsidR="00972AE1" w:rsidRPr="001836FE">
        <w:t xml:space="preserve"> and </w:t>
      </w:r>
      <w:r w:rsidRPr="001836FE">
        <w:t>table</w:t>
      </w:r>
      <w:r w:rsidR="00C06576">
        <w:t> </w:t>
      </w:r>
      <w:proofErr w:type="spellStart"/>
      <w:r w:rsidRPr="001836FE">
        <w:t>5A.</w:t>
      </w:r>
      <w:r w:rsidR="003E14C9" w:rsidRPr="001836FE">
        <w:t>17</w:t>
      </w:r>
      <w:proofErr w:type="spellEnd"/>
      <w:r w:rsidRPr="001836FE">
        <w:t>).</w:t>
      </w:r>
      <w:r w:rsidR="00030C08" w:rsidRPr="001836FE">
        <w:t xml:space="preserve"> </w:t>
      </w:r>
      <w:r w:rsidR="00D061BE" w:rsidRPr="001836FE">
        <w:t xml:space="preserve">This compares with </w:t>
      </w:r>
      <w:r w:rsidR="001836FE" w:rsidRPr="001836FE">
        <w:t>10.1</w:t>
      </w:r>
      <w:r w:rsidR="00A20A1E" w:rsidRPr="001836FE">
        <w:t> </w:t>
      </w:r>
      <w:r w:rsidR="00030C08" w:rsidRPr="001836FE">
        <w:t xml:space="preserve">per cent of the Indigenous population </w:t>
      </w:r>
      <w:r w:rsidR="00945DD5" w:rsidRPr="001836FE">
        <w:t xml:space="preserve">and </w:t>
      </w:r>
      <w:r w:rsidR="00A20A1E" w:rsidRPr="001836FE">
        <w:t>6.</w:t>
      </w:r>
      <w:r w:rsidR="001836FE" w:rsidRPr="001836FE">
        <w:t>7</w:t>
      </w:r>
      <w:r w:rsidR="00C06576">
        <w:t> </w:t>
      </w:r>
      <w:r w:rsidR="00945DD5" w:rsidRPr="001836FE">
        <w:t xml:space="preserve">per cent of the non-Indigenous population </w:t>
      </w:r>
      <w:r w:rsidR="00030C08" w:rsidRPr="001836FE">
        <w:t xml:space="preserve">aged 15–64 years (figure </w:t>
      </w:r>
      <w:r w:rsidR="00442BBD" w:rsidRPr="001836FE">
        <w:t>5.11</w:t>
      </w:r>
      <w:r w:rsidR="00030C08" w:rsidRPr="001836FE">
        <w:t>)</w:t>
      </w:r>
      <w:r w:rsidR="00C76AA0" w:rsidRPr="001836FE">
        <w:t>.</w:t>
      </w:r>
    </w:p>
    <w:p w:rsidR="00945DD5" w:rsidRPr="001836FE" w:rsidRDefault="00945DD5" w:rsidP="000C682B">
      <w:pPr>
        <w:pStyle w:val="BodyText"/>
        <w:shd w:val="clear" w:color="auto" w:fill="FFFFFF" w:themeFill="background1"/>
      </w:pPr>
      <w:r w:rsidRPr="001836FE">
        <w:t>Nationally</w:t>
      </w:r>
      <w:r w:rsidR="00D54761" w:rsidRPr="001836FE">
        <w:t xml:space="preserve"> in </w:t>
      </w:r>
      <w:r w:rsidR="00A20A1E" w:rsidRPr="001836FE">
        <w:t>201</w:t>
      </w:r>
      <w:r w:rsidR="00063721" w:rsidRPr="001836FE">
        <w:t>2</w:t>
      </w:r>
      <w:r w:rsidRPr="001836FE">
        <w:t xml:space="preserve">, </w:t>
      </w:r>
      <w:r w:rsidR="001836FE" w:rsidRPr="001836FE">
        <w:t>17.0</w:t>
      </w:r>
      <w:r w:rsidRPr="001836FE">
        <w:t xml:space="preserve"> per cent of all people aged </w:t>
      </w:r>
      <w:r w:rsidRPr="001836FE">
        <w:rPr>
          <w:szCs w:val="26"/>
        </w:rPr>
        <w:t>18</w:t>
      </w:r>
      <w:r w:rsidRPr="001836FE">
        <w:t xml:space="preserve">–24 years participated in government funded VET at the certificate III level or </w:t>
      </w:r>
      <w:r w:rsidR="005B5B8C" w:rsidRPr="001836FE">
        <w:t>above</w:t>
      </w:r>
      <w:r w:rsidRPr="001836FE">
        <w:t xml:space="preserve">, compared with </w:t>
      </w:r>
      <w:r w:rsidR="00251D58" w:rsidRPr="000C682B">
        <w:rPr>
          <w:shd w:val="clear" w:color="auto" w:fill="FFFFFF" w:themeFill="background1"/>
        </w:rPr>
        <w:t>15.6</w:t>
      </w:r>
      <w:r w:rsidRPr="000C682B">
        <w:rPr>
          <w:shd w:val="clear" w:color="auto" w:fill="FFFFFF" w:themeFill="background1"/>
        </w:rPr>
        <w:t> </w:t>
      </w:r>
      <w:r w:rsidRPr="001836FE">
        <w:t xml:space="preserve">per cent of the Indigenous population and </w:t>
      </w:r>
      <w:r w:rsidR="001836FE" w:rsidRPr="001836FE">
        <w:t>16.5</w:t>
      </w:r>
      <w:r w:rsidRPr="001836FE">
        <w:t xml:space="preserve"> per cent of the non-Indigenous population aged </w:t>
      </w:r>
      <w:r w:rsidR="00D54761" w:rsidRPr="001836FE">
        <w:rPr>
          <w:szCs w:val="26"/>
        </w:rPr>
        <w:t>18</w:t>
      </w:r>
      <w:r w:rsidR="00D54761" w:rsidRPr="001836FE">
        <w:t>–24</w:t>
      </w:r>
      <w:r w:rsidRPr="001836FE">
        <w:t xml:space="preserve"> years</w:t>
      </w:r>
      <w:r w:rsidR="00D54761" w:rsidRPr="001836FE">
        <w:t xml:space="preserve">. </w:t>
      </w:r>
      <w:r w:rsidRPr="001836FE">
        <w:t xml:space="preserve">Nationally, </w:t>
      </w:r>
      <w:r w:rsidR="001836FE" w:rsidRPr="001836FE">
        <w:t>6.0</w:t>
      </w:r>
      <w:r w:rsidRPr="001836FE">
        <w:t xml:space="preserve"> per cent of all people aged </w:t>
      </w:r>
      <w:r w:rsidRPr="001836FE">
        <w:rPr>
          <w:szCs w:val="26"/>
        </w:rPr>
        <w:t>20</w:t>
      </w:r>
      <w:r w:rsidR="00AD7CF2">
        <w:noBreakHyphen/>
      </w:r>
      <w:r w:rsidRPr="001836FE">
        <w:t>64</w:t>
      </w:r>
      <w:r w:rsidR="00AD7CF2">
        <w:t> </w:t>
      </w:r>
      <w:r w:rsidRPr="001836FE">
        <w:t xml:space="preserve">years participated, compared with </w:t>
      </w:r>
      <w:r w:rsidR="00A20A1E" w:rsidRPr="001836FE">
        <w:t>9.</w:t>
      </w:r>
      <w:r w:rsidR="001836FE" w:rsidRPr="001836FE">
        <w:t>3</w:t>
      </w:r>
      <w:r w:rsidRPr="001836FE">
        <w:t xml:space="preserve"> per cent of the Indigenous population and </w:t>
      </w:r>
      <w:r w:rsidR="00A20A1E" w:rsidRPr="001836FE">
        <w:t>5.</w:t>
      </w:r>
      <w:r w:rsidR="001836FE" w:rsidRPr="001836FE">
        <w:t>6</w:t>
      </w:r>
      <w:r w:rsidRPr="001836FE">
        <w:t xml:space="preserve"> per cent of the non-Indigenous population aged </w:t>
      </w:r>
      <w:r w:rsidRPr="001836FE">
        <w:rPr>
          <w:szCs w:val="26"/>
        </w:rPr>
        <w:t>20</w:t>
      </w:r>
      <w:r w:rsidRPr="001836FE">
        <w:t xml:space="preserve">–64 years (figure </w:t>
      </w:r>
      <w:r w:rsidR="00442BBD" w:rsidRPr="001836FE">
        <w:t>5.11</w:t>
      </w:r>
      <w:r w:rsidRPr="001836FE">
        <w:t>).</w:t>
      </w:r>
    </w:p>
    <w:p w:rsidR="002138BB" w:rsidRPr="0037023C" w:rsidRDefault="00BF7532" w:rsidP="000C682B">
      <w:pPr>
        <w:pStyle w:val="BodyText"/>
        <w:shd w:val="clear" w:color="auto" w:fill="FFFFFF" w:themeFill="background1"/>
        <w:spacing w:before="0" w:after="80" w:line="280" w:lineRule="exact"/>
        <w:ind w:left="1559" w:hanging="1559"/>
        <w:jc w:val="left"/>
        <w:rPr>
          <w:rStyle w:val="NoteLabel"/>
        </w:rPr>
      </w:pPr>
      <w:r w:rsidRPr="00EF5A5F">
        <w:rPr>
          <w:rFonts w:ascii="Arial" w:hAnsi="Arial"/>
          <w:sz w:val="24"/>
        </w:rPr>
        <w:br w:type="page"/>
      </w:r>
      <w:r w:rsidR="00244D24" w:rsidRPr="0037023C">
        <w:rPr>
          <w:rFonts w:ascii="Arial" w:hAnsi="Arial"/>
          <w:sz w:val="24"/>
        </w:rPr>
        <w:lastRenderedPageBreak/>
        <w:t xml:space="preserve">Figure </w:t>
      </w:r>
      <w:bookmarkStart w:id="22" w:name="OLE_LINK68"/>
      <w:r w:rsidR="00AB7026" w:rsidRPr="0037023C">
        <w:rPr>
          <w:rFonts w:ascii="Arial" w:hAnsi="Arial"/>
          <w:sz w:val="24"/>
        </w:rPr>
        <w:t>5.</w:t>
      </w:r>
      <w:r w:rsidR="009D604A" w:rsidRPr="0037023C">
        <w:rPr>
          <w:rFonts w:ascii="Arial" w:hAnsi="Arial"/>
          <w:noProof/>
          <w:sz w:val="24"/>
        </w:rPr>
        <w:t>11</w:t>
      </w:r>
      <w:bookmarkEnd w:id="22"/>
      <w:r w:rsidR="00C93E9B" w:rsidRPr="0037023C">
        <w:tab/>
      </w:r>
      <w:r w:rsidR="002138BB" w:rsidRPr="0037023C">
        <w:rPr>
          <w:rStyle w:val="FigureTitleChar"/>
        </w:rPr>
        <w:t xml:space="preserve">VET participation </w:t>
      </w:r>
      <w:r w:rsidR="006E4A74" w:rsidRPr="0037023C">
        <w:rPr>
          <w:rStyle w:val="FigureTitleChar"/>
        </w:rPr>
        <w:t xml:space="preserve">rate </w:t>
      </w:r>
      <w:r w:rsidR="002138BB" w:rsidRPr="0037023C">
        <w:rPr>
          <w:rStyle w:val="FigureTitleChar"/>
        </w:rPr>
        <w:t xml:space="preserve">in </w:t>
      </w:r>
      <w:r w:rsidR="00357F9D" w:rsidRPr="0037023C">
        <w:rPr>
          <w:rStyle w:val="FigureTitleChar"/>
        </w:rPr>
        <w:t xml:space="preserve">certificate </w:t>
      </w:r>
      <w:r w:rsidR="002138BB" w:rsidRPr="0037023C">
        <w:rPr>
          <w:rStyle w:val="FigureTitleChar"/>
        </w:rPr>
        <w:t>III and above, by target age group</w:t>
      </w:r>
      <w:r w:rsidR="00952A9A" w:rsidRPr="0037023C">
        <w:rPr>
          <w:rStyle w:val="FigureTitleChar"/>
        </w:rPr>
        <w:t xml:space="preserve"> and Indigenous status</w:t>
      </w:r>
      <w:r w:rsidR="002138BB" w:rsidRPr="0037023C">
        <w:rPr>
          <w:rStyle w:val="FigureTitleChar"/>
        </w:rPr>
        <w:t xml:space="preserve">, </w:t>
      </w:r>
      <w:r w:rsidR="00A20A1E" w:rsidRPr="0037023C">
        <w:rPr>
          <w:rStyle w:val="FigureTitleChar"/>
        </w:rPr>
        <w:t>201</w:t>
      </w:r>
      <w:r w:rsidR="00063721" w:rsidRPr="0037023C">
        <w:rPr>
          <w:rStyle w:val="FigureTitleChar"/>
        </w:rPr>
        <w:t>2</w:t>
      </w:r>
      <w:r w:rsidR="00A20A1E" w:rsidRPr="0037023C">
        <w:rPr>
          <w:rStyle w:val="NoteLabel"/>
        </w:rPr>
        <w:t>a</w:t>
      </w:r>
      <w:r w:rsidR="00A17AE5" w:rsidRPr="0037023C">
        <w:rPr>
          <w:rStyle w:val="NoteLabel"/>
        </w:rPr>
        <w:t>, b, c</w:t>
      </w:r>
      <w:r w:rsidR="006E4A74" w:rsidRPr="0037023C">
        <w:rPr>
          <w:rStyle w:val="NoteLabel"/>
        </w:rPr>
        <w:t>, d</w:t>
      </w:r>
    </w:p>
    <w:tbl>
      <w:tblPr>
        <w:tblW w:w="8897" w:type="dxa"/>
        <w:tblInd w:w="108" w:type="dxa"/>
        <w:tblBorders>
          <w:top w:val="single" w:sz="4" w:space="0" w:color="auto"/>
          <w:bottom w:val="single" w:sz="4" w:space="0" w:color="auto"/>
        </w:tblBorders>
        <w:shd w:val="clear" w:color="auto" w:fill="FFFFFF" w:themeFill="background1"/>
        <w:tblLook w:val="01E0" w:firstRow="1" w:lastRow="1" w:firstColumn="1" w:lastColumn="1" w:noHBand="0" w:noVBand="0"/>
      </w:tblPr>
      <w:tblGrid>
        <w:gridCol w:w="8897"/>
      </w:tblGrid>
      <w:tr w:rsidR="002138BB" w:rsidRPr="00B4195C" w:rsidTr="000C682B">
        <w:trPr>
          <w:trHeight w:val="4483"/>
        </w:trPr>
        <w:tc>
          <w:tcPr>
            <w:tcW w:w="8897" w:type="dxa"/>
            <w:shd w:val="clear" w:color="auto" w:fill="FFFFFF" w:themeFill="background1"/>
          </w:tcPr>
          <w:p w:rsidR="00856869" w:rsidRPr="00EF5A5F" w:rsidRDefault="0022365F" w:rsidP="000C682B">
            <w:pPr>
              <w:pStyle w:val="Figure"/>
              <w:shd w:val="clear" w:color="auto" w:fill="FFFFFF" w:themeFill="background1"/>
              <w:spacing w:before="0" w:after="0"/>
              <w:rPr>
                <w:rStyle w:val="NoteLabel"/>
                <w:b w:val="0"/>
              </w:rPr>
            </w:pPr>
            <w:r>
              <w:rPr>
                <w:rFonts w:ascii="Arial" w:hAnsi="Arial"/>
                <w:noProof/>
                <w:position w:val="6"/>
                <w:sz w:val="18"/>
              </w:rPr>
              <w:drawing>
                <wp:inline distT="0" distB="0" distL="0" distR="0">
                  <wp:extent cx="5400040" cy="2061845"/>
                  <wp:effectExtent l="0" t="0" r="0" b="0"/>
                  <wp:docPr id="243" name="Picture 243" descr="Figure 5.11 VET participation rate in certificate III and above, by target age group and Indigenous status, 2012&#10;&#10;(a) 15-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2061845"/>
                          </a:xfrm>
                          <a:prstGeom prst="rect">
                            <a:avLst/>
                          </a:prstGeom>
                          <a:noFill/>
                          <a:ln>
                            <a:noFill/>
                          </a:ln>
                        </pic:spPr>
                      </pic:pic>
                    </a:graphicData>
                  </a:graphic>
                </wp:inline>
              </w:drawing>
            </w:r>
          </w:p>
          <w:p w:rsidR="002138BB" w:rsidRPr="00EF5A5F" w:rsidRDefault="0022365F" w:rsidP="000C682B">
            <w:pPr>
              <w:pStyle w:val="Figure"/>
              <w:shd w:val="clear" w:color="auto" w:fill="FFFFFF" w:themeFill="background1"/>
              <w:spacing w:before="0" w:after="0"/>
              <w:rPr>
                <w:rStyle w:val="NoteLabel"/>
                <w:b w:val="0"/>
              </w:rPr>
            </w:pPr>
            <w:r>
              <w:rPr>
                <w:rFonts w:ascii="Arial" w:hAnsi="Arial"/>
                <w:noProof/>
                <w:position w:val="6"/>
                <w:sz w:val="18"/>
              </w:rPr>
              <w:drawing>
                <wp:inline distT="0" distB="0" distL="0" distR="0">
                  <wp:extent cx="5400040" cy="1845945"/>
                  <wp:effectExtent l="0" t="0" r="0" b="1905"/>
                  <wp:docPr id="244" name="Picture 244" descr="Figure 5.11 VET participation rate in certificate III and above, by target age group and Indigenous status, 2012&#10;&#10;(b) 18-2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1845945"/>
                          </a:xfrm>
                          <a:prstGeom prst="rect">
                            <a:avLst/>
                          </a:prstGeom>
                          <a:noFill/>
                          <a:ln>
                            <a:noFill/>
                          </a:ln>
                        </pic:spPr>
                      </pic:pic>
                    </a:graphicData>
                  </a:graphic>
                </wp:inline>
              </w:drawing>
            </w:r>
          </w:p>
          <w:p w:rsidR="00856869" w:rsidRPr="00EF5A5F" w:rsidRDefault="0022365F" w:rsidP="000C682B">
            <w:pPr>
              <w:pStyle w:val="Figure"/>
              <w:shd w:val="clear" w:color="auto" w:fill="FFFFFF" w:themeFill="background1"/>
              <w:spacing w:before="0" w:after="0"/>
              <w:rPr>
                <w:rStyle w:val="NoteLabel"/>
                <w:b w:val="0"/>
              </w:rPr>
            </w:pPr>
            <w:r>
              <w:rPr>
                <w:rFonts w:ascii="Arial" w:hAnsi="Arial"/>
                <w:noProof/>
                <w:position w:val="6"/>
                <w:sz w:val="18"/>
              </w:rPr>
              <w:drawing>
                <wp:inline distT="0" distB="0" distL="0" distR="0">
                  <wp:extent cx="5400040" cy="1742440"/>
                  <wp:effectExtent l="0" t="0" r="0" b="0"/>
                  <wp:docPr id="245" name="Picture 245" descr="Figure 5.11 VET participation rate in certificate III and above, by target age group and Indigenous status, 2012&#10;&#10;(c) 20-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1742440"/>
                          </a:xfrm>
                          <a:prstGeom prst="rect">
                            <a:avLst/>
                          </a:prstGeom>
                          <a:noFill/>
                          <a:ln>
                            <a:noFill/>
                          </a:ln>
                        </pic:spPr>
                      </pic:pic>
                    </a:graphicData>
                  </a:graphic>
                </wp:inline>
              </w:drawing>
            </w:r>
          </w:p>
        </w:tc>
      </w:tr>
    </w:tbl>
    <w:p w:rsidR="0059454C" w:rsidRPr="00DF2CF9" w:rsidRDefault="00FB2C33" w:rsidP="00A405CB">
      <w:pPr>
        <w:pStyle w:val="Note"/>
      </w:pPr>
      <w:r w:rsidRPr="00DF2CF9">
        <w:rPr>
          <w:rStyle w:val="NoteLabel"/>
        </w:rPr>
        <w:t>a</w:t>
      </w:r>
      <w:r w:rsidRPr="00DF2CF9">
        <w:t xml:space="preserve"> Data are for government funded VET students. </w:t>
      </w:r>
      <w:r w:rsidR="00A17AE5" w:rsidRPr="00DF2CF9">
        <w:rPr>
          <w:rStyle w:val="NoteLabel"/>
        </w:rPr>
        <w:t>b</w:t>
      </w:r>
      <w:r w:rsidR="00A17AE5" w:rsidRPr="00DF2CF9">
        <w:t xml:space="preserve"> Data are for the highest </w:t>
      </w:r>
      <w:r w:rsidR="00896DDD" w:rsidRPr="00DF2CF9">
        <w:t xml:space="preserve">level </w:t>
      </w:r>
      <w:r w:rsidR="00A17AE5" w:rsidRPr="00DF2CF9">
        <w:t xml:space="preserve">qualification attempted by a student in a reporting year. </w:t>
      </w:r>
      <w:r w:rsidR="00A17AE5" w:rsidRPr="00DF2CF9">
        <w:rPr>
          <w:rStyle w:val="NoteLabel"/>
        </w:rPr>
        <w:t>c</w:t>
      </w:r>
      <w:r w:rsidRPr="00DF2CF9">
        <w:t xml:space="preserve"> </w:t>
      </w:r>
      <w:r w:rsidR="0059454C" w:rsidRPr="00DF2CF9">
        <w:t>The Indigenous students participation rate is the number of Indigenous students as a percentage of the estimates of the Indigenous population. The all students participation rate is the number of students as a percentage of the estimated total population.</w:t>
      </w:r>
      <w:r w:rsidR="00940EC0" w:rsidRPr="00DF2CF9">
        <w:t xml:space="preserve"> </w:t>
      </w:r>
      <w:r w:rsidR="006E4A74" w:rsidRPr="00DF2CF9">
        <w:rPr>
          <w:rStyle w:val="NoteLabel"/>
        </w:rPr>
        <w:t>d</w:t>
      </w:r>
      <w:r w:rsidR="006E4A74" w:rsidRPr="00DF2CF9">
        <w:t xml:space="preserve"> </w:t>
      </w:r>
      <w:r w:rsidR="000D5BE9" w:rsidRPr="00DF2CF9">
        <w:t xml:space="preserve">Indigenous students are defined as those who self-identify on enrolment forms that they are of Aboriginal and/or Torres Strait Islander background. </w:t>
      </w:r>
      <w:r w:rsidR="007264EB" w:rsidRPr="00DF2CF9">
        <w:t>Not all students respond to the relevant question on</w:t>
      </w:r>
      <w:r w:rsidR="00935678" w:rsidRPr="00DF2CF9">
        <w:t xml:space="preserve"> the enrolment form (table </w:t>
      </w:r>
      <w:proofErr w:type="spellStart"/>
      <w:r w:rsidR="000D5BE9" w:rsidRPr="00DF2CF9">
        <w:t>5A.17</w:t>
      </w:r>
      <w:proofErr w:type="spellEnd"/>
      <w:r w:rsidR="000D5BE9" w:rsidRPr="00DF2CF9">
        <w:t xml:space="preserve">). Care needs to be taken in comparing </w:t>
      </w:r>
      <w:r w:rsidR="00FC5ACD" w:rsidRPr="00DF2CF9">
        <w:t>participation data due to the high non-response rates in some jurisdictions</w:t>
      </w:r>
      <w:r w:rsidR="000D5BE9" w:rsidRPr="00DF2CF9">
        <w:t>.</w:t>
      </w:r>
    </w:p>
    <w:p w:rsidR="002138BB" w:rsidRPr="00DF2CF9" w:rsidRDefault="002138BB" w:rsidP="0080221B">
      <w:pPr>
        <w:pStyle w:val="Source"/>
        <w:spacing w:after="0"/>
        <w:rPr>
          <w:rStyle w:val="NoteLabel"/>
          <w:b w:val="0"/>
        </w:rPr>
      </w:pPr>
      <w:r w:rsidRPr="00DF2CF9">
        <w:rPr>
          <w:i/>
        </w:rPr>
        <w:t>Source</w:t>
      </w:r>
      <w:r w:rsidRPr="00DF2CF9">
        <w:t xml:space="preserve">: </w:t>
      </w:r>
      <w:proofErr w:type="spellStart"/>
      <w:r w:rsidR="001E472A" w:rsidRPr="00DF2CF9">
        <w:t>NCVER</w:t>
      </w:r>
      <w:proofErr w:type="spellEnd"/>
      <w:r w:rsidR="001E472A" w:rsidRPr="00DF2CF9">
        <w:t xml:space="preserve"> (unpublished) National VET provider collection</w:t>
      </w:r>
      <w:r w:rsidR="00972AE1" w:rsidRPr="00DF2CF9">
        <w:t xml:space="preserve">; </w:t>
      </w:r>
      <w:r w:rsidR="00935678" w:rsidRPr="00DF2CF9">
        <w:t>ABS (201</w:t>
      </w:r>
      <w:r w:rsidR="00DF2CF9">
        <w:t>2</w:t>
      </w:r>
      <w:r w:rsidR="00935678" w:rsidRPr="00DF2CF9">
        <w:t>)</w:t>
      </w:r>
      <w:r w:rsidR="00875182" w:rsidRPr="00DF2CF9">
        <w:t xml:space="preserve">, </w:t>
      </w:r>
      <w:r w:rsidR="00875182" w:rsidRPr="00DF2CF9">
        <w:rPr>
          <w:i/>
        </w:rPr>
        <w:t>Australian Demographic Statistics, June 201</w:t>
      </w:r>
      <w:r w:rsidR="00DF2CF9">
        <w:rPr>
          <w:i/>
        </w:rPr>
        <w:t>2</w:t>
      </w:r>
      <w:r w:rsidR="00875182" w:rsidRPr="00DF2CF9">
        <w:t>, Cat. no. 3101.0, Canberra;</w:t>
      </w:r>
      <w:r w:rsidR="00F90C36" w:rsidRPr="00DF2CF9">
        <w:t xml:space="preserve"> ABS (2009) </w:t>
      </w:r>
      <w:r w:rsidR="00F90C36" w:rsidRPr="00DF2CF9">
        <w:rPr>
          <w:i/>
        </w:rPr>
        <w:t>Experimental Estimates and Projections, Aboriginal and Torres Strait Islander</w:t>
      </w:r>
      <w:r w:rsidR="00B95B73" w:rsidRPr="00DF2CF9">
        <w:rPr>
          <w:i/>
        </w:rPr>
        <w:t xml:space="preserve"> Australians</w:t>
      </w:r>
      <w:r w:rsidR="00F90C36" w:rsidRPr="00DF2CF9">
        <w:t>, Cat. no. 3238.0</w:t>
      </w:r>
      <w:r w:rsidRPr="00DF2CF9">
        <w:t xml:space="preserve">; table </w:t>
      </w:r>
      <w:proofErr w:type="spellStart"/>
      <w:r w:rsidRPr="00DF2CF9">
        <w:t>5A.</w:t>
      </w:r>
      <w:r w:rsidR="00715F32" w:rsidRPr="00DF2CF9">
        <w:t>17</w:t>
      </w:r>
      <w:proofErr w:type="spellEnd"/>
      <w:r w:rsidRPr="00DF2CF9">
        <w:t>.</w:t>
      </w:r>
    </w:p>
    <w:p w:rsidR="00D360F0" w:rsidRPr="00442BBD" w:rsidRDefault="00C76AA0" w:rsidP="00376A75">
      <w:pPr>
        <w:pStyle w:val="BodyText"/>
      </w:pPr>
      <w:r w:rsidRPr="001836FE">
        <w:t xml:space="preserve">In </w:t>
      </w:r>
      <w:r w:rsidR="00A20A1E" w:rsidRPr="001836FE">
        <w:t>201</w:t>
      </w:r>
      <w:r w:rsidR="00063721" w:rsidRPr="001836FE">
        <w:t>2</w:t>
      </w:r>
      <w:r w:rsidRPr="001836FE">
        <w:t xml:space="preserve">, approximately </w:t>
      </w:r>
      <w:r w:rsidR="00A20A1E" w:rsidRPr="001836FE">
        <w:t>20</w:t>
      </w:r>
      <w:r w:rsidR="001836FE" w:rsidRPr="001836FE">
        <w:t>7</w:t>
      </w:r>
      <w:r w:rsidR="00A20A1E" w:rsidRPr="001836FE">
        <w:t> </w:t>
      </w:r>
      <w:r w:rsidR="001836FE" w:rsidRPr="001836FE">
        <w:t>1</w:t>
      </w:r>
      <w:r w:rsidR="00A20A1E" w:rsidRPr="001836FE">
        <w:t>00</w:t>
      </w:r>
      <w:r w:rsidR="00085222" w:rsidRPr="001836FE">
        <w:t xml:space="preserve"> </w:t>
      </w:r>
      <w:r w:rsidRPr="001836FE">
        <w:t xml:space="preserve">people aged 15–64 years participated in a government funded VET program at the diploma level or </w:t>
      </w:r>
      <w:r w:rsidR="00D87C93" w:rsidRPr="001836FE">
        <w:t>above</w:t>
      </w:r>
      <w:r w:rsidRPr="001836FE">
        <w:t xml:space="preserve">, representing </w:t>
      </w:r>
      <w:r w:rsidR="00A20A1E" w:rsidRPr="001836FE">
        <w:lastRenderedPageBreak/>
        <w:t>1.4</w:t>
      </w:r>
      <w:r w:rsidRPr="001836FE">
        <w:t> per </w:t>
      </w:r>
      <w:r w:rsidRPr="00442BBD">
        <w:t xml:space="preserve">cent of the </w:t>
      </w:r>
      <w:r w:rsidRPr="001836FE">
        <w:t xml:space="preserve">population aged 15–64 years </w:t>
      </w:r>
      <w:r w:rsidR="00C06576">
        <w:t xml:space="preserve">nationally </w:t>
      </w:r>
      <w:r w:rsidRPr="001836FE">
        <w:t>(</w:t>
      </w:r>
      <w:r w:rsidR="00172143" w:rsidRPr="001836FE">
        <w:t xml:space="preserve">figure </w:t>
      </w:r>
      <w:r w:rsidR="00442BBD" w:rsidRPr="001836FE">
        <w:t>5.12</w:t>
      </w:r>
      <w:r w:rsidR="00172143" w:rsidRPr="001836FE">
        <w:t xml:space="preserve"> and </w:t>
      </w:r>
      <w:r w:rsidR="00C238D8" w:rsidRPr="001836FE">
        <w:t>table </w:t>
      </w:r>
      <w:proofErr w:type="spellStart"/>
      <w:r w:rsidRPr="001836FE">
        <w:t>5A.1</w:t>
      </w:r>
      <w:r w:rsidR="00C238D8" w:rsidRPr="001836FE">
        <w:t>8</w:t>
      </w:r>
      <w:proofErr w:type="spellEnd"/>
      <w:r w:rsidRPr="001836FE">
        <w:t xml:space="preserve">). </w:t>
      </w:r>
      <w:r w:rsidR="002D582D" w:rsidRPr="001836FE">
        <w:t xml:space="preserve">This compares with </w:t>
      </w:r>
      <w:r w:rsidR="00A20A1E" w:rsidRPr="001836FE">
        <w:t>1.</w:t>
      </w:r>
      <w:r w:rsidR="001836FE" w:rsidRPr="001836FE">
        <w:t>2</w:t>
      </w:r>
      <w:r w:rsidR="002D582D" w:rsidRPr="001836FE">
        <w:t xml:space="preserve"> per cent of the Indigenous population and </w:t>
      </w:r>
      <w:r w:rsidR="00A20A1E" w:rsidRPr="001836FE">
        <w:t>1.3</w:t>
      </w:r>
      <w:r w:rsidR="00251D58">
        <w:t> </w:t>
      </w:r>
      <w:r w:rsidR="002D582D" w:rsidRPr="001836FE">
        <w:t xml:space="preserve">per cent of the non-Indigenous population </w:t>
      </w:r>
      <w:r w:rsidR="002D582D" w:rsidRPr="00442BBD">
        <w:t>aged 15–64 years</w:t>
      </w:r>
      <w:r w:rsidR="00C238D8" w:rsidRPr="00442BBD">
        <w:t xml:space="preserve"> (figure </w:t>
      </w:r>
      <w:r w:rsidR="00442BBD" w:rsidRPr="00442BBD">
        <w:t>5.12</w:t>
      </w:r>
      <w:r w:rsidR="00C238D8" w:rsidRPr="00442BBD">
        <w:t>)</w:t>
      </w:r>
      <w:r w:rsidR="00357F9D" w:rsidRPr="00442BBD">
        <w:t>.</w:t>
      </w:r>
    </w:p>
    <w:p w:rsidR="005B5B8C" w:rsidRPr="00442BBD" w:rsidRDefault="005B5B8C" w:rsidP="000C682B">
      <w:pPr>
        <w:pStyle w:val="BodyText"/>
        <w:shd w:val="clear" w:color="auto" w:fill="FFFFFF" w:themeFill="background1"/>
      </w:pPr>
      <w:r w:rsidRPr="001836FE">
        <w:t xml:space="preserve">Nationally in </w:t>
      </w:r>
      <w:r w:rsidR="00A20A1E" w:rsidRPr="001836FE">
        <w:t>201</w:t>
      </w:r>
      <w:r w:rsidR="00063721" w:rsidRPr="001836FE">
        <w:t>2</w:t>
      </w:r>
      <w:r w:rsidRPr="001836FE">
        <w:t xml:space="preserve">, </w:t>
      </w:r>
      <w:r w:rsidR="00A20A1E" w:rsidRPr="001836FE">
        <w:t>2.</w:t>
      </w:r>
      <w:r w:rsidR="001836FE" w:rsidRPr="001836FE">
        <w:t>9</w:t>
      </w:r>
      <w:r w:rsidRPr="001836FE">
        <w:t xml:space="preserve"> per cent of all people aged </w:t>
      </w:r>
      <w:r w:rsidRPr="001836FE">
        <w:rPr>
          <w:szCs w:val="26"/>
        </w:rPr>
        <w:t>18</w:t>
      </w:r>
      <w:r w:rsidRPr="001836FE">
        <w:t xml:space="preserve">–24 years participated in government funded VET at the diploma level or above, compared with </w:t>
      </w:r>
      <w:r w:rsidR="00A20A1E" w:rsidRPr="001836FE">
        <w:t>1.</w:t>
      </w:r>
      <w:r w:rsidR="001836FE" w:rsidRPr="001836FE">
        <w:t>4</w:t>
      </w:r>
      <w:r w:rsidRPr="001836FE">
        <w:t xml:space="preserve"> per cent of the Indigenous population and </w:t>
      </w:r>
      <w:r w:rsidR="00A20A1E" w:rsidRPr="001836FE">
        <w:t>2.</w:t>
      </w:r>
      <w:r w:rsidR="001836FE" w:rsidRPr="001836FE">
        <w:t>8</w:t>
      </w:r>
      <w:r w:rsidRPr="001836FE">
        <w:t xml:space="preserve"> per cent of the non-Indigenous population aged </w:t>
      </w:r>
      <w:r w:rsidRPr="001836FE">
        <w:rPr>
          <w:szCs w:val="26"/>
        </w:rPr>
        <w:t>18</w:t>
      </w:r>
      <w:r w:rsidRPr="001836FE">
        <w:t xml:space="preserve">–24 years. Nationally, </w:t>
      </w:r>
      <w:r w:rsidR="00A20A1E" w:rsidRPr="001836FE">
        <w:t>1.3</w:t>
      </w:r>
      <w:r w:rsidRPr="001836FE">
        <w:t xml:space="preserve"> per cent of all people aged </w:t>
      </w:r>
      <w:r w:rsidRPr="001836FE">
        <w:rPr>
          <w:szCs w:val="26"/>
        </w:rPr>
        <w:t>20</w:t>
      </w:r>
      <w:r w:rsidRPr="001836FE">
        <w:t xml:space="preserve">–64 years participated, </w:t>
      </w:r>
      <w:r w:rsidR="001836FE">
        <w:t>the same as the proportion for the Indigenous and non-Indigenous populations</w:t>
      </w:r>
      <w:r w:rsidRPr="00442BBD">
        <w:t xml:space="preserve"> (figure </w:t>
      </w:r>
      <w:r w:rsidR="00442BBD" w:rsidRPr="00442BBD">
        <w:t>5.12</w:t>
      </w:r>
      <w:r w:rsidRPr="00442BBD">
        <w:t>).</w:t>
      </w:r>
    </w:p>
    <w:p w:rsidR="007F6328" w:rsidRPr="0037023C" w:rsidRDefault="00B94D9F" w:rsidP="000C682B">
      <w:pPr>
        <w:pStyle w:val="BodyText"/>
        <w:shd w:val="clear" w:color="auto" w:fill="FFFFFF" w:themeFill="background1"/>
        <w:spacing w:before="0" w:after="80" w:line="280" w:lineRule="exact"/>
        <w:ind w:left="1559" w:hanging="1559"/>
        <w:jc w:val="left"/>
        <w:rPr>
          <w:rStyle w:val="NoteLabel"/>
        </w:rPr>
      </w:pPr>
      <w:r w:rsidRPr="00EF5A5F">
        <w:br w:type="page"/>
      </w:r>
      <w:r w:rsidR="007F6328" w:rsidRPr="0037023C">
        <w:rPr>
          <w:rFonts w:ascii="Arial" w:hAnsi="Arial"/>
          <w:sz w:val="24"/>
        </w:rPr>
        <w:lastRenderedPageBreak/>
        <w:t xml:space="preserve">Figure </w:t>
      </w:r>
      <w:bookmarkStart w:id="23" w:name="OLE_LINK7"/>
      <w:r w:rsidR="00AB7026" w:rsidRPr="0037023C">
        <w:rPr>
          <w:rFonts w:ascii="Arial" w:hAnsi="Arial"/>
          <w:sz w:val="24"/>
        </w:rPr>
        <w:t>5.</w:t>
      </w:r>
      <w:bookmarkStart w:id="24" w:name="OLE_LINK74"/>
      <w:r w:rsidR="009D604A" w:rsidRPr="0037023C">
        <w:rPr>
          <w:rFonts w:ascii="Arial" w:hAnsi="Arial"/>
          <w:noProof/>
          <w:sz w:val="24"/>
        </w:rPr>
        <w:t>12</w:t>
      </w:r>
      <w:bookmarkEnd w:id="23"/>
      <w:bookmarkEnd w:id="24"/>
      <w:r w:rsidR="007F6328" w:rsidRPr="0037023C">
        <w:tab/>
      </w:r>
      <w:r w:rsidR="007F6328" w:rsidRPr="0037023C">
        <w:rPr>
          <w:rStyle w:val="FigureTitleChar"/>
        </w:rPr>
        <w:t xml:space="preserve">VET participation </w:t>
      </w:r>
      <w:r w:rsidR="00B4012E" w:rsidRPr="0037023C">
        <w:rPr>
          <w:rStyle w:val="FigureTitleChar"/>
        </w:rPr>
        <w:t xml:space="preserve">rate </w:t>
      </w:r>
      <w:r w:rsidR="007F6328" w:rsidRPr="0037023C">
        <w:rPr>
          <w:rStyle w:val="FigureTitleChar"/>
        </w:rPr>
        <w:t xml:space="preserve">in </w:t>
      </w:r>
      <w:r w:rsidR="00357F9D" w:rsidRPr="0037023C">
        <w:rPr>
          <w:rStyle w:val="FigureTitleChar"/>
        </w:rPr>
        <w:t xml:space="preserve">diploma </w:t>
      </w:r>
      <w:r w:rsidR="007F6328" w:rsidRPr="0037023C">
        <w:rPr>
          <w:rStyle w:val="FigureTitleChar"/>
        </w:rPr>
        <w:t xml:space="preserve">and above, by target age group and Indigenous status, </w:t>
      </w:r>
      <w:r w:rsidR="00A20A1E" w:rsidRPr="0037023C">
        <w:rPr>
          <w:rStyle w:val="FigureTitleChar"/>
        </w:rPr>
        <w:t>201</w:t>
      </w:r>
      <w:r w:rsidR="00063721" w:rsidRPr="0037023C">
        <w:rPr>
          <w:rStyle w:val="FigureTitleChar"/>
        </w:rPr>
        <w:t>2</w:t>
      </w:r>
      <w:r w:rsidR="00CC0C97" w:rsidRPr="0037023C">
        <w:rPr>
          <w:rStyle w:val="NoteLabel"/>
        </w:rPr>
        <w:t>a</w:t>
      </w:r>
      <w:r w:rsidR="007F6328" w:rsidRPr="0037023C">
        <w:rPr>
          <w:rStyle w:val="NoteLabel"/>
        </w:rPr>
        <w:t>, b, c, d</w:t>
      </w:r>
      <w:r w:rsidR="001C7E84" w:rsidRPr="0037023C">
        <w:rPr>
          <w:rStyle w:val="NoteLabel"/>
        </w:rPr>
        <w:t>, e</w:t>
      </w:r>
    </w:p>
    <w:tbl>
      <w:tblPr>
        <w:tblW w:w="8789" w:type="dxa"/>
        <w:tblInd w:w="108" w:type="dxa"/>
        <w:tblBorders>
          <w:top w:val="single" w:sz="4" w:space="0" w:color="auto"/>
          <w:bottom w:val="single" w:sz="4" w:space="0" w:color="auto"/>
        </w:tblBorders>
        <w:shd w:val="clear" w:color="auto" w:fill="FFFFFF" w:themeFill="background1"/>
        <w:tblLook w:val="01E0" w:firstRow="1" w:lastRow="1" w:firstColumn="1" w:lastColumn="1" w:noHBand="0" w:noVBand="0"/>
      </w:tblPr>
      <w:tblGrid>
        <w:gridCol w:w="8789"/>
      </w:tblGrid>
      <w:tr w:rsidR="007F6328" w:rsidRPr="00EF5A5F" w:rsidTr="000C682B">
        <w:trPr>
          <w:trHeight w:val="3999"/>
        </w:trPr>
        <w:tc>
          <w:tcPr>
            <w:tcW w:w="8789" w:type="dxa"/>
            <w:shd w:val="clear" w:color="auto" w:fill="FFFFFF" w:themeFill="background1"/>
          </w:tcPr>
          <w:p w:rsidR="007F6328" w:rsidRPr="00EF5A5F" w:rsidRDefault="0022365F" w:rsidP="000C682B">
            <w:pPr>
              <w:pStyle w:val="BodyText"/>
              <w:shd w:val="clear" w:color="auto" w:fill="FFFFFF" w:themeFill="background1"/>
              <w:spacing w:before="0" w:line="240" w:lineRule="atLeast"/>
              <w:jc w:val="center"/>
              <w:rPr>
                <w:rStyle w:val="NoteLabel"/>
                <w:b w:val="0"/>
              </w:rPr>
            </w:pPr>
            <w:r>
              <w:rPr>
                <w:rFonts w:ascii="Arial" w:hAnsi="Arial"/>
                <w:noProof/>
                <w:position w:val="6"/>
                <w:sz w:val="18"/>
              </w:rPr>
              <w:drawing>
                <wp:inline distT="0" distB="0" distL="0" distR="0">
                  <wp:extent cx="5391785" cy="2026920"/>
                  <wp:effectExtent l="0" t="0" r="0" b="0"/>
                  <wp:docPr id="246" name="Picture 246" descr="Figure 5.12 VET participation rate in diploma and above, by target age group and Indigenous status, 2012&#10;&#10;(a) 15-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785" cy="2026920"/>
                          </a:xfrm>
                          <a:prstGeom prst="rect">
                            <a:avLst/>
                          </a:prstGeom>
                          <a:noFill/>
                          <a:ln>
                            <a:noFill/>
                          </a:ln>
                        </pic:spPr>
                      </pic:pic>
                    </a:graphicData>
                  </a:graphic>
                </wp:inline>
              </w:drawing>
            </w:r>
          </w:p>
          <w:p w:rsidR="007F6328" w:rsidRPr="00EF5A5F" w:rsidRDefault="0022365F" w:rsidP="000C682B">
            <w:pPr>
              <w:pStyle w:val="BodyText"/>
              <w:shd w:val="clear" w:color="auto" w:fill="FFFFFF" w:themeFill="background1"/>
              <w:spacing w:before="0" w:line="240" w:lineRule="atLeast"/>
              <w:jc w:val="center"/>
              <w:rPr>
                <w:rStyle w:val="NoteLabel"/>
                <w:b w:val="0"/>
              </w:rPr>
            </w:pPr>
            <w:r>
              <w:rPr>
                <w:rFonts w:ascii="Arial" w:hAnsi="Arial"/>
                <w:noProof/>
                <w:position w:val="6"/>
                <w:sz w:val="18"/>
              </w:rPr>
              <w:drawing>
                <wp:inline distT="0" distB="0" distL="0" distR="0">
                  <wp:extent cx="5391785" cy="1828800"/>
                  <wp:effectExtent l="0" t="0" r="0" b="0"/>
                  <wp:docPr id="247" name="Picture 247" descr="Figure 5.12 VET participation rate in diploma and above, by target age group and Indigenous status, 2012&#10;&#10;(b) 18-2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1785" cy="1828800"/>
                          </a:xfrm>
                          <a:prstGeom prst="rect">
                            <a:avLst/>
                          </a:prstGeom>
                          <a:noFill/>
                          <a:ln>
                            <a:noFill/>
                          </a:ln>
                        </pic:spPr>
                      </pic:pic>
                    </a:graphicData>
                  </a:graphic>
                </wp:inline>
              </w:drawing>
            </w:r>
          </w:p>
          <w:p w:rsidR="007F6328" w:rsidRPr="00EF5A5F" w:rsidRDefault="0022365F" w:rsidP="000C682B">
            <w:pPr>
              <w:pStyle w:val="BodyText"/>
              <w:shd w:val="clear" w:color="auto" w:fill="FFFFFF" w:themeFill="background1"/>
              <w:spacing w:before="0" w:line="240" w:lineRule="atLeast"/>
              <w:jc w:val="center"/>
              <w:rPr>
                <w:rStyle w:val="NoteLabel"/>
                <w:b w:val="0"/>
              </w:rPr>
            </w:pPr>
            <w:r>
              <w:rPr>
                <w:rFonts w:ascii="Arial" w:hAnsi="Arial"/>
                <w:noProof/>
                <w:position w:val="6"/>
                <w:sz w:val="18"/>
              </w:rPr>
              <w:drawing>
                <wp:inline distT="0" distB="0" distL="0" distR="0">
                  <wp:extent cx="5391785" cy="1725295"/>
                  <wp:effectExtent l="0" t="0" r="0" b="8255"/>
                  <wp:docPr id="248" name="Picture 248" descr="Figure 5.12 VET participation rate in diploma and above, by target age group and Indigenous status, 2012&#10;&#10;(c) 20-64 ye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785" cy="1725295"/>
                          </a:xfrm>
                          <a:prstGeom prst="rect">
                            <a:avLst/>
                          </a:prstGeom>
                          <a:noFill/>
                          <a:ln>
                            <a:noFill/>
                          </a:ln>
                        </pic:spPr>
                      </pic:pic>
                    </a:graphicData>
                  </a:graphic>
                </wp:inline>
              </w:drawing>
            </w:r>
          </w:p>
        </w:tc>
      </w:tr>
    </w:tbl>
    <w:p w:rsidR="00552AB5" w:rsidRPr="00DF2CF9" w:rsidRDefault="007F6328" w:rsidP="000C682B">
      <w:pPr>
        <w:pStyle w:val="Note"/>
        <w:shd w:val="clear" w:color="auto" w:fill="FFFFFF" w:themeFill="background1"/>
        <w:rPr>
          <w:shd w:val="pct25" w:color="auto" w:fill="auto"/>
        </w:rPr>
      </w:pPr>
      <w:r w:rsidRPr="00DF2CF9">
        <w:rPr>
          <w:rStyle w:val="NoteLabel"/>
        </w:rPr>
        <w:t>a</w:t>
      </w:r>
      <w:r w:rsidRPr="00DF2CF9">
        <w:t xml:space="preserve"> Data are for government funded VET students. </w:t>
      </w:r>
      <w:r w:rsidRPr="00DF2CF9">
        <w:rPr>
          <w:rStyle w:val="NoteLabel"/>
        </w:rPr>
        <w:t>b</w:t>
      </w:r>
      <w:r w:rsidRPr="00DF2CF9">
        <w:t xml:space="preserve"> Data are for the highest level qualification attempted by a student in a reporting year. </w:t>
      </w:r>
      <w:r w:rsidRPr="00DF2CF9">
        <w:rPr>
          <w:rStyle w:val="NoteLabel"/>
        </w:rPr>
        <w:t>c</w:t>
      </w:r>
      <w:r w:rsidRPr="00DF2CF9">
        <w:t xml:space="preserve"> Course levels </w:t>
      </w:r>
      <w:r w:rsidR="0041225C" w:rsidRPr="00DF2CF9">
        <w:t>classified</w:t>
      </w:r>
      <w:r w:rsidRPr="00DF2CF9">
        <w:t xml:space="preserve"> as </w:t>
      </w:r>
      <w:r w:rsidR="0041225C" w:rsidRPr="00DF2CF9">
        <w:t>d</w:t>
      </w:r>
      <w:r w:rsidRPr="00DF2CF9">
        <w:t xml:space="preserve">iploma and above are included in the group of courses </w:t>
      </w:r>
      <w:r w:rsidR="0041225C" w:rsidRPr="00DF2CF9">
        <w:t xml:space="preserve">classified </w:t>
      </w:r>
      <w:r w:rsidRPr="00DF2CF9">
        <w:t xml:space="preserve">as </w:t>
      </w:r>
      <w:r w:rsidR="0041225C" w:rsidRPr="00DF2CF9">
        <w:t>c</w:t>
      </w:r>
      <w:r w:rsidRPr="00DF2CF9">
        <w:t xml:space="preserve">ertificate III and above. </w:t>
      </w:r>
      <w:r w:rsidRPr="00DF2CF9">
        <w:rPr>
          <w:rStyle w:val="NoteLabel"/>
        </w:rPr>
        <w:t>d</w:t>
      </w:r>
      <w:r w:rsidRPr="00DF2CF9">
        <w:t xml:space="preserve"> </w:t>
      </w:r>
      <w:r w:rsidR="001C7E84" w:rsidRPr="00DF2CF9">
        <w:t>The Indigenous students participation rate is the number of Indigenous students as a percentage of the estimates of the Indigenous population</w:t>
      </w:r>
      <w:r w:rsidR="000D5BE9" w:rsidRPr="00DF2CF9">
        <w:t>.</w:t>
      </w:r>
      <w:r w:rsidR="0059454C" w:rsidRPr="00DF2CF9">
        <w:t xml:space="preserve"> The all students participation rate is the number of students as a percentage of the estimated total </w:t>
      </w:r>
      <w:r w:rsidR="001C7E84" w:rsidRPr="00DF2CF9">
        <w:t>population</w:t>
      </w:r>
      <w:r w:rsidR="0059454C" w:rsidRPr="00DF2CF9">
        <w:t>.</w:t>
      </w:r>
      <w:r w:rsidR="001C7E84" w:rsidRPr="00DF2CF9">
        <w:rPr>
          <w:rStyle w:val="NoteLabel"/>
        </w:rPr>
        <w:t xml:space="preserve"> e</w:t>
      </w:r>
      <w:r w:rsidR="001C7E84" w:rsidRPr="00DF2CF9">
        <w:t xml:space="preserve"> </w:t>
      </w:r>
      <w:r w:rsidR="007264EB" w:rsidRPr="00DF2CF9">
        <w:t>Indigenous students are defined as those who self-identify on enrolment forms that they are of Aboriginal and/or Torres Strait Islander background. Not all students respond to the relevant question o</w:t>
      </w:r>
      <w:r w:rsidR="00935678" w:rsidRPr="00DF2CF9">
        <w:t>n the enrolment form (table </w:t>
      </w:r>
      <w:proofErr w:type="spellStart"/>
      <w:r w:rsidR="007264EB" w:rsidRPr="00DF2CF9">
        <w:t>5A.1</w:t>
      </w:r>
      <w:r w:rsidR="009E1B84" w:rsidRPr="00DF2CF9">
        <w:t>8</w:t>
      </w:r>
      <w:proofErr w:type="spellEnd"/>
      <w:r w:rsidR="007264EB" w:rsidRPr="00DF2CF9">
        <w:t>). Care needs to be taken in comparing participation data due to the high non-response rates in some jurisdictions.</w:t>
      </w:r>
    </w:p>
    <w:p w:rsidR="007F6328" w:rsidRPr="00171E10" w:rsidRDefault="00875182" w:rsidP="00A405CB">
      <w:pPr>
        <w:pStyle w:val="Note"/>
        <w:rPr>
          <w:shd w:val="pct25" w:color="auto" w:fill="auto"/>
        </w:rPr>
      </w:pPr>
      <w:r w:rsidRPr="00171E10">
        <w:rPr>
          <w:i/>
        </w:rPr>
        <w:t xml:space="preserve">Source: </w:t>
      </w:r>
      <w:proofErr w:type="spellStart"/>
      <w:r w:rsidRPr="00171E10">
        <w:rPr>
          <w:i/>
        </w:rPr>
        <w:t>NCVER</w:t>
      </w:r>
      <w:proofErr w:type="spellEnd"/>
      <w:r w:rsidRPr="00171E10">
        <w:rPr>
          <w:i/>
        </w:rPr>
        <w:t xml:space="preserve"> (unpublished) National VET provider collection; </w:t>
      </w:r>
      <w:r w:rsidR="00935678" w:rsidRPr="00171E10">
        <w:rPr>
          <w:i/>
        </w:rPr>
        <w:t>ABS</w:t>
      </w:r>
      <w:r w:rsidR="00935678" w:rsidRPr="00171E10">
        <w:t xml:space="preserve"> (201</w:t>
      </w:r>
      <w:r w:rsidR="005D0BE6">
        <w:t>2</w:t>
      </w:r>
      <w:r w:rsidR="00935678" w:rsidRPr="00171E10">
        <w:t>)</w:t>
      </w:r>
      <w:r w:rsidRPr="00171E10">
        <w:t xml:space="preserve">, </w:t>
      </w:r>
      <w:r w:rsidRPr="00171E10">
        <w:rPr>
          <w:i/>
        </w:rPr>
        <w:t>Australian Demographic Statistics, June 201</w:t>
      </w:r>
      <w:r w:rsidR="00171E10" w:rsidRPr="00171E10">
        <w:rPr>
          <w:i/>
        </w:rPr>
        <w:t>2</w:t>
      </w:r>
      <w:r w:rsidRPr="00171E10">
        <w:t xml:space="preserve">, Cat. no. 3101.0, Canberra; ABS (2009) </w:t>
      </w:r>
      <w:r w:rsidRPr="00171E10">
        <w:rPr>
          <w:i/>
        </w:rPr>
        <w:t>Experimental Estimates and Projections, Aboriginal and Torres Strait Islander Australians</w:t>
      </w:r>
      <w:r w:rsidRPr="00171E10">
        <w:t xml:space="preserve">, Cat. no. 3238.0; </w:t>
      </w:r>
      <w:r w:rsidR="00172143" w:rsidRPr="00171E10">
        <w:t xml:space="preserve">table </w:t>
      </w:r>
      <w:proofErr w:type="spellStart"/>
      <w:r w:rsidR="00172143" w:rsidRPr="00171E10">
        <w:t>5A.18</w:t>
      </w:r>
      <w:proofErr w:type="spellEnd"/>
      <w:r w:rsidR="00172143" w:rsidRPr="00171E10">
        <w:t>.</w:t>
      </w:r>
    </w:p>
    <w:p w:rsidR="00C57336" w:rsidRPr="00EF5A5F" w:rsidRDefault="00C57336" w:rsidP="00281C53">
      <w:pPr>
        <w:pStyle w:val="Heading4"/>
      </w:pPr>
      <w:r w:rsidRPr="00EF5A5F">
        <w:lastRenderedPageBreak/>
        <w:t>Efficiency</w:t>
      </w:r>
    </w:p>
    <w:p w:rsidR="00C57336" w:rsidRPr="00EF5A5F" w:rsidRDefault="00C57336" w:rsidP="009621D0">
      <w:pPr>
        <w:pStyle w:val="BodyText"/>
      </w:pPr>
      <w:r w:rsidRPr="00EF5A5F">
        <w:t>A</w:t>
      </w:r>
      <w:r w:rsidR="00372A4C" w:rsidRPr="00EF5A5F">
        <w:t xml:space="preserve"> proxy</w:t>
      </w:r>
      <w:r w:rsidRPr="00EF5A5F">
        <w:t xml:space="preserve"> indicator of efficiency is the level of government inputs per unit of output (unit cost). The indicator</w:t>
      </w:r>
      <w:r w:rsidR="004461E9" w:rsidRPr="00EF5A5F">
        <w:t>s</w:t>
      </w:r>
      <w:r w:rsidRPr="00EF5A5F">
        <w:t xml:space="preserve"> of unit cost reported </w:t>
      </w:r>
      <w:r w:rsidR="004461E9" w:rsidRPr="00EF5A5F">
        <w:t xml:space="preserve">are </w:t>
      </w:r>
      <w:r w:rsidRPr="00EF5A5F">
        <w:t>‘</w:t>
      </w:r>
      <w:r w:rsidR="00FD3093">
        <w:t>r</w:t>
      </w:r>
      <w:r w:rsidRPr="00EF5A5F">
        <w:t>ecurre</w:t>
      </w:r>
      <w:r w:rsidR="008F026B" w:rsidRPr="00EF5A5F">
        <w:t>nt expenditure per annu</w:t>
      </w:r>
      <w:r w:rsidR="001E6ABD" w:rsidRPr="00EF5A5F">
        <w:t>a</w:t>
      </w:r>
      <w:r w:rsidR="008F026B" w:rsidRPr="00EF5A5F">
        <w:t>l hour’</w:t>
      </w:r>
      <w:r w:rsidR="004461E9" w:rsidRPr="00EF5A5F">
        <w:t xml:space="preserve"> and ‘</w:t>
      </w:r>
      <w:r w:rsidR="00FD3093">
        <w:t>r</w:t>
      </w:r>
      <w:r w:rsidR="004461E9" w:rsidRPr="00EF5A5F">
        <w:t>ecurrent expenditure per load pass’</w:t>
      </w:r>
      <w:r w:rsidR="008F026B" w:rsidRPr="00EF5A5F">
        <w:t>.</w:t>
      </w:r>
      <w:r w:rsidR="00372A4C" w:rsidRPr="00EF5A5F">
        <w:t xml:space="preserve"> </w:t>
      </w:r>
      <w:r w:rsidR="00357F9D" w:rsidRPr="00EF5A5F">
        <w:t xml:space="preserve">The Steering Committee has addressed four areas that could improve the comparability of efficiency indicators: superannuation; depreciation; user cost of capital; and payroll tax (see chapter </w:t>
      </w:r>
      <w:r w:rsidR="00754E57">
        <w:t>1</w:t>
      </w:r>
      <w:r w:rsidR="00357F9D" w:rsidRPr="00EF5A5F">
        <w:t>)</w:t>
      </w:r>
      <w:r w:rsidRPr="00EF5A5F">
        <w:t xml:space="preserve"> across jurisdictions</w:t>
      </w:r>
      <w:r w:rsidR="00357F9D" w:rsidRPr="00EF5A5F">
        <w:t>.</w:t>
      </w:r>
      <w:r w:rsidRPr="00EF5A5F">
        <w:t xml:space="preserve"> </w:t>
      </w:r>
      <w:r w:rsidR="00357F9D" w:rsidRPr="00EF5A5F">
        <w:t xml:space="preserve">In </w:t>
      </w:r>
      <w:r w:rsidRPr="00EF5A5F">
        <w:t>VET</w:t>
      </w:r>
      <w:r w:rsidR="00357F9D" w:rsidRPr="00EF5A5F">
        <w:t xml:space="preserve">, the user cost of capital is not included in estimates of recurrent expenditure, although it is reported separately </w:t>
      </w:r>
      <w:r w:rsidR="0041225C" w:rsidRPr="00EF5A5F">
        <w:t>in</w:t>
      </w:r>
      <w:r w:rsidR="00357F9D" w:rsidRPr="00EF5A5F">
        <w:t xml:space="preserve"> the </w:t>
      </w:r>
      <w:r w:rsidR="0041225C" w:rsidRPr="00EF5A5F">
        <w:t xml:space="preserve">measures </w:t>
      </w:r>
      <w:r w:rsidR="00357F9D" w:rsidRPr="00EF5A5F">
        <w:t>‘</w:t>
      </w:r>
      <w:r w:rsidR="00142638" w:rsidRPr="00EF5A5F">
        <w:t xml:space="preserve">user </w:t>
      </w:r>
      <w:r w:rsidR="00357F9D" w:rsidRPr="00EF5A5F">
        <w:t>cost of capital per annual hour’ (box </w:t>
      </w:r>
      <w:r w:rsidR="00442BBD">
        <w:t>5.9</w:t>
      </w:r>
      <w:r w:rsidR="00357F9D" w:rsidRPr="00EF5A5F">
        <w:t>) and, ‘</w:t>
      </w:r>
      <w:r w:rsidR="00142638" w:rsidRPr="00EF5A5F">
        <w:t xml:space="preserve">user </w:t>
      </w:r>
      <w:r w:rsidR="00357F9D" w:rsidRPr="00EF5A5F">
        <w:t>cost of capital per load pass’ (box </w:t>
      </w:r>
      <w:r w:rsidR="00442BBD">
        <w:t>5.10</w:t>
      </w:r>
      <w:r w:rsidR="00357F9D" w:rsidRPr="00EF5A5F">
        <w:t xml:space="preserve">). </w:t>
      </w:r>
      <w:r w:rsidRPr="00EF5A5F">
        <w:t>To promote accuracy and comparability of reported efficiency measures some adjustments are made to the data (box</w:t>
      </w:r>
      <w:r w:rsidR="004461E9" w:rsidRPr="00EF5A5F">
        <w:t> </w:t>
      </w:r>
      <w:r w:rsidR="00442BBD">
        <w:t>5.6</w:t>
      </w:r>
      <w:r w:rsidR="008F026B" w:rsidRPr="00EF5A5F">
        <w:t>).</w:t>
      </w:r>
    </w:p>
    <w:p w:rsidR="00787626" w:rsidRPr="00EF5A5F" w:rsidRDefault="00787626" w:rsidP="00787626">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87626" w:rsidRPr="00EF5A5F" w:rsidTr="00787626">
        <w:tc>
          <w:tcPr>
            <w:tcW w:w="8771" w:type="dxa"/>
            <w:tcBorders>
              <w:top w:val="single" w:sz="6" w:space="0" w:color="auto"/>
              <w:bottom w:val="nil"/>
            </w:tcBorders>
          </w:tcPr>
          <w:p w:rsidR="00787626" w:rsidRPr="00EF5A5F" w:rsidRDefault="00787626" w:rsidP="00787626">
            <w:pPr>
              <w:pStyle w:val="BoxTitle"/>
            </w:pPr>
            <w:r w:rsidRPr="00EF5A5F">
              <w:rPr>
                <w:b w:val="0"/>
              </w:rPr>
              <w:t xml:space="preserve">Box </w:t>
            </w:r>
            <w:bookmarkStart w:id="25" w:name="OLE_LINK75"/>
            <w:r w:rsidR="0000069A">
              <w:rPr>
                <w:b w:val="0"/>
              </w:rPr>
              <w:t>5.</w:t>
            </w:r>
            <w:r w:rsidR="009D604A">
              <w:rPr>
                <w:b w:val="0"/>
                <w:noProof/>
              </w:rPr>
              <w:t>6</w:t>
            </w:r>
            <w:bookmarkEnd w:id="25"/>
            <w:r w:rsidRPr="00EF5A5F">
              <w:tab/>
              <w:t>Comparability of cost estimates</w:t>
            </w:r>
          </w:p>
        </w:tc>
      </w:tr>
      <w:tr w:rsidR="00787626" w:rsidRPr="00EF5A5F" w:rsidTr="00787626">
        <w:trPr>
          <w:cantSplit/>
        </w:trPr>
        <w:tc>
          <w:tcPr>
            <w:tcW w:w="8771" w:type="dxa"/>
            <w:tcBorders>
              <w:top w:val="nil"/>
              <w:left w:val="single" w:sz="6" w:space="0" w:color="auto"/>
              <w:bottom w:val="nil"/>
              <w:right w:val="single" w:sz="4" w:space="0" w:color="auto"/>
            </w:tcBorders>
          </w:tcPr>
          <w:p w:rsidR="00A16DAF" w:rsidRDefault="00787626" w:rsidP="00A16DAF">
            <w:pPr>
              <w:pStyle w:val="Box"/>
            </w:pPr>
            <w:r w:rsidRPr="00EF5A5F">
              <w:t xml:space="preserve">Government </w:t>
            </w:r>
            <w:r w:rsidR="004370B3" w:rsidRPr="00EF5A5F">
              <w:t xml:space="preserve">recurrent </w:t>
            </w:r>
            <w:r w:rsidRPr="00EF5A5F">
              <w:t>expenditure is calculated using data prepared by states and territories under the Australian Vocational Education and Training Management Information Statistical Standard (</w:t>
            </w:r>
            <w:proofErr w:type="spellStart"/>
            <w:r w:rsidRPr="00EF5A5F">
              <w:t>AVETMISS</w:t>
            </w:r>
            <w:proofErr w:type="spellEnd"/>
            <w:r w:rsidRPr="00EF5A5F">
              <w:t xml:space="preserve">) for VET financial data. These data are prepared annually on an accrual basis and are audited. </w:t>
            </w:r>
          </w:p>
          <w:p w:rsidR="00787626" w:rsidRPr="00EF5A5F" w:rsidRDefault="00787626" w:rsidP="00AD7CF2">
            <w:pPr>
              <w:pStyle w:val="Box"/>
            </w:pPr>
            <w:r w:rsidRPr="00EF5A5F">
              <w:t xml:space="preserve">The method for calculating government </w:t>
            </w:r>
            <w:r w:rsidR="004370B3" w:rsidRPr="00EF5A5F">
              <w:t xml:space="preserve">recurrent </w:t>
            </w:r>
            <w:r w:rsidRPr="00EF5A5F">
              <w:t xml:space="preserve">expenditure </w:t>
            </w:r>
            <w:r w:rsidR="00154911" w:rsidRPr="00EF5A5F">
              <w:t xml:space="preserve">for VET </w:t>
            </w:r>
            <w:r w:rsidRPr="00EF5A5F">
              <w:t xml:space="preserve">was changed </w:t>
            </w:r>
            <w:r w:rsidR="004461E9" w:rsidRPr="00EF5A5F">
              <w:t xml:space="preserve">commencing with </w:t>
            </w:r>
            <w:r w:rsidRPr="00EF5A5F">
              <w:t xml:space="preserve">the </w:t>
            </w:r>
            <w:r w:rsidR="0024684E" w:rsidRPr="00EF5A5F">
              <w:t>2011</w:t>
            </w:r>
            <w:r w:rsidR="00831E94" w:rsidRPr="00EF5A5F">
              <w:t> </w:t>
            </w:r>
            <w:r w:rsidR="002616E7" w:rsidRPr="00EF5A5F">
              <w:t xml:space="preserve">Report, and includes Commonwealth and </w:t>
            </w:r>
            <w:r w:rsidR="00852C72" w:rsidRPr="00EF5A5F">
              <w:t>S</w:t>
            </w:r>
            <w:r w:rsidR="0012678E">
              <w:t xml:space="preserve">tate/Territory </w:t>
            </w:r>
            <w:r w:rsidR="002616E7" w:rsidRPr="00EF5A5F">
              <w:t>recurrent funding</w:t>
            </w:r>
            <w:r w:rsidR="007658A1" w:rsidRPr="00EF5A5F">
              <w:t xml:space="preserve">, Commonwealth specific purpose funding and </w:t>
            </w:r>
            <w:r w:rsidR="0012678E" w:rsidRPr="00EF5A5F">
              <w:t>S</w:t>
            </w:r>
            <w:r w:rsidR="0012678E">
              <w:t xml:space="preserve">tate/Territory </w:t>
            </w:r>
            <w:r w:rsidR="002616E7" w:rsidRPr="00EF5A5F">
              <w:t xml:space="preserve">specific </w:t>
            </w:r>
            <w:r w:rsidR="007658A1" w:rsidRPr="00EF5A5F">
              <w:t xml:space="preserve">purpose </w:t>
            </w:r>
            <w:r w:rsidR="002616E7" w:rsidRPr="00EF5A5F">
              <w:t xml:space="preserve">funding. This includes activity funded under the </w:t>
            </w:r>
            <w:proofErr w:type="spellStart"/>
            <w:r w:rsidR="002616E7" w:rsidRPr="00EF5A5F">
              <w:t>NASWD</w:t>
            </w:r>
            <w:proofErr w:type="spellEnd"/>
            <w:r w:rsidR="002616E7" w:rsidRPr="00EF5A5F">
              <w:t>. Th</w:t>
            </w:r>
            <w:r w:rsidR="007658A1" w:rsidRPr="00EF5A5F">
              <w:t xml:space="preserve">e </w:t>
            </w:r>
            <w:r w:rsidR="002616E7" w:rsidRPr="00EF5A5F">
              <w:t xml:space="preserve">definition </w:t>
            </w:r>
            <w:r w:rsidR="007658A1" w:rsidRPr="00EF5A5F">
              <w:t xml:space="preserve">of government recurrent expenditure </w:t>
            </w:r>
            <w:r w:rsidR="002616E7" w:rsidRPr="00EF5A5F">
              <w:t xml:space="preserve">has been broadened </w:t>
            </w:r>
            <w:r w:rsidR="004461E9" w:rsidRPr="00EF5A5F">
              <w:t>since</w:t>
            </w:r>
            <w:r w:rsidR="002616E7" w:rsidRPr="00EF5A5F">
              <w:t xml:space="preserve"> the 2010 Report, which included only Commonwealth and </w:t>
            </w:r>
            <w:r w:rsidR="00852C72" w:rsidRPr="00EF5A5F">
              <w:t>S</w:t>
            </w:r>
            <w:r w:rsidR="002616E7" w:rsidRPr="00EF5A5F">
              <w:t xml:space="preserve">tate recurrent funding under the </w:t>
            </w:r>
            <w:proofErr w:type="spellStart"/>
            <w:r w:rsidR="002616E7" w:rsidRPr="00EF5A5F">
              <w:t>CSA</w:t>
            </w:r>
            <w:r w:rsidR="00831E94" w:rsidRPr="00EF5A5F">
              <w:t>SAW</w:t>
            </w:r>
            <w:proofErr w:type="spellEnd"/>
            <w:r w:rsidR="00831E94" w:rsidRPr="00EF5A5F">
              <w:t xml:space="preserve"> (replaced by the </w:t>
            </w:r>
            <w:proofErr w:type="spellStart"/>
            <w:r w:rsidR="00831E94" w:rsidRPr="00EF5A5F">
              <w:t>NASWD</w:t>
            </w:r>
            <w:proofErr w:type="spellEnd"/>
            <w:r w:rsidR="00831E94" w:rsidRPr="00EF5A5F">
              <w:t xml:space="preserve"> on 1 January </w:t>
            </w:r>
            <w:r w:rsidR="002616E7" w:rsidRPr="00EF5A5F">
              <w:t>2009).</w:t>
            </w:r>
            <w:r w:rsidR="00EE74D6" w:rsidRPr="00EF5A5F">
              <w:t xml:space="preserve"> </w:t>
            </w:r>
            <w:r w:rsidR="00D25F22" w:rsidRPr="00EF5A5F">
              <w:t xml:space="preserve">Government </w:t>
            </w:r>
            <w:r w:rsidR="007658A1" w:rsidRPr="00EF5A5F">
              <w:t xml:space="preserve">recurrent </w:t>
            </w:r>
            <w:r w:rsidR="00D25F22" w:rsidRPr="00EF5A5F">
              <w:t>expenditure</w:t>
            </w:r>
            <w:r w:rsidR="00250452" w:rsidRPr="00EF5A5F">
              <w:t xml:space="preserve"> is calculated by adding the following </w:t>
            </w:r>
            <w:proofErr w:type="spellStart"/>
            <w:r w:rsidR="00250452" w:rsidRPr="00EF5A5F">
              <w:t>AVETMISS</w:t>
            </w:r>
            <w:proofErr w:type="spellEnd"/>
            <w:r w:rsidR="00250452" w:rsidRPr="00EF5A5F">
              <w:t xml:space="preserve"> financial statements revenue items</w:t>
            </w:r>
            <w:r w:rsidR="00C221FE" w:rsidRPr="00EF5A5F">
              <w:t xml:space="preserve"> for the government recurrent payments received by states and territories</w:t>
            </w:r>
            <w:r w:rsidR="00250452" w:rsidRPr="00EF5A5F">
              <w:t>: Commonwealth National Agreement revenue,</w:t>
            </w:r>
            <w:r w:rsidR="002616E7" w:rsidRPr="00EF5A5F">
              <w:t xml:space="preserve"> </w:t>
            </w:r>
            <w:r w:rsidR="002616E7" w:rsidRPr="009F0F4A">
              <w:t>State</w:t>
            </w:r>
            <w:r w:rsidR="008677DD" w:rsidRPr="009F0F4A">
              <w:t>/Territory</w:t>
            </w:r>
            <w:r w:rsidR="002616E7" w:rsidRPr="00EF5A5F">
              <w:t xml:space="preserve"> r</w:t>
            </w:r>
            <w:r w:rsidR="00250452" w:rsidRPr="00EF5A5F">
              <w:t xml:space="preserve">ecurrent revenue, Commonwealth Administered Programs revenue and revenue for VET expenses and liabilities of </w:t>
            </w:r>
            <w:r w:rsidR="00852C72" w:rsidRPr="00EF5A5F">
              <w:t>S</w:t>
            </w:r>
            <w:r w:rsidR="00250452" w:rsidRPr="00EF5A5F">
              <w:t>tate/</w:t>
            </w:r>
            <w:r w:rsidR="00852C72" w:rsidRPr="00EF5A5F">
              <w:t>T</w:t>
            </w:r>
            <w:r w:rsidR="00250452" w:rsidRPr="00EF5A5F">
              <w:t>erritory training departments undertaken by another department or agency but required to be reported in the financial accounts of the</w:t>
            </w:r>
            <w:r w:rsidR="00154911" w:rsidRPr="00EF5A5F">
              <w:t xml:space="preserve"> training department.</w:t>
            </w:r>
            <w:r w:rsidR="00492934" w:rsidRPr="00EF5A5F">
              <w:t xml:space="preserve"> </w:t>
            </w:r>
            <w:r w:rsidR="00470BCB" w:rsidRPr="00342AE5">
              <w:t xml:space="preserve">VET in schools revenue </w:t>
            </w:r>
            <w:r w:rsidR="00342AE5" w:rsidRPr="009F0F4A">
              <w:t xml:space="preserve">for 2010 and </w:t>
            </w:r>
            <w:r w:rsidR="003122D4" w:rsidRPr="009F0F4A">
              <w:t>later years</w:t>
            </w:r>
            <w:r w:rsidR="00342AE5" w:rsidRPr="009F0F4A">
              <w:t xml:space="preserve"> </w:t>
            </w:r>
            <w:r w:rsidR="00470BCB" w:rsidRPr="009F0F4A">
              <w:t xml:space="preserve">can no longer be separated from the other specific purpose program payments made by the </w:t>
            </w:r>
            <w:r w:rsidR="00EC462E" w:rsidRPr="009F0F4A">
              <w:t>Australian Government</w:t>
            </w:r>
            <w:r w:rsidR="00470BCB" w:rsidRPr="009F0F4A">
              <w:t xml:space="preserve"> to the states and territories. Hence, </w:t>
            </w:r>
            <w:r w:rsidR="004A5E62" w:rsidRPr="009F0F4A">
              <w:t>commencing with the 2011 Report</w:t>
            </w:r>
            <w:r w:rsidR="004A5E62">
              <w:t>,</w:t>
            </w:r>
            <w:r w:rsidR="004A5E62" w:rsidRPr="00342AE5">
              <w:t xml:space="preserve"> </w:t>
            </w:r>
            <w:r w:rsidR="00470BCB" w:rsidRPr="00342AE5">
              <w:t xml:space="preserve">the government recurrent expenditure figures include payments received by states and territories for VET in schools programs. </w:t>
            </w:r>
            <w:r w:rsidR="00154911" w:rsidRPr="00342AE5">
              <w:t xml:space="preserve">Historical government expenditure has been recalculated to reflect this revised </w:t>
            </w:r>
            <w:r w:rsidR="00492934" w:rsidRPr="00342AE5">
              <w:t>approach</w:t>
            </w:r>
            <w:r w:rsidR="004A5E62">
              <w:t>.</w:t>
            </w:r>
          </w:p>
        </w:tc>
      </w:tr>
      <w:tr w:rsidR="00787626" w:rsidRPr="00EF5A5F" w:rsidTr="00787626">
        <w:trPr>
          <w:cantSplit/>
        </w:trPr>
        <w:tc>
          <w:tcPr>
            <w:tcW w:w="8771" w:type="dxa"/>
            <w:tcBorders>
              <w:top w:val="nil"/>
              <w:left w:val="single" w:sz="6" w:space="0" w:color="auto"/>
              <w:bottom w:val="nil"/>
              <w:right w:val="single" w:sz="6" w:space="0" w:color="auto"/>
            </w:tcBorders>
          </w:tcPr>
          <w:p w:rsidR="00787626" w:rsidRPr="00EF5A5F" w:rsidRDefault="00787626" w:rsidP="0052721D">
            <w:pPr>
              <w:pStyle w:val="Continued"/>
              <w:spacing w:before="120"/>
            </w:pPr>
            <w:r w:rsidRPr="00EF5A5F">
              <w:t>(Continued on next page)</w:t>
            </w:r>
          </w:p>
        </w:tc>
      </w:tr>
      <w:tr w:rsidR="00787626" w:rsidRPr="00EF5A5F" w:rsidTr="00787626">
        <w:trPr>
          <w:cantSplit/>
        </w:trPr>
        <w:tc>
          <w:tcPr>
            <w:tcW w:w="8771" w:type="dxa"/>
            <w:tcBorders>
              <w:top w:val="nil"/>
              <w:left w:val="single" w:sz="6" w:space="0" w:color="auto"/>
              <w:bottom w:val="single" w:sz="6" w:space="0" w:color="auto"/>
              <w:right w:val="single" w:sz="6" w:space="0" w:color="auto"/>
            </w:tcBorders>
          </w:tcPr>
          <w:p w:rsidR="00787626" w:rsidRPr="00EF5A5F" w:rsidRDefault="00787626" w:rsidP="00787626">
            <w:pPr>
              <w:pStyle w:val="Box"/>
              <w:spacing w:before="0" w:line="120" w:lineRule="exact"/>
            </w:pPr>
          </w:p>
        </w:tc>
      </w:tr>
      <w:tr w:rsidR="00787626" w:rsidRPr="00EF5A5F" w:rsidTr="00787626">
        <w:tc>
          <w:tcPr>
            <w:tcW w:w="8771" w:type="dxa"/>
            <w:tcBorders>
              <w:top w:val="nil"/>
              <w:left w:val="nil"/>
              <w:bottom w:val="nil"/>
              <w:right w:val="nil"/>
            </w:tcBorders>
          </w:tcPr>
          <w:p w:rsidR="00787626" w:rsidRPr="00EF5A5F" w:rsidRDefault="00787626" w:rsidP="00787626">
            <w:pPr>
              <w:pStyle w:val="Box"/>
              <w:keepNext w:val="0"/>
              <w:spacing w:before="60" w:after="60" w:line="80" w:lineRule="exact"/>
              <w:rPr>
                <w:b/>
                <w:sz w:val="14"/>
              </w:rPr>
            </w:pPr>
          </w:p>
        </w:tc>
      </w:tr>
    </w:tbl>
    <w:p w:rsidR="004E274E" w:rsidRPr="00EF5A5F" w:rsidRDefault="004E274E">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4E274E" w:rsidRPr="00EF5A5F" w:rsidTr="007663D4">
        <w:tc>
          <w:tcPr>
            <w:tcW w:w="8771" w:type="dxa"/>
            <w:tcBorders>
              <w:top w:val="single" w:sz="6" w:space="0" w:color="auto"/>
              <w:bottom w:val="nil"/>
            </w:tcBorders>
          </w:tcPr>
          <w:p w:rsidR="004E274E" w:rsidRPr="00EF5A5F" w:rsidRDefault="00787626" w:rsidP="00A11395">
            <w:pPr>
              <w:pStyle w:val="BoxTitle"/>
            </w:pPr>
            <w:r w:rsidRPr="00EF5A5F">
              <w:rPr>
                <w:b w:val="0"/>
              </w:rPr>
              <w:t xml:space="preserve">Box </w:t>
            </w:r>
            <w:r w:rsidR="00A11395" w:rsidRPr="00A11395">
              <w:rPr>
                <w:b w:val="0"/>
              </w:rPr>
              <w:t>5.6</w:t>
            </w:r>
            <w:r w:rsidRPr="00EF5A5F">
              <w:tab/>
            </w:r>
            <w:r w:rsidRPr="00141F6C">
              <w:rPr>
                <w:b w:val="0"/>
                <w:sz w:val="18"/>
                <w:szCs w:val="18"/>
              </w:rPr>
              <w:t>(Continued)</w:t>
            </w:r>
          </w:p>
        </w:tc>
      </w:tr>
      <w:tr w:rsidR="004E274E" w:rsidRPr="00EF5A5F" w:rsidTr="007663D4">
        <w:trPr>
          <w:cantSplit/>
        </w:trPr>
        <w:tc>
          <w:tcPr>
            <w:tcW w:w="8771" w:type="dxa"/>
            <w:tcBorders>
              <w:top w:val="nil"/>
              <w:left w:val="single" w:sz="6" w:space="0" w:color="auto"/>
              <w:bottom w:val="nil"/>
              <w:right w:val="single" w:sz="4" w:space="0" w:color="auto"/>
            </w:tcBorders>
          </w:tcPr>
          <w:p w:rsidR="00D05940" w:rsidRPr="00EF5A5F" w:rsidRDefault="00D05940" w:rsidP="005927C2">
            <w:pPr>
              <w:pStyle w:val="Box"/>
            </w:pPr>
            <w:r w:rsidRPr="00EF5A5F">
              <w:t>The reported government recurrent expenditure excludes capital expenditure, and the user cost of capital (which is the opportunity cost of funds tied up in the capital used to deliver services, calculated as 8 per cent of the total value of the physical non-current assets) is reported separately. The method for calculating user cost of capital is unchanged from the earlier editions of the Report (referred to as ‘cost of capital’ in this chapter prior to the 2011 Report).</w:t>
            </w:r>
          </w:p>
          <w:p w:rsidR="00AE54BA" w:rsidRPr="00EF5A5F" w:rsidRDefault="00AE54BA" w:rsidP="00AE54BA">
            <w:pPr>
              <w:pStyle w:val="Box"/>
            </w:pPr>
            <w:r w:rsidRPr="00EF5A5F">
              <w:t xml:space="preserve">To promote comparability of the financial data </w:t>
            </w:r>
            <w:r w:rsidR="00AD7CF2">
              <w:t>across</w:t>
            </w:r>
            <w:r w:rsidRPr="00EF5A5F">
              <w:t xml:space="preserve"> states and territories, as well as comparability between the financial and activity data, expenditure is adjusted by course mix weights where used for calculating unit costs (that is, efficiency indicators per government funded annual hour) to recognise the different proportions of relatively more expensive and less expensive training programs that occur in jurisdictions</w:t>
            </w:r>
            <w:r w:rsidRPr="009F0F4A">
              <w:t xml:space="preserve">. The same method of calculating course mix weights has been implemented across all years for relevant data, providing comparability across all years for the indicators: </w:t>
            </w:r>
            <w:r w:rsidR="00467B03">
              <w:t>‘</w:t>
            </w:r>
            <w:r w:rsidRPr="009F0F4A">
              <w:t xml:space="preserve">government </w:t>
            </w:r>
            <w:r w:rsidR="00845F2D">
              <w:t xml:space="preserve">recurrent </w:t>
            </w:r>
            <w:r w:rsidRPr="009F0F4A">
              <w:t>expenditure per annual hour</w:t>
            </w:r>
            <w:r w:rsidR="00467B03">
              <w:t>’</w:t>
            </w:r>
            <w:r w:rsidRPr="009F0F4A">
              <w:t xml:space="preserve"> and </w:t>
            </w:r>
            <w:r w:rsidR="00467B03">
              <w:t>‘</w:t>
            </w:r>
            <w:r w:rsidRPr="009F0F4A">
              <w:t>user cost of capital per annual hour</w:t>
            </w:r>
            <w:r w:rsidR="00467B03">
              <w:t>’</w:t>
            </w:r>
            <w:r w:rsidR="000C682B">
              <w:t>.</w:t>
            </w:r>
          </w:p>
          <w:p w:rsidR="00CE3A52" w:rsidRDefault="00423DB4" w:rsidP="00CE3A52">
            <w:pPr>
              <w:pStyle w:val="Box"/>
            </w:pPr>
            <w:r w:rsidRPr="00EF5A5F">
              <w:t>E</w:t>
            </w:r>
            <w:r w:rsidR="0050246A" w:rsidRPr="00EF5A5F">
              <w:t xml:space="preserve">xpenditure data for </w:t>
            </w:r>
            <w:r w:rsidR="000E6DE2" w:rsidRPr="00EF5A5F">
              <w:t xml:space="preserve">years prior to </w:t>
            </w:r>
            <w:r w:rsidR="00A20A1E">
              <w:t>201</w:t>
            </w:r>
            <w:r w:rsidR="00CC3C3C">
              <w:t>2</w:t>
            </w:r>
            <w:r w:rsidR="00A20A1E" w:rsidRPr="00EF5A5F">
              <w:t xml:space="preserve"> </w:t>
            </w:r>
            <w:r w:rsidR="0050246A" w:rsidRPr="00EF5A5F">
              <w:t>are adjusted to real dollars (</w:t>
            </w:r>
            <w:r w:rsidR="00A20A1E">
              <w:t>201</w:t>
            </w:r>
            <w:r w:rsidR="00CC3C3C">
              <w:t>2</w:t>
            </w:r>
            <w:r w:rsidR="00A20A1E" w:rsidRPr="00EF5A5F">
              <w:t xml:space="preserve"> </w:t>
            </w:r>
            <w:r w:rsidR="0050246A" w:rsidRPr="00EF5A5F">
              <w:t xml:space="preserve">dollars) using the gross domestic product (GDP) chain price index (table </w:t>
            </w:r>
            <w:proofErr w:type="spellStart"/>
            <w:r w:rsidR="0050246A" w:rsidRPr="00EF5A5F">
              <w:t>5A</w:t>
            </w:r>
            <w:r w:rsidR="0050246A" w:rsidRPr="000C682B">
              <w:rPr>
                <w:shd w:val="clear" w:color="auto" w:fill="FFFFFF" w:themeFill="background1"/>
              </w:rPr>
              <w:t>.</w:t>
            </w:r>
            <w:r w:rsidR="0074781A" w:rsidRPr="000C682B">
              <w:rPr>
                <w:shd w:val="clear" w:color="auto" w:fill="FFFFFF" w:themeFill="background1"/>
              </w:rPr>
              <w:t>91</w:t>
            </w:r>
            <w:proofErr w:type="spellEnd"/>
            <w:r w:rsidR="0050246A" w:rsidRPr="000C682B">
              <w:rPr>
                <w:shd w:val="clear" w:color="auto" w:fill="FFFFFF" w:themeFill="background1"/>
              </w:rPr>
              <w:t>)</w:t>
            </w:r>
            <w:r w:rsidR="00CE3A52" w:rsidRPr="000C682B">
              <w:rPr>
                <w:shd w:val="clear" w:color="auto" w:fill="FFFFFF" w:themeFill="background1"/>
              </w:rPr>
              <w:t xml:space="preserve"> This index is also used for calculating VET expenditure data in other reports</w:t>
            </w:r>
            <w:r w:rsidR="0050246A" w:rsidRPr="000C682B">
              <w:rPr>
                <w:shd w:val="clear" w:color="auto" w:fill="FFFFFF" w:themeFill="background1"/>
              </w:rPr>
              <w:t>.</w:t>
            </w:r>
            <w:r w:rsidR="00C06576" w:rsidRPr="00CE3A52">
              <w:rPr>
                <w:shd w:val="clear" w:color="auto" w:fill="FFFF00"/>
              </w:rPr>
              <w:t xml:space="preserve"> </w:t>
            </w:r>
          </w:p>
          <w:p w:rsidR="00E061F8" w:rsidRPr="00EF5A5F" w:rsidRDefault="00B061BA" w:rsidP="00CE3A52">
            <w:pPr>
              <w:pStyle w:val="Box"/>
            </w:pPr>
            <w:r w:rsidRPr="00EF5A5F">
              <w:t xml:space="preserve">Annual hours are adjusted for invalid enrolment rates based on formal advice of the </w:t>
            </w:r>
            <w:proofErr w:type="spellStart"/>
            <w:r w:rsidRPr="00EF5A5F">
              <w:t>NCVER</w:t>
            </w:r>
            <w:proofErr w:type="spellEnd"/>
            <w:r w:rsidRPr="00EF5A5F">
              <w:t xml:space="preserve"> auditors. Invalid enrolments are those student enrolments reported in the national collection as participating in a module or unit of competency but for which the auditors could find no confirmed evidence that the student had participated in that enrolmen</w:t>
            </w:r>
            <w:r w:rsidR="00940EC0">
              <w:t>t within the collection period.</w:t>
            </w:r>
          </w:p>
        </w:tc>
      </w:tr>
      <w:tr w:rsidR="004E274E" w:rsidRPr="00EF5A5F">
        <w:trPr>
          <w:cantSplit/>
        </w:trPr>
        <w:tc>
          <w:tcPr>
            <w:tcW w:w="8771" w:type="dxa"/>
            <w:tcBorders>
              <w:top w:val="nil"/>
              <w:left w:val="single" w:sz="6" w:space="0" w:color="auto"/>
              <w:bottom w:val="single" w:sz="6" w:space="0" w:color="auto"/>
              <w:right w:val="single" w:sz="6" w:space="0" w:color="auto"/>
            </w:tcBorders>
          </w:tcPr>
          <w:p w:rsidR="004E274E" w:rsidRPr="00EF5A5F" w:rsidRDefault="004E274E">
            <w:pPr>
              <w:pStyle w:val="Box"/>
              <w:spacing w:before="0" w:line="120" w:lineRule="exact"/>
            </w:pPr>
          </w:p>
        </w:tc>
      </w:tr>
      <w:tr w:rsidR="004E274E" w:rsidRPr="00EF5A5F">
        <w:tc>
          <w:tcPr>
            <w:tcW w:w="8771" w:type="dxa"/>
            <w:tcBorders>
              <w:top w:val="nil"/>
              <w:left w:val="nil"/>
              <w:bottom w:val="nil"/>
              <w:right w:val="nil"/>
            </w:tcBorders>
          </w:tcPr>
          <w:p w:rsidR="004E274E" w:rsidRPr="00EF5A5F" w:rsidRDefault="004E274E">
            <w:pPr>
              <w:pStyle w:val="Box"/>
              <w:keepNext w:val="0"/>
              <w:spacing w:before="60" w:after="60" w:line="80" w:lineRule="exact"/>
              <w:rPr>
                <w:b/>
                <w:sz w:val="14"/>
              </w:rPr>
            </w:pPr>
          </w:p>
        </w:tc>
      </w:tr>
    </w:tbl>
    <w:p w:rsidR="00C57336" w:rsidRPr="000C682B" w:rsidRDefault="001E1524" w:rsidP="000C682B">
      <w:pPr>
        <w:pStyle w:val="Heading5"/>
      </w:pPr>
      <w:r w:rsidRPr="000C682B">
        <w:t xml:space="preserve">Government recurrent expenditure per annual hour </w:t>
      </w:r>
    </w:p>
    <w:p w:rsidR="00C57336" w:rsidRDefault="000D514D" w:rsidP="00792821">
      <w:pPr>
        <w:pStyle w:val="BodyText"/>
      </w:pPr>
      <w:r w:rsidRPr="00EF5A5F">
        <w:t xml:space="preserve">‘Government recurrent expenditure per annual hour’ is an indicator of </w:t>
      </w:r>
      <w:r w:rsidR="003913DC" w:rsidRPr="00EF5A5F">
        <w:t xml:space="preserve">governments’ objective to </w:t>
      </w:r>
      <w:r w:rsidR="00B77C37" w:rsidRPr="00EF5A5F">
        <w:t>provide VET services in an efficient manner</w:t>
      </w:r>
      <w:r w:rsidRPr="00EF5A5F">
        <w:t xml:space="preserve">. Recurrent cost per annual hour of training measures the average cost of producing a training output of the VET system (a unit cost) </w:t>
      </w:r>
      <w:r w:rsidR="00C57336" w:rsidRPr="00EF5A5F">
        <w:t>(box</w:t>
      </w:r>
      <w:r w:rsidR="00E96E60" w:rsidRPr="00EF5A5F">
        <w:t> </w:t>
      </w:r>
      <w:r w:rsidR="00442BBD">
        <w:t>5.7</w:t>
      </w:r>
      <w:r w:rsidR="00C57336" w:rsidRPr="00EF5A5F">
        <w:t>).</w:t>
      </w:r>
    </w:p>
    <w:p w:rsidR="005C491D" w:rsidRPr="00EF5A5F" w:rsidRDefault="005C491D">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C491D" w:rsidRPr="00EF5A5F">
        <w:tc>
          <w:tcPr>
            <w:tcW w:w="8771" w:type="dxa"/>
            <w:tcBorders>
              <w:top w:val="single" w:sz="6" w:space="0" w:color="auto"/>
              <w:bottom w:val="nil"/>
            </w:tcBorders>
          </w:tcPr>
          <w:p w:rsidR="005C491D" w:rsidRPr="00EF5A5F" w:rsidRDefault="005C491D">
            <w:pPr>
              <w:pStyle w:val="BoxTitle"/>
            </w:pPr>
            <w:r w:rsidRPr="00EF5A5F">
              <w:rPr>
                <w:b w:val="0"/>
              </w:rPr>
              <w:t xml:space="preserve">Box </w:t>
            </w:r>
            <w:bookmarkStart w:id="26" w:name="OLE_LINK18"/>
            <w:r w:rsidR="00AB7026">
              <w:rPr>
                <w:b w:val="0"/>
              </w:rPr>
              <w:t>5.</w:t>
            </w:r>
            <w:r w:rsidR="009D604A">
              <w:rPr>
                <w:b w:val="0"/>
                <w:noProof/>
              </w:rPr>
              <w:t>7</w:t>
            </w:r>
            <w:bookmarkEnd w:id="26"/>
            <w:r w:rsidRPr="00EF5A5F">
              <w:tab/>
              <w:t>Government recurrent expenditure per annual hour</w:t>
            </w:r>
          </w:p>
        </w:tc>
      </w:tr>
      <w:tr w:rsidR="005C491D" w:rsidRPr="00EF5A5F">
        <w:trPr>
          <w:cantSplit/>
        </w:trPr>
        <w:tc>
          <w:tcPr>
            <w:tcW w:w="8771" w:type="dxa"/>
            <w:tcBorders>
              <w:top w:val="nil"/>
              <w:left w:val="single" w:sz="6" w:space="0" w:color="auto"/>
              <w:bottom w:val="nil"/>
              <w:right w:val="single" w:sz="6" w:space="0" w:color="auto"/>
            </w:tcBorders>
          </w:tcPr>
          <w:p w:rsidR="005C491D" w:rsidRPr="00EF5A5F" w:rsidRDefault="005C491D" w:rsidP="005C491D">
            <w:pPr>
              <w:pStyle w:val="Box"/>
            </w:pPr>
            <w:r w:rsidRPr="00EF5A5F">
              <w:t xml:space="preserve">‘Government </w:t>
            </w:r>
            <w:r w:rsidR="0050246A" w:rsidRPr="00EF5A5F">
              <w:t xml:space="preserve">recurrent </w:t>
            </w:r>
            <w:r w:rsidRPr="00EF5A5F">
              <w:t xml:space="preserve">expenditure per annual hour’ is defined as </w:t>
            </w:r>
            <w:r w:rsidR="0050246A" w:rsidRPr="00EF5A5F">
              <w:t>g</w:t>
            </w:r>
            <w:r w:rsidRPr="00EF5A5F">
              <w:t xml:space="preserve">overnment </w:t>
            </w:r>
            <w:r w:rsidR="007D3EE6" w:rsidRPr="00EF5A5F">
              <w:t xml:space="preserve">recurrent </w:t>
            </w:r>
            <w:r w:rsidRPr="00EF5A5F">
              <w:t>expenditure (</w:t>
            </w:r>
            <w:r w:rsidR="0050246A" w:rsidRPr="00EF5A5F">
              <w:t>as defined in box 5.6</w:t>
            </w:r>
            <w:r w:rsidRPr="00EF5A5F">
              <w:t xml:space="preserve">) </w:t>
            </w:r>
            <w:r w:rsidR="008A1C43" w:rsidRPr="00EF5A5F">
              <w:t xml:space="preserve">divided by </w:t>
            </w:r>
            <w:r w:rsidR="00250AC2" w:rsidRPr="00EF5A5F">
              <w:t xml:space="preserve">government funded </w:t>
            </w:r>
            <w:r w:rsidRPr="00EF5A5F">
              <w:t>annual hour</w:t>
            </w:r>
            <w:r w:rsidR="008A1C43" w:rsidRPr="00EF5A5F">
              <w:t>s</w:t>
            </w:r>
            <w:r w:rsidRPr="00EF5A5F">
              <w:t xml:space="preserve">. </w:t>
            </w:r>
          </w:p>
          <w:p w:rsidR="001A5134" w:rsidRPr="00EF5A5F" w:rsidRDefault="00E54DB4" w:rsidP="001A5134">
            <w:pPr>
              <w:pStyle w:val="Box"/>
            </w:pPr>
            <w:r w:rsidRPr="00EF5A5F">
              <w:t xml:space="preserve">Low </w:t>
            </w:r>
            <w:r w:rsidR="00235488" w:rsidRPr="00EF5A5F">
              <w:t xml:space="preserve">or decreasing </w:t>
            </w:r>
            <w:r w:rsidRPr="00EF5A5F">
              <w:t xml:space="preserve">unit costs </w:t>
            </w:r>
            <w:r w:rsidR="00B018A5" w:rsidRPr="00EF5A5F">
              <w:t xml:space="preserve">can </w:t>
            </w:r>
            <w:r w:rsidRPr="00EF5A5F">
              <w:t>indicate eff</w:t>
            </w:r>
            <w:r w:rsidR="00981FDC" w:rsidRPr="00EF5A5F">
              <w:t>icient delivery of VET services</w:t>
            </w:r>
            <w:r w:rsidRPr="00EF5A5F">
              <w:t>.</w:t>
            </w:r>
            <w:r w:rsidR="001A5134" w:rsidRPr="00EF5A5F">
              <w:t xml:space="preserve"> </w:t>
            </w:r>
          </w:p>
          <w:p w:rsidR="001A5134" w:rsidRPr="00EF5A5F" w:rsidRDefault="00981FDC" w:rsidP="001A5134">
            <w:pPr>
              <w:pStyle w:val="Box"/>
            </w:pPr>
            <w:r w:rsidRPr="00EF5A5F">
              <w:t xml:space="preserve">Government recurrent expenditure per annual hour needs to be interpreted carefully because low </w:t>
            </w:r>
            <w:r w:rsidR="00235488" w:rsidRPr="00EF5A5F">
              <w:t xml:space="preserve">or decreasing </w:t>
            </w:r>
            <w:r w:rsidRPr="00EF5A5F">
              <w:t xml:space="preserve">unit costs </w:t>
            </w:r>
            <w:r w:rsidR="00B018A5" w:rsidRPr="00EF5A5F">
              <w:t xml:space="preserve">do </w:t>
            </w:r>
            <w:r w:rsidRPr="00EF5A5F">
              <w:t xml:space="preserve">not necessarily reflect a lessening of quality. </w:t>
            </w:r>
            <w:r w:rsidR="001A5134" w:rsidRPr="00EF5A5F">
              <w:t>The factors that have the greatest impact on efficiency include:</w:t>
            </w:r>
          </w:p>
          <w:p w:rsidR="001A5134" w:rsidRPr="00EF5A5F" w:rsidRDefault="001A5134" w:rsidP="001A5134">
            <w:pPr>
              <w:pStyle w:val="BoxListBullet"/>
            </w:pPr>
            <w:r w:rsidRPr="00EF5A5F">
              <w:t>training related factors, such as class sizes, teaching salaries, teaching hours per full time equivalent staff member and differences in the length of training programs</w:t>
            </w:r>
          </w:p>
          <w:p w:rsidR="0023011C" w:rsidRPr="00EF5A5F" w:rsidRDefault="001A5134" w:rsidP="0023011C">
            <w:pPr>
              <w:pStyle w:val="BoxListBullet"/>
            </w:pPr>
            <w:r w:rsidRPr="00EF5A5F">
              <w:t xml:space="preserve">differences </w:t>
            </w:r>
            <w:r w:rsidR="00D5548D" w:rsidRPr="00EF5A5F">
              <w:t>across jurisdictions</w:t>
            </w:r>
            <w:r w:rsidRPr="00EF5A5F">
              <w:t>, including socio-demographic com</w:t>
            </w:r>
            <w:r w:rsidR="0023011C" w:rsidRPr="00EF5A5F">
              <w:t>position, administrative scale</w:t>
            </w:r>
            <w:r w:rsidRPr="00EF5A5F">
              <w:t xml:space="preserve">, </w:t>
            </w:r>
            <w:r w:rsidR="0023011C" w:rsidRPr="00EF5A5F">
              <w:t xml:space="preserve">and dispersion </w:t>
            </w:r>
            <w:r w:rsidRPr="00EF5A5F">
              <w:t>and scale of service delive</w:t>
            </w:r>
            <w:r w:rsidR="0023011C" w:rsidRPr="00EF5A5F">
              <w:t>ry</w:t>
            </w:r>
          </w:p>
          <w:p w:rsidR="00E54DB4" w:rsidRPr="00EF5A5F" w:rsidRDefault="001A5134" w:rsidP="0023011C">
            <w:pPr>
              <w:pStyle w:val="BoxListBullet"/>
            </w:pPr>
            <w:r w:rsidRPr="00EF5A5F">
              <w:t>VET policies and practices, including the level of fees and charges paid by students.</w:t>
            </w:r>
          </w:p>
          <w:p w:rsidR="00AE54BA" w:rsidRPr="00EF5A5F" w:rsidRDefault="00AE54BA" w:rsidP="00AE54BA">
            <w:pPr>
              <w:pStyle w:val="Box"/>
            </w:pPr>
            <w:r w:rsidRPr="009F0F4A">
              <w:t>Expenditure per annual hour is adjusted for course mix differences across jurisdictions</w:t>
            </w:r>
            <w:r w:rsidRPr="008405F0">
              <w:rPr>
                <w:shd w:val="clear" w:color="auto" w:fill="BFBFBF" w:themeFill="background1" w:themeFillShade="BF"/>
              </w:rPr>
              <w:t xml:space="preserve"> </w:t>
            </w:r>
            <w:r w:rsidRPr="00FD3D47">
              <w:t xml:space="preserve">(more information is provided in box 5.6). </w:t>
            </w:r>
            <w:r w:rsidRPr="00A405CB">
              <w:t>The reported government recurrent expenditure excludes capital expenditure, and the user cost of capital is reported separately.</w:t>
            </w:r>
          </w:p>
          <w:p w:rsidR="001D1E8C" w:rsidRDefault="001D1E8C" w:rsidP="001D1E8C">
            <w:pPr>
              <w:pStyle w:val="Box"/>
            </w:pPr>
            <w:r>
              <w:t xml:space="preserve">Data reported for this </w:t>
            </w:r>
            <w:r w:rsidR="006B35EE">
              <w:t>measure</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E061F8" w:rsidRPr="00EF5A5F" w:rsidRDefault="00EC7E41" w:rsidP="001D1E8C">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rsidR="00CE6D0B">
              <w:t>201</w:t>
            </w:r>
            <w:r w:rsidR="00CC3C3C">
              <w:t>4</w:t>
            </w:r>
            <w:r w:rsidR="006525E3" w:rsidRPr="00EF5A5F">
              <w:t>.</w:t>
            </w:r>
          </w:p>
        </w:tc>
      </w:tr>
      <w:tr w:rsidR="005C491D" w:rsidRPr="00EF5A5F">
        <w:trPr>
          <w:cantSplit/>
        </w:trPr>
        <w:tc>
          <w:tcPr>
            <w:tcW w:w="8771" w:type="dxa"/>
            <w:tcBorders>
              <w:top w:val="nil"/>
              <w:left w:val="single" w:sz="6" w:space="0" w:color="auto"/>
              <w:bottom w:val="single" w:sz="6" w:space="0" w:color="auto"/>
              <w:right w:val="single" w:sz="6" w:space="0" w:color="auto"/>
            </w:tcBorders>
          </w:tcPr>
          <w:p w:rsidR="005C491D" w:rsidRPr="00EF5A5F" w:rsidRDefault="005C491D">
            <w:pPr>
              <w:pStyle w:val="Box"/>
              <w:spacing w:before="0" w:line="120" w:lineRule="exact"/>
            </w:pPr>
          </w:p>
        </w:tc>
      </w:tr>
      <w:tr w:rsidR="005C491D" w:rsidRPr="00EF5A5F">
        <w:tc>
          <w:tcPr>
            <w:tcW w:w="8771" w:type="dxa"/>
            <w:tcBorders>
              <w:top w:val="nil"/>
              <w:left w:val="nil"/>
              <w:bottom w:val="nil"/>
              <w:right w:val="nil"/>
            </w:tcBorders>
          </w:tcPr>
          <w:p w:rsidR="005C491D" w:rsidRPr="00EF5A5F" w:rsidRDefault="005C491D">
            <w:pPr>
              <w:pStyle w:val="Box"/>
              <w:keepNext w:val="0"/>
              <w:spacing w:before="60" w:after="60" w:line="80" w:lineRule="exact"/>
              <w:rPr>
                <w:b/>
                <w:sz w:val="14"/>
              </w:rPr>
            </w:pPr>
          </w:p>
        </w:tc>
      </w:tr>
    </w:tbl>
    <w:p w:rsidR="00C57336" w:rsidRPr="00754E57" w:rsidRDefault="00EA5AFE" w:rsidP="00E53F06">
      <w:pPr>
        <w:pStyle w:val="BodyText"/>
      </w:pPr>
      <w:r w:rsidRPr="00754E57">
        <w:t>G</w:t>
      </w:r>
      <w:r w:rsidR="00C57336" w:rsidRPr="00754E57">
        <w:t xml:space="preserve">overnment </w:t>
      </w:r>
      <w:r w:rsidR="00280F08" w:rsidRPr="00754E57">
        <w:t xml:space="preserve">real </w:t>
      </w:r>
      <w:r w:rsidR="00C57336" w:rsidRPr="00754E57">
        <w:t>recurrent expenditure per annual hour of government funded</w:t>
      </w:r>
      <w:r w:rsidRPr="00754E57">
        <w:t xml:space="preserve"> VET programs in </w:t>
      </w:r>
      <w:r w:rsidR="00CE6D0B" w:rsidRPr="00754E57">
        <w:t>201</w:t>
      </w:r>
      <w:r w:rsidR="00CC3C3C" w:rsidRPr="00754E57">
        <w:t>2</w:t>
      </w:r>
      <w:r w:rsidR="00CE6D0B" w:rsidRPr="00754E57">
        <w:t xml:space="preserve"> </w:t>
      </w:r>
      <w:r w:rsidRPr="00754E57">
        <w:t xml:space="preserve">was </w:t>
      </w:r>
      <w:r w:rsidR="00FB215B" w:rsidRPr="00754E57">
        <w:t>$</w:t>
      </w:r>
      <w:r w:rsidR="00754E57" w:rsidRPr="00754E57">
        <w:t>12.62</w:t>
      </w:r>
      <w:r w:rsidR="00FE5D97" w:rsidRPr="00754E57">
        <w:t xml:space="preserve"> </w:t>
      </w:r>
      <w:r w:rsidRPr="00754E57">
        <w:t>nationally</w:t>
      </w:r>
      <w:r w:rsidR="00235488" w:rsidRPr="00754E57">
        <w:t>,</w:t>
      </w:r>
      <w:r w:rsidRPr="00754E57">
        <w:t xml:space="preserve"> </w:t>
      </w:r>
      <w:r w:rsidR="00235488" w:rsidRPr="00754E57">
        <w:t>a</w:t>
      </w:r>
      <w:r w:rsidR="0015552C" w:rsidRPr="00754E57">
        <w:t xml:space="preserve"> decrease from </w:t>
      </w:r>
      <w:r w:rsidR="00FB215B" w:rsidRPr="00754E57">
        <w:t>$</w:t>
      </w:r>
      <w:r w:rsidR="00CE6D0B" w:rsidRPr="00754E57">
        <w:t>13.</w:t>
      </w:r>
      <w:r w:rsidR="00754E57" w:rsidRPr="00754E57">
        <w:t>45</w:t>
      </w:r>
      <w:r w:rsidR="000F0D6E" w:rsidRPr="00754E57">
        <w:t xml:space="preserve"> </w:t>
      </w:r>
      <w:r w:rsidR="00280F08" w:rsidRPr="00754E57">
        <w:t xml:space="preserve">in </w:t>
      </w:r>
      <w:r w:rsidR="00CE6D0B" w:rsidRPr="00754E57">
        <w:t>201</w:t>
      </w:r>
      <w:r w:rsidR="00CC3C3C" w:rsidRPr="00754E57">
        <w:t>1</w:t>
      </w:r>
      <w:r w:rsidR="00CE6D0B" w:rsidRPr="00754E57">
        <w:t xml:space="preserve"> </w:t>
      </w:r>
      <w:r w:rsidR="00235488" w:rsidRPr="00754E57">
        <w:t>(figure </w:t>
      </w:r>
      <w:r w:rsidR="00442BBD" w:rsidRPr="00754E57">
        <w:t>5.13</w:t>
      </w:r>
      <w:r w:rsidR="00C57336" w:rsidRPr="00754E57">
        <w:t>).</w:t>
      </w:r>
    </w:p>
    <w:p w:rsidR="005C491D" w:rsidRPr="00250878" w:rsidRDefault="005C491D">
      <w:pPr>
        <w:pStyle w:val="FigureTitle"/>
      </w:pPr>
      <w:r w:rsidRPr="00250878">
        <w:rPr>
          <w:b w:val="0"/>
        </w:rPr>
        <w:lastRenderedPageBreak/>
        <w:t xml:space="preserve">Figure </w:t>
      </w:r>
      <w:bookmarkStart w:id="27" w:name="OLE_LINK19"/>
      <w:r w:rsidR="00AB7026" w:rsidRPr="00250878">
        <w:rPr>
          <w:b w:val="0"/>
        </w:rPr>
        <w:t>5.</w:t>
      </w:r>
      <w:r w:rsidR="009D604A" w:rsidRPr="00250878">
        <w:rPr>
          <w:b w:val="0"/>
          <w:noProof/>
        </w:rPr>
        <w:t>13</w:t>
      </w:r>
      <w:bookmarkEnd w:id="27"/>
      <w:r w:rsidRPr="00250878">
        <w:tab/>
        <w:t>Government real recurrent ex</w:t>
      </w:r>
      <w:r w:rsidR="001A5134" w:rsidRPr="00250878">
        <w:t>penditure per annual hour (</w:t>
      </w:r>
      <w:r w:rsidR="00CE6D0B" w:rsidRPr="00250878">
        <w:t>201</w:t>
      </w:r>
      <w:r w:rsidR="00CC3C3C" w:rsidRPr="00250878">
        <w:t>2</w:t>
      </w:r>
      <w:r w:rsidR="00CE6D0B" w:rsidRPr="00250878">
        <w:t> </w:t>
      </w:r>
      <w:r w:rsidRPr="00250878">
        <w:t>dollars)</w:t>
      </w:r>
      <w:r w:rsidRPr="00250878">
        <w:rPr>
          <w:rStyle w:val="NoteLabel"/>
          <w:b/>
        </w:rPr>
        <w:t>a, b, c</w:t>
      </w:r>
      <w:r w:rsidR="009D3389">
        <w:rPr>
          <w:rStyle w:val="NoteLabel"/>
          <w:b/>
        </w:rPr>
        <w:t>, 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C491D" w:rsidRPr="00EF5A5F">
        <w:tc>
          <w:tcPr>
            <w:tcW w:w="8777" w:type="dxa"/>
          </w:tcPr>
          <w:p w:rsidR="005C491D" w:rsidRPr="00EF5A5F" w:rsidRDefault="0022365F">
            <w:pPr>
              <w:pStyle w:val="Figure"/>
            </w:pPr>
            <w:r>
              <w:rPr>
                <w:noProof/>
              </w:rPr>
              <w:drawing>
                <wp:inline distT="0" distB="0" distL="0" distR="0">
                  <wp:extent cx="5391785" cy="2691130"/>
                  <wp:effectExtent l="0" t="0" r="0" b="0"/>
                  <wp:docPr id="249" name="Picture 249" descr="Figure 5.13 Government real recurrent expenditure per annual hour (2012 doll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5C491D" w:rsidRPr="00171E10" w:rsidRDefault="005C491D" w:rsidP="0095094B">
      <w:pPr>
        <w:pStyle w:val="Note"/>
      </w:pPr>
      <w:proofErr w:type="spellStart"/>
      <w:r w:rsidRPr="00171E10">
        <w:rPr>
          <w:rStyle w:val="NoteLabel"/>
        </w:rPr>
        <w:t>a</w:t>
      </w:r>
      <w:proofErr w:type="spellEnd"/>
      <w:r w:rsidRPr="00171E10">
        <w:t xml:space="preserve"> </w:t>
      </w:r>
      <w:r w:rsidR="00B17336" w:rsidRPr="00171E10">
        <w:t xml:space="preserve">The ACT does not levy payroll tax on its VET employees. A payroll tax estimate based on the ACT payroll tax rate has been included in the expenditure data for the ACT. </w:t>
      </w:r>
      <w:r w:rsidR="0072710E" w:rsidRPr="00171E10">
        <w:rPr>
          <w:rStyle w:val="NoteLabel"/>
        </w:rPr>
        <w:t>b</w:t>
      </w:r>
      <w:r w:rsidRPr="00171E10">
        <w:t xml:space="preserve"> Data for Australia exclude the ACT payroll tax estimate. </w:t>
      </w:r>
      <w:r w:rsidR="0072710E" w:rsidRPr="00171E10">
        <w:rPr>
          <w:rStyle w:val="NoteLabel"/>
        </w:rPr>
        <w:t>c</w:t>
      </w:r>
      <w:r w:rsidR="00C84DF7" w:rsidRPr="00171E10">
        <w:t> </w:t>
      </w:r>
      <w:r w:rsidR="009D3389" w:rsidRPr="009D3389">
        <w:t>The variation in WA’s expenditure from 2011 to 2012 largely reflects the move from fortnightly to quarterly payments to State Training Providers.</w:t>
      </w:r>
      <w:r w:rsidR="009D3389">
        <w:t xml:space="preserve"> </w:t>
      </w:r>
      <w:r w:rsidR="009D3389" w:rsidRPr="009D3389">
        <w:rPr>
          <w:rStyle w:val="NoteLabel"/>
        </w:rPr>
        <w:t>d</w:t>
      </w:r>
      <w:r w:rsidR="009D3389">
        <w:t> </w:t>
      </w:r>
      <w:r w:rsidR="009D3389" w:rsidRPr="00171E10">
        <w:t xml:space="preserve"> </w:t>
      </w:r>
      <w:r w:rsidRPr="00171E10">
        <w:t xml:space="preserve">Historical data have been adjusted to </w:t>
      </w:r>
      <w:r w:rsidR="00CE6D0B" w:rsidRPr="00171E10">
        <w:t>201</w:t>
      </w:r>
      <w:r w:rsidR="00171E10" w:rsidRPr="00171E10">
        <w:t>2</w:t>
      </w:r>
      <w:r w:rsidR="00CE6D0B" w:rsidRPr="00171E10">
        <w:t xml:space="preserve"> </w:t>
      </w:r>
      <w:r w:rsidRPr="00171E10">
        <w:t>dollars using the GDP chain price index</w:t>
      </w:r>
      <w:r w:rsidR="008379EB" w:rsidRPr="00171E10">
        <w:t xml:space="preserve"> </w:t>
      </w:r>
      <w:r w:rsidR="00F36537" w:rsidRPr="00171E10">
        <w:t xml:space="preserve">deflator </w:t>
      </w:r>
      <w:r w:rsidR="008379EB" w:rsidRPr="00171E10">
        <w:t>(table</w:t>
      </w:r>
      <w:r w:rsidR="00CE6D0B" w:rsidRPr="00171E10">
        <w:t> </w:t>
      </w:r>
      <w:proofErr w:type="spellStart"/>
      <w:r w:rsidR="008379EB" w:rsidRPr="00171E10">
        <w:t>5A.</w:t>
      </w:r>
      <w:r w:rsidR="0074781A">
        <w:t>91</w:t>
      </w:r>
      <w:proofErr w:type="spellEnd"/>
      <w:r w:rsidR="008379EB" w:rsidRPr="00171E10">
        <w:t>)</w:t>
      </w:r>
      <w:r w:rsidRPr="00171E10">
        <w:t>.</w:t>
      </w:r>
      <w:r w:rsidR="00F36537" w:rsidRPr="00171E10">
        <w:t xml:space="preserve"> Recent volatility in the deflator series affects annual movements of real expenditure.</w:t>
      </w:r>
    </w:p>
    <w:p w:rsidR="005C491D" w:rsidRPr="00171E10" w:rsidRDefault="005C491D" w:rsidP="005927C2">
      <w:pPr>
        <w:pStyle w:val="Source"/>
      </w:pPr>
      <w:r w:rsidRPr="00171E10">
        <w:rPr>
          <w:i/>
        </w:rPr>
        <w:t>Source</w:t>
      </w:r>
      <w:r w:rsidR="001A5134" w:rsidRPr="00171E10">
        <w:t xml:space="preserve">: </w:t>
      </w:r>
      <w:proofErr w:type="spellStart"/>
      <w:r w:rsidR="00147C1A" w:rsidRPr="00171E10">
        <w:t>NCVER</w:t>
      </w:r>
      <w:proofErr w:type="spellEnd"/>
      <w:r w:rsidR="00147C1A" w:rsidRPr="00171E10">
        <w:t xml:space="preserve"> (unpublished) National financial and VET provider collections</w:t>
      </w:r>
      <w:r w:rsidR="004154BC" w:rsidRPr="00171E10">
        <w:t xml:space="preserve">; </w:t>
      </w:r>
      <w:r w:rsidRPr="00171E10">
        <w:t xml:space="preserve">table </w:t>
      </w:r>
      <w:proofErr w:type="spellStart"/>
      <w:r w:rsidR="00BE4089" w:rsidRPr="00171E10">
        <w:t>5</w:t>
      </w:r>
      <w:r w:rsidRPr="00171E10">
        <w:t>A.</w:t>
      </w:r>
      <w:r w:rsidR="00134E5B" w:rsidRPr="00171E10">
        <w:t>19</w:t>
      </w:r>
      <w:proofErr w:type="spellEnd"/>
      <w:r w:rsidR="008379EB" w:rsidRPr="00171E10">
        <w:t>.</w:t>
      </w:r>
    </w:p>
    <w:p w:rsidR="006148D2" w:rsidRPr="000C682B" w:rsidRDefault="006148D2" w:rsidP="006148D2">
      <w:pPr>
        <w:pStyle w:val="Heading5"/>
      </w:pPr>
      <w:r w:rsidRPr="000C682B">
        <w:t>Government recurrent expenditure per load pass</w:t>
      </w:r>
    </w:p>
    <w:p w:rsidR="00C57336" w:rsidRPr="00EF5A5F" w:rsidRDefault="00FF125D" w:rsidP="006148D2">
      <w:pPr>
        <w:pStyle w:val="BodyText"/>
      </w:pPr>
      <w:r w:rsidRPr="00EF5A5F">
        <w:t xml:space="preserve">‘Government recurrent expenditure per load pass’ is an indicator of </w:t>
      </w:r>
      <w:r w:rsidR="00F52645" w:rsidRPr="00EF5A5F">
        <w:t>governments’ objective to provide VET services in an efficient manner.</w:t>
      </w:r>
      <w:r w:rsidRPr="00EF5A5F">
        <w:t xml:space="preserve"> It is the cost to government of each successfully completed VET module or unit of competency (that is, the cost pe</w:t>
      </w:r>
      <w:r w:rsidR="00A84F67" w:rsidRPr="00EF5A5F">
        <w:t>r successfully achieved output)</w:t>
      </w:r>
      <w:r w:rsidRPr="00EF5A5F">
        <w:t xml:space="preserve"> </w:t>
      </w:r>
      <w:r w:rsidR="00C57336" w:rsidRPr="00EF5A5F">
        <w:t xml:space="preserve">(box </w:t>
      </w:r>
      <w:r w:rsidR="00442BBD">
        <w:t>5.8</w:t>
      </w:r>
      <w:r w:rsidR="00C57336" w:rsidRPr="00EF5A5F">
        <w:t xml:space="preserve">). </w:t>
      </w:r>
    </w:p>
    <w:p w:rsidR="001A5134" w:rsidRPr="00EF5A5F" w:rsidRDefault="001A5134" w:rsidP="001A5134">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A5134" w:rsidRPr="00EF5A5F" w:rsidTr="001A5134">
        <w:tc>
          <w:tcPr>
            <w:tcW w:w="8771" w:type="dxa"/>
            <w:tcBorders>
              <w:top w:val="single" w:sz="6" w:space="0" w:color="auto"/>
              <w:bottom w:val="nil"/>
            </w:tcBorders>
          </w:tcPr>
          <w:p w:rsidR="001A5134" w:rsidRPr="00EF5A5F" w:rsidRDefault="00F11C93" w:rsidP="00E53F06">
            <w:pPr>
              <w:pStyle w:val="BoxTitle"/>
              <w:spacing w:before="80"/>
            </w:pPr>
            <w:r w:rsidRPr="00EF5A5F">
              <w:rPr>
                <w:b w:val="0"/>
              </w:rPr>
              <w:t xml:space="preserve">Box </w:t>
            </w:r>
            <w:bookmarkStart w:id="28" w:name="OLE_LINK20"/>
            <w:r w:rsidR="00AB7026">
              <w:rPr>
                <w:b w:val="0"/>
              </w:rPr>
              <w:t>5.</w:t>
            </w:r>
            <w:r w:rsidR="009D604A">
              <w:rPr>
                <w:b w:val="0"/>
                <w:noProof/>
              </w:rPr>
              <w:t>8</w:t>
            </w:r>
            <w:bookmarkEnd w:id="28"/>
            <w:r w:rsidR="001A5134" w:rsidRPr="00EF5A5F">
              <w:tab/>
              <w:t>Government recurrent expenditure per load pass</w:t>
            </w:r>
          </w:p>
        </w:tc>
      </w:tr>
      <w:tr w:rsidR="001A5134" w:rsidRPr="00EF5A5F" w:rsidTr="001A5134">
        <w:trPr>
          <w:cantSplit/>
        </w:trPr>
        <w:tc>
          <w:tcPr>
            <w:tcW w:w="8771" w:type="dxa"/>
            <w:tcBorders>
              <w:top w:val="nil"/>
              <w:left w:val="single" w:sz="6" w:space="0" w:color="auto"/>
              <w:bottom w:val="nil"/>
              <w:right w:val="single" w:sz="6" w:space="0" w:color="auto"/>
            </w:tcBorders>
          </w:tcPr>
          <w:p w:rsidR="007D37D3" w:rsidRPr="00EF5A5F" w:rsidRDefault="007D37D3" w:rsidP="007D37D3">
            <w:pPr>
              <w:pStyle w:val="Box"/>
            </w:pPr>
            <w:r w:rsidRPr="00EF5A5F">
              <w:t xml:space="preserve">‘Government </w:t>
            </w:r>
            <w:r w:rsidR="00FB1EC2" w:rsidRPr="00EF5A5F">
              <w:t xml:space="preserve">recurrent </w:t>
            </w:r>
            <w:r w:rsidRPr="00EF5A5F">
              <w:t xml:space="preserve">expenditure per load pass’ is defined as government </w:t>
            </w:r>
            <w:r w:rsidR="00FB1EC2" w:rsidRPr="00EF5A5F">
              <w:t xml:space="preserve">recurrent </w:t>
            </w:r>
            <w:r w:rsidRPr="00EF5A5F">
              <w:t xml:space="preserve">expenditure </w:t>
            </w:r>
            <w:r w:rsidR="00FB1EC2" w:rsidRPr="00EF5A5F">
              <w:t xml:space="preserve">(as defined in box 5.6) </w:t>
            </w:r>
            <w:r w:rsidR="00F26A52" w:rsidRPr="00EF5A5F">
              <w:t xml:space="preserve">divided by hours of </w:t>
            </w:r>
            <w:r w:rsidR="00D71E60">
              <w:t>government</w:t>
            </w:r>
            <w:r w:rsidR="00F26A52" w:rsidRPr="00EF5A5F">
              <w:t xml:space="preserve"> funded load pass. Load pass is based on assessable enrolments of modules and units of competency achieved/passed and </w:t>
            </w:r>
            <w:proofErr w:type="spellStart"/>
            <w:r w:rsidR="00F26A52" w:rsidRPr="00EF5A5F">
              <w:t>RPL</w:t>
            </w:r>
            <w:proofErr w:type="spellEnd"/>
            <w:r w:rsidR="00F26A52" w:rsidRPr="00EF5A5F">
              <w:t>, and does not include non-assessable enrolments.</w:t>
            </w:r>
          </w:p>
          <w:p w:rsidR="001A5134" w:rsidRPr="00EF5A5F" w:rsidRDefault="007D37D3" w:rsidP="001A5134">
            <w:pPr>
              <w:pStyle w:val="Box"/>
            </w:pPr>
            <w:r w:rsidRPr="00EF5A5F">
              <w:t xml:space="preserve">Low </w:t>
            </w:r>
            <w:r w:rsidR="006525E3" w:rsidRPr="00EF5A5F">
              <w:t xml:space="preserve">or decreasing </w:t>
            </w:r>
            <w:r w:rsidRPr="00EF5A5F">
              <w:t xml:space="preserve">unit costs </w:t>
            </w:r>
            <w:r w:rsidR="00697D15" w:rsidRPr="00EF5A5F">
              <w:t xml:space="preserve">can </w:t>
            </w:r>
            <w:r w:rsidRPr="00EF5A5F">
              <w:t xml:space="preserve">indicate efficient delivery of VET services per successfully completed load pass hour. </w:t>
            </w:r>
          </w:p>
          <w:p w:rsidR="00FB496F" w:rsidRPr="00EF5A5F" w:rsidRDefault="00FB496F" w:rsidP="00FB496F">
            <w:pPr>
              <w:pStyle w:val="Box"/>
            </w:pPr>
            <w:r w:rsidRPr="00EF5A5F">
              <w:t>The factors that have the greatest impact on efficiency include:</w:t>
            </w:r>
          </w:p>
          <w:p w:rsidR="00FB496F" w:rsidRPr="00EF5A5F" w:rsidRDefault="00FB496F" w:rsidP="00FB496F">
            <w:pPr>
              <w:pStyle w:val="BoxListBullet"/>
            </w:pPr>
            <w:r w:rsidRPr="00EF5A5F">
              <w:t>training related factors, such as class sizes, teaching salaries, teaching hours per full time equivalent staff member,</w:t>
            </w:r>
            <w:r w:rsidR="001C011C" w:rsidRPr="00EF5A5F">
              <w:t xml:space="preserve"> </w:t>
            </w:r>
            <w:r w:rsidRPr="00EF5A5F">
              <w:t>and differences in the length of training programs</w:t>
            </w:r>
          </w:p>
          <w:p w:rsidR="00FB496F" w:rsidRPr="00EF5A5F" w:rsidRDefault="00FB496F" w:rsidP="00FB496F">
            <w:pPr>
              <w:pStyle w:val="BoxListBullet"/>
            </w:pPr>
            <w:r w:rsidRPr="00EF5A5F">
              <w:t xml:space="preserve">differences </w:t>
            </w:r>
            <w:r w:rsidR="00697D15" w:rsidRPr="00EF5A5F">
              <w:t>across jurisdictions</w:t>
            </w:r>
            <w:r w:rsidRPr="00EF5A5F">
              <w:t>, including socio-demographic composition, administrative scale, and dispersion and scale of service delivery</w:t>
            </w:r>
          </w:p>
          <w:p w:rsidR="00FB496F" w:rsidRPr="00EF5A5F" w:rsidRDefault="00FB496F" w:rsidP="00FB496F">
            <w:pPr>
              <w:pStyle w:val="BoxListBullet"/>
            </w:pPr>
            <w:r w:rsidRPr="00EF5A5F">
              <w:t>VET policies and practices, including the level of fees and charges paid by students.</w:t>
            </w:r>
          </w:p>
          <w:p w:rsidR="00E53F06" w:rsidRPr="00EF5A5F" w:rsidRDefault="00E53F06" w:rsidP="00FB496F">
            <w:pPr>
              <w:pStyle w:val="Box"/>
            </w:pPr>
            <w:r w:rsidRPr="00A405CB">
              <w:t>The reported government recurrent expenditure excludes capital expenditure, and the user cost of capital is reported separately.</w:t>
            </w:r>
          </w:p>
          <w:p w:rsidR="001D1E8C" w:rsidRDefault="001D1E8C" w:rsidP="001D1E8C">
            <w:pPr>
              <w:pStyle w:val="Box"/>
            </w:pPr>
            <w:r>
              <w:t xml:space="preserve">Data reported for this </w:t>
            </w:r>
            <w:r w:rsidR="006B35EE">
              <w:t xml:space="preserve">measure </w:t>
            </w:r>
            <w:r>
              <w:t xml:space="preserve">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E061F8" w:rsidRPr="00EF5A5F" w:rsidRDefault="002F6FE7" w:rsidP="001D1E8C">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rsidR="00422E2C">
              <w:t>201</w:t>
            </w:r>
            <w:r w:rsidR="00CC3C3C">
              <w:t>4</w:t>
            </w:r>
            <w:r w:rsidR="007B045F" w:rsidRPr="00EF5A5F">
              <w:t>.</w:t>
            </w:r>
          </w:p>
        </w:tc>
      </w:tr>
      <w:tr w:rsidR="001A5134" w:rsidRPr="00EF5A5F" w:rsidTr="001A5134">
        <w:trPr>
          <w:cantSplit/>
        </w:trPr>
        <w:tc>
          <w:tcPr>
            <w:tcW w:w="8771" w:type="dxa"/>
            <w:tcBorders>
              <w:top w:val="nil"/>
              <w:left w:val="single" w:sz="6" w:space="0" w:color="auto"/>
              <w:bottom w:val="single" w:sz="6" w:space="0" w:color="auto"/>
              <w:right w:val="single" w:sz="6" w:space="0" w:color="auto"/>
            </w:tcBorders>
          </w:tcPr>
          <w:p w:rsidR="001A5134" w:rsidRPr="00EF5A5F" w:rsidRDefault="001A5134" w:rsidP="001A5134">
            <w:pPr>
              <w:pStyle w:val="Box"/>
              <w:spacing w:before="0" w:line="120" w:lineRule="exact"/>
            </w:pPr>
          </w:p>
        </w:tc>
      </w:tr>
      <w:tr w:rsidR="001A5134" w:rsidRPr="00EF5A5F" w:rsidTr="001A5134">
        <w:tc>
          <w:tcPr>
            <w:tcW w:w="8771" w:type="dxa"/>
            <w:tcBorders>
              <w:top w:val="nil"/>
              <w:left w:val="nil"/>
              <w:bottom w:val="nil"/>
              <w:right w:val="nil"/>
            </w:tcBorders>
          </w:tcPr>
          <w:p w:rsidR="001A5134" w:rsidRPr="00EF5A5F" w:rsidRDefault="001A5134" w:rsidP="00E53F06">
            <w:pPr>
              <w:pStyle w:val="Box"/>
              <w:keepNext w:val="0"/>
              <w:spacing w:before="0" w:line="240" w:lineRule="auto"/>
              <w:rPr>
                <w:b/>
                <w:sz w:val="14"/>
              </w:rPr>
            </w:pPr>
          </w:p>
        </w:tc>
      </w:tr>
    </w:tbl>
    <w:p w:rsidR="00C57336" w:rsidRPr="00EF5A5F" w:rsidRDefault="00C57336" w:rsidP="00E53F06">
      <w:pPr>
        <w:pStyle w:val="BodyText"/>
        <w:spacing w:before="40"/>
      </w:pPr>
      <w:r w:rsidRPr="006C5A10">
        <w:t xml:space="preserve">Government </w:t>
      </w:r>
      <w:r w:rsidR="00280F08" w:rsidRPr="006C5A10">
        <w:t xml:space="preserve">real </w:t>
      </w:r>
      <w:r w:rsidR="00930286" w:rsidRPr="006C5A10">
        <w:t xml:space="preserve">recurrent </w:t>
      </w:r>
      <w:r w:rsidRPr="006C5A10">
        <w:t xml:space="preserve">expenditure per load pass hour of government funded VET programs in </w:t>
      </w:r>
      <w:r w:rsidR="00CE6D0B" w:rsidRPr="006C5A10">
        <w:t>201</w:t>
      </w:r>
      <w:r w:rsidR="00CC3C3C" w:rsidRPr="006C5A10">
        <w:t>2</w:t>
      </w:r>
      <w:r w:rsidR="00CE6D0B" w:rsidRPr="006C5A10">
        <w:t xml:space="preserve"> </w:t>
      </w:r>
      <w:r w:rsidRPr="006C5A10">
        <w:t xml:space="preserve">was </w:t>
      </w:r>
      <w:r w:rsidR="00227C8D" w:rsidRPr="006C5A10">
        <w:t>$</w:t>
      </w:r>
      <w:r w:rsidR="006C5A10" w:rsidRPr="006C5A10">
        <w:t>15.39</w:t>
      </w:r>
      <w:r w:rsidRPr="006C5A10">
        <w:t xml:space="preserve"> nationally</w:t>
      </w:r>
      <w:r w:rsidR="00235488" w:rsidRPr="006C5A10">
        <w:t>, a</w:t>
      </w:r>
      <w:r w:rsidRPr="006C5A10">
        <w:t xml:space="preserve"> decrease from </w:t>
      </w:r>
      <w:r w:rsidR="00227C8D" w:rsidRPr="006C5A10">
        <w:t>$</w:t>
      </w:r>
      <w:r w:rsidR="00CE6D0B" w:rsidRPr="006C5A10">
        <w:t>16.</w:t>
      </w:r>
      <w:r w:rsidR="006C5A10" w:rsidRPr="006C5A10">
        <w:t>53</w:t>
      </w:r>
      <w:r w:rsidR="00F26A52" w:rsidRPr="006C5A10">
        <w:t xml:space="preserve"> </w:t>
      </w:r>
      <w:r w:rsidRPr="006C5A10">
        <w:t xml:space="preserve">in </w:t>
      </w:r>
      <w:r w:rsidR="00CE6D0B" w:rsidRPr="006C5A10">
        <w:t>201</w:t>
      </w:r>
      <w:r w:rsidR="00CC3C3C" w:rsidRPr="006C5A10">
        <w:t>1</w:t>
      </w:r>
      <w:r w:rsidR="00CE6D0B" w:rsidRPr="006C5A10">
        <w:t xml:space="preserve"> </w:t>
      </w:r>
      <w:r w:rsidR="002F6FE7" w:rsidRPr="006C5A10">
        <w:t xml:space="preserve">and </w:t>
      </w:r>
      <w:r w:rsidR="00782F69" w:rsidRPr="006C5A10">
        <w:t>from $</w:t>
      </w:r>
      <w:r w:rsidR="00CE6D0B" w:rsidRPr="006C5A10">
        <w:t>2</w:t>
      </w:r>
      <w:r w:rsidR="00C06576">
        <w:t>3</w:t>
      </w:r>
      <w:r w:rsidR="00CE6D0B" w:rsidRPr="006C5A10">
        <w:t>.4</w:t>
      </w:r>
      <w:r w:rsidR="006C5A10" w:rsidRPr="006C5A10">
        <w:t>1</w:t>
      </w:r>
      <w:r w:rsidR="002F6FE7" w:rsidRPr="006C5A10">
        <w:t xml:space="preserve"> in </w:t>
      </w:r>
      <w:r w:rsidR="00CE6D0B" w:rsidRPr="006C5A10">
        <w:t>200</w:t>
      </w:r>
      <w:r w:rsidR="00CC3C3C" w:rsidRPr="006C5A10">
        <w:t>3</w:t>
      </w:r>
      <w:r w:rsidR="007E7322">
        <w:t xml:space="preserve"> </w:t>
      </w:r>
      <w:r w:rsidR="00235488" w:rsidRPr="00EF5A5F">
        <w:t>(figure </w:t>
      </w:r>
      <w:r w:rsidR="00442BBD">
        <w:t>5.14</w:t>
      </w:r>
      <w:r w:rsidR="00305403" w:rsidRPr="00EF5A5F">
        <w:t xml:space="preserve"> and table </w:t>
      </w:r>
      <w:proofErr w:type="spellStart"/>
      <w:r w:rsidR="00305403" w:rsidRPr="00EF5A5F">
        <w:t>5A.20</w:t>
      </w:r>
      <w:proofErr w:type="spellEnd"/>
      <w:r w:rsidR="00B208DC" w:rsidRPr="00EF5A5F">
        <w:t>).</w:t>
      </w:r>
    </w:p>
    <w:p w:rsidR="00B208DC" w:rsidRPr="00171E10" w:rsidRDefault="00B208DC" w:rsidP="009F0F4A">
      <w:pPr>
        <w:pStyle w:val="FigureTitle"/>
      </w:pPr>
      <w:r w:rsidRPr="00171E10">
        <w:rPr>
          <w:b w:val="0"/>
        </w:rPr>
        <w:lastRenderedPageBreak/>
        <w:t xml:space="preserve">Figure </w:t>
      </w:r>
      <w:bookmarkStart w:id="29" w:name="OLE_LINK21"/>
      <w:r w:rsidR="00AB7026" w:rsidRPr="00171E10">
        <w:rPr>
          <w:b w:val="0"/>
        </w:rPr>
        <w:t>5.</w:t>
      </w:r>
      <w:r w:rsidR="009D604A" w:rsidRPr="00171E10">
        <w:rPr>
          <w:b w:val="0"/>
          <w:noProof/>
        </w:rPr>
        <w:t>14</w:t>
      </w:r>
      <w:bookmarkEnd w:id="29"/>
      <w:r w:rsidRPr="00171E10">
        <w:tab/>
        <w:t xml:space="preserve">Government real recurrent </w:t>
      </w:r>
      <w:r w:rsidR="00AA3416" w:rsidRPr="00171E10">
        <w:t xml:space="preserve">expenditure per </w:t>
      </w:r>
      <w:r w:rsidR="00280F3F" w:rsidRPr="00171E10">
        <w:t xml:space="preserve">hour of </w:t>
      </w:r>
      <w:r w:rsidR="00AA3416" w:rsidRPr="00171E10">
        <w:t>load pass (</w:t>
      </w:r>
      <w:r w:rsidR="00CE6D0B" w:rsidRPr="00171E10">
        <w:t>201</w:t>
      </w:r>
      <w:r w:rsidR="00CC3C3C" w:rsidRPr="00171E10">
        <w:t>2</w:t>
      </w:r>
      <w:r w:rsidR="00CE6D0B" w:rsidRPr="00171E10">
        <w:t> </w:t>
      </w:r>
      <w:r w:rsidRPr="00171E10">
        <w:t>dollars)</w:t>
      </w:r>
      <w:r w:rsidRPr="00171E10">
        <w:rPr>
          <w:rStyle w:val="NoteLabel"/>
          <w:b/>
        </w:rPr>
        <w:t>a, b, c</w:t>
      </w:r>
      <w:r w:rsidR="009D3389">
        <w:rPr>
          <w:rStyle w:val="NoteLabel"/>
          <w:b/>
        </w:rPr>
        <w:t>, 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B208DC" w:rsidRPr="00EF5A5F">
        <w:tc>
          <w:tcPr>
            <w:tcW w:w="8777" w:type="dxa"/>
          </w:tcPr>
          <w:p w:rsidR="00B208DC" w:rsidRPr="00EF5A5F" w:rsidRDefault="0022365F" w:rsidP="007148FB">
            <w:pPr>
              <w:pStyle w:val="Figure"/>
              <w:spacing w:before="80" w:after="80"/>
            </w:pPr>
            <w:r>
              <w:rPr>
                <w:noProof/>
              </w:rPr>
              <w:drawing>
                <wp:inline distT="0" distB="0" distL="0" distR="0">
                  <wp:extent cx="5391785" cy="2691130"/>
                  <wp:effectExtent l="0" t="0" r="0" b="0"/>
                  <wp:docPr id="250" name="Picture 250" descr="Figure 5.14 Government real recurrent expenditure per hour of load pass (2012 doll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B208DC" w:rsidRPr="00171E10" w:rsidRDefault="00B208DC" w:rsidP="009F0F4A">
      <w:pPr>
        <w:pStyle w:val="Note"/>
      </w:pPr>
      <w:proofErr w:type="spellStart"/>
      <w:r w:rsidRPr="00171E10">
        <w:rPr>
          <w:rStyle w:val="NoteLabel"/>
        </w:rPr>
        <w:t>a</w:t>
      </w:r>
      <w:proofErr w:type="spellEnd"/>
      <w:r w:rsidR="005927C2" w:rsidRPr="00171E10">
        <w:t xml:space="preserve"> </w:t>
      </w:r>
      <w:r w:rsidR="00235488" w:rsidRPr="00171E10">
        <w:t xml:space="preserve">The ACT </w:t>
      </w:r>
      <w:r w:rsidR="00651DE2" w:rsidRPr="00171E10">
        <w:t>does not levy payroll tax on its VET employees.</w:t>
      </w:r>
      <w:r w:rsidRPr="00171E10">
        <w:t xml:space="preserve"> A payroll tax estimate based on the ACT payroll tax rate has been included in the expenditure data for the ACT. </w:t>
      </w:r>
      <w:r w:rsidRPr="00171E10">
        <w:rPr>
          <w:rStyle w:val="NoteLabel"/>
        </w:rPr>
        <w:t>b</w:t>
      </w:r>
      <w:r w:rsidRPr="00171E10">
        <w:t xml:space="preserve"> Data for Australia</w:t>
      </w:r>
      <w:r w:rsidR="00FD44AF" w:rsidRPr="00171E10">
        <w:t xml:space="preserve"> exclude</w:t>
      </w:r>
      <w:r w:rsidRPr="00171E10">
        <w:t xml:space="preserve"> the ACT payroll tax estimate.</w:t>
      </w:r>
      <w:r w:rsidR="00F36537" w:rsidRPr="00171E10">
        <w:t xml:space="preserve"> </w:t>
      </w:r>
      <w:r w:rsidR="00FD3D47" w:rsidRPr="00171E10">
        <w:rPr>
          <w:rStyle w:val="NoteLabel"/>
        </w:rPr>
        <w:t>c</w:t>
      </w:r>
      <w:r w:rsidR="00F36537" w:rsidRPr="00171E10">
        <w:t> </w:t>
      </w:r>
      <w:r w:rsidR="009D3389" w:rsidRPr="009D3389">
        <w:t>The variation in WA’s expenditure from 2011 to 2012 largely reflects the move from fortnightly to quarterly payments to State Training Providers.</w:t>
      </w:r>
      <w:r w:rsidR="009D3389">
        <w:t xml:space="preserve"> </w:t>
      </w:r>
      <w:r w:rsidR="009D3389" w:rsidRPr="009D3389">
        <w:rPr>
          <w:rStyle w:val="NoteLabel"/>
        </w:rPr>
        <w:t>d</w:t>
      </w:r>
      <w:r w:rsidR="009D3389">
        <w:t> </w:t>
      </w:r>
      <w:r w:rsidR="00F36537" w:rsidRPr="00171E10">
        <w:t>Historical data have been adjusted to 201</w:t>
      </w:r>
      <w:r w:rsidR="00171E10" w:rsidRPr="00171E10">
        <w:t>2</w:t>
      </w:r>
      <w:r w:rsidR="00F36537" w:rsidRPr="00171E10">
        <w:t xml:space="preserve"> dollars using the GDP chain price index deflator (table </w:t>
      </w:r>
      <w:proofErr w:type="spellStart"/>
      <w:r w:rsidR="00F36537" w:rsidRPr="00171E10">
        <w:t>5A.</w:t>
      </w:r>
      <w:r w:rsidR="0074781A">
        <w:t>91</w:t>
      </w:r>
      <w:proofErr w:type="spellEnd"/>
      <w:r w:rsidR="00F36537" w:rsidRPr="00171E10">
        <w:t>). Recent volatility in the deflator series affects annual movements of real expenditure.</w:t>
      </w:r>
    </w:p>
    <w:p w:rsidR="00B208DC" w:rsidRPr="00171E10" w:rsidRDefault="00B208DC" w:rsidP="007148FB">
      <w:pPr>
        <w:pStyle w:val="Source"/>
        <w:spacing w:after="0"/>
      </w:pPr>
      <w:r w:rsidRPr="00171E10">
        <w:rPr>
          <w:i/>
        </w:rPr>
        <w:t>Source:</w:t>
      </w:r>
      <w:r w:rsidRPr="00171E10">
        <w:t xml:space="preserve"> </w:t>
      </w:r>
      <w:proofErr w:type="spellStart"/>
      <w:r w:rsidR="00147C1A" w:rsidRPr="00171E10">
        <w:t>NCVER</w:t>
      </w:r>
      <w:proofErr w:type="spellEnd"/>
      <w:r w:rsidR="00147C1A" w:rsidRPr="00171E10">
        <w:t xml:space="preserve"> (unpublished) National financial and VET provider collections</w:t>
      </w:r>
      <w:r w:rsidR="00BE4089" w:rsidRPr="00171E10">
        <w:t xml:space="preserve">; table </w:t>
      </w:r>
      <w:proofErr w:type="spellStart"/>
      <w:r w:rsidR="00BE4089" w:rsidRPr="00171E10">
        <w:t>5</w:t>
      </w:r>
      <w:r w:rsidRPr="00171E10">
        <w:t>A.</w:t>
      </w:r>
      <w:r w:rsidR="00772F12" w:rsidRPr="00171E10">
        <w:t>20</w:t>
      </w:r>
      <w:proofErr w:type="spellEnd"/>
      <w:r w:rsidRPr="00171E10">
        <w:t>.</w:t>
      </w:r>
    </w:p>
    <w:p w:rsidR="00C57336" w:rsidRPr="00EF5A5F" w:rsidRDefault="00142638" w:rsidP="00281C53">
      <w:pPr>
        <w:pStyle w:val="Heading5"/>
      </w:pPr>
      <w:r w:rsidRPr="00EF5A5F">
        <w:t>User c</w:t>
      </w:r>
      <w:r w:rsidR="003B68FC" w:rsidRPr="00EF5A5F">
        <w:t xml:space="preserve">ost of capital per annual hour </w:t>
      </w:r>
    </w:p>
    <w:p w:rsidR="00C57336" w:rsidRPr="00EF5A5F" w:rsidRDefault="00295628" w:rsidP="009621D0">
      <w:pPr>
        <w:pStyle w:val="BodyText"/>
      </w:pPr>
      <w:r w:rsidRPr="00EF5A5F">
        <w:t>‘</w:t>
      </w:r>
      <w:r w:rsidR="00142638" w:rsidRPr="00EF5A5F">
        <w:t>User c</w:t>
      </w:r>
      <w:r w:rsidRPr="00EF5A5F">
        <w:t xml:space="preserve">ost of capital per annual hour’ is an indicator of </w:t>
      </w:r>
      <w:r w:rsidR="00B77C37" w:rsidRPr="00EF5A5F">
        <w:t>governments’ objective to provide VET services in an efficient manner</w:t>
      </w:r>
      <w:r w:rsidRPr="00EF5A5F">
        <w:t xml:space="preserve">. The </w:t>
      </w:r>
      <w:r w:rsidR="00142638" w:rsidRPr="00EF5A5F">
        <w:t>user cost of capital</w:t>
      </w:r>
      <w:r w:rsidRPr="00EF5A5F">
        <w:t xml:space="preserve"> is included in estimates of the cost of government services because it reflects the opportunity cost of government assets. Not reporting the user cost of capital underestimates the cost to </w:t>
      </w:r>
      <w:r w:rsidR="00A84F67" w:rsidRPr="00EF5A5F">
        <w:t>government of service provision</w:t>
      </w:r>
      <w:r w:rsidRPr="00EF5A5F">
        <w:t xml:space="preserve"> </w:t>
      </w:r>
      <w:r w:rsidR="00C57336" w:rsidRPr="00EF5A5F">
        <w:t xml:space="preserve">(box </w:t>
      </w:r>
      <w:r w:rsidR="00442BBD">
        <w:t>5.9</w:t>
      </w:r>
      <w:r w:rsidR="00C57336" w:rsidRPr="00EF5A5F">
        <w:t xml:space="preserve">). </w:t>
      </w:r>
    </w:p>
    <w:p w:rsidR="00B208DC" w:rsidRPr="00EF5A5F" w:rsidRDefault="00B208DC">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208DC" w:rsidRPr="00EF5A5F">
        <w:tc>
          <w:tcPr>
            <w:tcW w:w="8771" w:type="dxa"/>
            <w:tcBorders>
              <w:top w:val="single" w:sz="6" w:space="0" w:color="auto"/>
              <w:bottom w:val="nil"/>
            </w:tcBorders>
          </w:tcPr>
          <w:p w:rsidR="00B208DC" w:rsidRPr="00EF5A5F" w:rsidRDefault="00B208DC">
            <w:pPr>
              <w:pStyle w:val="BoxTitle"/>
            </w:pPr>
            <w:r w:rsidRPr="00EF5A5F">
              <w:rPr>
                <w:b w:val="0"/>
              </w:rPr>
              <w:t xml:space="preserve">Box </w:t>
            </w:r>
            <w:bookmarkStart w:id="30" w:name="OLE_LINK22"/>
            <w:r w:rsidR="00AB7026">
              <w:rPr>
                <w:b w:val="0"/>
              </w:rPr>
              <w:t>5.</w:t>
            </w:r>
            <w:r w:rsidR="009D604A">
              <w:rPr>
                <w:b w:val="0"/>
                <w:noProof/>
              </w:rPr>
              <w:t>9</w:t>
            </w:r>
            <w:bookmarkEnd w:id="30"/>
            <w:r w:rsidRPr="00EF5A5F">
              <w:tab/>
            </w:r>
            <w:r w:rsidR="00142638" w:rsidRPr="00EF5A5F">
              <w:t>User c</w:t>
            </w:r>
            <w:r w:rsidRPr="00EF5A5F">
              <w:t>ost of capital per annual hour</w:t>
            </w:r>
          </w:p>
        </w:tc>
      </w:tr>
      <w:tr w:rsidR="00B208DC" w:rsidRPr="00EF5A5F">
        <w:trPr>
          <w:cantSplit/>
        </w:trPr>
        <w:tc>
          <w:tcPr>
            <w:tcW w:w="8771" w:type="dxa"/>
            <w:tcBorders>
              <w:top w:val="nil"/>
              <w:left w:val="single" w:sz="6" w:space="0" w:color="auto"/>
              <w:bottom w:val="nil"/>
              <w:right w:val="single" w:sz="6" w:space="0" w:color="auto"/>
            </w:tcBorders>
          </w:tcPr>
          <w:p w:rsidR="00B208DC" w:rsidRPr="00EF5A5F" w:rsidRDefault="00B208DC" w:rsidP="005927C2">
            <w:pPr>
              <w:pStyle w:val="Box"/>
            </w:pPr>
            <w:r w:rsidRPr="00EF5A5F">
              <w:t>‘</w:t>
            </w:r>
            <w:r w:rsidR="00142638" w:rsidRPr="00EF5A5F">
              <w:t>User c</w:t>
            </w:r>
            <w:r w:rsidRPr="00EF5A5F">
              <w:t xml:space="preserve">ost of capital per annual hour’ is defined as the </w:t>
            </w:r>
            <w:r w:rsidR="00142638" w:rsidRPr="00EF5A5F">
              <w:t xml:space="preserve">user </w:t>
            </w:r>
            <w:r w:rsidRPr="00EF5A5F">
              <w:t xml:space="preserve">cost of capital </w:t>
            </w:r>
            <w:r w:rsidR="0021159C" w:rsidRPr="00EF5A5F">
              <w:t xml:space="preserve">(adjusted for course mix weight) </w:t>
            </w:r>
            <w:r w:rsidRPr="00EF5A5F">
              <w:t xml:space="preserve">divided by </w:t>
            </w:r>
            <w:r w:rsidR="00250AC2" w:rsidRPr="00EF5A5F">
              <w:t xml:space="preserve">government funded </w:t>
            </w:r>
            <w:r w:rsidRPr="00EF5A5F">
              <w:t xml:space="preserve">annual hours. </w:t>
            </w:r>
            <w:r w:rsidR="005C1718" w:rsidRPr="00EF5A5F">
              <w:t xml:space="preserve">User cost of capital is 8 per cent of the value of total </w:t>
            </w:r>
            <w:r w:rsidR="007000E7" w:rsidRPr="00EF5A5F">
              <w:t xml:space="preserve">physical </w:t>
            </w:r>
            <w:r w:rsidR="005C1718" w:rsidRPr="00EF5A5F">
              <w:t xml:space="preserve">non-current assets. </w:t>
            </w:r>
            <w:r w:rsidR="00FD44AF" w:rsidRPr="00EF5A5F">
              <w:t>Annual hours are the total hours of delivery based on the standard nominal hour value for each subject undertaken. These represent the hours of supervised training under a traditional delivery strategy.</w:t>
            </w:r>
            <w:r w:rsidR="004370B3" w:rsidRPr="00EF5A5F">
              <w:t xml:space="preserve"> </w:t>
            </w:r>
          </w:p>
          <w:p w:rsidR="007D37D3" w:rsidRPr="00EF5A5F" w:rsidRDefault="006525E3" w:rsidP="0021655B">
            <w:pPr>
              <w:pStyle w:val="Box"/>
            </w:pPr>
            <w:r w:rsidRPr="00EF5A5F">
              <w:t>Low or decreasing</w:t>
            </w:r>
            <w:r w:rsidR="00B208DC" w:rsidRPr="00EF5A5F">
              <w:t xml:space="preserve"> </w:t>
            </w:r>
            <w:r w:rsidR="00274738" w:rsidRPr="00EF5A5F">
              <w:t xml:space="preserve">total </w:t>
            </w:r>
            <w:r w:rsidR="00B208DC" w:rsidRPr="00EF5A5F">
              <w:t xml:space="preserve">costs per annual hour </w:t>
            </w:r>
            <w:r w:rsidR="00AC116E" w:rsidRPr="00EF5A5F">
              <w:t xml:space="preserve">can </w:t>
            </w:r>
            <w:r w:rsidR="00B208DC" w:rsidRPr="00EF5A5F">
              <w:t>reflect higher efficiency in the delivery of VET services.</w:t>
            </w:r>
            <w:r w:rsidR="007D37D3" w:rsidRPr="00EF5A5F">
              <w:t xml:space="preserve"> </w:t>
            </w:r>
          </w:p>
          <w:p w:rsidR="00B208DC" w:rsidRPr="00EF5A5F" w:rsidRDefault="003F412D" w:rsidP="00A263FF">
            <w:pPr>
              <w:pStyle w:val="Box"/>
            </w:pPr>
            <w:r w:rsidRPr="00EF5A5F">
              <w:t xml:space="preserve">User </w:t>
            </w:r>
            <w:r w:rsidR="00142638" w:rsidRPr="00EF5A5F">
              <w:t>cost of capital</w:t>
            </w:r>
            <w:r w:rsidR="007D37D3" w:rsidRPr="00EF5A5F">
              <w:t xml:space="preserve"> per annual hour needs to be interpreted carefully because low unit costs may not necessarily reflect a lessening of quality. Differences in some input costs (for example, land values) </w:t>
            </w:r>
            <w:r w:rsidR="00AC116E" w:rsidRPr="00EF5A5F">
              <w:t xml:space="preserve">can </w:t>
            </w:r>
            <w:r w:rsidR="007D37D3" w:rsidRPr="00EF5A5F">
              <w:t xml:space="preserve">affect reported costs across jurisdictions without necessarily reflecting the efficiency of service delivery. The </w:t>
            </w:r>
            <w:r w:rsidR="00142638" w:rsidRPr="00EF5A5F">
              <w:t>user cost of capital</w:t>
            </w:r>
            <w:r w:rsidR="007D37D3" w:rsidRPr="00EF5A5F">
              <w:t xml:space="preserve"> for land is presented separately from the cost of other assets, to allow users assessing the results to consider any differences in land values across jurisdictions. The Steering Committee has adopted a nominal user cost of capital rate of 8 per cent, although the actual rate may vary across jurisdictions. The basis for the 8 per cent capital charge is discussed in chapter </w:t>
            </w:r>
            <w:r w:rsidR="009935F9">
              <w:t>1</w:t>
            </w:r>
            <w:r w:rsidR="007D37D3" w:rsidRPr="00EF5A5F">
              <w:t>.</w:t>
            </w:r>
          </w:p>
          <w:p w:rsidR="006525E3" w:rsidRPr="00EF5A5F" w:rsidRDefault="00FD3D47" w:rsidP="00A263FF">
            <w:pPr>
              <w:pStyle w:val="Box"/>
            </w:pPr>
            <w:r w:rsidRPr="009F0F4A">
              <w:t>User cost of capital per annual hour is adjusted for course mix differences across jurisdictions (more i</w:t>
            </w:r>
            <w:r w:rsidRPr="00FD3D47">
              <w:t>nformation is provided in box 5.6)</w:t>
            </w:r>
            <w:r w:rsidR="006525E3" w:rsidRPr="00EF5A5F">
              <w:t>.</w:t>
            </w:r>
          </w:p>
          <w:p w:rsidR="001D1E8C" w:rsidRDefault="001D1E8C" w:rsidP="001D1E8C">
            <w:pPr>
              <w:pStyle w:val="Box"/>
            </w:pPr>
            <w:r>
              <w:t xml:space="preserve">Data reported for this </w:t>
            </w:r>
            <w:r w:rsidR="006B35EE">
              <w:t>measure</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E061F8" w:rsidRPr="00EF5A5F" w:rsidRDefault="0099273C" w:rsidP="001D1E8C">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rsidR="00CE6D0B">
              <w:t>201</w:t>
            </w:r>
            <w:r w:rsidR="00CC3C3C">
              <w:t>4</w:t>
            </w:r>
            <w:r w:rsidR="006525E3" w:rsidRPr="00EF5A5F">
              <w:t>.</w:t>
            </w:r>
          </w:p>
        </w:tc>
      </w:tr>
      <w:tr w:rsidR="00B208DC" w:rsidRPr="00EF5A5F">
        <w:trPr>
          <w:cantSplit/>
        </w:trPr>
        <w:tc>
          <w:tcPr>
            <w:tcW w:w="8771" w:type="dxa"/>
            <w:tcBorders>
              <w:top w:val="nil"/>
              <w:left w:val="single" w:sz="6" w:space="0" w:color="auto"/>
              <w:bottom w:val="single" w:sz="6" w:space="0" w:color="auto"/>
              <w:right w:val="single" w:sz="6" w:space="0" w:color="auto"/>
            </w:tcBorders>
          </w:tcPr>
          <w:p w:rsidR="00B208DC" w:rsidRPr="00EF5A5F" w:rsidRDefault="00B208DC">
            <w:pPr>
              <w:pStyle w:val="Box"/>
              <w:spacing w:before="0" w:line="120" w:lineRule="exact"/>
            </w:pPr>
          </w:p>
        </w:tc>
      </w:tr>
      <w:tr w:rsidR="00B208DC" w:rsidRPr="00EF5A5F">
        <w:tc>
          <w:tcPr>
            <w:tcW w:w="8771" w:type="dxa"/>
            <w:tcBorders>
              <w:top w:val="nil"/>
              <w:left w:val="nil"/>
              <w:bottom w:val="nil"/>
              <w:right w:val="nil"/>
            </w:tcBorders>
          </w:tcPr>
          <w:p w:rsidR="00B208DC" w:rsidRPr="00EF5A5F" w:rsidRDefault="00B208DC">
            <w:pPr>
              <w:pStyle w:val="Box"/>
              <w:keepNext w:val="0"/>
              <w:spacing w:before="60" w:after="60" w:line="80" w:lineRule="exact"/>
              <w:rPr>
                <w:b/>
                <w:sz w:val="14"/>
              </w:rPr>
            </w:pPr>
          </w:p>
        </w:tc>
      </w:tr>
    </w:tbl>
    <w:p w:rsidR="00C57336" w:rsidRPr="00EF5A5F" w:rsidRDefault="00C57336" w:rsidP="00EC52AB">
      <w:pPr>
        <w:pStyle w:val="BodyText"/>
      </w:pPr>
      <w:r w:rsidRPr="00EF5A5F">
        <w:t xml:space="preserve">Nationally, the </w:t>
      </w:r>
      <w:r w:rsidR="00142638" w:rsidRPr="00EF5A5F">
        <w:t xml:space="preserve">user cost of </w:t>
      </w:r>
      <w:r w:rsidR="00142638" w:rsidRPr="006C5A10">
        <w:t>capital</w:t>
      </w:r>
      <w:r w:rsidRPr="006C5A10">
        <w:t xml:space="preserve"> per annual hour in </w:t>
      </w:r>
      <w:r w:rsidR="00CE6D0B" w:rsidRPr="006C5A10">
        <w:t>201</w:t>
      </w:r>
      <w:r w:rsidR="006C5A10" w:rsidRPr="006C5A10">
        <w:t>2</w:t>
      </w:r>
      <w:r w:rsidR="00CE6D0B" w:rsidRPr="006C5A10">
        <w:t xml:space="preserve"> </w:t>
      </w:r>
      <w:r w:rsidRPr="006C5A10">
        <w:t xml:space="preserve">was </w:t>
      </w:r>
      <w:r w:rsidR="00BF289D" w:rsidRPr="006C5A10">
        <w:t>$</w:t>
      </w:r>
      <w:r w:rsidR="00CE6D0B" w:rsidRPr="006C5A10">
        <w:t>1.</w:t>
      </w:r>
      <w:r w:rsidR="006C5A10" w:rsidRPr="006C5A10">
        <w:t>94</w:t>
      </w:r>
      <w:r w:rsidRPr="006C5A10">
        <w:t xml:space="preserve">. The largest components of </w:t>
      </w:r>
      <w:r w:rsidR="00142638" w:rsidRPr="006C5A10">
        <w:t>user cost of capital</w:t>
      </w:r>
      <w:r w:rsidRPr="006C5A10">
        <w:t xml:space="preserve"> per annual</w:t>
      </w:r>
      <w:r w:rsidR="00B75B00" w:rsidRPr="006C5A10">
        <w:t xml:space="preserve"> hour were building costs (</w:t>
      </w:r>
      <w:r w:rsidR="00BF289D" w:rsidRPr="006C5A10">
        <w:t>$</w:t>
      </w:r>
      <w:r w:rsidR="00CE6D0B" w:rsidRPr="006C5A10">
        <w:t>1.</w:t>
      </w:r>
      <w:r w:rsidR="006C5A10" w:rsidRPr="006C5A10">
        <w:t>42</w:t>
      </w:r>
      <w:r w:rsidRPr="006C5A10">
        <w:t>) followed by land costs (</w:t>
      </w:r>
      <w:r w:rsidR="00BF289D" w:rsidRPr="006C5A10">
        <w:t>$</w:t>
      </w:r>
      <w:r w:rsidR="00CE6D0B" w:rsidRPr="006C5A10">
        <w:t>0.4</w:t>
      </w:r>
      <w:r w:rsidR="006C5A10" w:rsidRPr="006C5A10">
        <w:t>1</w:t>
      </w:r>
      <w:r w:rsidRPr="006C5A10">
        <w:t xml:space="preserve">) (figure </w:t>
      </w:r>
      <w:r w:rsidR="00442BBD">
        <w:t>5.15</w:t>
      </w:r>
      <w:r w:rsidRPr="00EF5A5F">
        <w:t>).</w:t>
      </w:r>
    </w:p>
    <w:p w:rsidR="00287CCE" w:rsidRPr="00250878" w:rsidRDefault="00746FFD">
      <w:pPr>
        <w:pStyle w:val="FigureTitle"/>
      </w:pPr>
      <w:r w:rsidRPr="00250878">
        <w:rPr>
          <w:b w:val="0"/>
        </w:rPr>
        <w:lastRenderedPageBreak/>
        <w:t xml:space="preserve">Figure </w:t>
      </w:r>
      <w:bookmarkStart w:id="31" w:name="OLE_LINK23"/>
      <w:r w:rsidR="00AB7026" w:rsidRPr="00250878">
        <w:rPr>
          <w:b w:val="0"/>
        </w:rPr>
        <w:t>5.</w:t>
      </w:r>
      <w:r w:rsidR="009D604A" w:rsidRPr="00250878">
        <w:rPr>
          <w:b w:val="0"/>
          <w:noProof/>
        </w:rPr>
        <w:t>15</w:t>
      </w:r>
      <w:bookmarkEnd w:id="31"/>
      <w:r w:rsidR="00287CCE" w:rsidRPr="00250878">
        <w:tab/>
      </w:r>
      <w:r w:rsidR="00B85931" w:rsidRPr="00250878">
        <w:t>User c</w:t>
      </w:r>
      <w:r w:rsidR="00287CCE" w:rsidRPr="00250878">
        <w:t xml:space="preserve">ost of capital per annual hour, </w:t>
      </w:r>
      <w:r w:rsidR="00CE6D0B" w:rsidRPr="00250878">
        <w:t>201</w:t>
      </w:r>
      <w:r w:rsidR="00CC3C3C" w:rsidRPr="00250878">
        <w:t>2</w:t>
      </w:r>
      <w:r w:rsidR="00CE6D0B" w:rsidRPr="00250878">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87CCE" w:rsidRPr="00EF5A5F">
        <w:tc>
          <w:tcPr>
            <w:tcW w:w="8777" w:type="dxa"/>
          </w:tcPr>
          <w:p w:rsidR="00287CCE" w:rsidRPr="00EF5A5F" w:rsidRDefault="0022365F">
            <w:pPr>
              <w:pStyle w:val="Figure"/>
            </w:pPr>
            <w:r>
              <w:rPr>
                <w:noProof/>
              </w:rPr>
              <w:drawing>
                <wp:inline distT="0" distB="0" distL="0" distR="0">
                  <wp:extent cx="5391785" cy="2691130"/>
                  <wp:effectExtent l="0" t="0" r="0" b="0"/>
                  <wp:docPr id="251" name="Picture 251" descr="Figure 5.15 User cost of capital per annual hour,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287CCE" w:rsidRPr="00171E10" w:rsidRDefault="00287CCE" w:rsidP="00847EC0">
      <w:pPr>
        <w:pStyle w:val="Note"/>
      </w:pPr>
      <w:r w:rsidRPr="00171E10">
        <w:rPr>
          <w:rStyle w:val="NoteLabel"/>
        </w:rPr>
        <w:t>a</w:t>
      </w:r>
      <w:r w:rsidRPr="00171E10">
        <w:sym w:font="Symbol" w:char="F020"/>
      </w:r>
      <w:r w:rsidR="00D66CAA" w:rsidRPr="00171E10">
        <w:t xml:space="preserve"> </w:t>
      </w:r>
      <w:r w:rsidR="00F91565" w:rsidRPr="00171E10">
        <w:t>‘</w:t>
      </w:r>
      <w:r w:rsidRPr="00171E10">
        <w:t xml:space="preserve">All other </w:t>
      </w:r>
      <w:r w:rsidR="002D0BE4" w:rsidRPr="00171E10">
        <w:t xml:space="preserve">user </w:t>
      </w:r>
      <w:r w:rsidRPr="00171E10">
        <w:t>cost of capital</w:t>
      </w:r>
      <w:r w:rsidR="00F91565" w:rsidRPr="00171E10">
        <w:t>’</w:t>
      </w:r>
      <w:r w:rsidRPr="00171E10">
        <w:t xml:space="preserve"> includes plant, equipment, motor vehicles and other capital</w:t>
      </w:r>
      <w:r w:rsidR="0087309B" w:rsidRPr="00171E10">
        <w:t xml:space="preserve">. See table </w:t>
      </w:r>
      <w:proofErr w:type="spellStart"/>
      <w:r w:rsidR="0087309B" w:rsidRPr="00171E10">
        <w:t>5A.21</w:t>
      </w:r>
      <w:proofErr w:type="spellEnd"/>
      <w:r w:rsidR="0087309B" w:rsidRPr="00171E10">
        <w:t xml:space="preserve"> for further information.</w:t>
      </w:r>
    </w:p>
    <w:p w:rsidR="00287CCE" w:rsidRPr="00171E10" w:rsidRDefault="00287CCE">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National financial and VET provider collections</w:t>
      </w:r>
      <w:r w:rsidR="00BE4089" w:rsidRPr="00171E10">
        <w:t xml:space="preserve">; table </w:t>
      </w:r>
      <w:proofErr w:type="spellStart"/>
      <w:r w:rsidR="00BE4089" w:rsidRPr="00171E10">
        <w:t>5</w:t>
      </w:r>
      <w:r w:rsidRPr="00171E10">
        <w:t>A.</w:t>
      </w:r>
      <w:r w:rsidR="00772F12" w:rsidRPr="00171E10">
        <w:t>21</w:t>
      </w:r>
      <w:proofErr w:type="spellEnd"/>
      <w:r w:rsidRPr="00171E10">
        <w:t>.</w:t>
      </w:r>
    </w:p>
    <w:p w:rsidR="0099273C" w:rsidRPr="00EF5A5F" w:rsidRDefault="0099273C" w:rsidP="0099273C">
      <w:pPr>
        <w:pStyle w:val="BodyText"/>
      </w:pPr>
      <w:r w:rsidRPr="00EF5A5F">
        <w:t xml:space="preserve">Table </w:t>
      </w:r>
      <w:proofErr w:type="spellStart"/>
      <w:r w:rsidRPr="00EF5A5F">
        <w:t>5A.22</w:t>
      </w:r>
      <w:proofErr w:type="spellEnd"/>
      <w:r w:rsidRPr="00EF5A5F">
        <w:t xml:space="preserve"> provides additional information on the total cost to government of funding VET per annual hour (includ</w:t>
      </w:r>
      <w:r w:rsidR="009935F9">
        <w:t>ing</w:t>
      </w:r>
      <w:r w:rsidRPr="00EF5A5F">
        <w:t xml:space="preserve"> both the user cost of capital and recurrent costs).</w:t>
      </w:r>
    </w:p>
    <w:p w:rsidR="006148D2" w:rsidRPr="00EF5A5F" w:rsidRDefault="006148D2" w:rsidP="006148D2">
      <w:pPr>
        <w:pStyle w:val="Heading5"/>
      </w:pPr>
      <w:r w:rsidRPr="00EF5A5F">
        <w:t>User cost of capital per load pass</w:t>
      </w:r>
    </w:p>
    <w:p w:rsidR="00C57336" w:rsidRPr="00EF5A5F" w:rsidRDefault="00D5141C" w:rsidP="006148D2">
      <w:pPr>
        <w:pStyle w:val="BodyText"/>
      </w:pPr>
      <w:r w:rsidRPr="00EF5A5F">
        <w:t>‘</w:t>
      </w:r>
      <w:r w:rsidR="003F412D" w:rsidRPr="00EF5A5F">
        <w:t>User c</w:t>
      </w:r>
      <w:r w:rsidRPr="00EF5A5F">
        <w:t xml:space="preserve">ost of capital per load pass’ is an indicator of </w:t>
      </w:r>
      <w:r w:rsidR="000543C4" w:rsidRPr="00EF5A5F">
        <w:t>governments’ objective to provide VET services in an efficient manner</w:t>
      </w:r>
      <w:r w:rsidRPr="00EF5A5F">
        <w:t xml:space="preserve">. The </w:t>
      </w:r>
      <w:r w:rsidR="003F412D" w:rsidRPr="00EF5A5F">
        <w:t>user cost of capital</w:t>
      </w:r>
      <w:r w:rsidRPr="00EF5A5F">
        <w:t xml:space="preserve"> is included in estimates of the cost of government services because it reflects the opportunity cost of government assets. Not reporting the user cost of capital underestimates the cost to </w:t>
      </w:r>
      <w:r w:rsidR="00A84F67" w:rsidRPr="00EF5A5F">
        <w:t>government of service provision</w:t>
      </w:r>
      <w:r w:rsidRPr="00EF5A5F">
        <w:t xml:space="preserve"> </w:t>
      </w:r>
      <w:r w:rsidR="00553D45" w:rsidRPr="00EF5A5F">
        <w:t>(box </w:t>
      </w:r>
      <w:r w:rsidR="00442BBD">
        <w:t>5.10</w:t>
      </w:r>
      <w:r w:rsidR="00C57336" w:rsidRPr="00EF5A5F">
        <w:t>).</w:t>
      </w:r>
    </w:p>
    <w:p w:rsidR="00EF18E6" w:rsidRPr="00EF5A5F" w:rsidRDefault="00EF18E6">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EF18E6" w:rsidRPr="00EF5A5F">
        <w:tc>
          <w:tcPr>
            <w:tcW w:w="8771" w:type="dxa"/>
            <w:tcBorders>
              <w:top w:val="single" w:sz="6" w:space="0" w:color="auto"/>
              <w:bottom w:val="nil"/>
            </w:tcBorders>
          </w:tcPr>
          <w:p w:rsidR="00EF18E6" w:rsidRPr="00EF5A5F" w:rsidRDefault="00EF18E6">
            <w:pPr>
              <w:pStyle w:val="BoxTitle"/>
            </w:pPr>
            <w:r w:rsidRPr="00EF5A5F">
              <w:rPr>
                <w:b w:val="0"/>
              </w:rPr>
              <w:t xml:space="preserve">Box </w:t>
            </w:r>
            <w:bookmarkStart w:id="32" w:name="OLE_LINK24"/>
            <w:r w:rsidR="00AB7026">
              <w:rPr>
                <w:b w:val="0"/>
              </w:rPr>
              <w:t>5.</w:t>
            </w:r>
            <w:r w:rsidR="009D604A">
              <w:rPr>
                <w:b w:val="0"/>
                <w:noProof/>
              </w:rPr>
              <w:t>10</w:t>
            </w:r>
            <w:bookmarkEnd w:id="32"/>
            <w:r w:rsidRPr="00EF5A5F">
              <w:tab/>
            </w:r>
            <w:r w:rsidR="003F412D" w:rsidRPr="00EF5A5F">
              <w:t>User c</w:t>
            </w:r>
            <w:r w:rsidRPr="00EF5A5F">
              <w:t>ost of capital per load pass</w:t>
            </w:r>
          </w:p>
        </w:tc>
      </w:tr>
      <w:tr w:rsidR="00EF18E6" w:rsidRPr="00EF5A5F">
        <w:trPr>
          <w:cantSplit/>
        </w:trPr>
        <w:tc>
          <w:tcPr>
            <w:tcW w:w="8771" w:type="dxa"/>
            <w:tcBorders>
              <w:top w:val="nil"/>
              <w:left w:val="single" w:sz="6" w:space="0" w:color="auto"/>
              <w:bottom w:val="nil"/>
              <w:right w:val="single" w:sz="6" w:space="0" w:color="auto"/>
            </w:tcBorders>
          </w:tcPr>
          <w:p w:rsidR="0050035E" w:rsidRPr="00EF5A5F" w:rsidRDefault="0050035E" w:rsidP="0050035E">
            <w:pPr>
              <w:pStyle w:val="Box"/>
            </w:pPr>
            <w:r w:rsidRPr="00EF5A5F">
              <w:t>‘</w:t>
            </w:r>
            <w:r w:rsidR="003F412D" w:rsidRPr="00EF5A5F">
              <w:t xml:space="preserve">User </w:t>
            </w:r>
            <w:r w:rsidRPr="00EF5A5F">
              <w:t xml:space="preserve">cost of capital per load pass’ is defined as the </w:t>
            </w:r>
            <w:r w:rsidR="00C64CE6" w:rsidRPr="00EF5A5F">
              <w:t>user cost of capital</w:t>
            </w:r>
            <w:r w:rsidRPr="00EF5A5F">
              <w:t xml:space="preserve"> divided by hours of </w:t>
            </w:r>
            <w:r w:rsidR="00D71E60">
              <w:t>government</w:t>
            </w:r>
            <w:r w:rsidRPr="00EF5A5F">
              <w:t xml:space="preserve"> funded load pass. </w:t>
            </w:r>
            <w:r w:rsidR="0033651B" w:rsidRPr="00EF5A5F">
              <w:t xml:space="preserve">User cost of capital is 8 per cent of the value of total </w:t>
            </w:r>
            <w:r w:rsidR="007000E7" w:rsidRPr="00EF5A5F">
              <w:t xml:space="preserve">physical </w:t>
            </w:r>
            <w:r w:rsidR="0033651B" w:rsidRPr="00EF5A5F">
              <w:t xml:space="preserve">non-current assets. </w:t>
            </w:r>
            <w:r w:rsidRPr="00EF5A5F">
              <w:t xml:space="preserve">Load pass is based on assessable enrolments of modules and units of competency achieved/passed and </w:t>
            </w:r>
            <w:proofErr w:type="spellStart"/>
            <w:r w:rsidRPr="00EF5A5F">
              <w:t>RPL</w:t>
            </w:r>
            <w:proofErr w:type="spellEnd"/>
            <w:r w:rsidRPr="00EF5A5F">
              <w:t>, and does not include non</w:t>
            </w:r>
            <w:r w:rsidR="0033651B" w:rsidRPr="00EF5A5F">
              <w:noBreakHyphen/>
            </w:r>
            <w:r w:rsidRPr="00EF5A5F">
              <w:t>assessable enrolments.</w:t>
            </w:r>
          </w:p>
          <w:p w:rsidR="0050035E" w:rsidRPr="00EF5A5F" w:rsidRDefault="006525E3" w:rsidP="0050035E">
            <w:pPr>
              <w:pStyle w:val="Box"/>
            </w:pPr>
            <w:r w:rsidRPr="00EF5A5F">
              <w:t>Low or decreasing</w:t>
            </w:r>
            <w:r w:rsidR="0050035E" w:rsidRPr="00EF5A5F">
              <w:t xml:space="preserve"> total costs per load pass hour </w:t>
            </w:r>
            <w:r w:rsidR="00CE281C" w:rsidRPr="00EF5A5F">
              <w:t xml:space="preserve">can </w:t>
            </w:r>
            <w:r w:rsidR="0050035E" w:rsidRPr="00EF5A5F">
              <w:t>reflect higher efficiency in the delivery of VET services.</w:t>
            </w:r>
          </w:p>
          <w:p w:rsidR="00EF18E6" w:rsidRPr="00EF5A5F" w:rsidRDefault="003F412D" w:rsidP="0050035E">
            <w:pPr>
              <w:pStyle w:val="Box"/>
            </w:pPr>
            <w:r w:rsidRPr="00EF5A5F">
              <w:t xml:space="preserve">User </w:t>
            </w:r>
            <w:r w:rsidR="0050035E" w:rsidRPr="00EF5A5F">
              <w:t xml:space="preserve">cost of capital per load pass needs to be interpreted carefully because differences in some input costs (for example, land values) could affect reported costs across jurisdictions without necessarily reflecting the efficiency of service delivery. The </w:t>
            </w:r>
            <w:r w:rsidRPr="00EF5A5F">
              <w:t>user cost of capital</w:t>
            </w:r>
            <w:r w:rsidR="0050035E" w:rsidRPr="00EF5A5F">
              <w:t xml:space="preserve"> for land is presented separately from the cost of other assets, to allow users assessing the results to consider any differences in land values across jurisdictions. The Steering Committee has adopted a nominal user cost of capital rate of 8</w:t>
            </w:r>
            <w:r w:rsidR="005927C2" w:rsidRPr="00EF5A5F">
              <w:t> </w:t>
            </w:r>
            <w:r w:rsidR="0050035E" w:rsidRPr="00EF5A5F">
              <w:t>per</w:t>
            </w:r>
            <w:r w:rsidR="005927C2" w:rsidRPr="00EF5A5F">
              <w:t> </w:t>
            </w:r>
            <w:r w:rsidR="0050035E" w:rsidRPr="00EF5A5F">
              <w:t>cent, although the actual rate may vary across jurisdictions. The basis for the 8</w:t>
            </w:r>
            <w:r w:rsidR="00981FDC" w:rsidRPr="00EF5A5F">
              <w:t> </w:t>
            </w:r>
            <w:r w:rsidR="005927C2" w:rsidRPr="00EF5A5F">
              <w:t>per </w:t>
            </w:r>
            <w:r w:rsidR="0050035E" w:rsidRPr="00EF5A5F">
              <w:t xml:space="preserve">cent capital charge is discussed in chapter </w:t>
            </w:r>
            <w:r w:rsidR="009935F9">
              <w:t>1</w:t>
            </w:r>
            <w:r w:rsidR="0050035E" w:rsidRPr="00EF5A5F">
              <w:t>.</w:t>
            </w:r>
          </w:p>
          <w:p w:rsidR="001D1E8C" w:rsidRDefault="001D1E8C" w:rsidP="001D1E8C">
            <w:pPr>
              <w:pStyle w:val="Box"/>
            </w:pPr>
            <w:r>
              <w:t xml:space="preserve">Data reported for this </w:t>
            </w:r>
            <w:r w:rsidR="006B35EE">
              <w:t>measure</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114FE2" w:rsidRPr="00EF5A5F" w:rsidRDefault="0099273C" w:rsidP="001D1E8C">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rsidR="00CE6D0B">
              <w:t>201</w:t>
            </w:r>
            <w:r w:rsidR="00CC3C3C">
              <w:t>4</w:t>
            </w:r>
            <w:r w:rsidR="006525E3" w:rsidRPr="00EF5A5F">
              <w:t>.</w:t>
            </w:r>
          </w:p>
        </w:tc>
      </w:tr>
      <w:tr w:rsidR="00EF18E6" w:rsidRPr="00EF5A5F">
        <w:trPr>
          <w:cantSplit/>
        </w:trPr>
        <w:tc>
          <w:tcPr>
            <w:tcW w:w="8771" w:type="dxa"/>
            <w:tcBorders>
              <w:top w:val="nil"/>
              <w:left w:val="single" w:sz="6" w:space="0" w:color="auto"/>
              <w:bottom w:val="single" w:sz="6" w:space="0" w:color="auto"/>
              <w:right w:val="single" w:sz="6" w:space="0" w:color="auto"/>
            </w:tcBorders>
          </w:tcPr>
          <w:p w:rsidR="00EF18E6" w:rsidRPr="00EF5A5F" w:rsidRDefault="00EF18E6">
            <w:pPr>
              <w:pStyle w:val="Box"/>
              <w:spacing w:before="0" w:line="120" w:lineRule="exact"/>
            </w:pPr>
          </w:p>
        </w:tc>
      </w:tr>
      <w:tr w:rsidR="00EF18E6" w:rsidRPr="00EF5A5F">
        <w:tc>
          <w:tcPr>
            <w:tcW w:w="8771" w:type="dxa"/>
            <w:tcBorders>
              <w:top w:val="nil"/>
              <w:left w:val="nil"/>
              <w:bottom w:val="nil"/>
              <w:right w:val="nil"/>
            </w:tcBorders>
          </w:tcPr>
          <w:p w:rsidR="00EF18E6" w:rsidRPr="00EF5A5F" w:rsidRDefault="00EF18E6">
            <w:pPr>
              <w:pStyle w:val="Box"/>
              <w:keepNext w:val="0"/>
              <w:spacing w:before="60" w:after="60" w:line="80" w:lineRule="exact"/>
              <w:rPr>
                <w:b/>
                <w:sz w:val="14"/>
              </w:rPr>
            </w:pPr>
          </w:p>
        </w:tc>
      </w:tr>
    </w:tbl>
    <w:p w:rsidR="008B2039" w:rsidRPr="00EF5A5F" w:rsidRDefault="008B2039" w:rsidP="0095094B">
      <w:pPr>
        <w:pStyle w:val="BodyText"/>
      </w:pPr>
      <w:r w:rsidRPr="00EF5A5F">
        <w:t xml:space="preserve">In </w:t>
      </w:r>
      <w:r w:rsidR="00CE6D0B">
        <w:t>201</w:t>
      </w:r>
      <w:r w:rsidR="00CC3C3C">
        <w:t>2</w:t>
      </w:r>
      <w:r w:rsidRPr="00EF5A5F">
        <w:t xml:space="preserve">, the </w:t>
      </w:r>
      <w:r w:rsidR="003F412D" w:rsidRPr="00EF5A5F">
        <w:t xml:space="preserve">user cost of </w:t>
      </w:r>
      <w:r w:rsidR="003F412D" w:rsidRPr="006C5A10">
        <w:t>capital</w:t>
      </w:r>
      <w:r w:rsidRPr="006C5A10">
        <w:t xml:space="preserve"> per load pass hour was </w:t>
      </w:r>
      <w:r w:rsidR="003A7FD6" w:rsidRPr="006C5A10">
        <w:t>$</w:t>
      </w:r>
      <w:r w:rsidR="00CE6D0B" w:rsidRPr="006C5A10">
        <w:t>2.</w:t>
      </w:r>
      <w:r w:rsidR="006C5A10" w:rsidRPr="006C5A10">
        <w:t>37</w:t>
      </w:r>
      <w:r w:rsidRPr="006C5A10">
        <w:t xml:space="preserve"> nationally</w:t>
      </w:r>
      <w:r w:rsidR="009C66AD" w:rsidRPr="006C5A10">
        <w:t>.</w:t>
      </w:r>
      <w:r w:rsidR="00DC4F98" w:rsidRPr="006C5A10">
        <w:t xml:space="preserve"> </w:t>
      </w:r>
      <w:r w:rsidR="000F127B" w:rsidRPr="006C5A10">
        <w:t>T</w:t>
      </w:r>
      <w:r w:rsidRPr="006C5A10">
        <w:t>he larges</w:t>
      </w:r>
      <w:r w:rsidR="00CE7D93" w:rsidRPr="006C5A10">
        <w:t>t components were building (</w:t>
      </w:r>
      <w:r w:rsidR="003A7FD6" w:rsidRPr="006C5A10">
        <w:t>$</w:t>
      </w:r>
      <w:r w:rsidR="00CE6D0B" w:rsidRPr="006C5A10">
        <w:t>1.</w:t>
      </w:r>
      <w:r w:rsidR="006C5A10" w:rsidRPr="006C5A10">
        <w:t>73</w:t>
      </w:r>
      <w:r w:rsidRPr="006C5A10">
        <w:t>) and land (</w:t>
      </w:r>
      <w:r w:rsidR="003A7FD6" w:rsidRPr="006C5A10">
        <w:t>$</w:t>
      </w:r>
      <w:r w:rsidR="00CE6D0B" w:rsidRPr="006C5A10">
        <w:t>0.50</w:t>
      </w:r>
      <w:r w:rsidRPr="006C5A10">
        <w:t xml:space="preserve">) costs (figure </w:t>
      </w:r>
      <w:r w:rsidR="00442BBD" w:rsidRPr="006C5A10">
        <w:t>5</w:t>
      </w:r>
      <w:r w:rsidR="00442BBD">
        <w:t>.16</w:t>
      </w:r>
      <w:r w:rsidRPr="00EF5A5F">
        <w:t>).</w:t>
      </w:r>
    </w:p>
    <w:p w:rsidR="008B2039" w:rsidRPr="00250878" w:rsidRDefault="00B75FBC" w:rsidP="00250878">
      <w:pPr>
        <w:pStyle w:val="FigureTitle"/>
      </w:pPr>
      <w:r w:rsidRPr="00683BA9">
        <w:rPr>
          <w:b w:val="0"/>
        </w:rPr>
        <w:lastRenderedPageBreak/>
        <w:t xml:space="preserve">Figure </w:t>
      </w:r>
      <w:bookmarkStart w:id="33" w:name="OLE_LINK26"/>
      <w:r w:rsidR="00AB7026" w:rsidRPr="00683BA9">
        <w:rPr>
          <w:b w:val="0"/>
        </w:rPr>
        <w:t>5.</w:t>
      </w:r>
      <w:r w:rsidR="009D604A" w:rsidRPr="00683BA9">
        <w:rPr>
          <w:b w:val="0"/>
        </w:rPr>
        <w:t>16</w:t>
      </w:r>
      <w:bookmarkEnd w:id="33"/>
      <w:r w:rsidR="008B2039" w:rsidRPr="00250878">
        <w:tab/>
      </w:r>
      <w:r w:rsidR="003F412D" w:rsidRPr="00250878">
        <w:t>User c</w:t>
      </w:r>
      <w:r w:rsidR="008B2039" w:rsidRPr="00250878">
        <w:t xml:space="preserve">ost of capital per </w:t>
      </w:r>
      <w:r w:rsidR="00280F3F" w:rsidRPr="00250878">
        <w:t xml:space="preserve">hour of </w:t>
      </w:r>
      <w:r w:rsidR="005C5D2E" w:rsidRPr="00250878">
        <w:t xml:space="preserve">load pass, </w:t>
      </w:r>
      <w:r w:rsidR="00F6462E" w:rsidRPr="00683BA9">
        <w:t>201</w:t>
      </w:r>
      <w:r w:rsidR="00250878" w:rsidRPr="00683BA9">
        <w:t>2</w:t>
      </w:r>
      <w:r w:rsidR="00F6462E" w:rsidRPr="00683BA9">
        <w:rPr>
          <w:rStyle w:val="NoteLabel"/>
          <w:b/>
        </w:rPr>
        <w:t>a</w:t>
      </w:r>
      <w:r w:rsidR="008B2039" w:rsidRPr="00683BA9">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8B2039" w:rsidRPr="00EF5A5F">
        <w:tc>
          <w:tcPr>
            <w:tcW w:w="8777" w:type="dxa"/>
          </w:tcPr>
          <w:p w:rsidR="008B2039" w:rsidRPr="00EF5A5F" w:rsidRDefault="0022365F">
            <w:pPr>
              <w:pStyle w:val="Figure"/>
            </w:pPr>
            <w:r>
              <w:rPr>
                <w:noProof/>
              </w:rPr>
              <w:drawing>
                <wp:inline distT="0" distB="0" distL="0" distR="0">
                  <wp:extent cx="5391785" cy="2682875"/>
                  <wp:effectExtent l="0" t="0" r="0" b="3175"/>
                  <wp:docPr id="252" name="Picture 252" descr="Figure 5.16 User cost of capital per hour of load pass,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785" cy="2682875"/>
                          </a:xfrm>
                          <a:prstGeom prst="rect">
                            <a:avLst/>
                          </a:prstGeom>
                          <a:noFill/>
                          <a:ln>
                            <a:noFill/>
                          </a:ln>
                        </pic:spPr>
                      </pic:pic>
                    </a:graphicData>
                  </a:graphic>
                </wp:inline>
              </w:drawing>
            </w:r>
          </w:p>
        </w:tc>
      </w:tr>
    </w:tbl>
    <w:p w:rsidR="008B2039" w:rsidRPr="00171E10" w:rsidRDefault="008B2039">
      <w:pPr>
        <w:pStyle w:val="Note"/>
      </w:pPr>
      <w:r w:rsidRPr="00171E10">
        <w:rPr>
          <w:rStyle w:val="NoteLabel"/>
        </w:rPr>
        <w:t>a</w:t>
      </w:r>
      <w:r w:rsidR="005927C2" w:rsidRPr="00171E10">
        <w:t xml:space="preserve"> </w:t>
      </w:r>
      <w:r w:rsidRPr="00171E10">
        <w:t xml:space="preserve">Load pass is based on assessable enrolments of modules and units of competency achieved/passed and </w:t>
      </w:r>
      <w:proofErr w:type="spellStart"/>
      <w:r w:rsidRPr="00171E10">
        <w:t>RPL</w:t>
      </w:r>
      <w:proofErr w:type="spellEnd"/>
      <w:r w:rsidR="000543C4" w:rsidRPr="00171E10">
        <w:t>. I</w:t>
      </w:r>
      <w:r w:rsidRPr="00171E10">
        <w:t xml:space="preserve">t does not include non-assessable enrolments. </w:t>
      </w:r>
      <w:r w:rsidRPr="00171E10">
        <w:rPr>
          <w:rStyle w:val="NoteLabel"/>
        </w:rPr>
        <w:t>b</w:t>
      </w:r>
      <w:r w:rsidRPr="00171E10">
        <w:t xml:space="preserve"> </w:t>
      </w:r>
      <w:r w:rsidR="00F91565" w:rsidRPr="00171E10">
        <w:t>‘</w:t>
      </w:r>
      <w:r w:rsidRPr="00171E10">
        <w:t xml:space="preserve">All other </w:t>
      </w:r>
      <w:r w:rsidR="003F412D" w:rsidRPr="00171E10">
        <w:t>user cost of capital</w:t>
      </w:r>
      <w:r w:rsidR="00F91565" w:rsidRPr="00171E10">
        <w:t>’</w:t>
      </w:r>
      <w:r w:rsidRPr="00171E10">
        <w:t xml:space="preserve"> includes plant, equipment, motor vehicles and other capital. </w:t>
      </w:r>
    </w:p>
    <w:p w:rsidR="008B2039" w:rsidRPr="00171E10" w:rsidRDefault="008B2039">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National financial and VET provider collections</w:t>
      </w:r>
      <w:r w:rsidR="00BE4089" w:rsidRPr="00171E10">
        <w:t xml:space="preserve">; table </w:t>
      </w:r>
      <w:proofErr w:type="spellStart"/>
      <w:r w:rsidR="00BE4089" w:rsidRPr="00171E10">
        <w:t>5</w:t>
      </w:r>
      <w:r w:rsidRPr="00171E10">
        <w:t>A.</w:t>
      </w:r>
      <w:r w:rsidR="000F127B" w:rsidRPr="00171E10">
        <w:t>24</w:t>
      </w:r>
      <w:proofErr w:type="spellEnd"/>
      <w:r w:rsidRPr="00171E10">
        <w:t>.</w:t>
      </w:r>
    </w:p>
    <w:p w:rsidR="006618EB" w:rsidRPr="00EF5A5F" w:rsidRDefault="006618EB" w:rsidP="00DD64C3">
      <w:pPr>
        <w:pStyle w:val="BodyText"/>
      </w:pPr>
      <w:r w:rsidRPr="00EF5A5F">
        <w:t xml:space="preserve">Table </w:t>
      </w:r>
      <w:proofErr w:type="spellStart"/>
      <w:r w:rsidRPr="00EF5A5F">
        <w:t>5A.23</w:t>
      </w:r>
      <w:proofErr w:type="spellEnd"/>
      <w:r w:rsidRPr="00EF5A5F">
        <w:t xml:space="preserve"> provides additional information </w:t>
      </w:r>
      <w:r w:rsidR="00B4324D" w:rsidRPr="00EF5A5F">
        <w:t xml:space="preserve">on </w:t>
      </w:r>
      <w:r w:rsidR="00701F16" w:rsidRPr="00EF5A5F">
        <w:t>the total cost to government of funding VET per load pass hour</w:t>
      </w:r>
      <w:r w:rsidR="00886C97" w:rsidRPr="00EF5A5F">
        <w:t xml:space="preserve"> (includes both the </w:t>
      </w:r>
      <w:r w:rsidR="003F412D" w:rsidRPr="00EF5A5F">
        <w:t>user cost of capital</w:t>
      </w:r>
      <w:r w:rsidR="00886C97" w:rsidRPr="00EF5A5F">
        <w:t xml:space="preserve"> and recurrent costs).</w:t>
      </w:r>
    </w:p>
    <w:p w:rsidR="00C57336" w:rsidRPr="00EF5A5F" w:rsidRDefault="00C57336" w:rsidP="00281C53">
      <w:pPr>
        <w:pStyle w:val="Heading3"/>
      </w:pPr>
      <w:r w:rsidRPr="00EF5A5F">
        <w:t>Outcomes</w:t>
      </w:r>
    </w:p>
    <w:p w:rsidR="00C57336" w:rsidRPr="00EF5A5F" w:rsidRDefault="007B2759" w:rsidP="00C57336">
      <w:pPr>
        <w:pStyle w:val="BodyText"/>
      </w:pPr>
      <w:r w:rsidRPr="00EF5A5F">
        <w:t xml:space="preserve">Outcomes are the impact of services on the status of an individual or group (while outputs are the services delivered) (see chapter 1, section 1.5). </w:t>
      </w:r>
      <w:r w:rsidR="00C57336" w:rsidRPr="00EF5A5F">
        <w:t>The objectives for VET services are to achieve a range of outcomes for students and employers (box</w:t>
      </w:r>
      <w:r w:rsidR="00C906E8" w:rsidRPr="00EF5A5F">
        <w:t> </w:t>
      </w:r>
      <w:r w:rsidR="00442BBD">
        <w:t>5.3</w:t>
      </w:r>
      <w:r w:rsidR="00C57336" w:rsidRPr="00EF5A5F">
        <w:t xml:space="preserve">). </w:t>
      </w:r>
    </w:p>
    <w:p w:rsidR="00C57336" w:rsidRPr="00EF5A5F" w:rsidRDefault="00C57336" w:rsidP="00281C53">
      <w:pPr>
        <w:pStyle w:val="Heading4"/>
      </w:pPr>
      <w:r w:rsidRPr="00EF5A5F">
        <w:t xml:space="preserve">Student outcomes </w:t>
      </w:r>
    </w:p>
    <w:p w:rsidR="00C57336" w:rsidRPr="00EF5A5F" w:rsidRDefault="008F67BC" w:rsidP="00CC7F11">
      <w:pPr>
        <w:pStyle w:val="BodyText"/>
      </w:pPr>
      <w:r w:rsidRPr="00EF5A5F">
        <w:t xml:space="preserve">The annual </w:t>
      </w:r>
      <w:r w:rsidR="00C57336" w:rsidRPr="00EF5A5F">
        <w:rPr>
          <w:i/>
        </w:rPr>
        <w:t>Student Outcomes Survey</w:t>
      </w:r>
      <w:r w:rsidR="00C57336" w:rsidRPr="00EF5A5F">
        <w:t xml:space="preserve"> conducted by the </w:t>
      </w:r>
      <w:proofErr w:type="spellStart"/>
      <w:r w:rsidR="00C57336" w:rsidRPr="00EF5A5F">
        <w:t>NCVER</w:t>
      </w:r>
      <w:proofErr w:type="spellEnd"/>
      <w:r w:rsidR="00C57336" w:rsidRPr="00EF5A5F">
        <w:t xml:space="preserve"> identifies training outcomes for students who graduated with a qualification from a course (graduates) and students who successfully completed some training below the level of full qualification and who were no longer engaged in training when the survey was undertaken (module completers). The students must have been undertaking activity within the VET system in Australia in the previous year (box</w:t>
      </w:r>
      <w:r w:rsidR="00D2242D" w:rsidRPr="00EF5A5F">
        <w:t xml:space="preserve"> </w:t>
      </w:r>
      <w:r w:rsidR="00442BBD">
        <w:t>5.11</w:t>
      </w:r>
      <w:r w:rsidR="00C57336" w:rsidRPr="00EF5A5F">
        <w:t>).</w:t>
      </w:r>
    </w:p>
    <w:p w:rsidR="00CB1F9A" w:rsidRPr="00EF5A5F" w:rsidRDefault="00CB1F9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CB1F9A" w:rsidRPr="00EF5A5F">
        <w:tc>
          <w:tcPr>
            <w:tcW w:w="8771" w:type="dxa"/>
            <w:tcBorders>
              <w:top w:val="single" w:sz="6" w:space="0" w:color="auto"/>
              <w:bottom w:val="nil"/>
            </w:tcBorders>
          </w:tcPr>
          <w:p w:rsidR="00CB1F9A" w:rsidRPr="00EF5A5F" w:rsidRDefault="00CB1F9A">
            <w:pPr>
              <w:pStyle w:val="BoxTitle"/>
            </w:pPr>
            <w:r w:rsidRPr="00EF5A5F">
              <w:rPr>
                <w:b w:val="0"/>
              </w:rPr>
              <w:t xml:space="preserve">Box </w:t>
            </w:r>
            <w:bookmarkStart w:id="34" w:name="OLE_LINK72"/>
            <w:r w:rsidR="00AB7026">
              <w:rPr>
                <w:b w:val="0"/>
              </w:rPr>
              <w:t>5.</w:t>
            </w:r>
            <w:r w:rsidR="009D604A">
              <w:rPr>
                <w:b w:val="0"/>
                <w:noProof/>
              </w:rPr>
              <w:t>11</w:t>
            </w:r>
            <w:bookmarkEnd w:id="34"/>
            <w:r w:rsidRPr="00EF5A5F">
              <w:tab/>
              <w:t>Student Outcomes Survey</w:t>
            </w:r>
          </w:p>
        </w:tc>
      </w:tr>
      <w:tr w:rsidR="00CB1F9A" w:rsidRPr="00EF5A5F">
        <w:trPr>
          <w:cantSplit/>
        </w:trPr>
        <w:tc>
          <w:tcPr>
            <w:tcW w:w="8771" w:type="dxa"/>
            <w:tcBorders>
              <w:top w:val="nil"/>
              <w:left w:val="single" w:sz="6" w:space="0" w:color="auto"/>
              <w:bottom w:val="nil"/>
              <w:right w:val="single" w:sz="6" w:space="0" w:color="auto"/>
            </w:tcBorders>
          </w:tcPr>
          <w:p w:rsidR="00CB1F9A" w:rsidRPr="00EF5A5F" w:rsidRDefault="00CB1F9A" w:rsidP="00CB1F9A">
            <w:pPr>
              <w:pStyle w:val="Box"/>
            </w:pPr>
            <w:r w:rsidRPr="00EF5A5F">
              <w:t>The data collected about graduates and module completers describes their general characteristics, fields of study, employment outcomes, occupations, industries of employment, satisfaction with their course of study, and further study outcomes.</w:t>
            </w:r>
          </w:p>
          <w:p w:rsidR="00CB1F9A" w:rsidRPr="00EF5A5F" w:rsidRDefault="00CB1F9A" w:rsidP="00CB1F9A">
            <w:pPr>
              <w:pStyle w:val="Box"/>
            </w:pPr>
            <w:r w:rsidRPr="00EF5A5F">
              <w:t xml:space="preserve">The survey collects the opinions of a sample of VET students, so the results are estimates of the opinions of the total VET student population. The sample is randomly selected and stratified for graduates and module completers by TAFE institute, field of study, </w:t>
            </w:r>
            <w:r w:rsidR="00C837BF" w:rsidRPr="00EF5A5F">
              <w:t>sex</w:t>
            </w:r>
            <w:r w:rsidRPr="00EF5A5F">
              <w:t xml:space="preserve"> and age. Responses are weighted to population benchmarks to minimise non-response bias. </w:t>
            </w:r>
          </w:p>
          <w:p w:rsidR="00F03A90" w:rsidRPr="00EF5A5F" w:rsidRDefault="00CB1F9A" w:rsidP="00787626">
            <w:pPr>
              <w:pStyle w:val="Box"/>
            </w:pPr>
            <w:r w:rsidRPr="00EF5A5F">
              <w:t xml:space="preserve">The precision of survey estimates depends on the sample size and the distribution of sample responses. Consequently, jurisdictional comparisons need to be made with care. To assist with making comparisons across jurisdictions, error bars representing the 95 per cent confidence intervals associated with each point estimate are presented in the survey figures. These confidence intervals can be used to </w:t>
            </w:r>
            <w:r w:rsidR="001C00B3" w:rsidRPr="00EF5A5F">
              <w:t>indicate</w:t>
            </w:r>
            <w:r w:rsidRPr="00EF5A5F">
              <w:t xml:space="preserve"> whether </w:t>
            </w:r>
            <w:r w:rsidR="001C00B3" w:rsidRPr="00EF5A5F">
              <w:t xml:space="preserve">there </w:t>
            </w:r>
            <w:r w:rsidR="009F60E6" w:rsidRPr="00EF5A5F">
              <w:t xml:space="preserve">are </w:t>
            </w:r>
            <w:r w:rsidR="001C00B3" w:rsidRPr="00EF5A5F">
              <w:t xml:space="preserve">likely to be </w:t>
            </w:r>
            <w:r w:rsidRPr="00EF5A5F">
              <w:t xml:space="preserve">statistically </w:t>
            </w:r>
            <w:r w:rsidR="009F60E6" w:rsidRPr="00EF5A5F">
              <w:t xml:space="preserve">significant </w:t>
            </w:r>
            <w:r w:rsidRPr="00EF5A5F">
              <w:t>differen</w:t>
            </w:r>
            <w:r w:rsidR="009F60E6" w:rsidRPr="00EF5A5F">
              <w:t>ces</w:t>
            </w:r>
            <w:r w:rsidRPr="00EF5A5F">
              <w:t xml:space="preserve"> across jurisdictions. When comparing the estimates, if the confidence intervals for the jurisdictions </w:t>
            </w:r>
            <w:r w:rsidR="000543C4" w:rsidRPr="00EF5A5F">
              <w:t xml:space="preserve">do not </w:t>
            </w:r>
            <w:r w:rsidRPr="00EF5A5F">
              <w:t xml:space="preserve">overlap, then </w:t>
            </w:r>
            <w:r w:rsidR="000543C4" w:rsidRPr="00EF5A5F">
              <w:t>the estimates are statistically significantly different</w:t>
            </w:r>
            <w:r w:rsidRPr="00EF5A5F">
              <w:t xml:space="preserve"> (at the 95 per cent confidence level). Confidence intervals are also included in the </w:t>
            </w:r>
            <w:r w:rsidR="007A029F" w:rsidRPr="00EF5A5F">
              <w:t xml:space="preserve">associated </w:t>
            </w:r>
            <w:r w:rsidR="000543C4" w:rsidRPr="00EF5A5F">
              <w:t>attachment tables</w:t>
            </w:r>
            <w:r w:rsidR="00F03A90" w:rsidRPr="00EF5A5F">
              <w:t>.</w:t>
            </w:r>
          </w:p>
          <w:p w:rsidR="00332048" w:rsidRPr="00EF5A5F" w:rsidRDefault="00332048" w:rsidP="00D510C8">
            <w:pPr>
              <w:pStyle w:val="Box"/>
            </w:pPr>
            <w:r w:rsidRPr="00EF5A5F">
              <w:t>T</w:t>
            </w:r>
            <w:r w:rsidR="00D510C8" w:rsidRPr="00EF5A5F">
              <w:t>he Student Outcomes Survey yields data on all VET providers, capturing government funded students (TAFE, private and community education providers) as well as those training on a fee</w:t>
            </w:r>
            <w:r w:rsidR="00D510C8" w:rsidRPr="00EF5A5F">
              <w:noBreakHyphen/>
              <w:t>for</w:t>
            </w:r>
            <w:r w:rsidR="00D510C8" w:rsidRPr="00EF5A5F">
              <w:noBreakHyphen/>
              <w:t xml:space="preserve">service basis (TAFE and some private and community education providers). </w:t>
            </w:r>
            <w:r w:rsidRPr="00EF5A5F">
              <w:t xml:space="preserve">The discussion of student outcomes in the chapter focuses on government funded VET graduates, that is, students who undertook government funded VET activity. </w:t>
            </w:r>
          </w:p>
          <w:p w:rsidR="00D510C8" w:rsidRPr="00EF5A5F" w:rsidRDefault="00D510C8" w:rsidP="00CC3C3C">
            <w:pPr>
              <w:pStyle w:val="Box"/>
            </w:pPr>
            <w:r w:rsidRPr="00EF5A5F">
              <w:t xml:space="preserve">Care needs to be taken when comparing student outcomes across states and territories, because each jurisdiction has different economic, demographic and social profiles that are likely to have an effect on a range of training related outcomes. In particular, economic parameters beyond the control of the VET system may affect employment outcomes for graduates (see </w:t>
            </w:r>
            <w:r w:rsidR="00CC3C3C">
              <w:t>chapter 2</w:t>
            </w:r>
            <w:r w:rsidRPr="00EF5A5F">
              <w:t>).</w:t>
            </w:r>
          </w:p>
        </w:tc>
      </w:tr>
      <w:tr w:rsidR="00F03A90" w:rsidRPr="00EF5A5F" w:rsidTr="00F03A90">
        <w:trPr>
          <w:cantSplit/>
        </w:trPr>
        <w:tc>
          <w:tcPr>
            <w:tcW w:w="8771" w:type="dxa"/>
            <w:tcBorders>
              <w:top w:val="nil"/>
              <w:left w:val="single" w:sz="6" w:space="0" w:color="auto"/>
              <w:bottom w:val="single" w:sz="6" w:space="0" w:color="auto"/>
              <w:right w:val="single" w:sz="6" w:space="0" w:color="auto"/>
            </w:tcBorders>
          </w:tcPr>
          <w:p w:rsidR="00F03A90" w:rsidRPr="00EF5A5F" w:rsidRDefault="00F03A90" w:rsidP="00F03A90">
            <w:pPr>
              <w:pStyle w:val="Box"/>
              <w:spacing w:before="0" w:line="120" w:lineRule="exact"/>
            </w:pPr>
          </w:p>
        </w:tc>
      </w:tr>
      <w:tr w:rsidR="00F03A90" w:rsidRPr="00EF5A5F" w:rsidTr="00F03A90">
        <w:tc>
          <w:tcPr>
            <w:tcW w:w="8771" w:type="dxa"/>
            <w:tcBorders>
              <w:top w:val="nil"/>
              <w:left w:val="nil"/>
              <w:bottom w:val="nil"/>
              <w:right w:val="nil"/>
            </w:tcBorders>
          </w:tcPr>
          <w:p w:rsidR="00F03A90" w:rsidRPr="00EF5A5F" w:rsidRDefault="00F03A90" w:rsidP="00F03A90">
            <w:pPr>
              <w:pStyle w:val="Box"/>
              <w:keepNext w:val="0"/>
              <w:spacing w:before="60" w:after="60" w:line="80" w:lineRule="exact"/>
              <w:rPr>
                <w:b/>
                <w:sz w:val="14"/>
              </w:rPr>
            </w:pPr>
          </w:p>
        </w:tc>
      </w:tr>
    </w:tbl>
    <w:p w:rsidR="00C57336" w:rsidRPr="00EF5A5F" w:rsidRDefault="00C57336" w:rsidP="00A52937">
      <w:pPr>
        <w:pStyle w:val="Heading5"/>
      </w:pPr>
      <w:r w:rsidRPr="00EF5A5F">
        <w:t>Student employment and further study outcomes</w:t>
      </w:r>
    </w:p>
    <w:p w:rsidR="00C57336" w:rsidRPr="00EF5A5F" w:rsidRDefault="00D8167A" w:rsidP="00D64BF3">
      <w:pPr>
        <w:pStyle w:val="BodyText"/>
      </w:pPr>
      <w:r w:rsidRPr="00EF5A5F">
        <w:t xml:space="preserve">‘Student employment and further study outcomes’ is an indicator </w:t>
      </w:r>
      <w:r w:rsidR="00E040AE" w:rsidRPr="00EF5A5F">
        <w:t xml:space="preserve">of </w:t>
      </w:r>
      <w:r w:rsidR="000543C4" w:rsidRPr="00EF5A5F">
        <w:t>governments’ objective for the VET system</w:t>
      </w:r>
      <w:r w:rsidR="00D17EFB" w:rsidRPr="00EF5A5F">
        <w:t xml:space="preserve"> to meet individual students’ objectives</w:t>
      </w:r>
      <w:r w:rsidR="00DB378D" w:rsidRPr="00EF5A5F">
        <w:t>.</w:t>
      </w:r>
      <w:r w:rsidR="00E040AE" w:rsidRPr="00EF5A5F">
        <w:t xml:space="preserve"> </w:t>
      </w:r>
      <w:r w:rsidRPr="00EF5A5F">
        <w:t>It reports on the benefits students gained from the VET system. These benefits include employment, improved employment circumstances, a pathway for further study/tra</w:t>
      </w:r>
      <w:r w:rsidR="00A84F67" w:rsidRPr="00EF5A5F">
        <w:t>ining, and personal development</w:t>
      </w:r>
      <w:r w:rsidR="00C57336" w:rsidRPr="00EF5A5F">
        <w:t xml:space="preserve"> (box </w:t>
      </w:r>
      <w:r w:rsidR="00442BBD">
        <w:t>5.12</w:t>
      </w:r>
      <w:r w:rsidR="00C57336" w:rsidRPr="00EF5A5F">
        <w:t>).</w:t>
      </w:r>
    </w:p>
    <w:p w:rsidR="00BA6A9B" w:rsidRPr="00EF5A5F" w:rsidRDefault="00BA6A9B">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BA6A9B" w:rsidRPr="00EF5A5F" w:rsidTr="00E86DBD">
        <w:tc>
          <w:tcPr>
            <w:tcW w:w="8771" w:type="dxa"/>
            <w:tcBorders>
              <w:top w:val="single" w:sz="6" w:space="0" w:color="auto"/>
              <w:bottom w:val="nil"/>
            </w:tcBorders>
          </w:tcPr>
          <w:p w:rsidR="00BA6A9B" w:rsidRPr="00EF5A5F" w:rsidRDefault="00BA6A9B">
            <w:pPr>
              <w:pStyle w:val="BoxTitle"/>
            </w:pPr>
            <w:r w:rsidRPr="00EF5A5F">
              <w:rPr>
                <w:b w:val="0"/>
              </w:rPr>
              <w:t xml:space="preserve">Box </w:t>
            </w:r>
            <w:bookmarkStart w:id="35" w:name="OLE_LINK17"/>
            <w:r w:rsidR="00AB7026">
              <w:rPr>
                <w:b w:val="0"/>
              </w:rPr>
              <w:t>5.</w:t>
            </w:r>
            <w:r w:rsidR="009D604A">
              <w:rPr>
                <w:b w:val="0"/>
                <w:noProof/>
              </w:rPr>
              <w:t>12</w:t>
            </w:r>
            <w:bookmarkEnd w:id="35"/>
            <w:r w:rsidRPr="00EF5A5F">
              <w:tab/>
              <w:t>Student employment and further study outcomes</w:t>
            </w:r>
          </w:p>
        </w:tc>
      </w:tr>
      <w:tr w:rsidR="00BA6A9B" w:rsidRPr="00EF5A5F" w:rsidTr="00E86DBD">
        <w:trPr>
          <w:cantSplit/>
        </w:trPr>
        <w:tc>
          <w:tcPr>
            <w:tcW w:w="8771" w:type="dxa"/>
            <w:tcBorders>
              <w:top w:val="nil"/>
              <w:left w:val="single" w:sz="6" w:space="0" w:color="auto"/>
              <w:bottom w:val="nil"/>
              <w:right w:val="single" w:sz="4" w:space="0" w:color="auto"/>
            </w:tcBorders>
          </w:tcPr>
          <w:p w:rsidR="00BA6A9B" w:rsidRPr="00EF5A5F" w:rsidRDefault="00D8167A" w:rsidP="00BA6A9B">
            <w:pPr>
              <w:pStyle w:val="Box"/>
            </w:pPr>
            <w:r w:rsidRPr="00EF5A5F">
              <w:t xml:space="preserve">‘Student employment and further study outcomes’ is defined by </w:t>
            </w:r>
            <w:r w:rsidR="00060A4F" w:rsidRPr="00EF5A5F">
              <w:t>four</w:t>
            </w:r>
            <w:r w:rsidR="004626E6" w:rsidRPr="00EF5A5F">
              <w:t xml:space="preserve"> </w:t>
            </w:r>
            <w:r w:rsidR="00801E29" w:rsidRPr="00EF5A5F">
              <w:t>measure</w:t>
            </w:r>
            <w:r w:rsidR="00BA6A9B" w:rsidRPr="00EF5A5F">
              <w:t>s:</w:t>
            </w:r>
          </w:p>
          <w:p w:rsidR="00BA6A9B" w:rsidRPr="00EF5A5F" w:rsidRDefault="00BA6A9B" w:rsidP="00BA6A9B">
            <w:pPr>
              <w:pStyle w:val="BoxListBullet"/>
            </w:pPr>
            <w:r w:rsidRPr="00EF5A5F">
              <w:t>the proportion of graduates who were employed and/or continued on to further study after completing their course</w:t>
            </w:r>
            <w:r w:rsidR="0090784A" w:rsidRPr="00EF5A5F">
              <w:t>, reported by VET target groups</w:t>
            </w:r>
          </w:p>
          <w:p w:rsidR="0050035E" w:rsidRPr="00EF5A5F" w:rsidRDefault="00725100" w:rsidP="00A165DD">
            <w:pPr>
              <w:pStyle w:val="BoxListBullet"/>
            </w:pPr>
            <w:r w:rsidRPr="00EF5A5F">
              <w:t>the proportion of graduates employed after completing their course</w:t>
            </w:r>
            <w:r w:rsidR="00BA6A9B" w:rsidRPr="00EF5A5F">
              <w:t xml:space="preserve"> who</w:t>
            </w:r>
            <w:r w:rsidR="00C87181" w:rsidRPr="00EF5A5F">
              <w:t xml:space="preserve"> were</w:t>
            </w:r>
            <w:r w:rsidR="00BA6A9B" w:rsidRPr="00EF5A5F">
              <w:t xml:space="preserve"> </w:t>
            </w:r>
            <w:r w:rsidR="00E86DBD" w:rsidRPr="00EF5A5F">
              <w:t>un</w:t>
            </w:r>
            <w:r w:rsidR="00BA6A9B" w:rsidRPr="00EF5A5F">
              <w:t>employed before the course</w:t>
            </w:r>
            <w:r w:rsidR="006F6DDD" w:rsidRPr="00EF5A5F">
              <w:t xml:space="preserve"> </w:t>
            </w:r>
          </w:p>
          <w:p w:rsidR="00C50895" w:rsidRPr="00EF5A5F" w:rsidRDefault="00345055" w:rsidP="00C50895">
            <w:pPr>
              <w:pStyle w:val="BoxListBullet"/>
            </w:pPr>
            <w:r w:rsidRPr="00EF5A5F">
              <w:rPr>
                <w:rFonts w:cs="Arial"/>
                <w:szCs w:val="22"/>
              </w:rPr>
              <w:t xml:space="preserve">the proportion of graduates who improved their employment circumstances after completing their </w:t>
            </w:r>
            <w:r w:rsidR="0031432E" w:rsidRPr="00EF5A5F">
              <w:rPr>
                <w:rFonts w:cs="Arial"/>
                <w:szCs w:val="22"/>
              </w:rPr>
              <w:t>course</w:t>
            </w:r>
            <w:r w:rsidR="00D16468" w:rsidRPr="00EF5A5F">
              <w:t>, reported by VET target groups</w:t>
            </w:r>
            <w:r w:rsidR="00E444F5" w:rsidRPr="006C5A10">
              <w:t xml:space="preserve"> </w:t>
            </w:r>
            <w:r w:rsidR="00E444F5">
              <w:t xml:space="preserve">and </w:t>
            </w:r>
            <w:r w:rsidR="00E444F5" w:rsidRPr="006C5A10">
              <w:t>by level of qualification</w:t>
            </w:r>
            <w:r w:rsidR="000A5261" w:rsidRPr="00EF5A5F">
              <w:t xml:space="preserve">. </w:t>
            </w:r>
            <w:r w:rsidR="000C1C75" w:rsidRPr="00EF5A5F">
              <w:t xml:space="preserve">The definition of </w:t>
            </w:r>
            <w:r w:rsidR="00636C0A" w:rsidRPr="00EF5A5F">
              <w:t>‘</w:t>
            </w:r>
            <w:r w:rsidR="000C1C75" w:rsidRPr="00EF5A5F">
              <w:rPr>
                <w:rFonts w:cs="Arial"/>
                <w:szCs w:val="22"/>
              </w:rPr>
              <w:t>improved employment circumstances</w:t>
            </w:r>
            <w:r w:rsidR="0031432E" w:rsidRPr="00EF5A5F">
              <w:rPr>
                <w:rFonts w:cs="Arial"/>
                <w:szCs w:val="22"/>
              </w:rPr>
              <w:t>’ is at least one of</w:t>
            </w:r>
            <w:r w:rsidR="000A5261" w:rsidRPr="00EF5A5F">
              <w:t>:</w:t>
            </w:r>
          </w:p>
          <w:p w:rsidR="000A5261" w:rsidRPr="00EF5A5F" w:rsidRDefault="000A5261" w:rsidP="000A5261">
            <w:pPr>
              <w:pStyle w:val="BoxListBullet2"/>
            </w:pPr>
            <w:bookmarkStart w:id="36" w:name="OLE_LINK73"/>
            <w:r w:rsidRPr="00EF5A5F">
              <w:t>employment status changing from not employed before training (both unemployed and not in the labour force) to employed either full-time or part-time after training</w:t>
            </w:r>
          </w:p>
          <w:p w:rsidR="000A5261" w:rsidRPr="00EF5A5F" w:rsidRDefault="000A5261" w:rsidP="000A5261">
            <w:pPr>
              <w:pStyle w:val="BoxListBullet2"/>
            </w:pPr>
            <w:r w:rsidRPr="00EF5A5F">
              <w:t>employed at a higher skill level after training</w:t>
            </w:r>
          </w:p>
          <w:p w:rsidR="000A5261" w:rsidRPr="006C5A10" w:rsidRDefault="000A5261" w:rsidP="000A5261">
            <w:pPr>
              <w:pStyle w:val="BoxListBullet2"/>
            </w:pPr>
            <w:r w:rsidRPr="00EF5A5F">
              <w:t xml:space="preserve">received a </w:t>
            </w:r>
            <w:r w:rsidR="00CF0AA1" w:rsidRPr="00EF5A5F">
              <w:t>job</w:t>
            </w:r>
            <w:r w:rsidRPr="00EF5A5F">
              <w:t xml:space="preserve">-related benefit </w:t>
            </w:r>
            <w:r w:rsidR="00084466" w:rsidRPr="00EF5A5F">
              <w:t>after completing their training,</w:t>
            </w:r>
            <w:r w:rsidRPr="00EF5A5F">
              <w:t xml:space="preserve"> including set up or </w:t>
            </w:r>
            <w:r w:rsidRPr="006C5A10">
              <w:t>expanded their own business, got a promotion, increased earnings, or other job</w:t>
            </w:r>
            <w:r w:rsidR="00F7334E" w:rsidRPr="006C5A10">
              <w:noBreakHyphen/>
            </w:r>
            <w:r w:rsidRPr="006C5A10">
              <w:t>related benefits</w:t>
            </w:r>
          </w:p>
          <w:bookmarkEnd w:id="36"/>
          <w:p w:rsidR="0050035E" w:rsidRPr="00EF5A5F" w:rsidRDefault="006F6DDD" w:rsidP="0050035E">
            <w:pPr>
              <w:pStyle w:val="BoxListBullet"/>
            </w:pPr>
            <w:r w:rsidRPr="006C5A10">
              <w:t xml:space="preserve">the proportion of graduates </w:t>
            </w:r>
            <w:r w:rsidRPr="00EF5A5F">
              <w:t xml:space="preserve">who undertook their course for employment-related reasons and </w:t>
            </w:r>
            <w:r w:rsidR="00885DCB" w:rsidRPr="00EF5A5F">
              <w:t xml:space="preserve">were employed after completing their course, </w:t>
            </w:r>
            <w:r w:rsidRPr="00EF5A5F">
              <w:t xml:space="preserve">who reported at least one </w:t>
            </w:r>
            <w:r w:rsidR="00CF0AA1" w:rsidRPr="00EF5A5F">
              <w:t>job</w:t>
            </w:r>
            <w:r w:rsidRPr="00EF5A5F">
              <w:t>-related benefit from completing the course.</w:t>
            </w:r>
            <w:r w:rsidR="0050035E" w:rsidRPr="00EF5A5F">
              <w:t xml:space="preserve"> </w:t>
            </w:r>
          </w:p>
          <w:p w:rsidR="00332048" w:rsidRPr="00EF5A5F" w:rsidRDefault="00C82357" w:rsidP="00332048">
            <w:pPr>
              <w:pStyle w:val="Box"/>
            </w:pPr>
            <w:r>
              <w:t>Data</w:t>
            </w:r>
            <w:r w:rsidR="00332048" w:rsidRPr="00EF5A5F">
              <w:t xml:space="preserve"> are </w:t>
            </w:r>
            <w:r>
              <w:t xml:space="preserve">provided </w:t>
            </w:r>
            <w:r w:rsidR="00332048" w:rsidRPr="00EF5A5F">
              <w:t xml:space="preserve">for VET target groups </w:t>
            </w:r>
            <w:r>
              <w:t>(</w:t>
            </w:r>
            <w:r w:rsidR="00332048" w:rsidRPr="00EF5A5F">
              <w:t>students with disability, students speaking a language other than English at home, students from remote and very remote areas and Indigenous students</w:t>
            </w:r>
            <w:r>
              <w:t>)</w:t>
            </w:r>
            <w:r w:rsidR="00332048" w:rsidRPr="00EF5A5F">
              <w:t>.</w:t>
            </w:r>
          </w:p>
          <w:p w:rsidR="0050035E" w:rsidRPr="00EF5A5F" w:rsidRDefault="0050035E" w:rsidP="00DE03C8">
            <w:pPr>
              <w:pStyle w:val="Box"/>
            </w:pPr>
            <w:r w:rsidRPr="00EF5A5F">
              <w:t>Holding other factors constant, high or increasing proportions indicate positive employment or further</w:t>
            </w:r>
            <w:r w:rsidR="00A165DD" w:rsidRPr="00EF5A5F">
              <w:t xml:space="preserve"> study outcomes after training</w:t>
            </w:r>
            <w:r w:rsidRPr="00EF5A5F">
              <w:t xml:space="preserve">. The proportion of students who improved their employment outcomes or were engaged in further study </w:t>
            </w:r>
            <w:r w:rsidR="0081256B" w:rsidRPr="00EF5A5F">
              <w:t xml:space="preserve">can </w:t>
            </w:r>
            <w:r w:rsidRPr="00EF5A5F">
              <w:t>overlap, since students may realise the two outcomes simultaneously.</w:t>
            </w:r>
          </w:p>
          <w:p w:rsidR="00BA6A9B" w:rsidRPr="00EF5A5F" w:rsidRDefault="0050035E" w:rsidP="0050035E">
            <w:pPr>
              <w:pStyle w:val="Box"/>
            </w:pPr>
            <w:r w:rsidRPr="00EF5A5F">
              <w:t xml:space="preserve">Comparison of labour market outcomes must also account for the general economic conditions in each jurisdiction (see </w:t>
            </w:r>
            <w:r w:rsidR="00FB2278">
              <w:t>chapter 2</w:t>
            </w:r>
            <w:r w:rsidRPr="00EF5A5F">
              <w:t>).</w:t>
            </w:r>
          </w:p>
          <w:p w:rsidR="001D1E8C" w:rsidRDefault="001D1E8C" w:rsidP="001D1E8C">
            <w:pPr>
              <w:pStyle w:val="Box"/>
            </w:pPr>
            <w:r>
              <w:t xml:space="preserve">Data reported for </w:t>
            </w:r>
            <w:r w:rsidR="006B35EE">
              <w:t>these measures</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65499C" w:rsidRPr="00EF5A5F" w:rsidRDefault="00CA3150" w:rsidP="001D1E8C">
            <w:pPr>
              <w:pStyle w:val="Box"/>
            </w:pPr>
            <w:r w:rsidRPr="00EF5A5F">
              <w:t xml:space="preserve">Data quality information for this indicator is at </w:t>
            </w:r>
            <w:proofErr w:type="spellStart"/>
            <w:r w:rsidRPr="00EF5A5F">
              <w:t>www</w:t>
            </w:r>
            <w:r w:rsidR="00060A4F" w:rsidRPr="00EF5A5F">
              <w:t>.pc.gov.au</w:t>
            </w:r>
            <w:proofErr w:type="spellEnd"/>
            <w:r w:rsidR="00060A4F" w:rsidRPr="00EF5A5F">
              <w:t>/</w:t>
            </w:r>
            <w:proofErr w:type="spellStart"/>
            <w:r w:rsidR="00060A4F" w:rsidRPr="00EF5A5F">
              <w:t>gsp</w:t>
            </w:r>
            <w:proofErr w:type="spellEnd"/>
            <w:r w:rsidR="00060A4F" w:rsidRPr="00EF5A5F">
              <w:t>/reports/</w:t>
            </w:r>
            <w:proofErr w:type="spellStart"/>
            <w:r w:rsidR="00060A4F" w:rsidRPr="00EF5A5F">
              <w:t>rogs</w:t>
            </w:r>
            <w:proofErr w:type="spellEnd"/>
            <w:r w:rsidR="00060A4F" w:rsidRPr="00EF5A5F">
              <w:t>/</w:t>
            </w:r>
            <w:r w:rsidR="00F6462E">
              <w:t>201</w:t>
            </w:r>
            <w:r w:rsidR="001D1E8C">
              <w:t>4</w:t>
            </w:r>
            <w:r w:rsidR="00332048" w:rsidRPr="00EF5A5F">
              <w:t>.</w:t>
            </w:r>
          </w:p>
        </w:tc>
      </w:tr>
      <w:tr w:rsidR="00BA6A9B" w:rsidRPr="00EF5A5F">
        <w:trPr>
          <w:cantSplit/>
        </w:trPr>
        <w:tc>
          <w:tcPr>
            <w:tcW w:w="8771" w:type="dxa"/>
            <w:tcBorders>
              <w:top w:val="nil"/>
              <w:left w:val="single" w:sz="6" w:space="0" w:color="auto"/>
              <w:bottom w:val="single" w:sz="6" w:space="0" w:color="auto"/>
              <w:right w:val="single" w:sz="6" w:space="0" w:color="auto"/>
            </w:tcBorders>
          </w:tcPr>
          <w:p w:rsidR="00BA6A9B" w:rsidRPr="00EF5A5F" w:rsidRDefault="00BA6A9B">
            <w:pPr>
              <w:pStyle w:val="Box"/>
              <w:spacing w:before="0" w:line="120" w:lineRule="exact"/>
            </w:pPr>
          </w:p>
        </w:tc>
      </w:tr>
      <w:tr w:rsidR="00BA6A9B" w:rsidRPr="00EF5A5F">
        <w:tc>
          <w:tcPr>
            <w:tcW w:w="8771" w:type="dxa"/>
            <w:tcBorders>
              <w:top w:val="nil"/>
              <w:left w:val="nil"/>
              <w:bottom w:val="nil"/>
              <w:right w:val="nil"/>
            </w:tcBorders>
          </w:tcPr>
          <w:p w:rsidR="00BA6A9B" w:rsidRPr="00EF5A5F" w:rsidRDefault="00BA6A9B">
            <w:pPr>
              <w:pStyle w:val="Box"/>
              <w:keepNext w:val="0"/>
              <w:spacing w:before="60" w:after="60" w:line="80" w:lineRule="exact"/>
              <w:rPr>
                <w:b/>
                <w:sz w:val="14"/>
              </w:rPr>
            </w:pPr>
          </w:p>
        </w:tc>
      </w:tr>
    </w:tbl>
    <w:p w:rsidR="00B6333E" w:rsidRPr="00EF5A5F" w:rsidRDefault="004E3A2B" w:rsidP="00E95295">
      <w:pPr>
        <w:pStyle w:val="Heading5"/>
        <w:spacing w:before="0"/>
      </w:pPr>
      <w:r w:rsidRPr="00EF5A5F">
        <w:t>Student employment and further study outcomes —</w:t>
      </w:r>
      <w:r w:rsidR="00A35252" w:rsidRPr="00EF5A5F">
        <w:t>t</w:t>
      </w:r>
      <w:r w:rsidR="00AA0202" w:rsidRPr="00EF5A5F">
        <w:t>he proportion of graduates who were employed and/or continued on to further study after completing their course</w:t>
      </w:r>
    </w:p>
    <w:p w:rsidR="00C57336" w:rsidRPr="00EF5A5F" w:rsidRDefault="00C57336" w:rsidP="00D64BF3">
      <w:pPr>
        <w:pStyle w:val="BodyText"/>
      </w:pPr>
      <w:r w:rsidRPr="00EF5A5F">
        <w:t xml:space="preserve">Nationally, </w:t>
      </w:r>
      <w:r w:rsidR="00F6462E">
        <w:t>8</w:t>
      </w:r>
      <w:r w:rsidR="00E444F5">
        <w:t>7.7</w:t>
      </w:r>
      <w:r w:rsidR="00070462" w:rsidRPr="00EF5A5F">
        <w:t> </w:t>
      </w:r>
      <w:r w:rsidRPr="00EF5A5F">
        <w:t>per</w:t>
      </w:r>
      <w:r w:rsidR="00070462" w:rsidRPr="00EF5A5F">
        <w:t> </w:t>
      </w:r>
      <w:r w:rsidRPr="00EF5A5F">
        <w:t xml:space="preserve">cent of </w:t>
      </w:r>
      <w:r w:rsidR="009529D3" w:rsidRPr="00EF5A5F">
        <w:t xml:space="preserve">government funded VET </w:t>
      </w:r>
      <w:r w:rsidRPr="00EF5A5F">
        <w:t xml:space="preserve">graduates surveyed indicated that they were either in employment and/or pursuing further study after completing a VET course in </w:t>
      </w:r>
      <w:r w:rsidR="00F6462E">
        <w:t>201</w:t>
      </w:r>
      <w:r w:rsidR="00CC3C3C">
        <w:t>2</w:t>
      </w:r>
      <w:r w:rsidR="00F6462E" w:rsidRPr="00EF5A5F">
        <w:t xml:space="preserve"> </w:t>
      </w:r>
      <w:r w:rsidRPr="00EF5A5F">
        <w:t>— compared w</w:t>
      </w:r>
      <w:r w:rsidR="00BE4089" w:rsidRPr="00EF5A5F">
        <w:t xml:space="preserve">ith </w:t>
      </w:r>
      <w:r w:rsidR="00E444F5">
        <w:t>90.8</w:t>
      </w:r>
      <w:r w:rsidR="00070462" w:rsidRPr="00EF5A5F">
        <w:t> </w:t>
      </w:r>
      <w:r w:rsidR="008858D3" w:rsidRPr="00EF5A5F">
        <w:t>per</w:t>
      </w:r>
      <w:r w:rsidR="00070462" w:rsidRPr="00EF5A5F">
        <w:t> </w:t>
      </w:r>
      <w:r w:rsidR="008858D3" w:rsidRPr="00EF5A5F">
        <w:t xml:space="preserve">cent in </w:t>
      </w:r>
      <w:r w:rsidR="00F6462E">
        <w:t>200</w:t>
      </w:r>
      <w:r w:rsidR="00CC3C3C">
        <w:t>8</w:t>
      </w:r>
      <w:r w:rsidRPr="00EF5A5F">
        <w:t xml:space="preserve">. Of </w:t>
      </w:r>
      <w:r w:rsidR="003D036A" w:rsidRPr="00EF5A5F">
        <w:t xml:space="preserve">all </w:t>
      </w:r>
      <w:r w:rsidR="009529D3" w:rsidRPr="00EF5A5F">
        <w:t xml:space="preserve">government </w:t>
      </w:r>
      <w:r w:rsidR="009529D3" w:rsidRPr="00EF5A5F">
        <w:lastRenderedPageBreak/>
        <w:t xml:space="preserve">funded VET </w:t>
      </w:r>
      <w:r w:rsidRPr="00EF5A5F">
        <w:t xml:space="preserve">graduates in </w:t>
      </w:r>
      <w:r w:rsidR="00F6462E">
        <w:t>201</w:t>
      </w:r>
      <w:r w:rsidR="00CC3C3C">
        <w:t>2</w:t>
      </w:r>
      <w:r w:rsidRPr="00EF5A5F">
        <w:t xml:space="preserve">, </w:t>
      </w:r>
      <w:r w:rsidR="00F6462E">
        <w:t>76.</w:t>
      </w:r>
      <w:r w:rsidR="00E444F5">
        <w:t>9</w:t>
      </w:r>
      <w:r w:rsidR="00070462" w:rsidRPr="00EF5A5F">
        <w:t> </w:t>
      </w:r>
      <w:r w:rsidRPr="00EF5A5F">
        <w:t>per</w:t>
      </w:r>
      <w:r w:rsidR="00070462" w:rsidRPr="00EF5A5F">
        <w:t> </w:t>
      </w:r>
      <w:r w:rsidRPr="00EF5A5F">
        <w:t xml:space="preserve">cent said they were in employment while </w:t>
      </w:r>
      <w:r w:rsidR="00E444F5">
        <w:t>36.8</w:t>
      </w:r>
      <w:r w:rsidR="00747F9B" w:rsidRPr="00EF5A5F">
        <w:t> per c</w:t>
      </w:r>
      <w:r w:rsidRPr="00EF5A5F">
        <w:t xml:space="preserve">ent continued on to further study (figure </w:t>
      </w:r>
      <w:r w:rsidR="00442BBD">
        <w:t>5.17</w:t>
      </w:r>
      <w:r w:rsidR="007A2676" w:rsidRPr="00EF5A5F">
        <w:t xml:space="preserve"> and table </w:t>
      </w:r>
      <w:proofErr w:type="spellStart"/>
      <w:r w:rsidR="007A2676" w:rsidRPr="00EF5A5F">
        <w:t>5A.</w:t>
      </w:r>
      <w:r w:rsidR="000E7F82" w:rsidRPr="00EF5A5F">
        <w:t>25</w:t>
      </w:r>
      <w:proofErr w:type="spellEnd"/>
      <w:r w:rsidRPr="00EF5A5F">
        <w:t>).</w:t>
      </w:r>
    </w:p>
    <w:p w:rsidR="00FC684F" w:rsidRPr="00DC0B62" w:rsidRDefault="00FC684F" w:rsidP="00EE7596">
      <w:pPr>
        <w:pStyle w:val="FigureTitle"/>
        <w:rPr>
          <w:rStyle w:val="NoteLabel"/>
          <w:b/>
        </w:rPr>
      </w:pPr>
      <w:r w:rsidRPr="00DC0B62">
        <w:rPr>
          <w:b w:val="0"/>
        </w:rPr>
        <w:t xml:space="preserve">Figure </w:t>
      </w:r>
      <w:bookmarkStart w:id="37" w:name="OLE_LINK27"/>
      <w:r w:rsidR="00AB7026" w:rsidRPr="00DC0B62">
        <w:rPr>
          <w:b w:val="0"/>
        </w:rPr>
        <w:t>5.</w:t>
      </w:r>
      <w:r w:rsidR="009D604A" w:rsidRPr="00DC0B62">
        <w:rPr>
          <w:b w:val="0"/>
          <w:noProof/>
        </w:rPr>
        <w:t>17</w:t>
      </w:r>
      <w:bookmarkEnd w:id="37"/>
      <w:r w:rsidRPr="00DC0B62">
        <w:tab/>
        <w:t xml:space="preserve">Proportion of </w:t>
      </w:r>
      <w:r w:rsidR="009529D3" w:rsidRPr="00DC0B62">
        <w:t xml:space="preserve">government funded VET </w:t>
      </w:r>
      <w:r w:rsidRPr="00DC0B62">
        <w:t xml:space="preserve">graduates in employment and/or </w:t>
      </w:r>
      <w:r w:rsidR="007F34A5" w:rsidRPr="00DC0B62">
        <w:t xml:space="preserve">who </w:t>
      </w:r>
      <w:r w:rsidRPr="00DC0B62">
        <w:t>continued on to further study</w:t>
      </w:r>
      <w:r w:rsidR="005C5D2E" w:rsidRPr="00DC0B62">
        <w:t xml:space="preserve"> </w:t>
      </w:r>
      <w:r w:rsidR="001007CB" w:rsidRPr="00DC0B62">
        <w:t xml:space="preserve">in </w:t>
      </w:r>
      <w:r w:rsidR="00F6462E" w:rsidRPr="00DC0B62">
        <w:t>201</w:t>
      </w:r>
      <w:r w:rsidR="00CC3C3C" w:rsidRPr="00DC0B62">
        <w:t>2</w:t>
      </w:r>
      <w:r w:rsidR="00F6462E" w:rsidRPr="00DC0B62">
        <w:t xml:space="preserve"> </w:t>
      </w:r>
      <w:r w:rsidR="005C5D2E" w:rsidRPr="00DC0B62">
        <w:t>after completing a course</w:t>
      </w:r>
      <w:r w:rsidR="00CC0C97" w:rsidRPr="00DC0B62">
        <w:rPr>
          <w:rStyle w:val="NoteLabel"/>
          <w:b/>
        </w:rPr>
        <w:t>a, b</w:t>
      </w:r>
      <w:r w:rsidR="007E7322">
        <w:rPr>
          <w:rStyle w:val="NoteLabel"/>
          <w:b/>
        </w:rPr>
        <w:t xml:space="preserve">, </w:t>
      </w:r>
      <w:r w:rsidR="007E7322" w:rsidRPr="00ED0CB2">
        <w:rPr>
          <w:rStyle w:val="NoteLabel"/>
          <w:b/>
          <w:shd w:val="clear" w:color="auto" w:fill="FFFFFF" w:themeFill="background1"/>
        </w:rPr>
        <w:t>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C684F" w:rsidRPr="00DC0B62">
        <w:tc>
          <w:tcPr>
            <w:tcW w:w="8777" w:type="dxa"/>
          </w:tcPr>
          <w:p w:rsidR="00FC684F" w:rsidRPr="00DC0B62" w:rsidRDefault="0022365F">
            <w:pPr>
              <w:pStyle w:val="Figure"/>
            </w:pPr>
            <w:r>
              <w:rPr>
                <w:noProof/>
              </w:rPr>
              <w:drawing>
                <wp:inline distT="0" distB="0" distL="0" distR="0">
                  <wp:extent cx="5391785" cy="2691130"/>
                  <wp:effectExtent l="0" t="0" r="0" b="0"/>
                  <wp:docPr id="253" name="Picture 253" descr="Figure 5.17 Proportion of government funded VET graduates in employment and/or who continued on to further study in 2012 after completing a cours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C684F" w:rsidRPr="00CE7A6E" w:rsidRDefault="00FC684F" w:rsidP="00CE7A6E">
      <w:pPr>
        <w:pStyle w:val="Note"/>
      </w:pPr>
      <w:r w:rsidRPr="00CE7A6E">
        <w:rPr>
          <w:rStyle w:val="NoteLabel"/>
        </w:rPr>
        <w:t>a</w:t>
      </w:r>
      <w:r w:rsidRPr="00CE7A6E">
        <w:t xml:space="preserve"> </w:t>
      </w:r>
      <w:r w:rsidR="00B12F36" w:rsidRPr="00CE7A6E">
        <w:t xml:space="preserve">Graduates </w:t>
      </w:r>
      <w:r w:rsidR="00D73FB6" w:rsidRPr="00CE7A6E">
        <w:t>employed after training and graduates in further study after training</w:t>
      </w:r>
      <w:r w:rsidR="00B12F36" w:rsidRPr="00CE7A6E">
        <w:t xml:space="preserve"> are subsets of graduates who are employed or in further study. Graduates can be both employed and in further study. </w:t>
      </w:r>
      <w:r w:rsidR="00A27D19" w:rsidRPr="00CE7A6E">
        <w:rPr>
          <w:rStyle w:val="NoteLabel"/>
        </w:rPr>
        <w:t>b</w:t>
      </w:r>
      <w:r w:rsidR="00B12F36" w:rsidRPr="00CE7A6E">
        <w:t xml:space="preserve"> </w:t>
      </w:r>
      <w:r w:rsidR="00FB2278" w:rsidRPr="00CE7A6E">
        <w:t>E</w:t>
      </w:r>
      <w:r w:rsidRPr="00CE7A6E">
        <w:t>rror bars represent the 95 per cent confidence interval associated with each point estimate.</w:t>
      </w:r>
      <w:r w:rsidR="007E7322" w:rsidRPr="00CE7A6E">
        <w:t xml:space="preserve"> </w:t>
      </w:r>
      <w:r w:rsidR="007E7322" w:rsidRPr="00CE7A6E">
        <w:rPr>
          <w:rStyle w:val="NoteLabel"/>
        </w:rPr>
        <w:t>c</w:t>
      </w:r>
      <w:r w:rsidR="007E7322" w:rsidRPr="00CE7A6E">
        <w:rPr>
          <w:rStyle w:val="NoteLabel"/>
          <w:b w:val="0"/>
          <w:position w:val="0"/>
        </w:rPr>
        <w:t> </w:t>
      </w:r>
      <w:r w:rsidR="007E7322" w:rsidRPr="00CE7A6E">
        <w:t>Data relate to courses completed in 201</w:t>
      </w:r>
      <w:r w:rsidR="00EE7596" w:rsidRPr="00CE7A6E">
        <w:t>1</w:t>
      </w:r>
      <w:r w:rsidR="007E7322" w:rsidRPr="00CE7A6E">
        <w:t>.</w:t>
      </w:r>
    </w:p>
    <w:p w:rsidR="00FC684F" w:rsidRPr="00171E10" w:rsidRDefault="00FC684F">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w:t>
      </w:r>
      <w:r w:rsidR="00147C1A" w:rsidRPr="00171E10">
        <w:rPr>
          <w:i/>
        </w:rPr>
        <w:t>Student Outcomes Survey</w:t>
      </w:r>
      <w:r w:rsidR="00C020A2" w:rsidRPr="00171E10">
        <w:t xml:space="preserve">; table </w:t>
      </w:r>
      <w:proofErr w:type="spellStart"/>
      <w:r w:rsidR="00C020A2" w:rsidRPr="00171E10">
        <w:t>5A.</w:t>
      </w:r>
      <w:r w:rsidR="000E7F82" w:rsidRPr="00171E10">
        <w:t>25</w:t>
      </w:r>
      <w:proofErr w:type="spellEnd"/>
      <w:r w:rsidRPr="00171E10">
        <w:t>.</w:t>
      </w:r>
    </w:p>
    <w:p w:rsidR="00A35127" w:rsidRPr="00E444F5" w:rsidRDefault="00A35127" w:rsidP="006D5EE2">
      <w:pPr>
        <w:pStyle w:val="BodyText"/>
      </w:pPr>
      <w:r w:rsidRPr="00E444F5">
        <w:t xml:space="preserve">Nationally, </w:t>
      </w:r>
      <w:r w:rsidR="006E2568" w:rsidRPr="00E444F5">
        <w:t>7</w:t>
      </w:r>
      <w:r w:rsidR="00E444F5" w:rsidRPr="00E444F5">
        <w:t>8</w:t>
      </w:r>
      <w:r w:rsidR="006E2568" w:rsidRPr="00E444F5">
        <w:t>.</w:t>
      </w:r>
      <w:r w:rsidR="00E444F5" w:rsidRPr="00E444F5">
        <w:t>9</w:t>
      </w:r>
      <w:r w:rsidRPr="00E444F5">
        <w:t xml:space="preserve"> per cent of </w:t>
      </w:r>
      <w:r w:rsidR="009529D3" w:rsidRPr="00E444F5">
        <w:t xml:space="preserve">government funded </w:t>
      </w:r>
      <w:r w:rsidR="009935F9" w:rsidRPr="00E444F5">
        <w:t xml:space="preserve">Indigenous </w:t>
      </w:r>
      <w:r w:rsidR="009529D3" w:rsidRPr="00E444F5">
        <w:t xml:space="preserve">VET </w:t>
      </w:r>
      <w:r w:rsidRPr="00E444F5">
        <w:t xml:space="preserve">graduates in </w:t>
      </w:r>
      <w:r w:rsidR="006E2568" w:rsidRPr="00E444F5">
        <w:t>201</w:t>
      </w:r>
      <w:r w:rsidR="00CC3C3C" w:rsidRPr="00E444F5">
        <w:t>2</w:t>
      </w:r>
      <w:r w:rsidR="006E2568" w:rsidRPr="00E444F5">
        <w:t xml:space="preserve"> </w:t>
      </w:r>
      <w:r w:rsidRPr="00E444F5">
        <w:t>indicated that they were employed and/or in further study after completing a course</w:t>
      </w:r>
      <w:r w:rsidR="00BE6BC4" w:rsidRPr="00E444F5">
        <w:t xml:space="preserve"> — compared with </w:t>
      </w:r>
      <w:r w:rsidR="00E444F5" w:rsidRPr="00E444F5">
        <w:t>75.8</w:t>
      </w:r>
      <w:r w:rsidR="00BE6BC4" w:rsidRPr="00E444F5">
        <w:t xml:space="preserve"> per cent in </w:t>
      </w:r>
      <w:r w:rsidR="006E2568" w:rsidRPr="00E444F5">
        <w:t>200</w:t>
      </w:r>
      <w:r w:rsidR="00CC3C3C" w:rsidRPr="00E444F5">
        <w:t>8</w:t>
      </w:r>
      <w:r w:rsidRPr="00E444F5">
        <w:t xml:space="preserve">. Of </w:t>
      </w:r>
      <w:r w:rsidR="009529D3" w:rsidRPr="00E444F5">
        <w:t xml:space="preserve">government funded </w:t>
      </w:r>
      <w:r w:rsidR="009935F9" w:rsidRPr="00E444F5">
        <w:t xml:space="preserve">Indigenous </w:t>
      </w:r>
      <w:r w:rsidR="009529D3" w:rsidRPr="00E444F5">
        <w:t xml:space="preserve">VET </w:t>
      </w:r>
      <w:r w:rsidRPr="00E444F5">
        <w:t>graduates</w:t>
      </w:r>
      <w:r w:rsidR="00730071" w:rsidRPr="00E444F5">
        <w:t xml:space="preserve"> in </w:t>
      </w:r>
      <w:r w:rsidR="006E2568" w:rsidRPr="00E444F5">
        <w:t>201</w:t>
      </w:r>
      <w:r w:rsidR="00CC3C3C" w:rsidRPr="00E444F5">
        <w:t>2</w:t>
      </w:r>
      <w:r w:rsidR="00E444F5" w:rsidRPr="00E444F5">
        <w:t>, 65.5</w:t>
      </w:r>
      <w:r w:rsidRPr="00E444F5">
        <w:t xml:space="preserve"> per cent indicated that they were employed after completing a course (compared with </w:t>
      </w:r>
      <w:r w:rsidR="006E2568" w:rsidRPr="00E444F5">
        <w:t>76.</w:t>
      </w:r>
      <w:r w:rsidR="00E444F5" w:rsidRPr="00E444F5">
        <w:t>9</w:t>
      </w:r>
      <w:r w:rsidRPr="00E444F5">
        <w:t xml:space="preserve"> per cent of all </w:t>
      </w:r>
      <w:r w:rsidR="009529D3" w:rsidRPr="00E444F5">
        <w:t xml:space="preserve">government funded VET </w:t>
      </w:r>
      <w:r w:rsidRPr="00E444F5">
        <w:t xml:space="preserve">graduates) and </w:t>
      </w:r>
      <w:r w:rsidR="00E444F5" w:rsidRPr="00E444F5">
        <w:t>37.6</w:t>
      </w:r>
      <w:r w:rsidRPr="00E444F5">
        <w:t xml:space="preserve"> per cent continued on to further study (compared with </w:t>
      </w:r>
      <w:r w:rsidR="00E444F5" w:rsidRPr="00E444F5">
        <w:t>36.8</w:t>
      </w:r>
      <w:r w:rsidRPr="00E444F5">
        <w:t xml:space="preserve"> per cent of all </w:t>
      </w:r>
      <w:r w:rsidR="009529D3" w:rsidRPr="00E444F5">
        <w:t xml:space="preserve">government funded VET </w:t>
      </w:r>
      <w:r w:rsidRPr="00E444F5">
        <w:t>graduates) (figure </w:t>
      </w:r>
      <w:r w:rsidR="00442BBD" w:rsidRPr="00E444F5">
        <w:t>5.18</w:t>
      </w:r>
      <w:r w:rsidR="004A372A" w:rsidRPr="00E444F5">
        <w:t xml:space="preserve"> and </w:t>
      </w:r>
      <w:r w:rsidR="00F4463B" w:rsidRPr="00E444F5">
        <w:t>table</w:t>
      </w:r>
      <w:r w:rsidR="004A372A" w:rsidRPr="00E444F5">
        <w:t xml:space="preserve"> </w:t>
      </w:r>
      <w:proofErr w:type="spellStart"/>
      <w:r w:rsidR="004A372A" w:rsidRPr="00E444F5">
        <w:t>5A.</w:t>
      </w:r>
      <w:r w:rsidR="006E2568" w:rsidRPr="00E444F5">
        <w:t>2</w:t>
      </w:r>
      <w:r w:rsidR="005D5D9F" w:rsidRPr="00E444F5">
        <w:t>6</w:t>
      </w:r>
      <w:proofErr w:type="spellEnd"/>
      <w:r w:rsidRPr="00E444F5">
        <w:t>).</w:t>
      </w:r>
    </w:p>
    <w:p w:rsidR="00A35127" w:rsidRPr="00DC0B62" w:rsidRDefault="00A35127" w:rsidP="00B5546A">
      <w:pPr>
        <w:pStyle w:val="FigureTitle"/>
        <w:rPr>
          <w:rStyle w:val="NoteLabel"/>
          <w:b/>
        </w:rPr>
      </w:pPr>
      <w:r w:rsidRPr="00DC0B62">
        <w:rPr>
          <w:b w:val="0"/>
        </w:rPr>
        <w:lastRenderedPageBreak/>
        <w:t xml:space="preserve">Figure </w:t>
      </w:r>
      <w:bookmarkStart w:id="38" w:name="OLE_LINK56"/>
      <w:r w:rsidR="00AB7026" w:rsidRPr="00DC0B62">
        <w:rPr>
          <w:b w:val="0"/>
        </w:rPr>
        <w:t>5.</w:t>
      </w:r>
      <w:r w:rsidR="009D604A" w:rsidRPr="00DC0B62">
        <w:rPr>
          <w:b w:val="0"/>
          <w:noProof/>
        </w:rPr>
        <w:t>18</w:t>
      </w:r>
      <w:bookmarkEnd w:id="38"/>
      <w:r w:rsidRPr="00DC0B62">
        <w:tab/>
        <w:t xml:space="preserve">Proportion of </w:t>
      </w:r>
      <w:r w:rsidR="00792BFC" w:rsidRPr="00DC0B62">
        <w:t xml:space="preserve">Indigenous </w:t>
      </w:r>
      <w:r w:rsidR="009529D3" w:rsidRPr="00DC0B62">
        <w:t xml:space="preserve">government funded VET </w:t>
      </w:r>
      <w:r w:rsidRPr="00DC0B62">
        <w:t xml:space="preserve">graduates in employment and/or who continued on to further study in </w:t>
      </w:r>
      <w:r w:rsidR="005F6AD4" w:rsidRPr="00DC0B62">
        <w:t>201</w:t>
      </w:r>
      <w:r w:rsidR="00CC3C3C" w:rsidRPr="00DC0B62">
        <w:t>2</w:t>
      </w:r>
      <w:r w:rsidR="005F6AD4" w:rsidRPr="00DC0B62">
        <w:t xml:space="preserve"> </w:t>
      </w:r>
      <w:r w:rsidRPr="00DC0B62">
        <w:t xml:space="preserve">after completing a course </w:t>
      </w:r>
      <w:r w:rsidR="00512409" w:rsidRPr="00DC0B62">
        <w:rPr>
          <w:rStyle w:val="NoteLabel"/>
          <w:b/>
        </w:rPr>
        <w:t>a, b</w:t>
      </w:r>
      <w:r w:rsidR="00FB2278">
        <w:rPr>
          <w:rStyle w:val="NoteLabel"/>
          <w:b/>
        </w:rPr>
        <w:t>, c</w:t>
      </w:r>
      <w:r w:rsidR="00EE7596" w:rsidRPr="000C682B">
        <w:rPr>
          <w:rStyle w:val="NoteLabel"/>
          <w:b/>
          <w:shd w:val="clear" w:color="auto" w:fill="FFFFFF" w:themeFill="background1"/>
        </w:rPr>
        <w:t>, 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35127" w:rsidRPr="00EF5A5F" w:rsidTr="00792BFC">
        <w:tc>
          <w:tcPr>
            <w:tcW w:w="8777" w:type="dxa"/>
          </w:tcPr>
          <w:p w:rsidR="00A35127" w:rsidRPr="00EF5A5F" w:rsidRDefault="0022365F" w:rsidP="00A35127">
            <w:pPr>
              <w:pStyle w:val="Figure"/>
              <w:pBdr>
                <w:right w:val="single" w:sz="4" w:space="4" w:color="auto"/>
              </w:pBdr>
            </w:pPr>
            <w:r>
              <w:rPr>
                <w:noProof/>
              </w:rPr>
              <w:drawing>
                <wp:inline distT="0" distB="0" distL="0" distR="0">
                  <wp:extent cx="5391785" cy="2691130"/>
                  <wp:effectExtent l="0" t="0" r="0" b="0"/>
                  <wp:docPr id="254" name="Picture 254" descr="Figure 5.18 Proportion of Indigenous government funded VET graduates in employment and/or who continued on to further study in 2012 after completing a course &#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A35127" w:rsidRPr="00CE7A6E" w:rsidRDefault="00A35127" w:rsidP="00CE7A6E">
      <w:pPr>
        <w:pStyle w:val="Note"/>
      </w:pPr>
      <w:r w:rsidRPr="00CE7A6E">
        <w:rPr>
          <w:rStyle w:val="NoteLabel"/>
        </w:rPr>
        <w:t>a</w:t>
      </w:r>
      <w:r w:rsidR="00A35252" w:rsidRPr="00CE7A6E">
        <w:t xml:space="preserve"> Graduates </w:t>
      </w:r>
      <w:r w:rsidRPr="00CE7A6E">
        <w:t xml:space="preserve">employed and graduates in further study are subsets of graduates who are employed or in further study. Graduates can be both employed and in further study. </w:t>
      </w:r>
      <w:r w:rsidRPr="00CE7A6E">
        <w:rPr>
          <w:rStyle w:val="NoteLabel"/>
        </w:rPr>
        <w:t>b</w:t>
      </w:r>
      <w:r w:rsidRPr="00CE7A6E">
        <w:t xml:space="preserve"> </w:t>
      </w:r>
      <w:r w:rsidR="00FB2278" w:rsidRPr="00CE7A6E">
        <w:t>Error bars represent the 95 per cent confidence interval associated with each point estimate</w:t>
      </w:r>
      <w:r w:rsidR="00CE7A6E">
        <w:t>.</w:t>
      </w:r>
      <w:r w:rsidR="00FB2278" w:rsidRPr="00CE7A6E">
        <w:t xml:space="preserve"> </w:t>
      </w:r>
      <w:r w:rsidR="00EE7596" w:rsidRPr="00CE7A6E">
        <w:rPr>
          <w:rStyle w:val="NoteLabel"/>
        </w:rPr>
        <w:t>c</w:t>
      </w:r>
      <w:r w:rsidR="00EE7596" w:rsidRPr="00CE7A6E">
        <w:rPr>
          <w:rStyle w:val="NoteLabel"/>
          <w:b w:val="0"/>
          <w:position w:val="0"/>
        </w:rPr>
        <w:t> </w:t>
      </w:r>
      <w:r w:rsidR="00EE7596" w:rsidRPr="00CE7A6E">
        <w:t xml:space="preserve">Data relate to courses completed in 2011. </w:t>
      </w:r>
      <w:r w:rsidR="00EE7596" w:rsidRPr="00CE7A6E">
        <w:rPr>
          <w:rStyle w:val="NoteLabel"/>
        </w:rPr>
        <w:t>d</w:t>
      </w:r>
      <w:r w:rsidR="00FB2278" w:rsidRPr="00CE7A6E">
        <w:t xml:space="preserve"> ACT data for in further study and training are not published due to 5 or fewer responses.</w:t>
      </w:r>
    </w:p>
    <w:p w:rsidR="00A35127" w:rsidRPr="00EF5A5F" w:rsidRDefault="00A35127" w:rsidP="00B5546A">
      <w:pPr>
        <w:pStyle w:val="Source"/>
      </w:pPr>
      <w:r w:rsidRPr="00EF5A5F">
        <w:rPr>
          <w:i/>
        </w:rPr>
        <w:t>Source</w:t>
      </w:r>
      <w:r w:rsidRPr="00EF5A5F">
        <w:t xml:space="preserve">: </w:t>
      </w:r>
      <w:proofErr w:type="spellStart"/>
      <w:r w:rsidRPr="00EF5A5F">
        <w:t>NCVER</w:t>
      </w:r>
      <w:proofErr w:type="spellEnd"/>
      <w:r w:rsidRPr="00EF5A5F">
        <w:t xml:space="preserve"> (unpublished) </w:t>
      </w:r>
      <w:r w:rsidRPr="00EF5A5F">
        <w:rPr>
          <w:i/>
        </w:rPr>
        <w:t>Student Outcomes Survey</w:t>
      </w:r>
      <w:r w:rsidRPr="00EF5A5F">
        <w:t xml:space="preserve">; table </w:t>
      </w:r>
      <w:proofErr w:type="spellStart"/>
      <w:r w:rsidRPr="00EF5A5F">
        <w:t>5A.</w:t>
      </w:r>
      <w:r w:rsidR="00D8619C" w:rsidRPr="00EF5A5F">
        <w:t>26</w:t>
      </w:r>
      <w:proofErr w:type="spellEnd"/>
      <w:r w:rsidRPr="00EF5A5F">
        <w:t>.</w:t>
      </w:r>
    </w:p>
    <w:p w:rsidR="00981FDC" w:rsidRPr="00EF5A5F" w:rsidRDefault="00981FDC" w:rsidP="000A5B6F">
      <w:pPr>
        <w:pStyle w:val="BodyText"/>
      </w:pPr>
      <w:r w:rsidRPr="00EF5A5F">
        <w:t xml:space="preserve">The proportion of graduates by target groups who </w:t>
      </w:r>
      <w:r w:rsidR="00FB21CD" w:rsidRPr="00EF5A5F">
        <w:t xml:space="preserve">were </w:t>
      </w:r>
      <w:r w:rsidR="007A2676" w:rsidRPr="00EF5A5F">
        <w:t>in employment after completing their course</w:t>
      </w:r>
      <w:r w:rsidRPr="00EF5A5F">
        <w:t xml:space="preserve"> (figure </w:t>
      </w:r>
      <w:r w:rsidR="00442BBD">
        <w:t>5.19</w:t>
      </w:r>
      <w:r w:rsidRPr="00EF5A5F">
        <w:t xml:space="preserve">) or continued onto further study </w:t>
      </w:r>
      <w:r w:rsidR="00823EB8" w:rsidRPr="00EF5A5F">
        <w:t xml:space="preserve">(figure </w:t>
      </w:r>
      <w:r w:rsidR="00442BBD">
        <w:t>5.20</w:t>
      </w:r>
      <w:r w:rsidR="00823EB8" w:rsidRPr="00EF5A5F">
        <w:t xml:space="preserve">) </w:t>
      </w:r>
      <w:r w:rsidRPr="00EF5A5F">
        <w:t>can also indicate the equity of outcomes for these groups.</w:t>
      </w:r>
    </w:p>
    <w:p w:rsidR="00890106" w:rsidRPr="00EF5A5F" w:rsidRDefault="00890106" w:rsidP="0095094B">
      <w:pPr>
        <w:pStyle w:val="BodyText"/>
      </w:pPr>
      <w:r w:rsidRPr="00E444F5">
        <w:t xml:space="preserve">Nationally, </w:t>
      </w:r>
      <w:r w:rsidR="00E444F5" w:rsidRPr="00E444F5">
        <w:t>51.9</w:t>
      </w:r>
      <w:r w:rsidRPr="00E444F5">
        <w:t xml:space="preserve"> per cent of </w:t>
      </w:r>
      <w:r w:rsidR="00CA43E3" w:rsidRPr="00E444F5">
        <w:t xml:space="preserve">government funded VET </w:t>
      </w:r>
      <w:r w:rsidRPr="00E444F5">
        <w:t xml:space="preserve">graduates with disability, </w:t>
      </w:r>
      <w:r w:rsidR="005F6AD4" w:rsidRPr="00E444F5">
        <w:t>6</w:t>
      </w:r>
      <w:r w:rsidR="00E444F5" w:rsidRPr="00E444F5">
        <w:t>5</w:t>
      </w:r>
      <w:r w:rsidR="005F6AD4" w:rsidRPr="00E444F5">
        <w:t>.5</w:t>
      </w:r>
      <w:r w:rsidRPr="00E444F5">
        <w:t xml:space="preserve"> per cent of graduates who spoke a language other than English at home, </w:t>
      </w:r>
      <w:r w:rsidR="005F6AD4" w:rsidRPr="00E444F5">
        <w:t>8</w:t>
      </w:r>
      <w:r w:rsidR="00E444F5" w:rsidRPr="00E444F5">
        <w:t>6</w:t>
      </w:r>
      <w:r w:rsidR="005F6AD4" w:rsidRPr="00E444F5">
        <w:t>.4</w:t>
      </w:r>
      <w:r w:rsidRPr="00E444F5">
        <w:t xml:space="preserve"> per cent of graduates from remote and very remote areas and </w:t>
      </w:r>
      <w:r w:rsidR="00E444F5" w:rsidRPr="00E444F5">
        <w:t>65.5</w:t>
      </w:r>
      <w:r w:rsidRPr="00E444F5">
        <w:t> per cent of Indigenous graduates</w:t>
      </w:r>
      <w:r w:rsidRPr="00EF5A5F">
        <w:t xml:space="preserve"> were employed in </w:t>
      </w:r>
      <w:r w:rsidR="00E95295">
        <w:t>201</w:t>
      </w:r>
      <w:r w:rsidR="00CC3C3C">
        <w:t>2</w:t>
      </w:r>
      <w:r w:rsidR="00E95295" w:rsidRPr="00EF5A5F">
        <w:t xml:space="preserve"> </w:t>
      </w:r>
      <w:r w:rsidRPr="00EF5A5F">
        <w:t xml:space="preserve">after completing a course in </w:t>
      </w:r>
      <w:r w:rsidR="00E95295">
        <w:t>201</w:t>
      </w:r>
      <w:r w:rsidR="00CC3C3C">
        <w:t>1</w:t>
      </w:r>
      <w:r w:rsidRPr="00EF5A5F">
        <w:t>. In comparison</w:t>
      </w:r>
      <w:r w:rsidRPr="00E444F5">
        <w:t xml:space="preserve">, </w:t>
      </w:r>
      <w:r w:rsidR="00E444F5" w:rsidRPr="00E444F5">
        <w:t>76.9</w:t>
      </w:r>
      <w:r w:rsidRPr="00E444F5">
        <w:t xml:space="preserve"> per cent </w:t>
      </w:r>
      <w:r w:rsidRPr="00EF5A5F">
        <w:t xml:space="preserve">of all government funded VET graduates were employed </w:t>
      </w:r>
      <w:r w:rsidR="00FB2278">
        <w:t xml:space="preserve">after completing a course </w:t>
      </w:r>
      <w:r w:rsidRPr="00EF5A5F">
        <w:t xml:space="preserve">(figure </w:t>
      </w:r>
      <w:r w:rsidR="00442BBD">
        <w:t>5.19</w:t>
      </w:r>
      <w:r w:rsidRPr="00EF5A5F">
        <w:t>).</w:t>
      </w:r>
    </w:p>
    <w:p w:rsidR="00C57336" w:rsidRPr="00EF5A5F" w:rsidRDefault="00C57336" w:rsidP="0095094B">
      <w:pPr>
        <w:pStyle w:val="BodyText"/>
      </w:pPr>
      <w:r w:rsidRPr="00EF5A5F">
        <w:t xml:space="preserve">Further information </w:t>
      </w:r>
      <w:r w:rsidR="001007CB" w:rsidRPr="00EF5A5F">
        <w:t xml:space="preserve">for </w:t>
      </w:r>
      <w:r w:rsidR="0022213A" w:rsidRPr="00EF5A5F">
        <w:t>non-Indigenous graduates</w:t>
      </w:r>
      <w:r w:rsidR="00CA43E3" w:rsidRPr="00EF5A5F">
        <w:t xml:space="preserve"> </w:t>
      </w:r>
      <w:r w:rsidR="00291C95" w:rsidRPr="00EF5A5F">
        <w:t xml:space="preserve">and </w:t>
      </w:r>
      <w:r w:rsidR="0033651B" w:rsidRPr="00EF5A5F">
        <w:t xml:space="preserve">graduates </w:t>
      </w:r>
      <w:r w:rsidR="00E95295">
        <w:t>from other geographical locations</w:t>
      </w:r>
      <w:r w:rsidR="001007CB" w:rsidRPr="00EF5A5F">
        <w:t xml:space="preserve"> are reported in </w:t>
      </w:r>
      <w:r w:rsidR="0022213A" w:rsidRPr="00EF5A5F">
        <w:t>tables </w:t>
      </w:r>
      <w:proofErr w:type="spellStart"/>
      <w:r w:rsidR="0022213A" w:rsidRPr="00EF5A5F">
        <w:t>5A.27</w:t>
      </w:r>
      <w:proofErr w:type="spellEnd"/>
      <w:r w:rsidR="00CA43E3" w:rsidRPr="00EF5A5F">
        <w:t>–</w:t>
      </w:r>
      <w:r w:rsidR="00E95295">
        <w:t>30</w:t>
      </w:r>
      <w:r w:rsidRPr="00EF5A5F">
        <w:t>.</w:t>
      </w:r>
    </w:p>
    <w:p w:rsidR="00FC684F" w:rsidRPr="00DC0B62" w:rsidRDefault="00FC684F" w:rsidP="001C4D02">
      <w:pPr>
        <w:pStyle w:val="FigureTitle"/>
        <w:ind w:left="1418" w:hanging="1418"/>
        <w:rPr>
          <w:rStyle w:val="NoteLabel"/>
          <w:b/>
        </w:rPr>
      </w:pPr>
      <w:r w:rsidRPr="00DC0B62">
        <w:rPr>
          <w:b w:val="0"/>
        </w:rPr>
        <w:lastRenderedPageBreak/>
        <w:t xml:space="preserve">Figure </w:t>
      </w:r>
      <w:bookmarkStart w:id="39" w:name="OLE_LINK62"/>
      <w:r w:rsidR="00AB7026" w:rsidRPr="00DC0B62">
        <w:rPr>
          <w:b w:val="0"/>
        </w:rPr>
        <w:t>5.</w:t>
      </w:r>
      <w:bookmarkStart w:id="40" w:name="OLE_LINK50"/>
      <w:r w:rsidR="009D604A" w:rsidRPr="00DC0B62">
        <w:rPr>
          <w:b w:val="0"/>
          <w:noProof/>
        </w:rPr>
        <w:t>19</w:t>
      </w:r>
      <w:bookmarkEnd w:id="39"/>
      <w:bookmarkEnd w:id="40"/>
      <w:r w:rsidRPr="00DC0B62">
        <w:tab/>
        <w:t xml:space="preserve">Proportion of </w:t>
      </w:r>
      <w:r w:rsidR="009529D3" w:rsidRPr="00DC0B62">
        <w:t xml:space="preserve">government funded VET </w:t>
      </w:r>
      <w:r w:rsidRPr="00DC0B62">
        <w:t xml:space="preserve">graduates in employment after completing </w:t>
      </w:r>
      <w:r w:rsidR="005C5D2E" w:rsidRPr="00DC0B62">
        <w:t xml:space="preserve">a course, by target group, </w:t>
      </w:r>
      <w:r w:rsidR="00E95295" w:rsidRPr="00DC0B62">
        <w:t>201</w:t>
      </w:r>
      <w:r w:rsidR="009470A0">
        <w:t>2</w:t>
      </w:r>
      <w:r w:rsidR="00E95295" w:rsidRPr="00DC0B62">
        <w:rPr>
          <w:rStyle w:val="NoteLabel"/>
          <w:b/>
        </w:rPr>
        <w:t>a</w:t>
      </w:r>
      <w:r w:rsidR="00B6333E" w:rsidRPr="00DC0B62">
        <w:rPr>
          <w:rStyle w:val="NoteLabel"/>
          <w:b/>
        </w:rPr>
        <w:t>, b, c</w:t>
      </w:r>
      <w:r w:rsidR="00EE7596" w:rsidRPr="000C682B">
        <w:rPr>
          <w:rStyle w:val="NoteLabel"/>
          <w:b/>
          <w:shd w:val="clear" w:color="auto" w:fill="FFFFFF" w:themeFill="background1"/>
        </w:rPr>
        <w:t>, 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C684F" w:rsidRPr="00EF5A5F">
        <w:tc>
          <w:tcPr>
            <w:tcW w:w="8777" w:type="dxa"/>
          </w:tcPr>
          <w:p w:rsidR="00FC684F" w:rsidRPr="00EF5A5F" w:rsidRDefault="0022365F">
            <w:pPr>
              <w:pStyle w:val="Figure"/>
            </w:pPr>
            <w:r>
              <w:rPr>
                <w:noProof/>
              </w:rPr>
              <w:drawing>
                <wp:inline distT="0" distB="0" distL="0" distR="0">
                  <wp:extent cx="5391785" cy="2691130"/>
                  <wp:effectExtent l="0" t="0" r="0" b="0"/>
                  <wp:docPr id="255" name="Picture 255" descr="Figure 5.19 Proportion of government funded VET graduates in employment after completing a course, by target group,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C684F" w:rsidRPr="00CE7A6E" w:rsidRDefault="00FC684F" w:rsidP="00CE7A6E">
      <w:pPr>
        <w:pStyle w:val="Note"/>
      </w:pPr>
      <w:r w:rsidRPr="00CE7A6E">
        <w:rPr>
          <w:rStyle w:val="NoteLabel"/>
        </w:rPr>
        <w:t>a</w:t>
      </w:r>
      <w:r w:rsidRPr="00CE7A6E">
        <w:t xml:space="preserve"> </w:t>
      </w:r>
      <w:r w:rsidR="00790147" w:rsidRPr="00CE7A6E">
        <w:t xml:space="preserve">Students reported as having disability are </w:t>
      </w:r>
      <w:r w:rsidRPr="00CE7A6E">
        <w:t xml:space="preserve">defined as those who self-identify that they have </w:t>
      </w:r>
      <w:r w:rsidR="00C50020" w:rsidRPr="00CE7A6E">
        <w:t>disability</w:t>
      </w:r>
      <w:r w:rsidR="00B6333E" w:rsidRPr="00CE7A6E">
        <w:t xml:space="preserve">, </w:t>
      </w:r>
      <w:r w:rsidR="00C50020" w:rsidRPr="00CE7A6E">
        <w:t>and impairment or a long</w:t>
      </w:r>
      <w:r w:rsidR="00974385" w:rsidRPr="00CE7A6E">
        <w:t>-term</w:t>
      </w:r>
      <w:r w:rsidRPr="00CE7A6E">
        <w:t xml:space="preserve"> condition. Disabilities include hearing/deaf, physical, intellectual, learning, mental illness, acquired brain impairment, vision, medical condition and other unspecified disabilities. </w:t>
      </w:r>
      <w:r w:rsidR="00B011D9" w:rsidRPr="00CE7A6E">
        <w:rPr>
          <w:rStyle w:val="NoteLabel"/>
        </w:rPr>
        <w:t>b</w:t>
      </w:r>
      <w:r w:rsidRPr="00CE7A6E">
        <w:t xml:space="preserve"> </w:t>
      </w:r>
      <w:r w:rsidR="00FB2278" w:rsidRPr="00CE7A6E">
        <w:t>Error bars represent the 95 per cent confidence interval associated with each point estimate.</w:t>
      </w:r>
      <w:r w:rsidR="008F67BC" w:rsidRPr="00CE7A6E">
        <w:t xml:space="preserve"> </w:t>
      </w:r>
      <w:r w:rsidR="00EE7596" w:rsidRPr="00CE7A6E">
        <w:rPr>
          <w:rStyle w:val="NoteLabel"/>
        </w:rPr>
        <w:t>c</w:t>
      </w:r>
      <w:r w:rsidR="00EE7596" w:rsidRPr="00CE7A6E">
        <w:rPr>
          <w:rStyle w:val="NoteLabel"/>
          <w:b w:val="0"/>
          <w:position w:val="0"/>
        </w:rPr>
        <w:t> </w:t>
      </w:r>
      <w:r w:rsidR="00EE7596" w:rsidRPr="00CE7A6E">
        <w:t xml:space="preserve">Data relate to courses completed in 2011. </w:t>
      </w:r>
      <w:r w:rsidR="00EE7596" w:rsidRPr="00CE7A6E">
        <w:rPr>
          <w:rStyle w:val="NoteLabel"/>
        </w:rPr>
        <w:t>d</w:t>
      </w:r>
      <w:r w:rsidR="00B011D9" w:rsidRPr="00CE7A6E">
        <w:t xml:space="preserve"> </w:t>
      </w:r>
      <w:r w:rsidR="008F67BC" w:rsidRPr="00CE7A6E">
        <w:t xml:space="preserve">There are no very remote areas in Victoria and no remote or very remote areas in the ACT. The remote data for Victoria are </w:t>
      </w:r>
      <w:r w:rsidR="009470A0" w:rsidRPr="00CE7A6E">
        <w:t>not published due to 5 or fewer responses</w:t>
      </w:r>
      <w:r w:rsidR="008F67BC" w:rsidRPr="00CE7A6E">
        <w:t>.</w:t>
      </w:r>
    </w:p>
    <w:p w:rsidR="00FC684F" w:rsidRPr="00171E10" w:rsidRDefault="00FC684F">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w:t>
      </w:r>
      <w:r w:rsidR="00147C1A" w:rsidRPr="00171E10">
        <w:rPr>
          <w:i/>
        </w:rPr>
        <w:t>Student Outcomes Survey</w:t>
      </w:r>
      <w:r w:rsidRPr="00171E10">
        <w:t xml:space="preserve">; </w:t>
      </w:r>
      <w:r w:rsidR="00597E95" w:rsidRPr="00171E10">
        <w:t xml:space="preserve">tables </w:t>
      </w:r>
      <w:proofErr w:type="spellStart"/>
      <w:r w:rsidR="00597E95" w:rsidRPr="00171E10">
        <w:t>5A.</w:t>
      </w:r>
      <w:r w:rsidR="00503767" w:rsidRPr="00171E10">
        <w:t>25</w:t>
      </w:r>
      <w:proofErr w:type="spellEnd"/>
      <w:r w:rsidR="00F36537" w:rsidRPr="00171E10">
        <w:t>-</w:t>
      </w:r>
      <w:r w:rsidR="00503767" w:rsidRPr="00171E10">
        <w:t>26</w:t>
      </w:r>
      <w:r w:rsidR="00ED1C71" w:rsidRPr="00171E10">
        <w:t xml:space="preserve"> </w:t>
      </w:r>
      <w:r w:rsidR="00503767" w:rsidRPr="00171E10">
        <w:t xml:space="preserve">and </w:t>
      </w:r>
      <w:proofErr w:type="spellStart"/>
      <w:r w:rsidR="00ED1C71" w:rsidRPr="00171E10">
        <w:t>5A.</w:t>
      </w:r>
      <w:r w:rsidR="00E95295" w:rsidRPr="00171E10">
        <w:t>31</w:t>
      </w:r>
      <w:proofErr w:type="spellEnd"/>
      <w:r w:rsidR="009470A0">
        <w:t>–</w:t>
      </w:r>
      <w:r w:rsidR="00E95295" w:rsidRPr="00171E10">
        <w:t>33</w:t>
      </w:r>
      <w:r w:rsidR="008F67BC" w:rsidRPr="00171E10">
        <w:t>.</w:t>
      </w:r>
    </w:p>
    <w:p w:rsidR="0055056F" w:rsidRPr="009E5E63" w:rsidRDefault="0055056F" w:rsidP="0095094B">
      <w:pPr>
        <w:pStyle w:val="BodyText"/>
      </w:pPr>
      <w:r w:rsidRPr="009E5E63">
        <w:t xml:space="preserve">Nationally, </w:t>
      </w:r>
      <w:r w:rsidR="00E95295" w:rsidRPr="009E5E63">
        <w:t>3</w:t>
      </w:r>
      <w:r w:rsidR="00E444F5" w:rsidRPr="009E5E63">
        <w:t>8</w:t>
      </w:r>
      <w:r w:rsidR="00E95295" w:rsidRPr="009E5E63">
        <w:t>.5</w:t>
      </w:r>
      <w:r w:rsidR="00EB18DB" w:rsidRPr="009E5E63">
        <w:t xml:space="preserve"> </w:t>
      </w:r>
      <w:r w:rsidRPr="009E5E63">
        <w:t xml:space="preserve"> per cent of </w:t>
      </w:r>
      <w:r w:rsidR="002718BE" w:rsidRPr="009E5E63">
        <w:t xml:space="preserve">government funded VET </w:t>
      </w:r>
      <w:r w:rsidRPr="009E5E63">
        <w:t xml:space="preserve">graduates with disability, </w:t>
      </w:r>
      <w:r w:rsidR="00E444F5" w:rsidRPr="009E5E63">
        <w:t>37.4</w:t>
      </w:r>
      <w:r w:rsidRPr="009E5E63">
        <w:t xml:space="preserve"> per cent of graduates who spoke a language other than English at home, </w:t>
      </w:r>
      <w:r w:rsidR="00E444F5" w:rsidRPr="009E5E63">
        <w:t>39.7</w:t>
      </w:r>
      <w:r w:rsidRPr="009E5E63">
        <w:t xml:space="preserve"> per cent of graduates from remote and very remote areas and </w:t>
      </w:r>
      <w:r w:rsidR="009E5E63" w:rsidRPr="009E5E63">
        <w:t>37.6</w:t>
      </w:r>
      <w:r w:rsidRPr="009E5E63">
        <w:t> p</w:t>
      </w:r>
      <w:r w:rsidR="009935F9">
        <w:t>er cent of Indigenous graduates</w:t>
      </w:r>
      <w:r w:rsidRPr="009E5E63">
        <w:t xml:space="preserve"> </w:t>
      </w:r>
      <w:r w:rsidR="000A7C13" w:rsidRPr="009E5E63">
        <w:t xml:space="preserve">continued on to further study </w:t>
      </w:r>
      <w:r w:rsidR="00E95295" w:rsidRPr="009E5E63">
        <w:t>in 201</w:t>
      </w:r>
      <w:r w:rsidR="00CC3C3C" w:rsidRPr="009E5E63">
        <w:t>2</w:t>
      </w:r>
      <w:r w:rsidR="00E95295" w:rsidRPr="009E5E63">
        <w:t xml:space="preserve"> </w:t>
      </w:r>
      <w:r w:rsidR="000A7C13" w:rsidRPr="009E5E63">
        <w:t xml:space="preserve">after completing a course </w:t>
      </w:r>
      <w:r w:rsidRPr="009E5E63">
        <w:t xml:space="preserve">in </w:t>
      </w:r>
      <w:r w:rsidR="00E95295" w:rsidRPr="009E5E63">
        <w:t>201</w:t>
      </w:r>
      <w:r w:rsidR="00CC3C3C" w:rsidRPr="009E5E63">
        <w:t>1</w:t>
      </w:r>
      <w:r w:rsidRPr="009E5E63">
        <w:t xml:space="preserve">. In comparison, </w:t>
      </w:r>
      <w:r w:rsidR="00E95295" w:rsidRPr="009E5E63">
        <w:t>3</w:t>
      </w:r>
      <w:r w:rsidR="009E5E63" w:rsidRPr="009E5E63">
        <w:t>6</w:t>
      </w:r>
      <w:r w:rsidR="00E95295" w:rsidRPr="009E5E63">
        <w:t>.</w:t>
      </w:r>
      <w:r w:rsidR="009E5E63" w:rsidRPr="009E5E63">
        <w:t>8</w:t>
      </w:r>
      <w:r w:rsidRPr="009E5E63">
        <w:t xml:space="preserve"> per cent of all government funded VET graduates </w:t>
      </w:r>
      <w:r w:rsidR="000A7C13" w:rsidRPr="009E5E63">
        <w:t xml:space="preserve">continued on to further study (figure </w:t>
      </w:r>
      <w:r w:rsidR="00442BBD" w:rsidRPr="009E5E63">
        <w:t>5.20</w:t>
      </w:r>
      <w:r w:rsidR="000A7C13" w:rsidRPr="009E5E63">
        <w:t>).</w:t>
      </w:r>
    </w:p>
    <w:p w:rsidR="00FC684F" w:rsidRPr="00CC723C" w:rsidRDefault="00FC684F">
      <w:pPr>
        <w:pStyle w:val="FigureTitle"/>
        <w:rPr>
          <w:rStyle w:val="NoteLabel"/>
          <w:b/>
        </w:rPr>
      </w:pPr>
      <w:r w:rsidRPr="00CC723C">
        <w:rPr>
          <w:b w:val="0"/>
        </w:rPr>
        <w:lastRenderedPageBreak/>
        <w:t xml:space="preserve">Figure </w:t>
      </w:r>
      <w:bookmarkStart w:id="41" w:name="OLE_LINK30"/>
      <w:r w:rsidR="00AB7026" w:rsidRPr="00CC723C">
        <w:rPr>
          <w:b w:val="0"/>
        </w:rPr>
        <w:t>5.</w:t>
      </w:r>
      <w:r w:rsidR="009D604A" w:rsidRPr="00CC723C">
        <w:rPr>
          <w:b w:val="0"/>
          <w:noProof/>
        </w:rPr>
        <w:t>20</w:t>
      </w:r>
      <w:bookmarkEnd w:id="41"/>
      <w:r w:rsidRPr="00CC723C">
        <w:tab/>
        <w:t xml:space="preserve">Proportion of </w:t>
      </w:r>
      <w:r w:rsidR="009529D3" w:rsidRPr="00CC723C">
        <w:t xml:space="preserve">government funded VET </w:t>
      </w:r>
      <w:r w:rsidRPr="00CC723C">
        <w:t>graduates who continued on to further study after completing a c</w:t>
      </w:r>
      <w:r w:rsidR="00473788" w:rsidRPr="00CC723C">
        <w:t>ourse, by target group</w:t>
      </w:r>
      <w:r w:rsidR="005C5D2E" w:rsidRPr="00CC723C">
        <w:t xml:space="preserve">, </w:t>
      </w:r>
      <w:r w:rsidR="00E95295" w:rsidRPr="00CC723C">
        <w:t>201</w:t>
      </w:r>
      <w:r w:rsidR="00CC723C" w:rsidRPr="00CC723C">
        <w:t>2</w:t>
      </w:r>
      <w:r w:rsidR="00E95295" w:rsidRPr="00CC723C">
        <w:rPr>
          <w:rStyle w:val="NoteLabel"/>
          <w:b/>
        </w:rPr>
        <w:t>a</w:t>
      </w:r>
      <w:r w:rsidR="00A27D19" w:rsidRPr="00CC723C">
        <w:rPr>
          <w:rStyle w:val="NoteLabel"/>
          <w:b/>
        </w:rPr>
        <w:t>, b, c</w:t>
      </w:r>
      <w:r w:rsidR="00EE7596">
        <w:rPr>
          <w:rStyle w:val="NoteLabel"/>
          <w:b/>
        </w:rPr>
        <w:t xml:space="preserve">, </w:t>
      </w:r>
      <w:r w:rsidR="00EE7596" w:rsidRPr="000C682B">
        <w:rPr>
          <w:rStyle w:val="NoteLabel"/>
          <w:b/>
          <w:shd w:val="clear" w:color="auto" w:fill="FFFFFF" w:themeFill="background1"/>
        </w:rPr>
        <w:t>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C684F" w:rsidRPr="00EF5A5F">
        <w:tc>
          <w:tcPr>
            <w:tcW w:w="8777" w:type="dxa"/>
          </w:tcPr>
          <w:p w:rsidR="00FC684F" w:rsidRPr="00EF5A5F" w:rsidRDefault="0022365F">
            <w:pPr>
              <w:pStyle w:val="Figure"/>
            </w:pPr>
            <w:r>
              <w:rPr>
                <w:noProof/>
              </w:rPr>
              <w:drawing>
                <wp:inline distT="0" distB="0" distL="0" distR="0">
                  <wp:extent cx="5391785" cy="2691130"/>
                  <wp:effectExtent l="0" t="0" r="0" b="0"/>
                  <wp:docPr id="256" name="Picture 256" descr="Figure 5.20 Proportion of government funded VET graduates who continued on to further study after completing a course, by target group,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C684F" w:rsidRPr="00CE7A6E" w:rsidRDefault="00FC684F" w:rsidP="00CE7A6E">
      <w:pPr>
        <w:pStyle w:val="Note"/>
      </w:pPr>
      <w:r w:rsidRPr="00CE7A6E">
        <w:rPr>
          <w:rStyle w:val="NoteLabel"/>
        </w:rPr>
        <w:t>a</w:t>
      </w:r>
      <w:r w:rsidR="00070462" w:rsidRPr="00CE7A6E">
        <w:t xml:space="preserve"> </w:t>
      </w:r>
      <w:r w:rsidR="00790147" w:rsidRPr="00CE7A6E">
        <w:t xml:space="preserve">Students reported as having disability are defined as those who </w:t>
      </w:r>
      <w:r w:rsidRPr="00CE7A6E">
        <w:t>self</w:t>
      </w:r>
      <w:r w:rsidR="00510FBB" w:rsidRPr="00CE7A6E">
        <w:t>-id</w:t>
      </w:r>
      <w:r w:rsidRPr="00CE7A6E">
        <w:t xml:space="preserve">entify that they have disability, </w:t>
      </w:r>
      <w:r w:rsidR="00C50020" w:rsidRPr="00CE7A6E">
        <w:t>and impairment or a long</w:t>
      </w:r>
      <w:r w:rsidR="00974385" w:rsidRPr="00CE7A6E">
        <w:t>-term</w:t>
      </w:r>
      <w:r w:rsidRPr="00CE7A6E">
        <w:t xml:space="preserve"> condition. Disabilities include hearing/deaf, physical, intellectual, learning, mental illness, acquired brain impairment, vision, medical condition and other unspecified disabilities. </w:t>
      </w:r>
      <w:r w:rsidR="00A27D19" w:rsidRPr="00CE7A6E">
        <w:rPr>
          <w:rStyle w:val="NoteLabel"/>
        </w:rPr>
        <w:t>b</w:t>
      </w:r>
      <w:r w:rsidR="00A27D19" w:rsidRPr="00CE7A6E">
        <w:rPr>
          <w:rStyle w:val="NoteLabel"/>
          <w:b w:val="0"/>
          <w:position w:val="0"/>
        </w:rPr>
        <w:t xml:space="preserve"> </w:t>
      </w:r>
      <w:r w:rsidR="00FB2278" w:rsidRPr="00CE7A6E">
        <w:t>Error bars represent the 95 per cent confidence interval associated with each point estimate</w:t>
      </w:r>
      <w:r w:rsidR="008F67BC" w:rsidRPr="00CE7A6E">
        <w:t xml:space="preserve">. The data for graduates from remote and very remote areas in </w:t>
      </w:r>
      <w:r w:rsidR="00EB18DB" w:rsidRPr="00CE7A6E">
        <w:t xml:space="preserve">Victoria </w:t>
      </w:r>
      <w:r w:rsidR="008F67BC" w:rsidRPr="00CE7A6E">
        <w:t xml:space="preserve">have relative standard errors greater than 25 per cent and need to be used with caution. </w:t>
      </w:r>
      <w:r w:rsidR="00EE7596" w:rsidRPr="00CE7A6E">
        <w:rPr>
          <w:rStyle w:val="NoteLabel"/>
        </w:rPr>
        <w:t>c</w:t>
      </w:r>
      <w:r w:rsidR="00EE7596" w:rsidRPr="00CE7A6E">
        <w:rPr>
          <w:rStyle w:val="NoteLabel"/>
          <w:b w:val="0"/>
          <w:position w:val="0"/>
        </w:rPr>
        <w:t> </w:t>
      </w:r>
      <w:r w:rsidR="00EE7596" w:rsidRPr="00CE7A6E">
        <w:t xml:space="preserve">Data relate to courses completed in 2011. </w:t>
      </w:r>
      <w:r w:rsidR="00EE7596" w:rsidRPr="00CE7A6E">
        <w:rPr>
          <w:rStyle w:val="NoteLabel"/>
        </w:rPr>
        <w:t>d</w:t>
      </w:r>
      <w:r w:rsidRPr="00CE7A6E">
        <w:t xml:space="preserve"> </w:t>
      </w:r>
      <w:r w:rsidR="008F67BC" w:rsidRPr="00CE7A6E">
        <w:t xml:space="preserve">There are no very remote areas in Victoria and no remote or very remote areas in the ACT. The </w:t>
      </w:r>
      <w:r w:rsidR="006C099C" w:rsidRPr="00CE7A6E">
        <w:t xml:space="preserve">remote and very remote </w:t>
      </w:r>
      <w:r w:rsidR="008F67BC" w:rsidRPr="00CE7A6E">
        <w:t xml:space="preserve">data for Victoria are for students from remote </w:t>
      </w:r>
      <w:r w:rsidR="006C099C" w:rsidRPr="00CE7A6E">
        <w:t xml:space="preserve">and very remote </w:t>
      </w:r>
      <w:r w:rsidR="008F67BC" w:rsidRPr="00CE7A6E">
        <w:t>areas throughout Australia studying in Victoria</w:t>
      </w:r>
      <w:r w:rsidR="00C36255" w:rsidRPr="00CE7A6E">
        <w:t xml:space="preserve"> (there are no </w:t>
      </w:r>
      <w:r w:rsidR="006C099C" w:rsidRPr="00CE7A6E">
        <w:t xml:space="preserve">remote and very remote </w:t>
      </w:r>
      <w:r w:rsidR="00C36255" w:rsidRPr="00CE7A6E">
        <w:t>data for the ACT)</w:t>
      </w:r>
      <w:r w:rsidR="008F67BC" w:rsidRPr="00CE7A6E">
        <w:t>.</w:t>
      </w:r>
    </w:p>
    <w:p w:rsidR="00FC684F" w:rsidRPr="00171E10" w:rsidRDefault="00FC684F" w:rsidP="0095094B">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w:t>
      </w:r>
      <w:r w:rsidR="00147C1A" w:rsidRPr="00171E10">
        <w:rPr>
          <w:i/>
        </w:rPr>
        <w:t>Student Outcomes Survey</w:t>
      </w:r>
      <w:r w:rsidRPr="00171E10">
        <w:t xml:space="preserve">; </w:t>
      </w:r>
      <w:r w:rsidR="00473788" w:rsidRPr="00171E10">
        <w:t xml:space="preserve">tables </w:t>
      </w:r>
      <w:proofErr w:type="spellStart"/>
      <w:r w:rsidR="00473788" w:rsidRPr="00171E10">
        <w:t>5A.</w:t>
      </w:r>
      <w:r w:rsidR="00963878" w:rsidRPr="00171E10">
        <w:t>25</w:t>
      </w:r>
      <w:proofErr w:type="spellEnd"/>
      <w:r w:rsidR="00A84CB1" w:rsidRPr="00171E10">
        <w:t>-</w:t>
      </w:r>
      <w:r w:rsidR="00963878" w:rsidRPr="00171E10">
        <w:t xml:space="preserve">26 and </w:t>
      </w:r>
      <w:proofErr w:type="spellStart"/>
      <w:r w:rsidR="00963878" w:rsidRPr="00171E10">
        <w:t>5A.</w:t>
      </w:r>
      <w:r w:rsidR="00E95295" w:rsidRPr="00171E10">
        <w:t>31</w:t>
      </w:r>
      <w:proofErr w:type="spellEnd"/>
      <w:r w:rsidR="009470A0">
        <w:t>–</w:t>
      </w:r>
      <w:r w:rsidR="00E95295" w:rsidRPr="00171E10">
        <w:t>33.</w:t>
      </w:r>
    </w:p>
    <w:p w:rsidR="00C57336" w:rsidRPr="00EF5A5F" w:rsidRDefault="00C57336" w:rsidP="00C57336">
      <w:pPr>
        <w:pStyle w:val="BodyText"/>
      </w:pPr>
      <w:r w:rsidRPr="00EA6743">
        <w:t xml:space="preserve">Of those </w:t>
      </w:r>
      <w:r w:rsidR="009529D3" w:rsidRPr="00EA6743">
        <w:t xml:space="preserve">government funded VET </w:t>
      </w:r>
      <w:r w:rsidR="00823EB8" w:rsidRPr="00EA6743">
        <w:t>graduates</w:t>
      </w:r>
      <w:r w:rsidRPr="00EA6743">
        <w:t xml:space="preserve"> who continued on to further study, </w:t>
      </w:r>
      <w:r w:rsidR="00EA6743" w:rsidRPr="00EA6743">
        <w:t>48.6</w:t>
      </w:r>
      <w:r w:rsidR="00070462" w:rsidRPr="00EA6743">
        <w:t> </w:t>
      </w:r>
      <w:r w:rsidRPr="00EA6743">
        <w:t>per</w:t>
      </w:r>
      <w:r w:rsidR="00070462" w:rsidRPr="00EA6743">
        <w:t> </w:t>
      </w:r>
      <w:r w:rsidRPr="00EA6743">
        <w:t xml:space="preserve">cent pursued their further study within the TAFE system, while </w:t>
      </w:r>
      <w:r w:rsidR="00EA6743" w:rsidRPr="00EA6743">
        <w:t>21.7 </w:t>
      </w:r>
      <w:r w:rsidRPr="00EA6743">
        <w:t>per</w:t>
      </w:r>
      <w:r w:rsidR="00070462" w:rsidRPr="00EA6743">
        <w:t> </w:t>
      </w:r>
      <w:r w:rsidRPr="00EA6743">
        <w:t xml:space="preserve">cent went on to further study at universities and </w:t>
      </w:r>
      <w:r w:rsidR="00EA6743" w:rsidRPr="00EA6743">
        <w:t>29.7</w:t>
      </w:r>
      <w:r w:rsidR="00070462" w:rsidRPr="00EA6743">
        <w:t> </w:t>
      </w:r>
      <w:r w:rsidRPr="00EA6743">
        <w:t>per</w:t>
      </w:r>
      <w:r w:rsidR="00070462" w:rsidRPr="00EA6743">
        <w:t> </w:t>
      </w:r>
      <w:r w:rsidRPr="00EA6743">
        <w:t xml:space="preserve">cent went on to further study at private providers or other registered providers </w:t>
      </w:r>
      <w:r w:rsidRPr="00EF5A5F">
        <w:t xml:space="preserve">(figure </w:t>
      </w:r>
      <w:r w:rsidR="00442BBD">
        <w:t>5.21</w:t>
      </w:r>
      <w:r w:rsidRPr="00EF5A5F">
        <w:t xml:space="preserve">). </w:t>
      </w:r>
    </w:p>
    <w:p w:rsidR="00FC684F" w:rsidRPr="00CC723C" w:rsidRDefault="00FC684F">
      <w:pPr>
        <w:pStyle w:val="FigureTitle"/>
        <w:rPr>
          <w:rStyle w:val="NoteLabel"/>
          <w:b/>
        </w:rPr>
      </w:pPr>
      <w:r w:rsidRPr="00CC723C">
        <w:rPr>
          <w:b w:val="0"/>
        </w:rPr>
        <w:lastRenderedPageBreak/>
        <w:t xml:space="preserve">Figure </w:t>
      </w:r>
      <w:bookmarkStart w:id="42" w:name="OLE_LINK29"/>
      <w:r w:rsidR="00AB7026" w:rsidRPr="00CC723C">
        <w:rPr>
          <w:b w:val="0"/>
        </w:rPr>
        <w:t>5.</w:t>
      </w:r>
      <w:r w:rsidR="009D604A" w:rsidRPr="00CC723C">
        <w:rPr>
          <w:b w:val="0"/>
          <w:noProof/>
        </w:rPr>
        <w:t>21</w:t>
      </w:r>
      <w:bookmarkEnd w:id="42"/>
      <w:r w:rsidRPr="00CC723C">
        <w:tab/>
      </w:r>
      <w:r w:rsidR="00F020C6" w:rsidRPr="00CC723C">
        <w:t>Proportion of g</w:t>
      </w:r>
      <w:r w:rsidR="009529D3" w:rsidRPr="00CC723C">
        <w:t xml:space="preserve">overnment funded VET </w:t>
      </w:r>
      <w:r w:rsidRPr="00CC723C">
        <w:t>graduates who continued on to further study after completing a cour</w:t>
      </w:r>
      <w:r w:rsidR="005C5D2E" w:rsidRPr="00CC723C">
        <w:t xml:space="preserve">se, by type of </w:t>
      </w:r>
      <w:r w:rsidR="00A14B14" w:rsidRPr="00CC723C">
        <w:t xml:space="preserve">continuing </w:t>
      </w:r>
      <w:r w:rsidR="005C5D2E" w:rsidRPr="00CC723C">
        <w:t xml:space="preserve">institution, </w:t>
      </w:r>
      <w:r w:rsidR="001C1B0B" w:rsidRPr="00CC723C">
        <w:t>201</w:t>
      </w:r>
      <w:r w:rsidR="00D0433B" w:rsidRPr="00CC723C">
        <w:t>2</w:t>
      </w:r>
      <w:r w:rsidR="001C1B0B" w:rsidRPr="00CC723C">
        <w:rPr>
          <w:rStyle w:val="NoteLabel"/>
          <w:b/>
        </w:rPr>
        <w:t>a</w:t>
      </w:r>
      <w:r w:rsidR="00EE7596" w:rsidRPr="000C682B">
        <w:rPr>
          <w:rStyle w:val="NoteLabel"/>
          <w:b/>
          <w:shd w:val="clear" w:color="auto" w:fill="FFFFFF" w:themeFill="background1"/>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C684F" w:rsidRPr="00EF5A5F">
        <w:tc>
          <w:tcPr>
            <w:tcW w:w="8777" w:type="dxa"/>
          </w:tcPr>
          <w:p w:rsidR="00FC684F" w:rsidRPr="00EF5A5F" w:rsidRDefault="0022365F">
            <w:pPr>
              <w:pStyle w:val="Figure"/>
            </w:pPr>
            <w:r>
              <w:rPr>
                <w:noProof/>
              </w:rPr>
              <w:drawing>
                <wp:inline distT="0" distB="0" distL="0" distR="0">
                  <wp:extent cx="5391785" cy="2691130"/>
                  <wp:effectExtent l="0" t="0" r="0" b="0"/>
                  <wp:docPr id="257" name="Picture 257" descr="Figure 5.21 Proportion of government funded VET graduates who continued on to further study after completing a course, by type of continuing institution,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C684F" w:rsidRPr="00171E10" w:rsidRDefault="007F4EF2" w:rsidP="00070462">
      <w:pPr>
        <w:pStyle w:val="Note"/>
      </w:pPr>
      <w:proofErr w:type="spellStart"/>
      <w:r w:rsidRPr="00171E10">
        <w:rPr>
          <w:rStyle w:val="NoteLabel"/>
        </w:rPr>
        <w:t>a</w:t>
      </w:r>
      <w:proofErr w:type="spellEnd"/>
      <w:r w:rsidRPr="00171E10">
        <w:t xml:space="preserve"> </w:t>
      </w:r>
      <w:r w:rsidR="00FB2278">
        <w:t>E</w:t>
      </w:r>
      <w:r w:rsidR="00FB2278" w:rsidRPr="00171E10">
        <w:t xml:space="preserve">rror bars represent the 95 per cent confidence interval associated </w:t>
      </w:r>
      <w:r w:rsidR="00FB2278" w:rsidRPr="000C682B">
        <w:rPr>
          <w:shd w:val="clear" w:color="auto" w:fill="FFFFFF" w:themeFill="background1"/>
        </w:rPr>
        <w:t>with each point estimate.</w:t>
      </w:r>
      <w:r w:rsidR="00EE7596" w:rsidRPr="000C682B">
        <w:rPr>
          <w:rStyle w:val="NoteLabel"/>
          <w:shd w:val="clear" w:color="auto" w:fill="FFFFFF" w:themeFill="background1"/>
        </w:rPr>
        <w:t xml:space="preserve"> b </w:t>
      </w:r>
      <w:r w:rsidR="00EE7596" w:rsidRPr="000C682B">
        <w:rPr>
          <w:shd w:val="clear" w:color="auto" w:fill="FFFFFF" w:themeFill="background1"/>
        </w:rPr>
        <w:t>Data relate to courses completed in 2011.</w:t>
      </w:r>
    </w:p>
    <w:p w:rsidR="00FC684F" w:rsidRPr="00171E10" w:rsidRDefault="00FC684F">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w:t>
      </w:r>
      <w:r w:rsidR="00147C1A" w:rsidRPr="00171E10">
        <w:rPr>
          <w:i/>
        </w:rPr>
        <w:t>Student Outcomes Survey</w:t>
      </w:r>
      <w:r w:rsidR="00C020A2" w:rsidRPr="00171E10">
        <w:t xml:space="preserve">; table </w:t>
      </w:r>
      <w:proofErr w:type="spellStart"/>
      <w:r w:rsidR="00C020A2" w:rsidRPr="00171E10">
        <w:t>5A.</w:t>
      </w:r>
      <w:r w:rsidR="007D2974" w:rsidRPr="00171E10">
        <w:t>25</w:t>
      </w:r>
      <w:proofErr w:type="spellEnd"/>
      <w:r w:rsidRPr="00171E10">
        <w:t>.</w:t>
      </w:r>
    </w:p>
    <w:p w:rsidR="00730071" w:rsidRDefault="00730071" w:rsidP="0063437C">
      <w:pPr>
        <w:pStyle w:val="BodyText"/>
      </w:pPr>
      <w:r w:rsidRPr="00EA6743">
        <w:t xml:space="preserve">Of those </w:t>
      </w:r>
      <w:r w:rsidR="009529D3" w:rsidRPr="00EA6743">
        <w:t xml:space="preserve">government funded </w:t>
      </w:r>
      <w:r w:rsidR="009935F9" w:rsidRPr="00EA6743">
        <w:t xml:space="preserve">Indigenous </w:t>
      </w:r>
      <w:r w:rsidR="009529D3" w:rsidRPr="00EA6743">
        <w:t xml:space="preserve">VET </w:t>
      </w:r>
      <w:r w:rsidRPr="00EA6743">
        <w:t xml:space="preserve">graduates who went on to further study, </w:t>
      </w:r>
      <w:r w:rsidR="00EA6743" w:rsidRPr="00EA6743">
        <w:t>52.0</w:t>
      </w:r>
      <w:r w:rsidRPr="00EA6743">
        <w:t xml:space="preserve"> per cent continued on to further study within the TAFE system (compared with </w:t>
      </w:r>
      <w:r w:rsidR="00EA6743" w:rsidRPr="00EA6743">
        <w:t>48.6</w:t>
      </w:r>
      <w:r w:rsidRPr="00EA6743">
        <w:t xml:space="preserve"> per cent for all </w:t>
      </w:r>
      <w:r w:rsidR="009529D3" w:rsidRPr="00EA6743">
        <w:t xml:space="preserve">government funded VET </w:t>
      </w:r>
      <w:r w:rsidRPr="00EA6743">
        <w:t>graduates)</w:t>
      </w:r>
      <w:r w:rsidR="00F25CF1" w:rsidRPr="00EA6743">
        <w:t>,</w:t>
      </w:r>
      <w:r w:rsidRPr="00EA6743">
        <w:t xml:space="preserve"> </w:t>
      </w:r>
      <w:r w:rsidR="00120E55" w:rsidRPr="00EA6743">
        <w:t>while</w:t>
      </w:r>
      <w:r w:rsidRPr="00EA6743">
        <w:t xml:space="preserve"> </w:t>
      </w:r>
      <w:r w:rsidR="00EA6743" w:rsidRPr="00EA6743">
        <w:t>16.5</w:t>
      </w:r>
      <w:r w:rsidRPr="00EA6743">
        <w:t xml:space="preserve"> per cent went to university (compared with </w:t>
      </w:r>
      <w:r w:rsidR="00EA6743" w:rsidRPr="00EA6743">
        <w:t>21.7</w:t>
      </w:r>
      <w:r w:rsidRPr="00EA6743">
        <w:t xml:space="preserve"> per cent for all </w:t>
      </w:r>
      <w:r w:rsidR="009529D3" w:rsidRPr="00EA6743">
        <w:t xml:space="preserve">government funded VET </w:t>
      </w:r>
      <w:r w:rsidRPr="00EA6743">
        <w:t xml:space="preserve">graduates) </w:t>
      </w:r>
      <w:r w:rsidR="00F25CF1" w:rsidRPr="00EA6743">
        <w:t xml:space="preserve">and </w:t>
      </w:r>
      <w:r w:rsidR="00EA6743" w:rsidRPr="00EA6743">
        <w:t>31.4</w:t>
      </w:r>
      <w:r w:rsidR="00F25CF1" w:rsidRPr="00EA6743">
        <w:t xml:space="preserve"> per cent went on to further study at private providers or other registered providers </w:t>
      </w:r>
      <w:r w:rsidR="0063437C" w:rsidRPr="00EA6743">
        <w:t xml:space="preserve">(compared with </w:t>
      </w:r>
      <w:r w:rsidR="00EA6743" w:rsidRPr="00EA6743">
        <w:t xml:space="preserve">29.7 </w:t>
      </w:r>
      <w:r w:rsidR="0063437C" w:rsidRPr="00EA6743">
        <w:t xml:space="preserve">per cent for all </w:t>
      </w:r>
      <w:r w:rsidR="0063437C" w:rsidRPr="00EF5A5F">
        <w:t xml:space="preserve">government funded VET graduates) </w:t>
      </w:r>
      <w:r w:rsidRPr="00EF5A5F">
        <w:t xml:space="preserve">(figure </w:t>
      </w:r>
      <w:r w:rsidR="00442BBD">
        <w:t>5.22</w:t>
      </w:r>
      <w:r w:rsidR="00F25CF1" w:rsidRPr="00EF5A5F">
        <w:t xml:space="preserve"> and table </w:t>
      </w:r>
      <w:proofErr w:type="spellStart"/>
      <w:r w:rsidR="00F25CF1" w:rsidRPr="00EF5A5F">
        <w:t>5A.</w:t>
      </w:r>
      <w:r w:rsidR="00D323BF" w:rsidRPr="00EF5A5F">
        <w:t>25</w:t>
      </w:r>
      <w:proofErr w:type="spellEnd"/>
      <w:r w:rsidR="00F25CF1" w:rsidRPr="00EF5A5F">
        <w:t>)</w:t>
      </w:r>
      <w:r w:rsidRPr="00EF5A5F">
        <w:t>.</w:t>
      </w:r>
    </w:p>
    <w:p w:rsidR="00730071" w:rsidRPr="00CC723C" w:rsidRDefault="00730071" w:rsidP="00730071">
      <w:pPr>
        <w:pStyle w:val="FigureTitle"/>
        <w:rPr>
          <w:rStyle w:val="NoteLabel"/>
          <w:b/>
        </w:rPr>
      </w:pPr>
      <w:r w:rsidRPr="00CC723C">
        <w:rPr>
          <w:b w:val="0"/>
        </w:rPr>
        <w:lastRenderedPageBreak/>
        <w:t xml:space="preserve">Figure </w:t>
      </w:r>
      <w:bookmarkStart w:id="43" w:name="OLE_LINK55"/>
      <w:r w:rsidR="00AB7026" w:rsidRPr="00CC723C">
        <w:rPr>
          <w:b w:val="0"/>
        </w:rPr>
        <w:t>5.</w:t>
      </w:r>
      <w:r w:rsidR="009D604A" w:rsidRPr="00CC723C">
        <w:rPr>
          <w:b w:val="0"/>
          <w:noProof/>
        </w:rPr>
        <w:t>22</w:t>
      </w:r>
      <w:bookmarkEnd w:id="43"/>
      <w:r w:rsidRPr="00CC723C">
        <w:tab/>
      </w:r>
      <w:r w:rsidR="00F020C6" w:rsidRPr="00CC723C">
        <w:t xml:space="preserve">Proportion of </w:t>
      </w:r>
      <w:r w:rsidRPr="00CC723C">
        <w:t xml:space="preserve">Indigenous </w:t>
      </w:r>
      <w:r w:rsidR="009529D3" w:rsidRPr="00CC723C">
        <w:t xml:space="preserve">government funded VET </w:t>
      </w:r>
      <w:r w:rsidRPr="00CC723C">
        <w:t xml:space="preserve">graduates who continued on to further study after completing a course, by type of </w:t>
      </w:r>
      <w:r w:rsidR="006E3FEA" w:rsidRPr="00CC723C">
        <w:t xml:space="preserve">continuing institution, </w:t>
      </w:r>
      <w:r w:rsidR="0091194C" w:rsidRPr="00CC723C">
        <w:t>201</w:t>
      </w:r>
      <w:r w:rsidR="008B0258" w:rsidRPr="00CC723C">
        <w:t>2</w:t>
      </w:r>
      <w:r w:rsidR="0091194C" w:rsidRPr="00CC723C">
        <w:rPr>
          <w:rStyle w:val="NoteLabel"/>
          <w:b/>
        </w:rPr>
        <w:t>a</w:t>
      </w:r>
      <w:r w:rsidRPr="00CC723C">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30071" w:rsidRPr="00EF5A5F" w:rsidTr="00F25CF1">
        <w:tc>
          <w:tcPr>
            <w:tcW w:w="8777" w:type="dxa"/>
          </w:tcPr>
          <w:p w:rsidR="00730071" w:rsidRPr="00EF5A5F" w:rsidRDefault="0022365F" w:rsidP="00F25CF1">
            <w:pPr>
              <w:pStyle w:val="Figure"/>
            </w:pPr>
            <w:r>
              <w:rPr>
                <w:noProof/>
              </w:rPr>
              <w:drawing>
                <wp:inline distT="0" distB="0" distL="0" distR="0">
                  <wp:extent cx="5391785" cy="2691130"/>
                  <wp:effectExtent l="0" t="0" r="0" b="0"/>
                  <wp:docPr id="258" name="Picture 258" descr="Figure 5.22 Proportion of Indigenous government funded VET graduates who continued on to further study after completing a course, by type of continuing institution,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730071" w:rsidRPr="00171E10" w:rsidRDefault="00730071" w:rsidP="00730071">
      <w:pPr>
        <w:pStyle w:val="Note"/>
      </w:pPr>
      <w:proofErr w:type="spellStart"/>
      <w:r w:rsidRPr="00171E10">
        <w:rPr>
          <w:rStyle w:val="NoteLabel"/>
        </w:rPr>
        <w:t>a</w:t>
      </w:r>
      <w:proofErr w:type="spellEnd"/>
      <w:r w:rsidRPr="00171E10">
        <w:t xml:space="preserve"> The </w:t>
      </w:r>
      <w:r w:rsidR="00A47F27" w:rsidRPr="00171E10">
        <w:t xml:space="preserve">data for </w:t>
      </w:r>
      <w:r w:rsidRPr="00171E10">
        <w:t xml:space="preserve">graduates </w:t>
      </w:r>
      <w:r w:rsidR="00C379FE" w:rsidRPr="00171E10">
        <w:t xml:space="preserve">who continued at </w:t>
      </w:r>
      <w:r w:rsidR="008C1DD2" w:rsidRPr="00171E10">
        <w:t>TAFE for Victoria, Queensland and the NT</w:t>
      </w:r>
      <w:r w:rsidR="00A47F27" w:rsidRPr="00171E10">
        <w:t xml:space="preserve">, at University for </w:t>
      </w:r>
      <w:r w:rsidR="00712E25" w:rsidRPr="00171E10">
        <w:t xml:space="preserve">NSW, </w:t>
      </w:r>
      <w:r w:rsidR="008C1DD2" w:rsidRPr="00171E10">
        <w:t>Queensland, SA and the NT</w:t>
      </w:r>
      <w:r w:rsidR="008E6A37" w:rsidRPr="00171E10">
        <w:t xml:space="preserve">, and for graduates at </w:t>
      </w:r>
      <w:r w:rsidR="00A47F27" w:rsidRPr="00171E10">
        <w:t xml:space="preserve">private provider or other registered provider for </w:t>
      </w:r>
      <w:r w:rsidR="00171E10" w:rsidRPr="00171E10">
        <w:t xml:space="preserve">NSW, </w:t>
      </w:r>
      <w:r w:rsidR="00A47F27" w:rsidRPr="00171E10">
        <w:t>Victoria</w:t>
      </w:r>
      <w:r w:rsidR="00171E10" w:rsidRPr="00171E10">
        <w:t>, Queensland</w:t>
      </w:r>
      <w:r w:rsidR="00712E25" w:rsidRPr="00171E10">
        <w:t xml:space="preserve"> and </w:t>
      </w:r>
      <w:r w:rsidR="00171E10" w:rsidRPr="00171E10">
        <w:t>WA</w:t>
      </w:r>
      <w:r w:rsidR="0091194C" w:rsidRPr="00171E10">
        <w:t xml:space="preserve"> </w:t>
      </w:r>
      <w:r w:rsidR="00A47F27" w:rsidRPr="00171E10">
        <w:t xml:space="preserve">have relative standard errors greater than 25 per cent and should be used with caution. </w:t>
      </w:r>
      <w:r w:rsidR="00C379FE" w:rsidRPr="00171E10">
        <w:t>Some</w:t>
      </w:r>
      <w:r w:rsidR="006B743B" w:rsidRPr="00171E10">
        <w:t xml:space="preserve"> data for </w:t>
      </w:r>
      <w:r w:rsidR="00904099" w:rsidRPr="00171E10">
        <w:t xml:space="preserve">Victoria, </w:t>
      </w:r>
      <w:r w:rsidR="00171E10" w:rsidRPr="00171E10">
        <w:t xml:space="preserve">WA, </w:t>
      </w:r>
      <w:r w:rsidR="006B743B" w:rsidRPr="00171E10">
        <w:t>SA</w:t>
      </w:r>
      <w:r w:rsidR="00171E10" w:rsidRPr="00171E10">
        <w:t>, Tasmania</w:t>
      </w:r>
      <w:r w:rsidR="006B743B" w:rsidRPr="00171E10">
        <w:t xml:space="preserve"> and the ACT are not published due to 5 or fewer responses</w:t>
      </w:r>
      <w:r w:rsidR="00464A83" w:rsidRPr="00171E10">
        <w:t>, but are included in the national totals for Australia</w:t>
      </w:r>
      <w:r w:rsidR="006B743B" w:rsidRPr="00171E10">
        <w:t>.</w:t>
      </w:r>
      <w:r w:rsidR="008E6A37" w:rsidRPr="00171E10">
        <w:t xml:space="preserve"> </w:t>
      </w:r>
      <w:r w:rsidRPr="00171E10">
        <w:rPr>
          <w:rStyle w:val="NoteLabel"/>
        </w:rPr>
        <w:t>b</w:t>
      </w:r>
      <w:r w:rsidR="00C379FE" w:rsidRPr="00171E10">
        <w:t xml:space="preserve"> </w:t>
      </w:r>
      <w:r w:rsidR="00FB2278">
        <w:t>E</w:t>
      </w:r>
      <w:r w:rsidR="00FB2278" w:rsidRPr="00171E10">
        <w:t>rror bars represent the 95 per cent confidence interval associated with each point estimate.</w:t>
      </w:r>
    </w:p>
    <w:p w:rsidR="00730071" w:rsidRPr="00171E10" w:rsidRDefault="00730071" w:rsidP="009529D3">
      <w:pPr>
        <w:pStyle w:val="Source"/>
      </w:pPr>
      <w:r w:rsidRPr="00171E10">
        <w:rPr>
          <w:i/>
        </w:rPr>
        <w:t>Source</w:t>
      </w:r>
      <w:r w:rsidRPr="00171E10">
        <w:t xml:space="preserve">: </w:t>
      </w:r>
      <w:proofErr w:type="spellStart"/>
      <w:r w:rsidRPr="00171E10">
        <w:t>NCVER</w:t>
      </w:r>
      <w:proofErr w:type="spellEnd"/>
      <w:r w:rsidRPr="00171E10">
        <w:t xml:space="preserve"> (unpublished) </w:t>
      </w:r>
      <w:r w:rsidRPr="00171E10">
        <w:rPr>
          <w:i/>
        </w:rPr>
        <w:t>Student Outcomes Survey</w:t>
      </w:r>
      <w:r w:rsidRPr="00171E10">
        <w:t xml:space="preserve">; tables </w:t>
      </w:r>
      <w:proofErr w:type="spellStart"/>
      <w:r w:rsidRPr="00171E10">
        <w:t>5A.</w:t>
      </w:r>
      <w:r w:rsidR="00D323BF" w:rsidRPr="00171E10">
        <w:t>26</w:t>
      </w:r>
      <w:proofErr w:type="spellEnd"/>
      <w:r w:rsidRPr="00171E10">
        <w:t>.</w:t>
      </w:r>
    </w:p>
    <w:p w:rsidR="00C57336" w:rsidRPr="00EF5A5F" w:rsidRDefault="004E3A2B" w:rsidP="0095094B">
      <w:pPr>
        <w:pStyle w:val="Heading5"/>
      </w:pPr>
      <w:r w:rsidRPr="00EF5A5F">
        <w:t xml:space="preserve">Student employment and further study outcomes — </w:t>
      </w:r>
      <w:r w:rsidR="008E6A37" w:rsidRPr="00EF5A5F">
        <w:t>t</w:t>
      </w:r>
      <w:r w:rsidR="00850378" w:rsidRPr="00EF5A5F">
        <w:t xml:space="preserve">he proportion of graduates employed after completing their course who were </w:t>
      </w:r>
      <w:r w:rsidR="000E6798" w:rsidRPr="00EF5A5F">
        <w:t>unemployed before the course</w:t>
      </w:r>
    </w:p>
    <w:p w:rsidR="00C57336" w:rsidRPr="009202F4" w:rsidRDefault="00C57336" w:rsidP="00070462">
      <w:pPr>
        <w:pStyle w:val="BodyText"/>
      </w:pPr>
      <w:r w:rsidRPr="009202F4">
        <w:t xml:space="preserve">Nationally, of the </w:t>
      </w:r>
      <w:r w:rsidR="009529D3" w:rsidRPr="009202F4">
        <w:t xml:space="preserve">government funded VET </w:t>
      </w:r>
      <w:r w:rsidRPr="009202F4">
        <w:t xml:space="preserve">graduates surveyed in </w:t>
      </w:r>
      <w:r w:rsidR="008C3331" w:rsidRPr="009202F4">
        <w:t>201</w:t>
      </w:r>
      <w:r w:rsidR="008B0258" w:rsidRPr="009202F4">
        <w:t>2</w:t>
      </w:r>
      <w:r w:rsidR="008C3331" w:rsidRPr="009202F4">
        <w:t xml:space="preserve"> </w:t>
      </w:r>
      <w:r w:rsidRPr="009202F4">
        <w:t>who we</w:t>
      </w:r>
      <w:r w:rsidR="006F6DDD" w:rsidRPr="009202F4">
        <w:t xml:space="preserve">re </w:t>
      </w:r>
      <w:r w:rsidR="00C038AD" w:rsidRPr="009202F4">
        <w:t>unemployed before the course</w:t>
      </w:r>
      <w:r w:rsidRPr="009202F4">
        <w:t xml:space="preserve">, </w:t>
      </w:r>
      <w:r w:rsidR="009202F4" w:rsidRPr="009202F4">
        <w:t>51.1</w:t>
      </w:r>
      <w:r w:rsidR="00070462" w:rsidRPr="009202F4">
        <w:t> </w:t>
      </w:r>
      <w:r w:rsidRPr="009202F4">
        <w:t>per</w:t>
      </w:r>
      <w:r w:rsidR="00070462" w:rsidRPr="009202F4">
        <w:t> </w:t>
      </w:r>
      <w:r w:rsidRPr="009202F4">
        <w:t>cent indicated they were employed after the course</w:t>
      </w:r>
      <w:r w:rsidR="00937F0F" w:rsidRPr="009202F4">
        <w:t xml:space="preserve">, </w:t>
      </w:r>
      <w:r w:rsidR="009202F4" w:rsidRPr="009202F4">
        <w:t>40.1</w:t>
      </w:r>
      <w:r w:rsidR="00C038AD" w:rsidRPr="009202F4">
        <w:t> </w:t>
      </w:r>
      <w:r w:rsidR="00937F0F" w:rsidRPr="009202F4">
        <w:t>per</w:t>
      </w:r>
      <w:r w:rsidR="00C038AD" w:rsidRPr="009202F4">
        <w:t> </w:t>
      </w:r>
      <w:r w:rsidR="00937F0F" w:rsidRPr="009202F4">
        <w:t xml:space="preserve">cent were unemployed and </w:t>
      </w:r>
      <w:r w:rsidR="008C3331" w:rsidRPr="009202F4">
        <w:t>8.</w:t>
      </w:r>
      <w:r w:rsidR="009202F4" w:rsidRPr="009202F4">
        <w:t>8</w:t>
      </w:r>
      <w:r w:rsidR="0094789D" w:rsidRPr="009202F4">
        <w:t> </w:t>
      </w:r>
      <w:r w:rsidRPr="009202F4">
        <w:t>per</w:t>
      </w:r>
      <w:r w:rsidR="0094789D" w:rsidRPr="009202F4">
        <w:t> </w:t>
      </w:r>
      <w:r w:rsidRPr="009202F4">
        <w:t>cent were not in the labour force (figure</w:t>
      </w:r>
      <w:r w:rsidR="00C038AD" w:rsidRPr="009202F4">
        <w:t> </w:t>
      </w:r>
      <w:r w:rsidR="00442BBD" w:rsidRPr="009202F4">
        <w:t>5.23</w:t>
      </w:r>
      <w:r w:rsidRPr="009202F4">
        <w:t>).</w:t>
      </w:r>
    </w:p>
    <w:p w:rsidR="00FC684F" w:rsidRPr="00CC723C" w:rsidRDefault="00FC684F" w:rsidP="0094789D">
      <w:pPr>
        <w:pStyle w:val="FigureTitle"/>
        <w:rPr>
          <w:rStyle w:val="NoteLabel"/>
          <w:b/>
        </w:rPr>
      </w:pPr>
      <w:r w:rsidRPr="00CC723C">
        <w:rPr>
          <w:b w:val="0"/>
        </w:rPr>
        <w:lastRenderedPageBreak/>
        <w:t xml:space="preserve">Figure </w:t>
      </w:r>
      <w:bookmarkStart w:id="44" w:name="OLE_LINK31"/>
      <w:r w:rsidR="00AB7026" w:rsidRPr="00CC723C">
        <w:rPr>
          <w:b w:val="0"/>
        </w:rPr>
        <w:t>5.</w:t>
      </w:r>
      <w:r w:rsidR="009D604A" w:rsidRPr="00CC723C">
        <w:rPr>
          <w:b w:val="0"/>
          <w:noProof/>
        </w:rPr>
        <w:t>23</w:t>
      </w:r>
      <w:bookmarkEnd w:id="44"/>
      <w:r w:rsidRPr="00CC723C">
        <w:tab/>
        <w:t xml:space="preserve">Labour force status after the course of </w:t>
      </w:r>
      <w:r w:rsidR="00A85AD7" w:rsidRPr="00CC723C">
        <w:t xml:space="preserve">government funded VET </w:t>
      </w:r>
      <w:r w:rsidRPr="00CC723C">
        <w:t xml:space="preserve">graduates who were </w:t>
      </w:r>
      <w:r w:rsidR="00D340A3" w:rsidRPr="00CC723C">
        <w:t>un</w:t>
      </w:r>
      <w:r w:rsidR="005C5D2E" w:rsidRPr="00CC723C">
        <w:t xml:space="preserve">employed before the course, </w:t>
      </w:r>
      <w:r w:rsidR="00DD3F45" w:rsidRPr="00CC723C">
        <w:t>201</w:t>
      </w:r>
      <w:r w:rsidR="008B0258" w:rsidRPr="00CC723C">
        <w:t>2</w:t>
      </w:r>
      <w:r w:rsidR="00DD3F45" w:rsidRPr="00CC723C">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C684F" w:rsidRPr="00EF5A5F">
        <w:tc>
          <w:tcPr>
            <w:tcW w:w="8777" w:type="dxa"/>
          </w:tcPr>
          <w:p w:rsidR="00FC684F" w:rsidRPr="00EF5A5F" w:rsidRDefault="0022365F">
            <w:pPr>
              <w:pStyle w:val="Figure"/>
            </w:pPr>
            <w:r>
              <w:rPr>
                <w:noProof/>
              </w:rPr>
              <w:drawing>
                <wp:inline distT="0" distB="0" distL="0" distR="0">
                  <wp:extent cx="5391785" cy="2691130"/>
                  <wp:effectExtent l="0" t="0" r="0" b="0"/>
                  <wp:docPr id="259" name="Picture 259" descr="Figure 5.23 Labour force status after the course of government funded VET graduates who were unemployed before the course,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0F5309" w:rsidRPr="008C1DD2" w:rsidRDefault="000F5309" w:rsidP="005B30B2">
      <w:pPr>
        <w:pStyle w:val="Note"/>
        <w:rPr>
          <w:rStyle w:val="NoteLabel"/>
        </w:rPr>
      </w:pPr>
      <w:proofErr w:type="spellStart"/>
      <w:r w:rsidRPr="008C1DD2">
        <w:t>NFI</w:t>
      </w:r>
      <w:proofErr w:type="spellEnd"/>
      <w:r w:rsidRPr="008C1DD2">
        <w:t xml:space="preserve"> = No further information</w:t>
      </w:r>
    </w:p>
    <w:p w:rsidR="00FC684F" w:rsidRPr="008C1DD2" w:rsidRDefault="00FC684F" w:rsidP="005B30B2">
      <w:pPr>
        <w:pStyle w:val="Note"/>
      </w:pPr>
      <w:proofErr w:type="spellStart"/>
      <w:r w:rsidRPr="008C1DD2">
        <w:rPr>
          <w:rStyle w:val="NoteLabel"/>
        </w:rPr>
        <w:t>a</w:t>
      </w:r>
      <w:proofErr w:type="spellEnd"/>
      <w:r w:rsidR="0094789D" w:rsidRPr="008C1DD2">
        <w:t xml:space="preserve"> </w:t>
      </w:r>
      <w:r w:rsidR="004B5FDC" w:rsidRPr="008C1DD2">
        <w:t xml:space="preserve">The 95 per cent confidence intervals for the percentage estimates are reported in table </w:t>
      </w:r>
      <w:proofErr w:type="spellStart"/>
      <w:r w:rsidR="004B5FDC" w:rsidRPr="008C1DD2">
        <w:t>5A.</w:t>
      </w:r>
      <w:r w:rsidR="00DD3F45" w:rsidRPr="008C1DD2">
        <w:t>34</w:t>
      </w:r>
      <w:proofErr w:type="spellEnd"/>
      <w:r w:rsidR="004B5FDC" w:rsidRPr="008C1DD2">
        <w:t xml:space="preserve">. </w:t>
      </w:r>
      <w:r w:rsidR="00C379FE" w:rsidRPr="008C1DD2">
        <w:t>N</w:t>
      </w:r>
      <w:r w:rsidR="004B5FDC" w:rsidRPr="008C1DD2">
        <w:t xml:space="preserve">ot in the labour force estimates </w:t>
      </w:r>
      <w:r w:rsidR="00D432B0" w:rsidRPr="008C1DD2">
        <w:t>for</w:t>
      </w:r>
      <w:r w:rsidR="00A65512" w:rsidRPr="008C1DD2">
        <w:t xml:space="preserve"> </w:t>
      </w:r>
      <w:r w:rsidR="008C1DD2" w:rsidRPr="008C1DD2">
        <w:t>Queensland, WA, Tasmania</w:t>
      </w:r>
      <w:r w:rsidR="00F47E39" w:rsidRPr="008C1DD2">
        <w:t xml:space="preserve"> and the NT </w:t>
      </w:r>
      <w:r w:rsidR="00235F5A" w:rsidRPr="008C1DD2">
        <w:t>have relative standard errors greater than 25 per cent and need to be used with caution</w:t>
      </w:r>
      <w:r w:rsidR="00A65512" w:rsidRPr="008C1DD2">
        <w:t>.</w:t>
      </w:r>
      <w:r w:rsidR="008C1DD2" w:rsidRPr="008C1DD2">
        <w:t xml:space="preserve"> Not in the labour force estimates for the ACT are not published due to 5 or fewer responses, but are included in the national totals for Australia.</w:t>
      </w:r>
    </w:p>
    <w:p w:rsidR="00FC684F" w:rsidRPr="008C1DD2" w:rsidRDefault="00EF1E69" w:rsidP="005B30B2">
      <w:pPr>
        <w:pStyle w:val="Source"/>
      </w:pPr>
      <w:r w:rsidRPr="008C1DD2">
        <w:rPr>
          <w:i/>
        </w:rPr>
        <w:t>S</w:t>
      </w:r>
      <w:r w:rsidR="00FC684F" w:rsidRPr="008C1DD2">
        <w:rPr>
          <w:i/>
        </w:rPr>
        <w:t>ource</w:t>
      </w:r>
      <w:r w:rsidR="00FC684F"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 </w:t>
      </w:r>
      <w:proofErr w:type="spellStart"/>
      <w:r w:rsidR="00C020A2" w:rsidRPr="008C1DD2">
        <w:t>5</w:t>
      </w:r>
      <w:r w:rsidRPr="008C1DD2">
        <w:t>A.</w:t>
      </w:r>
      <w:r w:rsidR="00DD3F45" w:rsidRPr="008C1DD2">
        <w:t>34</w:t>
      </w:r>
      <w:proofErr w:type="spellEnd"/>
      <w:r w:rsidRPr="008C1DD2">
        <w:t>.</w:t>
      </w:r>
    </w:p>
    <w:p w:rsidR="00C57336" w:rsidRPr="00EF5A5F" w:rsidRDefault="00C57336" w:rsidP="00A405CB">
      <w:pPr>
        <w:pStyle w:val="BodyText"/>
        <w:spacing w:before="120"/>
      </w:pPr>
      <w:r w:rsidRPr="002D35E4">
        <w:t xml:space="preserve">Between </w:t>
      </w:r>
      <w:r w:rsidR="00DD3F45" w:rsidRPr="002D35E4">
        <w:t>200</w:t>
      </w:r>
      <w:r w:rsidR="008B0258" w:rsidRPr="002D35E4">
        <w:t>8</w:t>
      </w:r>
      <w:r w:rsidR="00DD3F45" w:rsidRPr="002D35E4">
        <w:t xml:space="preserve"> </w:t>
      </w:r>
      <w:r w:rsidRPr="002D35E4">
        <w:t xml:space="preserve">and </w:t>
      </w:r>
      <w:r w:rsidR="00F2551D" w:rsidRPr="002D35E4">
        <w:t>201</w:t>
      </w:r>
      <w:r w:rsidR="008B0258" w:rsidRPr="002D35E4">
        <w:t>2</w:t>
      </w:r>
      <w:r w:rsidRPr="002D35E4">
        <w:t xml:space="preserve">, the proportion of </w:t>
      </w:r>
      <w:r w:rsidR="00E7351A" w:rsidRPr="002D35E4">
        <w:t xml:space="preserve">all </w:t>
      </w:r>
      <w:r w:rsidR="00A85AD7" w:rsidRPr="002D35E4">
        <w:t xml:space="preserve">government funded VET </w:t>
      </w:r>
      <w:r w:rsidRPr="002D35E4">
        <w:t xml:space="preserve">graduates who </w:t>
      </w:r>
      <w:r w:rsidR="00C038AD" w:rsidRPr="002D35E4">
        <w:t>were unemployed before the</w:t>
      </w:r>
      <w:r w:rsidRPr="002D35E4">
        <w:t xml:space="preserve"> cour</w:t>
      </w:r>
      <w:r w:rsidR="006C7A3D" w:rsidRPr="002D35E4">
        <w:t xml:space="preserve">se </w:t>
      </w:r>
      <w:r w:rsidRPr="002D35E4">
        <w:t>and who became employed</w:t>
      </w:r>
      <w:r w:rsidR="00762061" w:rsidRPr="002D35E4">
        <w:t xml:space="preserve"> after the course </w:t>
      </w:r>
      <w:r w:rsidR="009852D1" w:rsidRPr="002D35E4">
        <w:t xml:space="preserve">decreased </w:t>
      </w:r>
      <w:r w:rsidR="00762061" w:rsidRPr="002D35E4">
        <w:t xml:space="preserve">by </w:t>
      </w:r>
      <w:r w:rsidR="002D35E4" w:rsidRPr="002D35E4">
        <w:t>6.2</w:t>
      </w:r>
      <w:r w:rsidR="00E7351A" w:rsidRPr="002D35E4">
        <w:t xml:space="preserve"> </w:t>
      </w:r>
      <w:r w:rsidRPr="002D35E4">
        <w:t xml:space="preserve">percentage points </w:t>
      </w:r>
      <w:r w:rsidR="00E7351A" w:rsidRPr="002D35E4">
        <w:t xml:space="preserve">to </w:t>
      </w:r>
      <w:r w:rsidR="002D35E4" w:rsidRPr="002D35E4">
        <w:t>51.1</w:t>
      </w:r>
      <w:r w:rsidR="00C35FAA" w:rsidRPr="002D35E4">
        <w:t xml:space="preserve"> </w:t>
      </w:r>
      <w:r w:rsidR="00823EB8" w:rsidRPr="002D35E4">
        <w:t>per</w:t>
      </w:r>
      <w:r w:rsidR="00C35FAA" w:rsidRPr="002D35E4">
        <w:t xml:space="preserve"> </w:t>
      </w:r>
      <w:r w:rsidR="00823EB8" w:rsidRPr="002D35E4">
        <w:t>cent (figure </w:t>
      </w:r>
      <w:r w:rsidR="00442BBD" w:rsidRPr="002D35E4">
        <w:t>5.24</w:t>
      </w:r>
      <w:r w:rsidRPr="002D35E4">
        <w:t>).</w:t>
      </w:r>
      <w:r w:rsidR="00E7351A" w:rsidRPr="002D35E4">
        <w:t xml:space="preserve"> This compares with </w:t>
      </w:r>
      <w:proofErr w:type="spellStart"/>
      <w:r w:rsidR="00E7351A" w:rsidRPr="002D35E4">
        <w:t>a</w:t>
      </w:r>
      <w:proofErr w:type="spellEnd"/>
      <w:r w:rsidR="00E7351A" w:rsidRPr="002D35E4">
        <w:t xml:space="preserve"> </w:t>
      </w:r>
      <w:r w:rsidR="002D35E4" w:rsidRPr="002D35E4">
        <w:t>in</w:t>
      </w:r>
      <w:r w:rsidR="00E7351A" w:rsidRPr="002D35E4">
        <w:t xml:space="preserve">crease of </w:t>
      </w:r>
      <w:r w:rsidR="002D35E4" w:rsidRPr="002D35E4">
        <w:t>3.0</w:t>
      </w:r>
      <w:r w:rsidR="00E7351A" w:rsidRPr="002D35E4">
        <w:t xml:space="preserve"> percentage points over the same period for government funded </w:t>
      </w:r>
      <w:r w:rsidR="009935F9" w:rsidRPr="002D35E4">
        <w:t xml:space="preserve">Indigenous </w:t>
      </w:r>
      <w:r w:rsidR="00E7351A" w:rsidRPr="002D35E4">
        <w:t>V</w:t>
      </w:r>
      <w:r w:rsidR="003844EB" w:rsidRPr="002D35E4">
        <w:t xml:space="preserve">ET graduates to </w:t>
      </w:r>
      <w:r w:rsidR="002D35E4" w:rsidRPr="002D35E4">
        <w:t>40.3</w:t>
      </w:r>
      <w:r w:rsidR="003844EB" w:rsidRPr="002D35E4">
        <w:t xml:space="preserve"> per </w:t>
      </w:r>
      <w:r w:rsidR="00E7351A" w:rsidRPr="00EF5A5F">
        <w:t>cent (table </w:t>
      </w:r>
      <w:proofErr w:type="spellStart"/>
      <w:r w:rsidR="00E7351A" w:rsidRPr="00EF5A5F">
        <w:t>5A.</w:t>
      </w:r>
      <w:r w:rsidR="00F2551D">
        <w:t>35</w:t>
      </w:r>
      <w:proofErr w:type="spellEnd"/>
      <w:r w:rsidR="00E7351A" w:rsidRPr="00EF5A5F">
        <w:t>).</w:t>
      </w:r>
    </w:p>
    <w:p w:rsidR="00EF1E69" w:rsidRPr="00CC723C" w:rsidRDefault="00EF1E69" w:rsidP="00E5574E">
      <w:pPr>
        <w:pStyle w:val="FigureTitle"/>
        <w:rPr>
          <w:rStyle w:val="NoteLabel"/>
          <w:b/>
        </w:rPr>
      </w:pPr>
      <w:r w:rsidRPr="00782E96">
        <w:rPr>
          <w:b w:val="0"/>
        </w:rPr>
        <w:lastRenderedPageBreak/>
        <w:t xml:space="preserve">Figure </w:t>
      </w:r>
      <w:bookmarkStart w:id="45" w:name="OLE_LINK33"/>
      <w:r w:rsidR="00AB7026" w:rsidRPr="00782E96">
        <w:rPr>
          <w:b w:val="0"/>
        </w:rPr>
        <w:t>5.</w:t>
      </w:r>
      <w:r w:rsidR="009D604A" w:rsidRPr="00782E96">
        <w:rPr>
          <w:b w:val="0"/>
          <w:noProof/>
        </w:rPr>
        <w:t>24</w:t>
      </w:r>
      <w:bookmarkEnd w:id="45"/>
      <w:r w:rsidRPr="00782E96">
        <w:tab/>
        <w:t xml:space="preserve">Proportion of </w:t>
      </w:r>
      <w:r w:rsidR="00A85AD7" w:rsidRPr="00782E96">
        <w:t xml:space="preserve">government funded VET </w:t>
      </w:r>
      <w:r w:rsidRPr="00782E96">
        <w:t xml:space="preserve">graduates who were </w:t>
      </w:r>
      <w:r w:rsidR="002F7CA6" w:rsidRPr="00782E96">
        <w:t>un</w:t>
      </w:r>
      <w:r w:rsidRPr="00782E96">
        <w:t>employed prior to commencing a course and were employed after completing a course</w:t>
      </w:r>
      <w:r w:rsidR="006F6DDD" w:rsidRPr="00782E96">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F1E69" w:rsidRPr="00EF5A5F">
        <w:tc>
          <w:tcPr>
            <w:tcW w:w="8777" w:type="dxa"/>
          </w:tcPr>
          <w:p w:rsidR="00EF1E69" w:rsidRPr="00EF5A5F" w:rsidRDefault="0022365F">
            <w:pPr>
              <w:pStyle w:val="Figure"/>
            </w:pPr>
            <w:r>
              <w:rPr>
                <w:noProof/>
              </w:rPr>
              <w:drawing>
                <wp:inline distT="0" distB="0" distL="0" distR="0">
                  <wp:extent cx="5391785" cy="2691130"/>
                  <wp:effectExtent l="0" t="0" r="0" b="0"/>
                  <wp:docPr id="260" name="Picture 260" descr="Figure 5.24 Proportion of government funded VET graduates who were unemployed prior to commencing a course and were employed after completing a cours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EF1E69" w:rsidRPr="008C1DD2" w:rsidRDefault="00EF1E69">
      <w:pPr>
        <w:pStyle w:val="Note"/>
      </w:pPr>
      <w:proofErr w:type="spellStart"/>
      <w:r w:rsidRPr="008C1DD2">
        <w:rPr>
          <w:rStyle w:val="NoteLabel"/>
        </w:rPr>
        <w:t>a</w:t>
      </w:r>
      <w:proofErr w:type="spellEnd"/>
      <w:r w:rsidRPr="008C1DD2">
        <w:t xml:space="preserve"> </w:t>
      </w:r>
      <w:r w:rsidR="00FB2278">
        <w:t>E</w:t>
      </w:r>
      <w:r w:rsidR="00FB2278" w:rsidRPr="00171E10">
        <w:t>rror bars represent the 95 per cent confidence interval associated with each point estimate.</w:t>
      </w:r>
    </w:p>
    <w:p w:rsidR="00EF1E69" w:rsidRPr="008C1DD2" w:rsidRDefault="00EF1E69">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 </w:t>
      </w:r>
      <w:proofErr w:type="spellStart"/>
      <w:r w:rsidR="00C020A2" w:rsidRPr="008C1DD2">
        <w:t>5</w:t>
      </w:r>
      <w:r w:rsidRPr="008C1DD2">
        <w:t>A.</w:t>
      </w:r>
      <w:r w:rsidR="00F2551D" w:rsidRPr="008C1DD2">
        <w:t>34</w:t>
      </w:r>
      <w:proofErr w:type="spellEnd"/>
      <w:r w:rsidRPr="008C1DD2">
        <w:t>.</w:t>
      </w:r>
    </w:p>
    <w:p w:rsidR="00691CEB" w:rsidRPr="00EF5A5F" w:rsidRDefault="00691CEB" w:rsidP="002D4F06">
      <w:pPr>
        <w:pStyle w:val="BodyText"/>
        <w:rPr>
          <w:b/>
          <w:noProof/>
        </w:rPr>
      </w:pPr>
      <w:r w:rsidRPr="00EF5A5F">
        <w:t xml:space="preserve">Additional information is provided in </w:t>
      </w:r>
      <w:r w:rsidR="00F2551D">
        <w:t>tables</w:t>
      </w:r>
      <w:r w:rsidR="00F2551D" w:rsidRPr="00EF5A5F">
        <w:t xml:space="preserve"> </w:t>
      </w:r>
      <w:proofErr w:type="spellStart"/>
      <w:r w:rsidRPr="00EF5A5F">
        <w:t>5A.</w:t>
      </w:r>
      <w:r w:rsidR="00F2551D">
        <w:t>36</w:t>
      </w:r>
      <w:proofErr w:type="spellEnd"/>
      <w:r w:rsidR="00F2551D">
        <w:t>-</w:t>
      </w:r>
      <w:r w:rsidRPr="00EF5A5F">
        <w:t>3</w:t>
      </w:r>
      <w:r w:rsidR="004320AC" w:rsidRPr="00EF5A5F">
        <w:t>7</w:t>
      </w:r>
      <w:r w:rsidRPr="00EF5A5F">
        <w:t xml:space="preserve"> on the labour force status after the course, of </w:t>
      </w:r>
      <w:r w:rsidR="00F2551D">
        <w:t xml:space="preserve">non-Indigenous graduates and of </w:t>
      </w:r>
      <w:r w:rsidRPr="00EF5A5F">
        <w:t>graduates who were employed prior to the course.</w:t>
      </w:r>
    </w:p>
    <w:p w:rsidR="00C50895" w:rsidRPr="00EF5A5F" w:rsidRDefault="00C50895" w:rsidP="00C50895">
      <w:pPr>
        <w:pStyle w:val="Heading5"/>
      </w:pPr>
      <w:r w:rsidRPr="00EF5A5F">
        <w:t xml:space="preserve">Student employment and further study outcomes — </w:t>
      </w:r>
      <w:r w:rsidR="008E6A37" w:rsidRPr="00EF5A5F">
        <w:t>t</w:t>
      </w:r>
      <w:r w:rsidR="00AA0202" w:rsidRPr="00EF5A5F">
        <w:t xml:space="preserve">he proportion of graduates who improved their employment circumstances after completing their </w:t>
      </w:r>
      <w:r w:rsidR="0031432E" w:rsidRPr="00EF5A5F">
        <w:t>course</w:t>
      </w:r>
    </w:p>
    <w:p w:rsidR="003844EB" w:rsidRPr="00EF5A5F" w:rsidRDefault="00F7334E" w:rsidP="000C682B">
      <w:pPr>
        <w:pStyle w:val="BodyText"/>
        <w:shd w:val="clear" w:color="auto" w:fill="FFFFFF" w:themeFill="background1"/>
      </w:pPr>
      <w:r w:rsidRPr="009626DB">
        <w:t xml:space="preserve">Nationally, </w:t>
      </w:r>
      <w:r w:rsidR="002D35E4" w:rsidRPr="009626DB">
        <w:t>62</w:t>
      </w:r>
      <w:r w:rsidR="00F2551D" w:rsidRPr="009626DB">
        <w:t>.3</w:t>
      </w:r>
      <w:r w:rsidR="00CA0819" w:rsidRPr="009626DB">
        <w:t> </w:t>
      </w:r>
      <w:r w:rsidRPr="009626DB">
        <w:t xml:space="preserve">per cent of all </w:t>
      </w:r>
      <w:r w:rsidR="00A85AD7" w:rsidRPr="009626DB">
        <w:t xml:space="preserve">government funded VET </w:t>
      </w:r>
      <w:r w:rsidRPr="009626DB">
        <w:t xml:space="preserve">graduates in </w:t>
      </w:r>
      <w:r w:rsidR="008F6854" w:rsidRPr="009626DB">
        <w:t>201</w:t>
      </w:r>
      <w:r w:rsidR="008B0258" w:rsidRPr="009626DB">
        <w:t>2</w:t>
      </w:r>
      <w:r w:rsidR="008F6854" w:rsidRPr="009626DB">
        <w:t xml:space="preserve"> </w:t>
      </w:r>
      <w:r w:rsidRPr="009626DB">
        <w:t xml:space="preserve">indicated they had improved their employment circumstances after completing their course, </w:t>
      </w:r>
      <w:r w:rsidR="003B6341" w:rsidRPr="009626DB">
        <w:t>a decrease</w:t>
      </w:r>
      <w:r w:rsidRPr="009626DB">
        <w:t xml:space="preserve"> of </w:t>
      </w:r>
      <w:r w:rsidR="009626DB" w:rsidRPr="009626DB">
        <w:t>5.3</w:t>
      </w:r>
      <w:r w:rsidRPr="009626DB">
        <w:t xml:space="preserve"> percentage points f</w:t>
      </w:r>
      <w:r w:rsidR="0074294E" w:rsidRPr="009626DB">
        <w:t xml:space="preserve">rom </w:t>
      </w:r>
      <w:r w:rsidR="008F6854" w:rsidRPr="009626DB">
        <w:t>200</w:t>
      </w:r>
      <w:r w:rsidR="008B0258" w:rsidRPr="009626DB">
        <w:t>8</w:t>
      </w:r>
      <w:r w:rsidR="008F6854" w:rsidRPr="009626DB">
        <w:t xml:space="preserve"> </w:t>
      </w:r>
      <w:r w:rsidR="001E2C46" w:rsidRPr="00A405CB">
        <w:t>(figure </w:t>
      </w:r>
      <w:r w:rsidR="00442BBD">
        <w:t>5.25</w:t>
      </w:r>
      <w:r w:rsidR="00EE7596">
        <w:t xml:space="preserve">). </w:t>
      </w:r>
      <w:r w:rsidR="00EE7596" w:rsidRPr="000C682B">
        <w:rPr>
          <w:shd w:val="clear" w:color="auto" w:fill="FFFFFF" w:themeFill="background1"/>
        </w:rPr>
        <w:t xml:space="preserve">Data from 2005 are included in </w:t>
      </w:r>
      <w:r w:rsidR="004320AC" w:rsidRPr="000C682B">
        <w:rPr>
          <w:shd w:val="clear" w:color="auto" w:fill="FFFFFF" w:themeFill="background1"/>
        </w:rPr>
        <w:t>table</w:t>
      </w:r>
      <w:r w:rsidR="004320AC" w:rsidRPr="00EF5A5F">
        <w:t> </w:t>
      </w:r>
      <w:proofErr w:type="spellStart"/>
      <w:r w:rsidR="00DC1580" w:rsidRPr="00EF5A5F">
        <w:t>5A.</w:t>
      </w:r>
      <w:r w:rsidR="00EA43DE">
        <w:t>41</w:t>
      </w:r>
      <w:proofErr w:type="spellEnd"/>
      <w:r w:rsidR="0074294E" w:rsidRPr="00EF5A5F">
        <w:t>.</w:t>
      </w:r>
      <w:r w:rsidR="00691CEB" w:rsidRPr="00EF5A5F">
        <w:t xml:space="preserve"> </w:t>
      </w:r>
    </w:p>
    <w:p w:rsidR="00836CDC" w:rsidRPr="00CC723C" w:rsidRDefault="00244D24" w:rsidP="00836CDC">
      <w:pPr>
        <w:pStyle w:val="FigureTitle"/>
        <w:rPr>
          <w:rStyle w:val="NoteLabel"/>
          <w:b/>
        </w:rPr>
      </w:pPr>
      <w:r w:rsidRPr="00CC723C">
        <w:rPr>
          <w:b w:val="0"/>
        </w:rPr>
        <w:lastRenderedPageBreak/>
        <w:t xml:space="preserve">Figure </w:t>
      </w:r>
      <w:bookmarkStart w:id="46" w:name="OLE_LINK66"/>
      <w:r w:rsidR="00AB7026" w:rsidRPr="00CC723C">
        <w:rPr>
          <w:b w:val="0"/>
        </w:rPr>
        <w:t>5.</w:t>
      </w:r>
      <w:r w:rsidR="009D604A" w:rsidRPr="00CC723C">
        <w:rPr>
          <w:b w:val="0"/>
          <w:noProof/>
        </w:rPr>
        <w:t>25</w:t>
      </w:r>
      <w:bookmarkEnd w:id="46"/>
      <w:r w:rsidR="00836CDC" w:rsidRPr="00CC723C">
        <w:tab/>
      </w:r>
      <w:r w:rsidR="003B6341" w:rsidRPr="00CC723C">
        <w:t>Proportion of g</w:t>
      </w:r>
      <w:r w:rsidR="00A85AD7" w:rsidRPr="00CC723C">
        <w:t xml:space="preserve">overnment funded VET </w:t>
      </w:r>
      <w:r w:rsidR="00836CDC" w:rsidRPr="00CC723C">
        <w:t>graduates who improved their employment circumstances after training</w:t>
      </w:r>
      <w:r w:rsidR="00880E88" w:rsidRPr="00CC723C">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836CDC" w:rsidRPr="00EF5A5F" w:rsidTr="00EB0D0F">
        <w:tc>
          <w:tcPr>
            <w:tcW w:w="8777" w:type="dxa"/>
          </w:tcPr>
          <w:p w:rsidR="00836CDC" w:rsidRPr="00EF5A5F" w:rsidRDefault="0022365F" w:rsidP="00EB0D0F">
            <w:pPr>
              <w:pStyle w:val="Figure"/>
            </w:pPr>
            <w:r>
              <w:rPr>
                <w:noProof/>
              </w:rPr>
              <w:drawing>
                <wp:inline distT="0" distB="0" distL="0" distR="0">
                  <wp:extent cx="5391785" cy="2691130"/>
                  <wp:effectExtent l="0" t="0" r="0" b="0"/>
                  <wp:docPr id="261" name="Picture 261" descr="Figure 5.25 Proportion of government funded VET graduates who improved their employment circumstances after training&#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836CDC" w:rsidRPr="008C1DD2" w:rsidRDefault="00836CDC" w:rsidP="00836CDC">
      <w:pPr>
        <w:pStyle w:val="Note"/>
      </w:pPr>
      <w:proofErr w:type="spellStart"/>
      <w:r w:rsidRPr="008C1DD2">
        <w:rPr>
          <w:rStyle w:val="NoteLabel"/>
        </w:rPr>
        <w:t>a</w:t>
      </w:r>
      <w:proofErr w:type="spellEnd"/>
      <w:r w:rsidRPr="008C1DD2">
        <w:t xml:space="preserve"> </w:t>
      </w:r>
      <w:r w:rsidR="00FB2278">
        <w:t>E</w:t>
      </w:r>
      <w:r w:rsidR="00FB2278" w:rsidRPr="00171E10">
        <w:t>rror bars represent the 95 per cent confidence interval associated with each point estimate.</w:t>
      </w:r>
    </w:p>
    <w:p w:rsidR="00836CDC" w:rsidRPr="008C1DD2" w:rsidRDefault="00836CDC" w:rsidP="00836CDC">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Pr="008C1DD2">
        <w:t xml:space="preserve">; table </w:t>
      </w:r>
      <w:proofErr w:type="spellStart"/>
      <w:r w:rsidRPr="008C1DD2">
        <w:t>5A.</w:t>
      </w:r>
      <w:r w:rsidR="008F6854" w:rsidRPr="008C1DD2">
        <w:t>41</w:t>
      </w:r>
      <w:proofErr w:type="spellEnd"/>
      <w:r w:rsidRPr="008C1DD2">
        <w:t>.</w:t>
      </w:r>
    </w:p>
    <w:p w:rsidR="005E66AD" w:rsidRPr="00EF5A5F" w:rsidRDefault="00886495" w:rsidP="005E66AD">
      <w:pPr>
        <w:pStyle w:val="BodyText"/>
      </w:pPr>
      <w:r>
        <w:t>N</w:t>
      </w:r>
      <w:r w:rsidRPr="00EF5A5F">
        <w:t>ationally</w:t>
      </w:r>
      <w:r>
        <w:t>, g</w:t>
      </w:r>
      <w:r w:rsidR="00A85AD7" w:rsidRPr="00EF5A5F">
        <w:t xml:space="preserve">overnment funded VET </w:t>
      </w:r>
      <w:r w:rsidR="005E66AD" w:rsidRPr="00EF5A5F">
        <w:t xml:space="preserve">graduates in </w:t>
      </w:r>
      <w:r w:rsidR="008F6854">
        <w:t>201</w:t>
      </w:r>
      <w:r w:rsidR="008B0258">
        <w:t>2</w:t>
      </w:r>
      <w:r w:rsidR="008F6854" w:rsidRPr="00EF5A5F">
        <w:t xml:space="preserve"> </w:t>
      </w:r>
      <w:r w:rsidR="005E66AD" w:rsidRPr="00EF5A5F">
        <w:t>indicated that:</w:t>
      </w:r>
    </w:p>
    <w:p w:rsidR="0049364E" w:rsidRPr="009626DB" w:rsidRDefault="005E66AD" w:rsidP="0049364E">
      <w:pPr>
        <w:pStyle w:val="ListBullet"/>
      </w:pPr>
      <w:r w:rsidRPr="009626DB">
        <w:t xml:space="preserve">the </w:t>
      </w:r>
      <w:r w:rsidR="00FF205D" w:rsidRPr="009626DB">
        <w:t xml:space="preserve">employment status </w:t>
      </w:r>
      <w:r w:rsidR="00D02D51" w:rsidRPr="009626DB">
        <w:t xml:space="preserve">of </w:t>
      </w:r>
      <w:r w:rsidR="009626DB" w:rsidRPr="009626DB">
        <w:t>14.3</w:t>
      </w:r>
      <w:r w:rsidR="00234BF4" w:rsidRPr="009626DB">
        <w:t xml:space="preserve"> per </w:t>
      </w:r>
      <w:r w:rsidR="00D02D51" w:rsidRPr="009626DB">
        <w:t xml:space="preserve">cent </w:t>
      </w:r>
      <w:r w:rsidR="00FF205D" w:rsidRPr="009626DB">
        <w:t xml:space="preserve">changed from not employed before training to employed after </w:t>
      </w:r>
      <w:r w:rsidR="009470A0" w:rsidRPr="009626DB">
        <w:t xml:space="preserve">completing their </w:t>
      </w:r>
      <w:r w:rsidR="00FF205D" w:rsidRPr="009626DB">
        <w:t>training</w:t>
      </w:r>
    </w:p>
    <w:p w:rsidR="0049364E" w:rsidRPr="009626DB" w:rsidRDefault="009626DB" w:rsidP="0049364E">
      <w:pPr>
        <w:pStyle w:val="ListBullet"/>
      </w:pPr>
      <w:r w:rsidRPr="009626DB">
        <w:t>12.2</w:t>
      </w:r>
      <w:r w:rsidR="00DD65E0" w:rsidRPr="009626DB">
        <w:t xml:space="preserve"> </w:t>
      </w:r>
      <w:r w:rsidR="00234BF4" w:rsidRPr="009626DB">
        <w:t xml:space="preserve">per </w:t>
      </w:r>
      <w:r w:rsidR="00D02D51" w:rsidRPr="009626DB">
        <w:t xml:space="preserve">cent were </w:t>
      </w:r>
      <w:r w:rsidR="00FF205D" w:rsidRPr="009626DB">
        <w:t xml:space="preserve">employed at a higher skill level after </w:t>
      </w:r>
      <w:r w:rsidR="009470A0" w:rsidRPr="009626DB">
        <w:t xml:space="preserve">completing their </w:t>
      </w:r>
      <w:r w:rsidR="00FF205D" w:rsidRPr="009626DB">
        <w:t>training</w:t>
      </w:r>
    </w:p>
    <w:p w:rsidR="0049364E" w:rsidRPr="009626DB" w:rsidRDefault="009626DB" w:rsidP="00F971E0">
      <w:pPr>
        <w:pStyle w:val="ListBullet"/>
      </w:pPr>
      <w:r w:rsidRPr="009626DB">
        <w:t>58.2</w:t>
      </w:r>
      <w:r w:rsidR="00234BF4" w:rsidRPr="009626DB">
        <w:t xml:space="preserve"> per </w:t>
      </w:r>
      <w:r w:rsidR="00D02D51" w:rsidRPr="009626DB">
        <w:t xml:space="preserve">cent </w:t>
      </w:r>
      <w:r w:rsidR="00FD4995" w:rsidRPr="009626DB">
        <w:t xml:space="preserve">received a </w:t>
      </w:r>
      <w:r w:rsidR="00CF0AA1" w:rsidRPr="009626DB">
        <w:t>job</w:t>
      </w:r>
      <w:r w:rsidR="00FD4995" w:rsidRPr="009626DB">
        <w:t>-related benefit after completing their training</w:t>
      </w:r>
      <w:r w:rsidR="0049364E" w:rsidRPr="009626DB">
        <w:t xml:space="preserve"> (table </w:t>
      </w:r>
      <w:proofErr w:type="spellStart"/>
      <w:r w:rsidR="0049364E" w:rsidRPr="009626DB">
        <w:t>5A.</w:t>
      </w:r>
      <w:r w:rsidR="008F6854" w:rsidRPr="009626DB">
        <w:t>45</w:t>
      </w:r>
      <w:proofErr w:type="spellEnd"/>
      <w:r w:rsidR="0049364E" w:rsidRPr="009626DB">
        <w:t>)</w:t>
      </w:r>
      <w:r w:rsidR="00FD4995" w:rsidRPr="009626DB">
        <w:t>.</w:t>
      </w:r>
    </w:p>
    <w:p w:rsidR="00FF205D" w:rsidRPr="009626DB" w:rsidRDefault="00140228" w:rsidP="0095094B">
      <w:pPr>
        <w:pStyle w:val="BodyText"/>
      </w:pPr>
      <w:r w:rsidRPr="00EF5A5F">
        <w:t>Table </w:t>
      </w:r>
      <w:proofErr w:type="spellStart"/>
      <w:r w:rsidRPr="00EF5A5F">
        <w:t>5A.</w:t>
      </w:r>
      <w:r w:rsidR="008F6854">
        <w:t>42</w:t>
      </w:r>
      <w:proofErr w:type="spellEnd"/>
      <w:r w:rsidR="008F6854" w:rsidRPr="00EF5A5F">
        <w:t xml:space="preserve"> </w:t>
      </w:r>
      <w:r w:rsidRPr="00EF5A5F">
        <w:t>includes national data for graduates who sp</w:t>
      </w:r>
      <w:r w:rsidR="00C379FE" w:rsidRPr="00EF5A5F">
        <w:t>eak</w:t>
      </w:r>
      <w:r w:rsidRPr="00EF5A5F">
        <w:t xml:space="preserve"> a language other than English at home, graduates with disability, and graduates from remote and very remote areas. Of these groups, </w:t>
      </w:r>
      <w:r w:rsidR="00A85AD7" w:rsidRPr="00EF5A5F">
        <w:t xml:space="preserve">government funded VET </w:t>
      </w:r>
      <w:r w:rsidRPr="00EF5A5F">
        <w:t xml:space="preserve">graduates who reported disability were the least likely to indicate that they had improved employment circumstances </w:t>
      </w:r>
      <w:r w:rsidR="00234BF4" w:rsidRPr="00EF5A5F">
        <w:t xml:space="preserve">in </w:t>
      </w:r>
      <w:r w:rsidR="008F6854" w:rsidRPr="009626DB">
        <w:t>201</w:t>
      </w:r>
      <w:r w:rsidR="008B0258" w:rsidRPr="009626DB">
        <w:t>2</w:t>
      </w:r>
      <w:r w:rsidR="008F6854" w:rsidRPr="009626DB">
        <w:t xml:space="preserve"> </w:t>
      </w:r>
      <w:r w:rsidRPr="009626DB">
        <w:t>(</w:t>
      </w:r>
      <w:r w:rsidR="009626DB" w:rsidRPr="009626DB">
        <w:t>44.2</w:t>
      </w:r>
      <w:r w:rsidR="00234BF4" w:rsidRPr="009626DB">
        <w:t xml:space="preserve"> per </w:t>
      </w:r>
      <w:r w:rsidRPr="009626DB">
        <w:t>cent).</w:t>
      </w:r>
    </w:p>
    <w:p w:rsidR="005F6456" w:rsidRPr="00EF5A5F" w:rsidRDefault="005F6456" w:rsidP="00A405CB">
      <w:pPr>
        <w:pStyle w:val="BodyText"/>
      </w:pPr>
      <w:r w:rsidRPr="002C1271">
        <w:t xml:space="preserve">Nationally, </w:t>
      </w:r>
      <w:r w:rsidR="00915956" w:rsidRPr="002C1271">
        <w:t>52.8</w:t>
      </w:r>
      <w:r w:rsidRPr="002C1271">
        <w:t xml:space="preserve"> per cent of all </w:t>
      </w:r>
      <w:r w:rsidR="00A85AD7" w:rsidRPr="002C1271">
        <w:t xml:space="preserve">government funded </w:t>
      </w:r>
      <w:r w:rsidR="009935F9" w:rsidRPr="002C1271">
        <w:t xml:space="preserve">Indigenous </w:t>
      </w:r>
      <w:r w:rsidR="00A85AD7" w:rsidRPr="002C1271">
        <w:t xml:space="preserve">VET </w:t>
      </w:r>
      <w:r w:rsidRPr="002C1271">
        <w:t xml:space="preserve">graduates in </w:t>
      </w:r>
      <w:r w:rsidR="008F6854" w:rsidRPr="002C1271">
        <w:t>201</w:t>
      </w:r>
      <w:r w:rsidR="008B0258" w:rsidRPr="002C1271">
        <w:t>2</w:t>
      </w:r>
      <w:r w:rsidR="008F6854" w:rsidRPr="002C1271">
        <w:t xml:space="preserve"> </w:t>
      </w:r>
      <w:r w:rsidRPr="002C1271">
        <w:t>indicated they had improved their employment circumstances after completing their course</w:t>
      </w:r>
      <w:r w:rsidR="004320AC" w:rsidRPr="002C1271">
        <w:t xml:space="preserve"> </w:t>
      </w:r>
      <w:r w:rsidR="00F47E39" w:rsidRPr="002C1271">
        <w:sym w:font="Symbol" w:char="F0BE"/>
      </w:r>
      <w:r w:rsidR="004320AC" w:rsidRPr="002C1271">
        <w:t xml:space="preserve"> a decrease of </w:t>
      </w:r>
      <w:r w:rsidR="00915956" w:rsidRPr="002C1271">
        <w:t>6.2</w:t>
      </w:r>
      <w:r w:rsidR="004320AC" w:rsidRPr="002C1271">
        <w:t xml:space="preserve"> percentage points fr</w:t>
      </w:r>
      <w:r w:rsidR="00234BF4" w:rsidRPr="002C1271">
        <w:t xml:space="preserve">om </w:t>
      </w:r>
      <w:r w:rsidR="008F6854" w:rsidRPr="002C1271">
        <w:t>200</w:t>
      </w:r>
      <w:r w:rsidR="008B0258" w:rsidRPr="002C1271">
        <w:t>8</w:t>
      </w:r>
      <w:r w:rsidR="008F6854" w:rsidRPr="002C1271">
        <w:t xml:space="preserve"> </w:t>
      </w:r>
      <w:r w:rsidR="00234BF4" w:rsidRPr="002C1271">
        <w:t>(table </w:t>
      </w:r>
      <w:proofErr w:type="spellStart"/>
      <w:r w:rsidR="004320AC" w:rsidRPr="002C1271">
        <w:t>5A.</w:t>
      </w:r>
      <w:r w:rsidR="008F6854" w:rsidRPr="002C1271">
        <w:t>43</w:t>
      </w:r>
      <w:proofErr w:type="spellEnd"/>
      <w:r w:rsidR="004320AC" w:rsidRPr="002C1271">
        <w:t xml:space="preserve">) </w:t>
      </w:r>
      <w:r w:rsidR="00F47E39" w:rsidRPr="002C1271">
        <w:sym w:font="Symbol" w:char="F0BE"/>
      </w:r>
      <w:r w:rsidR="0066436F" w:rsidRPr="002C1271">
        <w:t xml:space="preserve"> compared with </w:t>
      </w:r>
      <w:r w:rsidR="002C1271" w:rsidRPr="002C1271">
        <w:t>62.7</w:t>
      </w:r>
      <w:r w:rsidRPr="002C1271">
        <w:t xml:space="preserve"> per cent of </w:t>
      </w:r>
      <w:r w:rsidR="00A85AD7" w:rsidRPr="002C1271">
        <w:t xml:space="preserve">government funded </w:t>
      </w:r>
      <w:r w:rsidR="009935F9" w:rsidRPr="002C1271">
        <w:t xml:space="preserve">non-Indigenous </w:t>
      </w:r>
      <w:r w:rsidR="00A85AD7" w:rsidRPr="002C1271">
        <w:t xml:space="preserve">VET </w:t>
      </w:r>
      <w:r w:rsidRPr="002C1271">
        <w:t>graduates</w:t>
      </w:r>
      <w:r w:rsidR="00294146" w:rsidRPr="002C1271">
        <w:t xml:space="preserve"> and </w:t>
      </w:r>
      <w:r w:rsidR="008F6854" w:rsidRPr="002C1271">
        <w:t>6</w:t>
      </w:r>
      <w:r w:rsidR="002C1271" w:rsidRPr="002C1271">
        <w:t>2</w:t>
      </w:r>
      <w:r w:rsidR="008F6854" w:rsidRPr="002C1271">
        <w:t>.3</w:t>
      </w:r>
      <w:r w:rsidR="00294146" w:rsidRPr="002C1271">
        <w:t xml:space="preserve"> per cent of all government </w:t>
      </w:r>
      <w:r w:rsidR="00294146" w:rsidRPr="00EF5A5F">
        <w:t xml:space="preserve">funded VET graduates </w:t>
      </w:r>
      <w:r w:rsidR="004320AC" w:rsidRPr="00EF5A5F">
        <w:t xml:space="preserve">in </w:t>
      </w:r>
      <w:r w:rsidR="008F6854">
        <w:t>201</w:t>
      </w:r>
      <w:r w:rsidR="008B0258">
        <w:t>2</w:t>
      </w:r>
      <w:r w:rsidR="008F6854" w:rsidRPr="00EF5A5F">
        <w:t xml:space="preserve"> </w:t>
      </w:r>
      <w:r w:rsidR="00294146" w:rsidRPr="00EF5A5F">
        <w:t>(figure </w:t>
      </w:r>
      <w:r w:rsidR="00442BBD">
        <w:t>5.26</w:t>
      </w:r>
      <w:r w:rsidRPr="00EF5A5F">
        <w:t>).</w:t>
      </w:r>
      <w:r w:rsidR="004320AC" w:rsidRPr="00EF5A5F">
        <w:t xml:space="preserve"> </w:t>
      </w:r>
    </w:p>
    <w:p w:rsidR="005F6456" w:rsidRPr="00CC723C" w:rsidRDefault="005F6456" w:rsidP="00801675">
      <w:pPr>
        <w:pStyle w:val="FigureTitle"/>
        <w:jc w:val="both"/>
        <w:rPr>
          <w:rStyle w:val="NoteLabel"/>
          <w:b/>
        </w:rPr>
      </w:pPr>
      <w:r w:rsidRPr="00CC723C">
        <w:rPr>
          <w:b w:val="0"/>
        </w:rPr>
        <w:lastRenderedPageBreak/>
        <w:t xml:space="preserve">Figure </w:t>
      </w:r>
      <w:bookmarkStart w:id="47" w:name="OLE_LINK11"/>
      <w:r w:rsidR="00AB7026" w:rsidRPr="00CC723C">
        <w:rPr>
          <w:b w:val="0"/>
        </w:rPr>
        <w:t>5.</w:t>
      </w:r>
      <w:r w:rsidR="009D604A" w:rsidRPr="00CC723C">
        <w:rPr>
          <w:b w:val="0"/>
          <w:noProof/>
        </w:rPr>
        <w:t>26</w:t>
      </w:r>
      <w:bookmarkEnd w:id="47"/>
      <w:r w:rsidRPr="00CC723C">
        <w:tab/>
      </w:r>
      <w:r w:rsidR="003B6341" w:rsidRPr="00CC723C">
        <w:t>Proportion of g</w:t>
      </w:r>
      <w:r w:rsidR="00A85AD7" w:rsidRPr="00CC723C">
        <w:t xml:space="preserve">overnment funded VET </w:t>
      </w:r>
      <w:r w:rsidRPr="00CC723C">
        <w:t>graduates who improved their employment circumstances after training, by Indigenous status</w:t>
      </w:r>
      <w:r w:rsidRPr="00CC723C">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F6456" w:rsidRPr="00EF5A5F" w:rsidTr="00F472BA">
        <w:trPr>
          <w:trHeight w:val="2321"/>
        </w:trPr>
        <w:tc>
          <w:tcPr>
            <w:tcW w:w="8777" w:type="dxa"/>
          </w:tcPr>
          <w:p w:rsidR="005F6456" w:rsidRPr="00EF5A5F" w:rsidRDefault="0022365F" w:rsidP="00B05D13">
            <w:pPr>
              <w:pStyle w:val="Figure"/>
              <w:pBdr>
                <w:right w:val="single" w:sz="4" w:space="4" w:color="auto"/>
              </w:pBdr>
            </w:pPr>
            <w:r>
              <w:rPr>
                <w:noProof/>
              </w:rPr>
              <w:drawing>
                <wp:inline distT="0" distB="0" distL="0" distR="0">
                  <wp:extent cx="5391785" cy="2691130"/>
                  <wp:effectExtent l="0" t="0" r="0" b="0"/>
                  <wp:docPr id="262" name="Picture 262" descr="Figure 5.26 Proportion of government funded VET graduates who improved their employment circumstances after training, by Indigenous status&#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B2278" w:rsidRDefault="005F6456" w:rsidP="00FB2278">
      <w:pPr>
        <w:pStyle w:val="Note"/>
      </w:pPr>
      <w:proofErr w:type="spellStart"/>
      <w:r w:rsidRPr="008C1DD2">
        <w:rPr>
          <w:rStyle w:val="NoteLabel"/>
        </w:rPr>
        <w:t>a</w:t>
      </w:r>
      <w:proofErr w:type="spellEnd"/>
      <w:r w:rsidRPr="008C1DD2">
        <w:t xml:space="preserve"> </w:t>
      </w:r>
      <w:r w:rsidR="00FB2278">
        <w:t>E</w:t>
      </w:r>
      <w:r w:rsidR="00FB2278" w:rsidRPr="00171E10">
        <w:t>rror bars represent the 95 per cent confidence interval associated with each point estimate.</w:t>
      </w:r>
    </w:p>
    <w:p w:rsidR="005F6456" w:rsidRPr="008C1DD2" w:rsidRDefault="005F6456" w:rsidP="00FB2278">
      <w:pPr>
        <w:pStyle w:val="Note"/>
      </w:pPr>
      <w:r w:rsidRPr="008C1DD2">
        <w:rPr>
          <w:i/>
        </w:rPr>
        <w:t>Source</w:t>
      </w:r>
      <w:r w:rsidRPr="008C1DD2">
        <w:t xml:space="preserve">: </w:t>
      </w:r>
      <w:proofErr w:type="spellStart"/>
      <w:r w:rsidRPr="008C1DD2">
        <w:t>NCVER</w:t>
      </w:r>
      <w:proofErr w:type="spellEnd"/>
      <w:r w:rsidRPr="008C1DD2">
        <w:t xml:space="preserve"> (unpublished) </w:t>
      </w:r>
      <w:r w:rsidRPr="008C1DD2">
        <w:rPr>
          <w:i/>
        </w:rPr>
        <w:t>Student Outcomes Survey</w:t>
      </w:r>
      <w:r w:rsidRPr="008C1DD2">
        <w:t>; table</w:t>
      </w:r>
      <w:r w:rsidR="00F47E39" w:rsidRPr="008C1DD2">
        <w:t>s</w:t>
      </w:r>
      <w:r w:rsidRPr="008C1DD2">
        <w:t xml:space="preserve"> </w:t>
      </w:r>
      <w:proofErr w:type="spellStart"/>
      <w:r w:rsidRPr="008C1DD2">
        <w:t>5A.</w:t>
      </w:r>
      <w:r w:rsidR="008F6854" w:rsidRPr="008C1DD2">
        <w:t>41</w:t>
      </w:r>
      <w:proofErr w:type="spellEnd"/>
      <w:r w:rsidR="00265937" w:rsidRPr="008C1DD2">
        <w:t xml:space="preserve"> </w:t>
      </w:r>
      <w:r w:rsidR="00F47E39" w:rsidRPr="008C1DD2">
        <w:t>and</w:t>
      </w:r>
      <w:r w:rsidRPr="008C1DD2">
        <w:t xml:space="preserve"> </w:t>
      </w:r>
      <w:proofErr w:type="spellStart"/>
      <w:r w:rsidRPr="008C1DD2">
        <w:t>5A.</w:t>
      </w:r>
      <w:r w:rsidR="008F6854" w:rsidRPr="008C1DD2">
        <w:t>43</w:t>
      </w:r>
      <w:proofErr w:type="spellEnd"/>
      <w:r w:rsidR="008F6854" w:rsidRPr="008C1DD2">
        <w:t>-44</w:t>
      </w:r>
      <w:r w:rsidR="00265937" w:rsidRPr="008C1DD2">
        <w:t>.</w:t>
      </w:r>
    </w:p>
    <w:p w:rsidR="005F6456" w:rsidRPr="009145AF" w:rsidRDefault="009935F9" w:rsidP="0003308F">
      <w:pPr>
        <w:pStyle w:val="BodyText"/>
      </w:pPr>
      <w:r>
        <w:t>G</w:t>
      </w:r>
      <w:r w:rsidR="00A85AD7" w:rsidRPr="009145AF">
        <w:t xml:space="preserve">overnment funded </w:t>
      </w:r>
      <w:r w:rsidRPr="009145AF">
        <w:t xml:space="preserve">Indigenous </w:t>
      </w:r>
      <w:r w:rsidR="00A85AD7" w:rsidRPr="009145AF">
        <w:t xml:space="preserve">VET </w:t>
      </w:r>
      <w:r w:rsidR="005F6456" w:rsidRPr="009145AF">
        <w:t xml:space="preserve">graduates nationally in </w:t>
      </w:r>
      <w:r w:rsidR="008F6854" w:rsidRPr="009145AF">
        <w:t>201</w:t>
      </w:r>
      <w:r w:rsidR="008B0258" w:rsidRPr="009145AF">
        <w:t>2</w:t>
      </w:r>
      <w:r w:rsidR="008F6854" w:rsidRPr="009145AF">
        <w:t xml:space="preserve"> </w:t>
      </w:r>
      <w:r w:rsidR="005F6456" w:rsidRPr="009145AF">
        <w:t>indicated that:</w:t>
      </w:r>
    </w:p>
    <w:p w:rsidR="005F6456" w:rsidRPr="009145AF" w:rsidRDefault="005F6456" w:rsidP="0003308F">
      <w:pPr>
        <w:pStyle w:val="ListBullet"/>
      </w:pPr>
      <w:r w:rsidRPr="009145AF">
        <w:t xml:space="preserve">the employment status of </w:t>
      </w:r>
      <w:r w:rsidR="008F6854" w:rsidRPr="009145AF">
        <w:t>16.</w:t>
      </w:r>
      <w:r w:rsidR="009145AF" w:rsidRPr="009145AF">
        <w:t>5</w:t>
      </w:r>
      <w:r w:rsidR="00633884" w:rsidRPr="009145AF">
        <w:t xml:space="preserve"> </w:t>
      </w:r>
      <w:r w:rsidRPr="009145AF">
        <w:t xml:space="preserve">per cent changed from not employed before training to employed after </w:t>
      </w:r>
      <w:r w:rsidR="009470A0" w:rsidRPr="009626DB">
        <w:t xml:space="preserve">completing their </w:t>
      </w:r>
      <w:r w:rsidRPr="009145AF">
        <w:t>training</w:t>
      </w:r>
    </w:p>
    <w:p w:rsidR="005F6456" w:rsidRPr="009145AF" w:rsidRDefault="008F6854" w:rsidP="0003308F">
      <w:pPr>
        <w:pStyle w:val="ListBullet"/>
      </w:pPr>
      <w:r w:rsidRPr="009145AF">
        <w:t>8.1</w:t>
      </w:r>
      <w:r w:rsidR="005F6456" w:rsidRPr="009145AF">
        <w:t xml:space="preserve"> per cent were employed at a higher skill level after </w:t>
      </w:r>
      <w:r w:rsidR="009470A0" w:rsidRPr="009626DB">
        <w:t xml:space="preserve">completing their </w:t>
      </w:r>
      <w:r w:rsidR="005F6456" w:rsidRPr="009145AF">
        <w:t>training</w:t>
      </w:r>
    </w:p>
    <w:p w:rsidR="00DD1E0F" w:rsidRPr="009145AF" w:rsidRDefault="009145AF" w:rsidP="0095094B">
      <w:pPr>
        <w:pStyle w:val="ListBullet"/>
      </w:pPr>
      <w:r w:rsidRPr="009145AF">
        <w:t>50.4</w:t>
      </w:r>
      <w:r w:rsidR="005F6456" w:rsidRPr="009145AF">
        <w:t xml:space="preserve"> per cent received a </w:t>
      </w:r>
      <w:r w:rsidR="00CF0AA1" w:rsidRPr="009145AF">
        <w:t>job</w:t>
      </w:r>
      <w:r w:rsidR="005F6456" w:rsidRPr="009145AF">
        <w:t>-related benefit after completing their training (table </w:t>
      </w:r>
      <w:proofErr w:type="spellStart"/>
      <w:r w:rsidR="005F6456" w:rsidRPr="009145AF">
        <w:t>5A.</w:t>
      </w:r>
      <w:r w:rsidR="008F6854" w:rsidRPr="009145AF">
        <w:t>45</w:t>
      </w:r>
      <w:proofErr w:type="spellEnd"/>
      <w:r w:rsidR="005F6456" w:rsidRPr="009145AF">
        <w:t>).</w:t>
      </w:r>
    </w:p>
    <w:p w:rsidR="00E67DE4" w:rsidRDefault="00E67DE4" w:rsidP="009F0F4A">
      <w:pPr>
        <w:pStyle w:val="BodyText"/>
        <w:rPr>
          <w:noProof/>
        </w:rPr>
      </w:pPr>
      <w:r w:rsidRPr="00EF5A5F">
        <w:rPr>
          <w:noProof/>
        </w:rPr>
        <w:t>Table 5A.</w:t>
      </w:r>
      <w:r w:rsidR="008F6854">
        <w:rPr>
          <w:noProof/>
        </w:rPr>
        <w:t>46</w:t>
      </w:r>
      <w:r w:rsidR="00BA3DEE" w:rsidRPr="00EF5A5F">
        <w:rPr>
          <w:noProof/>
        </w:rPr>
        <w:t xml:space="preserve"> </w:t>
      </w:r>
      <w:r w:rsidRPr="00EF5A5F">
        <w:rPr>
          <w:noProof/>
        </w:rPr>
        <w:t>provide</w:t>
      </w:r>
      <w:r w:rsidR="008F6854">
        <w:rPr>
          <w:noProof/>
        </w:rPr>
        <w:t>s</w:t>
      </w:r>
      <w:r w:rsidRPr="00EF5A5F">
        <w:rPr>
          <w:noProof/>
        </w:rPr>
        <w:t xml:space="preserve"> information on the</w:t>
      </w:r>
      <w:r w:rsidR="00FA47E3" w:rsidRPr="00EF5A5F">
        <w:rPr>
          <w:noProof/>
        </w:rPr>
        <w:t xml:space="preserve"> percentage of graduates </w:t>
      </w:r>
      <w:r w:rsidR="008F6854">
        <w:rPr>
          <w:noProof/>
        </w:rPr>
        <w:t>aged 20</w:t>
      </w:r>
      <w:r w:rsidR="008F6854" w:rsidRPr="008360A2">
        <w:t>-6</w:t>
      </w:r>
      <w:r w:rsidR="007F53CC" w:rsidRPr="008360A2">
        <w:t>4</w:t>
      </w:r>
      <w:r w:rsidR="008F6854">
        <w:t xml:space="preserve"> years </w:t>
      </w:r>
      <w:r w:rsidR="00FA47E3" w:rsidRPr="00EF5A5F">
        <w:rPr>
          <w:noProof/>
        </w:rPr>
        <w:t>who improved their employment circumstances after completing their training</w:t>
      </w:r>
      <w:r w:rsidR="009E2158" w:rsidRPr="00EF5A5F">
        <w:rPr>
          <w:noProof/>
        </w:rPr>
        <w:t>, by Indigenous status.</w:t>
      </w:r>
    </w:p>
    <w:p w:rsidR="00B32342" w:rsidRPr="007A3E9E" w:rsidRDefault="00B32342" w:rsidP="00B32342">
      <w:pPr>
        <w:pStyle w:val="BodyText"/>
      </w:pPr>
      <w:r w:rsidRPr="007A3E9E">
        <w:t xml:space="preserve">Nationally in 2012, </w:t>
      </w:r>
      <w:r w:rsidR="009470A0">
        <w:t>62.1</w:t>
      </w:r>
      <w:r w:rsidRPr="007A3E9E">
        <w:t xml:space="preserve"> per cent of government funded VET graduates with a diploma or above indicated they had improved their employment circumstances after completing their course (figure 5.27). </w:t>
      </w:r>
    </w:p>
    <w:p w:rsidR="00B32342" w:rsidRPr="007A3E9E" w:rsidRDefault="00B32342" w:rsidP="00B32342">
      <w:pPr>
        <w:pStyle w:val="BodyText"/>
      </w:pPr>
      <w:r w:rsidRPr="007A3E9E">
        <w:rPr>
          <w:noProof/>
        </w:rPr>
        <w:t>Table 5A.48 provides information on the percentage of graduates aged 20</w:t>
      </w:r>
      <w:r w:rsidR="009935F9">
        <w:t>–</w:t>
      </w:r>
      <w:r w:rsidRPr="007A3E9E">
        <w:t xml:space="preserve">64 years </w:t>
      </w:r>
      <w:r w:rsidRPr="007A3E9E">
        <w:rPr>
          <w:noProof/>
        </w:rPr>
        <w:t>who improved their employment circumstances after completing their training, by certificate level.</w:t>
      </w:r>
    </w:p>
    <w:p w:rsidR="00B32342" w:rsidRPr="009470A0" w:rsidRDefault="00B32342" w:rsidP="00B32342">
      <w:pPr>
        <w:pStyle w:val="FigureTitle"/>
        <w:jc w:val="both"/>
        <w:rPr>
          <w:rStyle w:val="NoteLabel"/>
          <w:b/>
        </w:rPr>
      </w:pPr>
      <w:r w:rsidRPr="00D577B1">
        <w:rPr>
          <w:b w:val="0"/>
        </w:rPr>
        <w:lastRenderedPageBreak/>
        <w:t>Figure 5.</w:t>
      </w:r>
      <w:r w:rsidRPr="00D577B1">
        <w:rPr>
          <w:b w:val="0"/>
          <w:noProof/>
        </w:rPr>
        <w:t>27</w:t>
      </w:r>
      <w:r w:rsidRPr="00D577B1">
        <w:tab/>
        <w:t>Proportion of government funded VET graduates who improved their employment circumstances after training, by certificate level</w:t>
      </w:r>
      <w:r w:rsidR="009470A0">
        <w:t>,</w:t>
      </w:r>
      <w:r w:rsidRPr="00D577B1">
        <w:rPr>
          <w:rStyle w:val="NoteLabel"/>
          <w:b/>
        </w:rPr>
        <w:t xml:space="preserve"> </w:t>
      </w:r>
      <w:r w:rsidRPr="009470A0">
        <w:t xml:space="preserve">2012 </w:t>
      </w:r>
      <w:r w:rsidR="009470A0" w:rsidRPr="009470A0">
        <w:rPr>
          <w:rStyle w:val="NoteLabel"/>
          <w:b/>
        </w:rPr>
        <w:t>a</w:t>
      </w:r>
    </w:p>
    <w:tbl>
      <w:tblPr>
        <w:tblW w:w="0" w:type="auto"/>
        <w:tblInd w:w="119" w:type="dxa"/>
        <w:tblBorders>
          <w:top w:val="single" w:sz="6" w:space="0" w:color="auto"/>
          <w:bottom w:val="single" w:sz="6" w:space="0" w:color="auto"/>
        </w:tblBorders>
        <w:shd w:val="clear" w:color="auto" w:fill="FFFFFF" w:themeFill="background1"/>
        <w:tblLayout w:type="fixed"/>
        <w:tblLook w:val="0000" w:firstRow="0" w:lastRow="0" w:firstColumn="0" w:lastColumn="0" w:noHBand="0" w:noVBand="0"/>
      </w:tblPr>
      <w:tblGrid>
        <w:gridCol w:w="8777"/>
      </w:tblGrid>
      <w:tr w:rsidR="00B32342" w:rsidRPr="00C438DA" w:rsidTr="000C682B">
        <w:trPr>
          <w:trHeight w:val="2321"/>
        </w:trPr>
        <w:tc>
          <w:tcPr>
            <w:tcW w:w="8777" w:type="dxa"/>
            <w:shd w:val="clear" w:color="auto" w:fill="FFFFFF" w:themeFill="background1"/>
          </w:tcPr>
          <w:p w:rsidR="00B32342" w:rsidRPr="000C682B" w:rsidRDefault="0022365F" w:rsidP="004F42D0">
            <w:pPr>
              <w:pStyle w:val="Figure"/>
              <w:pBdr>
                <w:right w:val="single" w:sz="4" w:space="4" w:color="auto"/>
              </w:pBdr>
            </w:pPr>
            <w:r>
              <w:rPr>
                <w:noProof/>
              </w:rPr>
              <w:drawing>
                <wp:inline distT="0" distB="0" distL="0" distR="0">
                  <wp:extent cx="5391785" cy="2872740"/>
                  <wp:effectExtent l="0" t="0" r="0" b="3810"/>
                  <wp:docPr id="263" name="Picture 263" descr="Figure 5.27 Proportion of government funded VET graduates who improved their employment circumstances after training, by certificate level, 2012&#10;&#10;More details can be found within the text surrounding this image.&#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91785" cy="2872740"/>
                          </a:xfrm>
                          <a:prstGeom prst="rect">
                            <a:avLst/>
                          </a:prstGeom>
                          <a:noFill/>
                          <a:ln>
                            <a:noFill/>
                          </a:ln>
                        </pic:spPr>
                      </pic:pic>
                    </a:graphicData>
                  </a:graphic>
                </wp:inline>
              </w:drawing>
            </w:r>
          </w:p>
        </w:tc>
      </w:tr>
    </w:tbl>
    <w:p w:rsidR="00B32342" w:rsidRPr="007A3E9E" w:rsidRDefault="00B32342" w:rsidP="00B32342">
      <w:pPr>
        <w:pStyle w:val="Note"/>
      </w:pPr>
      <w:proofErr w:type="spellStart"/>
      <w:r w:rsidRPr="007A3E9E">
        <w:rPr>
          <w:rStyle w:val="NoteLabel"/>
        </w:rPr>
        <w:t>a</w:t>
      </w:r>
      <w:proofErr w:type="spellEnd"/>
      <w:r w:rsidRPr="007A3E9E">
        <w:t xml:space="preserve"> </w:t>
      </w:r>
      <w:r w:rsidR="00FB2278">
        <w:t>E</w:t>
      </w:r>
      <w:r w:rsidR="00FB2278" w:rsidRPr="00171E10">
        <w:t>rror bars represent the 95 per cent confidence interval associated with each point estimate.</w:t>
      </w:r>
    </w:p>
    <w:p w:rsidR="00B32342" w:rsidRPr="00B32342" w:rsidRDefault="00B32342" w:rsidP="00B32342">
      <w:pPr>
        <w:pStyle w:val="Source"/>
      </w:pPr>
      <w:r w:rsidRPr="007A3E9E">
        <w:rPr>
          <w:i/>
        </w:rPr>
        <w:t>Source</w:t>
      </w:r>
      <w:r w:rsidRPr="007A3E9E">
        <w:t xml:space="preserve">: </w:t>
      </w:r>
      <w:proofErr w:type="spellStart"/>
      <w:r w:rsidRPr="007A3E9E">
        <w:t>NCVER</w:t>
      </w:r>
      <w:proofErr w:type="spellEnd"/>
      <w:r w:rsidRPr="007A3E9E">
        <w:t xml:space="preserve"> (unpublished) </w:t>
      </w:r>
      <w:r w:rsidRPr="007A3E9E">
        <w:rPr>
          <w:i/>
        </w:rPr>
        <w:t>Student Outcomes Survey</w:t>
      </w:r>
      <w:r w:rsidRPr="007A3E9E">
        <w:t xml:space="preserve">; table </w:t>
      </w:r>
      <w:proofErr w:type="spellStart"/>
      <w:r w:rsidRPr="007A3E9E">
        <w:t>5A.47</w:t>
      </w:r>
      <w:proofErr w:type="spellEnd"/>
      <w:r w:rsidRPr="007A3E9E">
        <w:t>.</w:t>
      </w:r>
      <w:r w:rsidR="007A3E9E">
        <w:t xml:space="preserve"> </w:t>
      </w:r>
    </w:p>
    <w:p w:rsidR="00C57336" w:rsidRPr="00EF5A5F" w:rsidRDefault="004E3A2B" w:rsidP="00801675">
      <w:pPr>
        <w:pStyle w:val="Heading5"/>
        <w:spacing w:before="360"/>
        <w:jc w:val="both"/>
      </w:pPr>
      <w:r w:rsidRPr="00EF5A5F">
        <w:t xml:space="preserve">Student employment and further study outcomes — </w:t>
      </w:r>
      <w:r w:rsidR="008E6A37" w:rsidRPr="00EF5A5F">
        <w:t>t</w:t>
      </w:r>
      <w:r w:rsidR="00AA0202" w:rsidRPr="00EF5A5F">
        <w:t xml:space="preserve">he </w:t>
      </w:r>
      <w:r w:rsidR="00DD7252" w:rsidRPr="00EF5A5F">
        <w:t xml:space="preserve">proportion of graduates who undertook their course for employment-related reasons and were employed after completing their course, who reported at least one </w:t>
      </w:r>
      <w:r w:rsidR="00CF0AA1" w:rsidRPr="00EF5A5F">
        <w:t>job</w:t>
      </w:r>
      <w:r w:rsidR="00DD7252" w:rsidRPr="00EF5A5F">
        <w:t>-related benefit from completing the course</w:t>
      </w:r>
    </w:p>
    <w:p w:rsidR="00834E2E" w:rsidRPr="009145AF" w:rsidRDefault="004C658E" w:rsidP="00801675">
      <w:pPr>
        <w:pStyle w:val="BodyText"/>
      </w:pPr>
      <w:r w:rsidRPr="00EF5A5F">
        <w:t xml:space="preserve">Nationally in </w:t>
      </w:r>
      <w:r w:rsidR="008F6854">
        <w:t>201</w:t>
      </w:r>
      <w:r w:rsidR="002730ED">
        <w:t>2</w:t>
      </w:r>
      <w:r w:rsidRPr="00EF5A5F">
        <w:t xml:space="preserve">, of </w:t>
      </w:r>
      <w:r w:rsidR="00633884" w:rsidRPr="00EF5A5F">
        <w:t>all</w:t>
      </w:r>
      <w:r w:rsidRPr="00EF5A5F">
        <w:t xml:space="preserve"> </w:t>
      </w:r>
      <w:r w:rsidR="00421314" w:rsidRPr="00EF5A5F">
        <w:t xml:space="preserve">government funded VET </w:t>
      </w:r>
      <w:r w:rsidRPr="00EF5A5F">
        <w:t>graduates who were employed after their training and undertook their course for employment related reasons</w:t>
      </w:r>
      <w:r w:rsidR="00C57336" w:rsidRPr="00EF5A5F">
        <w:t xml:space="preserve">, </w:t>
      </w:r>
      <w:r w:rsidR="009145AF" w:rsidRPr="009145AF">
        <w:t>78.5</w:t>
      </w:r>
      <w:r w:rsidR="0094789D" w:rsidRPr="009145AF">
        <w:t> </w:t>
      </w:r>
      <w:r w:rsidR="00C57336" w:rsidRPr="009145AF">
        <w:t>per</w:t>
      </w:r>
      <w:r w:rsidR="0094789D" w:rsidRPr="009145AF">
        <w:t> </w:t>
      </w:r>
      <w:r w:rsidR="00C57336" w:rsidRPr="009145AF">
        <w:t xml:space="preserve">cent indicated they had gained at least one </w:t>
      </w:r>
      <w:r w:rsidR="00CF0AA1" w:rsidRPr="009145AF">
        <w:t>job</w:t>
      </w:r>
      <w:r w:rsidR="00C57336" w:rsidRPr="009145AF">
        <w:t>-related benefit from completing the course (figure</w:t>
      </w:r>
      <w:r w:rsidR="009240E5" w:rsidRPr="009145AF">
        <w:t> </w:t>
      </w:r>
      <w:r w:rsidR="00442BBD" w:rsidRPr="009145AF">
        <w:t>5.2</w:t>
      </w:r>
      <w:r w:rsidR="00D768C4">
        <w:t>8</w:t>
      </w:r>
      <w:r w:rsidR="00CF4FD5" w:rsidRPr="009145AF">
        <w:t>).</w:t>
      </w:r>
      <w:r w:rsidR="00D437C8" w:rsidRPr="009145AF">
        <w:t xml:space="preserve"> This compares with </w:t>
      </w:r>
      <w:r w:rsidR="009145AF" w:rsidRPr="009145AF">
        <w:t>77.4</w:t>
      </w:r>
      <w:r w:rsidR="00D437C8" w:rsidRPr="009145AF">
        <w:t xml:space="preserve"> per cent for government funded </w:t>
      </w:r>
      <w:r w:rsidR="009935F9" w:rsidRPr="009145AF">
        <w:t xml:space="preserve">Indigenous </w:t>
      </w:r>
      <w:r w:rsidR="00D437C8" w:rsidRPr="009145AF">
        <w:t xml:space="preserve">VET graduates (table </w:t>
      </w:r>
      <w:proofErr w:type="spellStart"/>
      <w:r w:rsidR="00D437C8" w:rsidRPr="009145AF">
        <w:t>5A.</w:t>
      </w:r>
      <w:r w:rsidR="008F6854" w:rsidRPr="009145AF">
        <w:t>40</w:t>
      </w:r>
      <w:proofErr w:type="spellEnd"/>
      <w:r w:rsidR="00D437C8" w:rsidRPr="009145AF">
        <w:t xml:space="preserve">). </w:t>
      </w:r>
    </w:p>
    <w:p w:rsidR="00EF1E69" w:rsidRPr="00CC723C" w:rsidRDefault="00EF1E69" w:rsidP="00FA2702">
      <w:pPr>
        <w:pStyle w:val="FigureTitle"/>
        <w:jc w:val="both"/>
        <w:rPr>
          <w:rStyle w:val="NoteLabel"/>
          <w:b/>
        </w:rPr>
      </w:pPr>
      <w:r w:rsidRPr="00CC723C">
        <w:rPr>
          <w:b w:val="0"/>
        </w:rPr>
        <w:lastRenderedPageBreak/>
        <w:t xml:space="preserve">Figure </w:t>
      </w:r>
      <w:bookmarkStart w:id="48" w:name="OLE_LINK63"/>
      <w:r w:rsidR="00AB7026" w:rsidRPr="00CC723C">
        <w:rPr>
          <w:b w:val="0"/>
        </w:rPr>
        <w:t>5.</w:t>
      </w:r>
      <w:r w:rsidR="009D604A" w:rsidRPr="00CC723C">
        <w:rPr>
          <w:b w:val="0"/>
          <w:noProof/>
        </w:rPr>
        <w:t>2</w:t>
      </w:r>
      <w:bookmarkEnd w:id="48"/>
      <w:r w:rsidR="00D768C4">
        <w:rPr>
          <w:b w:val="0"/>
          <w:noProof/>
        </w:rPr>
        <w:t>8</w:t>
      </w:r>
      <w:r w:rsidRPr="00CC723C">
        <w:tab/>
      </w:r>
      <w:r w:rsidR="003B6341" w:rsidRPr="00CC723C">
        <w:t>Proportion of g</w:t>
      </w:r>
      <w:r w:rsidR="00A85AD7" w:rsidRPr="00CC723C">
        <w:t xml:space="preserve">overnment funded VET </w:t>
      </w:r>
      <w:r w:rsidRPr="00CC723C">
        <w:t>graduates who undert</w:t>
      </w:r>
      <w:r w:rsidR="00823EB8" w:rsidRPr="00CC723C">
        <w:t>ook their course for employment</w:t>
      </w:r>
      <w:r w:rsidR="00823EB8" w:rsidRPr="00CC723C">
        <w:noBreakHyphen/>
      </w:r>
      <w:r w:rsidRPr="00CC723C">
        <w:t xml:space="preserve">related reasons and who received at least one </w:t>
      </w:r>
      <w:r w:rsidR="00CF0AA1" w:rsidRPr="00CC723C">
        <w:t>job</w:t>
      </w:r>
      <w:r w:rsidRPr="00CC723C">
        <w:t xml:space="preserve">-related benefit from completing the course, </w:t>
      </w:r>
      <w:r w:rsidR="00645205" w:rsidRPr="00CC723C">
        <w:t>201</w:t>
      </w:r>
      <w:r w:rsidR="002730ED" w:rsidRPr="00CC723C">
        <w:t>2</w:t>
      </w:r>
      <w:r w:rsidR="00645205" w:rsidRPr="00CC723C">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F1E69" w:rsidRPr="00EF5A5F">
        <w:tc>
          <w:tcPr>
            <w:tcW w:w="8777" w:type="dxa"/>
          </w:tcPr>
          <w:p w:rsidR="00EF1E69" w:rsidRPr="00EF5A5F" w:rsidRDefault="0022365F" w:rsidP="00816D8B">
            <w:pPr>
              <w:pStyle w:val="Figure"/>
              <w:spacing w:before="0"/>
            </w:pPr>
            <w:r>
              <w:rPr>
                <w:noProof/>
              </w:rPr>
              <w:drawing>
                <wp:inline distT="0" distB="0" distL="0" distR="0">
                  <wp:extent cx="5391785" cy="2691130"/>
                  <wp:effectExtent l="0" t="0" r="0" b="0"/>
                  <wp:docPr id="264" name="Picture 264" descr="Figure 5.28 Proportion of government funded VET graduates who undertook their course for employment related reasons and who received at least one job-related benefit from completing the course,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EF1E69" w:rsidRPr="008C1DD2" w:rsidRDefault="00EF1E69">
      <w:pPr>
        <w:pStyle w:val="Note"/>
      </w:pPr>
      <w:proofErr w:type="spellStart"/>
      <w:r w:rsidRPr="008C1DD2">
        <w:rPr>
          <w:rStyle w:val="NoteLabel"/>
        </w:rPr>
        <w:t>a</w:t>
      </w:r>
      <w:proofErr w:type="spellEnd"/>
      <w:r w:rsidR="0094789D" w:rsidRPr="008C1DD2">
        <w:t xml:space="preserve"> </w:t>
      </w:r>
      <w:r w:rsidR="00FB2278">
        <w:t>E</w:t>
      </w:r>
      <w:r w:rsidR="00FB2278" w:rsidRPr="00171E10">
        <w:t>rror bars represent the 95 per cent confidence interval associated with each point estimate.</w:t>
      </w:r>
    </w:p>
    <w:p w:rsidR="00EF1E69" w:rsidRPr="008C1DD2" w:rsidRDefault="00EF1E69">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 </w:t>
      </w:r>
      <w:proofErr w:type="spellStart"/>
      <w:r w:rsidR="00C020A2" w:rsidRPr="008C1DD2">
        <w:t>5</w:t>
      </w:r>
      <w:r w:rsidRPr="008C1DD2">
        <w:t>A.</w:t>
      </w:r>
      <w:r w:rsidR="00645205" w:rsidRPr="008C1DD2">
        <w:t>39</w:t>
      </w:r>
      <w:proofErr w:type="spellEnd"/>
      <w:r w:rsidRPr="008C1DD2">
        <w:t>.</w:t>
      </w:r>
    </w:p>
    <w:p w:rsidR="00CF4FD5" w:rsidRPr="009145AF" w:rsidRDefault="00EA0531" w:rsidP="00CF4FD5">
      <w:pPr>
        <w:pStyle w:val="BodyText"/>
      </w:pPr>
      <w:r w:rsidRPr="009145AF">
        <w:t xml:space="preserve">Individual graduates could receive more than one benefit. </w:t>
      </w:r>
      <w:r w:rsidR="00CF4FD5" w:rsidRPr="009145AF">
        <w:t>The benefits reported by graduates included</w:t>
      </w:r>
      <w:r w:rsidR="00C379FE" w:rsidRPr="009145AF">
        <w:t xml:space="preserve"> that they had</w:t>
      </w:r>
      <w:r w:rsidR="00CF4FD5" w:rsidRPr="009145AF">
        <w:t>:</w:t>
      </w:r>
    </w:p>
    <w:p w:rsidR="00CF4FD5" w:rsidRPr="009145AF" w:rsidRDefault="00CF4FD5" w:rsidP="004E4135">
      <w:pPr>
        <w:pStyle w:val="ListBullet"/>
        <w:spacing w:before="80"/>
      </w:pPr>
      <w:r w:rsidRPr="009145AF">
        <w:t>obtained a job (</w:t>
      </w:r>
      <w:r w:rsidR="009145AF" w:rsidRPr="009145AF">
        <w:t>34.5</w:t>
      </w:r>
      <w:r w:rsidR="002B1145" w:rsidRPr="009145AF">
        <w:t> </w:t>
      </w:r>
      <w:r w:rsidRPr="009145AF">
        <w:t>per</w:t>
      </w:r>
      <w:r w:rsidR="002B1145" w:rsidRPr="009145AF">
        <w:t> </w:t>
      </w:r>
      <w:r w:rsidRPr="009145AF">
        <w:t>cent)</w:t>
      </w:r>
    </w:p>
    <w:p w:rsidR="00CF4FD5" w:rsidRPr="009145AF" w:rsidRDefault="00CF4FD5" w:rsidP="004E4135">
      <w:pPr>
        <w:pStyle w:val="ListBullet"/>
        <w:spacing w:before="80"/>
      </w:pPr>
      <w:r w:rsidRPr="009145AF">
        <w:t>achieved an increase in earnings (</w:t>
      </w:r>
      <w:r w:rsidR="009145AF" w:rsidRPr="009145AF">
        <w:t>30.1</w:t>
      </w:r>
      <w:r w:rsidR="002B1145" w:rsidRPr="009145AF">
        <w:t> per cent</w:t>
      </w:r>
      <w:r w:rsidRPr="009145AF">
        <w:t>)</w:t>
      </w:r>
    </w:p>
    <w:p w:rsidR="00CF4FD5" w:rsidRPr="009145AF" w:rsidRDefault="00CF4FD5" w:rsidP="004E4135">
      <w:pPr>
        <w:pStyle w:val="ListBullet"/>
        <w:spacing w:before="80"/>
      </w:pPr>
      <w:r w:rsidRPr="009145AF">
        <w:t>achieved a promotion or an increased status at work (</w:t>
      </w:r>
      <w:r w:rsidR="009145AF" w:rsidRPr="009145AF">
        <w:t>33.1</w:t>
      </w:r>
      <w:r w:rsidR="002B1145" w:rsidRPr="009145AF">
        <w:t> per cent</w:t>
      </w:r>
      <w:r w:rsidRPr="009145AF">
        <w:t>)</w:t>
      </w:r>
    </w:p>
    <w:p w:rsidR="00CF4FD5" w:rsidRPr="009145AF" w:rsidRDefault="00CF4FD5" w:rsidP="004E4135">
      <w:pPr>
        <w:pStyle w:val="ListBullet"/>
        <w:spacing w:before="80"/>
      </w:pPr>
      <w:r w:rsidRPr="009145AF">
        <w:t xml:space="preserve">a change of job or </w:t>
      </w:r>
      <w:r w:rsidR="00F47E39" w:rsidRPr="009145AF">
        <w:t xml:space="preserve">a </w:t>
      </w:r>
      <w:r w:rsidRPr="009145AF">
        <w:t>new job (</w:t>
      </w:r>
      <w:r w:rsidR="009145AF" w:rsidRPr="009145AF">
        <w:t>20.8</w:t>
      </w:r>
      <w:r w:rsidR="002B1145" w:rsidRPr="009145AF">
        <w:t> per cent</w:t>
      </w:r>
      <w:r w:rsidRPr="009145AF">
        <w:t>)</w:t>
      </w:r>
    </w:p>
    <w:p w:rsidR="00CF4FD5" w:rsidRPr="00EF5A5F" w:rsidRDefault="00CF4FD5" w:rsidP="004E4135">
      <w:pPr>
        <w:pStyle w:val="ListBullet"/>
        <w:spacing w:before="80"/>
      </w:pPr>
      <w:r w:rsidRPr="009145AF">
        <w:t>gain</w:t>
      </w:r>
      <w:r w:rsidR="00C379FE" w:rsidRPr="009145AF">
        <w:t xml:space="preserve">ed </w:t>
      </w:r>
      <w:r w:rsidRPr="009145AF">
        <w:t>the ability to start their own business (</w:t>
      </w:r>
      <w:r w:rsidR="009145AF" w:rsidRPr="009145AF">
        <w:t>8.6</w:t>
      </w:r>
      <w:r w:rsidR="002B1145" w:rsidRPr="009145AF">
        <w:t> per cent</w:t>
      </w:r>
      <w:r w:rsidRPr="009145AF">
        <w:t xml:space="preserve">) </w:t>
      </w:r>
      <w:r w:rsidRPr="00EF5A5F">
        <w:t xml:space="preserve">(table </w:t>
      </w:r>
      <w:proofErr w:type="spellStart"/>
      <w:r w:rsidRPr="00EF5A5F">
        <w:t>5A.</w:t>
      </w:r>
      <w:r w:rsidR="00645205">
        <w:t>39</w:t>
      </w:r>
      <w:proofErr w:type="spellEnd"/>
      <w:r w:rsidRPr="00EF5A5F">
        <w:t>).</w:t>
      </w:r>
    </w:p>
    <w:p w:rsidR="00C57336" w:rsidRPr="00EF5A5F" w:rsidRDefault="001A32C2" w:rsidP="00F461CA">
      <w:pPr>
        <w:pStyle w:val="BodyText"/>
      </w:pPr>
      <w:r w:rsidRPr="00F461CA">
        <w:t xml:space="preserve">Attachment </w:t>
      </w:r>
      <w:r w:rsidR="004320AC" w:rsidRPr="00F461CA">
        <w:t xml:space="preserve">table </w:t>
      </w:r>
      <w:proofErr w:type="spellStart"/>
      <w:r w:rsidRPr="00F461CA">
        <w:t>5A.</w:t>
      </w:r>
      <w:r w:rsidR="00645205" w:rsidRPr="00F461CA">
        <w:t>38</w:t>
      </w:r>
      <w:proofErr w:type="spellEnd"/>
      <w:r w:rsidR="00645205" w:rsidRPr="00F461CA">
        <w:t xml:space="preserve"> </w:t>
      </w:r>
      <w:r w:rsidRPr="00F461CA">
        <w:t xml:space="preserve">provides information </w:t>
      </w:r>
      <w:r w:rsidR="00C379FE" w:rsidRPr="00F461CA">
        <w:t>on</w:t>
      </w:r>
      <w:r w:rsidRPr="00F461CA">
        <w:t xml:space="preserve"> </w:t>
      </w:r>
      <w:r w:rsidR="007D7B77" w:rsidRPr="00F461CA">
        <w:t xml:space="preserve">the reported relevance to the main job, for those </w:t>
      </w:r>
      <w:r w:rsidRPr="00F461CA">
        <w:t xml:space="preserve">graduates who </w:t>
      </w:r>
      <w:r w:rsidR="00A23B67" w:rsidRPr="00F461CA">
        <w:t xml:space="preserve">were employed after completing their course and </w:t>
      </w:r>
      <w:r w:rsidRPr="00F461CA">
        <w:t>undertook their course for employment related reasons</w:t>
      </w:r>
      <w:r w:rsidR="007D7B77" w:rsidRPr="00F461CA">
        <w:t>.</w:t>
      </w:r>
      <w:r w:rsidR="00F461CA" w:rsidRPr="00F461CA">
        <w:t xml:space="preserve"> </w:t>
      </w:r>
      <w:r w:rsidR="00C57336" w:rsidRPr="00F461CA">
        <w:t xml:space="preserve">Further information on VET employment </w:t>
      </w:r>
      <w:r w:rsidR="006F6DDD" w:rsidRPr="00F461CA">
        <w:t xml:space="preserve">outcomes is available from the </w:t>
      </w:r>
      <w:r w:rsidR="00C57336" w:rsidRPr="00F461CA">
        <w:t xml:space="preserve">Down </w:t>
      </w:r>
      <w:r w:rsidR="006F6DDD" w:rsidRPr="00F461CA">
        <w:t>the Track</w:t>
      </w:r>
      <w:r w:rsidR="00C57336" w:rsidRPr="00F461CA">
        <w:t xml:space="preserve"> survey of long term VET outcomes for 15–24 year olds, </w:t>
      </w:r>
      <w:r w:rsidR="00D02C1D" w:rsidRPr="00F461CA">
        <w:t xml:space="preserve">which is </w:t>
      </w:r>
      <w:r w:rsidR="00DD3F7A" w:rsidRPr="00F461CA">
        <w:t>referred to</w:t>
      </w:r>
      <w:r w:rsidR="00823EB8" w:rsidRPr="00F461CA">
        <w:t xml:space="preserve"> in the 2006 </w:t>
      </w:r>
      <w:r w:rsidR="00EA0531" w:rsidRPr="00F461CA">
        <w:t>Report (</w:t>
      </w:r>
      <w:proofErr w:type="spellStart"/>
      <w:r w:rsidR="00EA0531" w:rsidRPr="00F461CA">
        <w:t>SCRGSP</w:t>
      </w:r>
      <w:proofErr w:type="spellEnd"/>
      <w:r w:rsidR="00EA0531" w:rsidRPr="00F461CA">
        <w:t xml:space="preserve"> </w:t>
      </w:r>
      <w:r w:rsidR="00C57336" w:rsidRPr="00F461CA">
        <w:t>2006, box 4.13) and</w:t>
      </w:r>
      <w:r w:rsidR="00DD3F7A" w:rsidRPr="00F461CA">
        <w:t xml:space="preserve"> is available in</w:t>
      </w:r>
      <w:r w:rsidR="00C57336" w:rsidRPr="00F461CA">
        <w:t xml:space="preserve"> </w:t>
      </w:r>
      <w:r w:rsidR="00C57336" w:rsidRPr="00F461CA">
        <w:rPr>
          <w:i/>
        </w:rPr>
        <w:t>Down the track: TAFE outcomes for young</w:t>
      </w:r>
      <w:r w:rsidR="00C57336" w:rsidRPr="00EF5A5F">
        <w:rPr>
          <w:i/>
        </w:rPr>
        <w:t xml:space="preserve"> people two years on</w:t>
      </w:r>
      <w:r w:rsidR="00C57336" w:rsidRPr="00EF5A5F">
        <w:t xml:space="preserve"> (</w:t>
      </w:r>
      <w:proofErr w:type="spellStart"/>
      <w:r w:rsidR="00C57336" w:rsidRPr="00EF5A5F">
        <w:t>NCVER</w:t>
      </w:r>
      <w:proofErr w:type="spellEnd"/>
      <w:r w:rsidR="00C57336" w:rsidRPr="00EF5A5F">
        <w:t xml:space="preserve"> 2006).</w:t>
      </w:r>
    </w:p>
    <w:p w:rsidR="00C57336" w:rsidRPr="00F461CA" w:rsidRDefault="00C57336" w:rsidP="00F461CA">
      <w:pPr>
        <w:pStyle w:val="Heading5"/>
        <w:spacing w:before="360"/>
      </w:pPr>
      <w:r w:rsidRPr="00F461CA">
        <w:t>Student achievement in VET</w:t>
      </w:r>
    </w:p>
    <w:p w:rsidR="000E398B" w:rsidRDefault="002A1C67" w:rsidP="00F971E0">
      <w:pPr>
        <w:pStyle w:val="BodyText"/>
      </w:pPr>
      <w:r w:rsidRPr="00EF5A5F">
        <w:t xml:space="preserve">‘Student achievement in VET’ is an indicator of </w:t>
      </w:r>
      <w:r w:rsidR="00CE0D1B" w:rsidRPr="00EF5A5F">
        <w:t>governments’ objective for students to achieve</w:t>
      </w:r>
      <w:r w:rsidRPr="00EF5A5F">
        <w:t xml:space="preserve"> success in VET </w:t>
      </w:r>
      <w:r w:rsidR="00E872B2" w:rsidRPr="00EF5A5F">
        <w:t xml:space="preserve">(box </w:t>
      </w:r>
      <w:r w:rsidR="00442BBD">
        <w:t>5.13</w:t>
      </w:r>
      <w:r w:rsidR="00E872B2" w:rsidRPr="00EF5A5F">
        <w:t>)</w:t>
      </w:r>
      <w:r w:rsidRPr="00EF5A5F">
        <w:t>.</w:t>
      </w:r>
    </w:p>
    <w:p w:rsidR="001C5F7F" w:rsidRPr="00EF5A5F" w:rsidRDefault="001C5F7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C5F7F" w:rsidRPr="00EF5A5F" w:rsidTr="00EE7596">
        <w:tc>
          <w:tcPr>
            <w:tcW w:w="8771" w:type="dxa"/>
            <w:tcBorders>
              <w:top w:val="single" w:sz="4" w:space="0" w:color="auto"/>
              <w:left w:val="single" w:sz="4" w:space="0" w:color="auto"/>
              <w:bottom w:val="nil"/>
              <w:right w:val="single" w:sz="4" w:space="0" w:color="auto"/>
            </w:tcBorders>
          </w:tcPr>
          <w:p w:rsidR="001C5F7F" w:rsidRPr="00EF5A5F" w:rsidRDefault="001C5F7F" w:rsidP="003D5EF9">
            <w:pPr>
              <w:pStyle w:val="BoxTitle"/>
              <w:spacing w:before="80"/>
            </w:pPr>
            <w:r w:rsidRPr="00EF5A5F">
              <w:rPr>
                <w:b w:val="0"/>
              </w:rPr>
              <w:t xml:space="preserve">Box </w:t>
            </w:r>
            <w:bookmarkStart w:id="49" w:name="OLE_LINK16"/>
            <w:r w:rsidR="00AB7026">
              <w:rPr>
                <w:b w:val="0"/>
              </w:rPr>
              <w:t>5.</w:t>
            </w:r>
            <w:r w:rsidR="009D604A">
              <w:rPr>
                <w:b w:val="0"/>
                <w:noProof/>
              </w:rPr>
              <w:t>13</w:t>
            </w:r>
            <w:bookmarkEnd w:id="49"/>
            <w:r w:rsidRPr="00EF5A5F">
              <w:tab/>
              <w:t>Student achievement in VET</w:t>
            </w:r>
          </w:p>
        </w:tc>
      </w:tr>
      <w:tr w:rsidR="009935F9" w:rsidRPr="00EF5A5F" w:rsidTr="00EE7596">
        <w:tc>
          <w:tcPr>
            <w:tcW w:w="8771" w:type="dxa"/>
            <w:tcBorders>
              <w:top w:val="nil"/>
              <w:left w:val="single" w:sz="4" w:space="0" w:color="auto"/>
              <w:bottom w:val="single" w:sz="4" w:space="0" w:color="auto"/>
              <w:right w:val="single" w:sz="4" w:space="0" w:color="auto"/>
            </w:tcBorders>
          </w:tcPr>
          <w:p w:rsidR="009935F9" w:rsidRPr="00EF5A5F" w:rsidRDefault="009935F9" w:rsidP="003D5EF9">
            <w:pPr>
              <w:pStyle w:val="Box"/>
              <w:spacing w:before="80"/>
            </w:pPr>
            <w:r w:rsidRPr="00EF5A5F">
              <w:t xml:space="preserve">‘Student achievement in VET’ is defined by </w:t>
            </w:r>
            <w:r>
              <w:t>three</w:t>
            </w:r>
            <w:r w:rsidRPr="00EF5A5F">
              <w:t xml:space="preserve"> measures:</w:t>
            </w:r>
          </w:p>
          <w:p w:rsidR="009935F9" w:rsidRPr="003D5EF9" w:rsidRDefault="009935F9" w:rsidP="003D5EF9">
            <w:pPr>
              <w:pStyle w:val="BoxListBullet"/>
            </w:pPr>
            <w:r w:rsidRPr="006B72E7">
              <w:t>‘</w:t>
            </w:r>
            <w:r w:rsidRPr="003D5EF9">
              <w:t xml:space="preserve">Load pass rate’ is the ratio of hours attributed to students who gained competencies/passed assessment in an assessable module or unit of competency to all hours of students who were assessed and either passed, failed or withdrew. The calculation is based on the annual hours for each assessable module or unit of competency and includes competencies achieved/units passed through </w:t>
            </w:r>
            <w:proofErr w:type="spellStart"/>
            <w:r w:rsidRPr="003D5EF9">
              <w:t>RPL</w:t>
            </w:r>
            <w:proofErr w:type="spellEnd"/>
            <w:r w:rsidRPr="003D5EF9">
              <w:t>.</w:t>
            </w:r>
          </w:p>
          <w:p w:rsidR="009935F9" w:rsidRPr="003D5EF9" w:rsidRDefault="009935F9" w:rsidP="003D5EF9">
            <w:pPr>
              <w:pStyle w:val="BoxListBullet"/>
            </w:pPr>
            <w:r w:rsidRPr="003D5EF9">
              <w:t xml:space="preserve">‘Proportion of graduates with improved education/training status after training’ is the number of VET qualifications completed by students who have completed a course at a higher education level than their previous highest education level achieved (based on </w:t>
            </w:r>
            <w:proofErr w:type="spellStart"/>
            <w:r w:rsidRPr="003D5EF9">
              <w:t>AQF</w:t>
            </w:r>
            <w:proofErr w:type="spellEnd"/>
            <w:r w:rsidRPr="003D5EF9">
              <w:t xml:space="preserve">), divided  by the number of VET course enrolments. </w:t>
            </w:r>
          </w:p>
          <w:p w:rsidR="009935F9" w:rsidRPr="003D5EF9" w:rsidRDefault="009935F9" w:rsidP="003D5EF9">
            <w:pPr>
              <w:pStyle w:val="BoxListBullet"/>
            </w:pPr>
            <w:r w:rsidRPr="003D5EF9">
              <w:t>‘Number of students who commenced and completed’ is the number of VET students in a given year who commenced a course and eventually completed their course, expressed as a proportion of all course commencing enrolments in that year.</w:t>
            </w:r>
          </w:p>
          <w:p w:rsidR="009935F9" w:rsidRPr="003D5EF9" w:rsidRDefault="009935F9" w:rsidP="003D5EF9">
            <w:pPr>
              <w:pStyle w:val="Box"/>
              <w:spacing w:before="80"/>
            </w:pPr>
            <w:r w:rsidRPr="003D5EF9">
              <w:t xml:space="preserve">Data are provided for VET target groups (students with disability, students speaking a language other than English at home, students from remote and very remote areas and Indigenous students). Achievement by VET target groups can also indicate the equity of outcomes for these groups. </w:t>
            </w:r>
          </w:p>
          <w:p w:rsidR="009935F9" w:rsidRPr="003D5EF9" w:rsidRDefault="009935F9" w:rsidP="003D5EF9">
            <w:pPr>
              <w:pStyle w:val="Box"/>
              <w:spacing w:before="80"/>
            </w:pPr>
            <w:r w:rsidRPr="003D5EF9">
              <w:t xml:space="preserve">High or increasing load pass rates and number of students who commenced and completed indicate that student achievement is high or improving, which is desirable. The rates for target groups, relative to those for the general student population, indicate whether students from target groups are as successful as other students. Care needs to be taken in comparing data across jurisdictions because average module durations vary across jurisdictions. </w:t>
            </w:r>
          </w:p>
          <w:p w:rsidR="009935F9" w:rsidRPr="003D5EF9" w:rsidRDefault="009935F9" w:rsidP="003D5EF9">
            <w:pPr>
              <w:pStyle w:val="Box"/>
              <w:spacing w:before="80"/>
            </w:pPr>
            <w:r w:rsidRPr="003D5EF9">
              <w:t xml:space="preserve">Changes in the proportion of graduates with improved education/training status after </w:t>
            </w:r>
            <w:r w:rsidRPr="000C682B">
              <w:rPr>
                <w:shd w:val="clear" w:color="auto" w:fill="FFFFFF" w:themeFill="background1"/>
              </w:rPr>
              <w:t xml:space="preserve">training may be affected by relatively large changes in enrolments, due to the time lag between </w:t>
            </w:r>
            <w:r w:rsidR="00D8417B" w:rsidRPr="000C682B">
              <w:rPr>
                <w:shd w:val="clear" w:color="auto" w:fill="FFFFFF" w:themeFill="background1"/>
              </w:rPr>
              <w:t xml:space="preserve">course enrolment (the denominator) and </w:t>
            </w:r>
            <w:r w:rsidR="00EE7596" w:rsidRPr="000C682B">
              <w:rPr>
                <w:shd w:val="clear" w:color="auto" w:fill="FFFFFF" w:themeFill="background1"/>
              </w:rPr>
              <w:t xml:space="preserve">qualification completion </w:t>
            </w:r>
            <w:r w:rsidRPr="000C682B">
              <w:rPr>
                <w:shd w:val="clear" w:color="auto" w:fill="FFFFFF" w:themeFill="background1"/>
              </w:rPr>
              <w:t>(the numerator used for deriving the proportion). Care therefore needs to be taken when interpreting changes over time in the proportion</w:t>
            </w:r>
            <w:r w:rsidRPr="003D5EF9">
              <w:t xml:space="preserve"> of graduates with improved education/training status after training.</w:t>
            </w:r>
          </w:p>
          <w:p w:rsidR="009935F9" w:rsidRPr="003D5EF9" w:rsidRDefault="009935F9" w:rsidP="003D5EF9">
            <w:pPr>
              <w:pStyle w:val="Box"/>
              <w:spacing w:before="80"/>
            </w:pPr>
            <w:r w:rsidRPr="003D5EF9">
              <w:t>Reporting on the number of students who commenced and completed, expressed as a proportion of all course commencing enrolments in that year is dependent on the capacity to track individual students over more than one calendar year. Data were not available for the 2014 Report.</w:t>
            </w:r>
          </w:p>
          <w:p w:rsidR="009935F9" w:rsidRDefault="009935F9" w:rsidP="009935F9">
            <w:pPr>
              <w:pStyle w:val="Box"/>
              <w:spacing w:before="80"/>
            </w:pPr>
            <w:r>
              <w:t xml:space="preserve">Data reported for these measures are </w:t>
            </w:r>
          </w:p>
          <w:p w:rsidR="009935F9" w:rsidRPr="009470A0" w:rsidRDefault="009935F9" w:rsidP="009935F9">
            <w:pPr>
              <w:pStyle w:val="BoxListBullet"/>
            </w:pPr>
            <w:r w:rsidRPr="009470A0">
              <w:t>comparable (subject to caveats) across jurisdictions and over time</w:t>
            </w:r>
          </w:p>
          <w:p w:rsidR="009935F9" w:rsidRPr="003D5EF9" w:rsidRDefault="009935F9" w:rsidP="003D5EF9">
            <w:pPr>
              <w:pStyle w:val="BoxListBullet"/>
              <w:rPr>
                <w:b/>
              </w:rPr>
            </w:pPr>
            <w:r w:rsidRPr="009470A0">
              <w:t>complete for the current reporting period (subject to caveats). All required 2012 data are available for all jurisdictions providing the service.</w:t>
            </w:r>
          </w:p>
          <w:p w:rsidR="003D5EF9" w:rsidRPr="00EF5A5F" w:rsidRDefault="003D5EF9" w:rsidP="003D5EF9">
            <w:pPr>
              <w:pStyle w:val="Box"/>
              <w:spacing w:before="80"/>
              <w:rPr>
                <w:b/>
              </w:rPr>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/201</w:t>
            </w:r>
            <w:r>
              <w:t>4</w:t>
            </w:r>
            <w:r w:rsidRPr="00EF5A5F">
              <w:t>.</w:t>
            </w:r>
          </w:p>
        </w:tc>
      </w:tr>
    </w:tbl>
    <w:p w:rsidR="00444A60" w:rsidRDefault="00444A60" w:rsidP="00444A60">
      <w:pPr>
        <w:pStyle w:val="Heading5"/>
      </w:pPr>
    </w:p>
    <w:p w:rsidR="00C57336" w:rsidRPr="00444A60" w:rsidRDefault="004E3A2B" w:rsidP="00444A60">
      <w:pPr>
        <w:pStyle w:val="Heading5"/>
      </w:pPr>
      <w:r w:rsidRPr="00444A60">
        <w:lastRenderedPageBreak/>
        <w:t xml:space="preserve">Student achievement in VET — </w:t>
      </w:r>
      <w:r w:rsidR="006F0209" w:rsidRPr="00444A60">
        <w:t>l</w:t>
      </w:r>
      <w:r w:rsidR="00C57336" w:rsidRPr="00444A60">
        <w:t>oad pass rate</w:t>
      </w:r>
    </w:p>
    <w:p w:rsidR="00C57336" w:rsidRPr="00EF5A5F" w:rsidRDefault="00C57336" w:rsidP="0095094B">
      <w:pPr>
        <w:pStyle w:val="BodyText"/>
      </w:pPr>
      <w:r w:rsidRPr="00EF5A5F">
        <w:t xml:space="preserve">In </w:t>
      </w:r>
      <w:r w:rsidR="009B4861">
        <w:t>201</w:t>
      </w:r>
      <w:r w:rsidR="002730ED">
        <w:t>2</w:t>
      </w:r>
      <w:r w:rsidRPr="00EF5A5F">
        <w:t>, the load pass rate for all gov</w:t>
      </w:r>
      <w:r w:rsidR="00DB5BBC" w:rsidRPr="00EF5A5F">
        <w:t xml:space="preserve">ernment funded </w:t>
      </w:r>
      <w:r w:rsidR="00DB5BBC" w:rsidRPr="009145AF">
        <w:t xml:space="preserve">students was </w:t>
      </w:r>
      <w:r w:rsidR="009B4861" w:rsidRPr="009145AF">
        <w:t>82.</w:t>
      </w:r>
      <w:r w:rsidR="009145AF" w:rsidRPr="009145AF">
        <w:t>7</w:t>
      </w:r>
      <w:r w:rsidRPr="009145AF">
        <w:t xml:space="preserve"> per cent, </w:t>
      </w:r>
      <w:r w:rsidR="009145AF">
        <w:t>lower than the</w:t>
      </w:r>
      <w:r w:rsidRPr="009145AF">
        <w:t xml:space="preserve"> load pass rates for students from remote and very remote areas (</w:t>
      </w:r>
      <w:r w:rsidR="009145AF" w:rsidRPr="009145AF">
        <w:t>84.2 </w:t>
      </w:r>
      <w:r w:rsidRPr="009145AF">
        <w:t>per</w:t>
      </w:r>
      <w:r w:rsidR="009145AF" w:rsidRPr="009145AF">
        <w:t> </w:t>
      </w:r>
      <w:r w:rsidRPr="009145AF">
        <w:t xml:space="preserve">cent). The load pass rates for </w:t>
      </w:r>
      <w:r w:rsidR="009E3901" w:rsidRPr="009145AF">
        <w:t>Indigenous students (</w:t>
      </w:r>
      <w:r w:rsidR="00AF75CE" w:rsidRPr="009145AF">
        <w:t>73.</w:t>
      </w:r>
      <w:r w:rsidR="009145AF" w:rsidRPr="009145AF">
        <w:t>9</w:t>
      </w:r>
      <w:r w:rsidR="009E3901" w:rsidRPr="009145AF">
        <w:t xml:space="preserve"> per cent), </w:t>
      </w:r>
      <w:r w:rsidRPr="009145AF">
        <w:t>st</w:t>
      </w:r>
      <w:r w:rsidR="00CE7775" w:rsidRPr="009145AF">
        <w:t xml:space="preserve">udents </w:t>
      </w:r>
      <w:r w:rsidR="00C379FE" w:rsidRPr="009145AF">
        <w:t>with</w:t>
      </w:r>
      <w:r w:rsidR="00CE7775" w:rsidRPr="009145AF">
        <w:t xml:space="preserve"> disability (</w:t>
      </w:r>
      <w:r w:rsidR="009145AF" w:rsidRPr="009145AF">
        <w:t>74.3</w:t>
      </w:r>
      <w:r w:rsidRPr="009145AF">
        <w:t xml:space="preserve"> per cent) and students speaking a language </w:t>
      </w:r>
      <w:r w:rsidR="00D141F2" w:rsidRPr="009145AF">
        <w:t>other than English at home (</w:t>
      </w:r>
      <w:r w:rsidR="009145AF" w:rsidRPr="009145AF">
        <w:t>78.3</w:t>
      </w:r>
      <w:r w:rsidRPr="009145AF">
        <w:t xml:space="preserve"> per cent) were </w:t>
      </w:r>
      <w:r w:rsidRPr="00EF5A5F">
        <w:t xml:space="preserve">lower than for all students (figure </w:t>
      </w:r>
      <w:r w:rsidR="00442BBD">
        <w:t>5.2</w:t>
      </w:r>
      <w:r w:rsidR="00D768C4">
        <w:t>9</w:t>
      </w:r>
      <w:r w:rsidRPr="00EF5A5F">
        <w:t xml:space="preserve">). </w:t>
      </w:r>
    </w:p>
    <w:p w:rsidR="00EF1E69" w:rsidRPr="00263BA3" w:rsidRDefault="00EF1E69">
      <w:pPr>
        <w:pStyle w:val="FigureTitle"/>
        <w:rPr>
          <w:rStyle w:val="NoteLabel"/>
          <w:b/>
        </w:rPr>
      </w:pPr>
      <w:r w:rsidRPr="00263BA3">
        <w:rPr>
          <w:b w:val="0"/>
        </w:rPr>
        <w:t xml:space="preserve">Figure </w:t>
      </w:r>
      <w:bookmarkStart w:id="50" w:name="OLE_LINK35"/>
      <w:r w:rsidR="00AB7026" w:rsidRPr="00263BA3">
        <w:rPr>
          <w:b w:val="0"/>
        </w:rPr>
        <w:t>5.</w:t>
      </w:r>
      <w:r w:rsidR="009D604A" w:rsidRPr="00263BA3">
        <w:rPr>
          <w:b w:val="0"/>
          <w:noProof/>
        </w:rPr>
        <w:t>2</w:t>
      </w:r>
      <w:bookmarkEnd w:id="50"/>
      <w:r w:rsidR="00D768C4">
        <w:rPr>
          <w:b w:val="0"/>
          <w:noProof/>
        </w:rPr>
        <w:t>9</w:t>
      </w:r>
      <w:r w:rsidRPr="00263BA3">
        <w:tab/>
      </w:r>
      <w:r w:rsidR="00C51CFC" w:rsidRPr="00263BA3">
        <w:t xml:space="preserve">Load pass rates, by target group, </w:t>
      </w:r>
      <w:r w:rsidR="009B4861" w:rsidRPr="00263BA3">
        <w:t>201</w:t>
      </w:r>
      <w:r w:rsidR="002730ED" w:rsidRPr="00263BA3">
        <w:t>2</w:t>
      </w:r>
      <w:r w:rsidR="009B4861" w:rsidRPr="00263BA3">
        <w:rPr>
          <w:rStyle w:val="NoteLabel"/>
          <w:b/>
        </w:rPr>
        <w:t>a</w:t>
      </w:r>
      <w:r w:rsidR="00C51CFC" w:rsidRPr="00263BA3">
        <w:rPr>
          <w:rStyle w:val="NoteLabel"/>
          <w:b/>
        </w:rPr>
        <w:t>, b, c, d</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F1E69" w:rsidRPr="00EF5A5F">
        <w:tc>
          <w:tcPr>
            <w:tcW w:w="8777" w:type="dxa"/>
          </w:tcPr>
          <w:p w:rsidR="00EF1E69" w:rsidRPr="00EF5A5F" w:rsidRDefault="006A3CD4">
            <w:pPr>
              <w:pStyle w:val="Figure"/>
            </w:pPr>
            <w:r>
              <w:rPr>
                <w:noProof/>
              </w:rPr>
              <w:drawing>
                <wp:inline distT="0" distB="0" distL="0" distR="0">
                  <wp:extent cx="5391785" cy="2691130"/>
                  <wp:effectExtent l="0" t="0" r="0" b="0"/>
                  <wp:docPr id="265" name="Picture 265" descr="Figure 5.29 Load pass rates, by target group,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EF1E69" w:rsidRPr="008C1DD2" w:rsidRDefault="00EF1E69" w:rsidP="00A405CB">
      <w:pPr>
        <w:pStyle w:val="Note"/>
      </w:pPr>
      <w:r w:rsidRPr="008C1DD2">
        <w:rPr>
          <w:rStyle w:val="NoteLabel"/>
        </w:rPr>
        <w:t>a</w:t>
      </w:r>
      <w:r w:rsidR="00D141F2" w:rsidRPr="008C1DD2">
        <w:t xml:space="preserve"> </w:t>
      </w:r>
      <w:r w:rsidR="00D322B6" w:rsidRPr="008C1DD2">
        <w:t xml:space="preserve">Data are for government funded </w:t>
      </w:r>
      <w:r w:rsidR="00280F3F" w:rsidRPr="008C1DD2">
        <w:t>hours</w:t>
      </w:r>
      <w:r w:rsidR="00D322B6" w:rsidRPr="008C1DD2">
        <w:t>.</w:t>
      </w:r>
      <w:r w:rsidR="00D141F2" w:rsidRPr="008C1DD2">
        <w:t xml:space="preserve"> </w:t>
      </w:r>
      <w:r w:rsidR="00C51CFC" w:rsidRPr="008C1DD2">
        <w:rPr>
          <w:rStyle w:val="NoteLabel"/>
        </w:rPr>
        <w:t>b</w:t>
      </w:r>
      <w:r w:rsidR="00C51CFC" w:rsidRPr="008C1DD2">
        <w:t xml:space="preserve"> </w:t>
      </w:r>
      <w:r w:rsidR="001F4B1C" w:rsidRPr="008C1DD2">
        <w:t>People with disabilit</w:t>
      </w:r>
      <w:r w:rsidR="00FF735C" w:rsidRPr="008C1DD2">
        <w:t xml:space="preserve">y are defined </w:t>
      </w:r>
      <w:r w:rsidR="008C1DD2" w:rsidRPr="008C1DD2">
        <w:t>as those who self-</w:t>
      </w:r>
      <w:r w:rsidR="001F4B1C" w:rsidRPr="008C1DD2">
        <w:t xml:space="preserve">identify on enrolment forms that they have disability, </w:t>
      </w:r>
      <w:r w:rsidR="00C50020" w:rsidRPr="008C1DD2">
        <w:t>and impairment or a long</w:t>
      </w:r>
      <w:r w:rsidR="001F4B1C" w:rsidRPr="008C1DD2">
        <w:t>-term condition. Not all students respond to the relevant question on the enrolment form.</w:t>
      </w:r>
      <w:r w:rsidR="00C51CFC" w:rsidRPr="008C1DD2">
        <w:t xml:space="preserve"> </w:t>
      </w:r>
      <w:r w:rsidR="00C51CFC" w:rsidRPr="008C1DD2">
        <w:rPr>
          <w:rStyle w:val="NoteLabel"/>
        </w:rPr>
        <w:t>c</w:t>
      </w:r>
      <w:r w:rsidR="00C51CFC" w:rsidRPr="008C1DD2">
        <w:t xml:space="preserve"> Care </w:t>
      </w:r>
      <w:r w:rsidR="00C557E6" w:rsidRPr="008C1DD2">
        <w:t xml:space="preserve">needs to be taken in comparing </w:t>
      </w:r>
      <w:r w:rsidR="00C51CFC" w:rsidRPr="008C1DD2">
        <w:t>load pass rates for students reporting disability</w:t>
      </w:r>
      <w:r w:rsidR="00B17A7D" w:rsidRPr="008C1DD2">
        <w:t>,</w:t>
      </w:r>
      <w:r w:rsidR="00C51CFC" w:rsidRPr="008C1DD2">
        <w:t xml:space="preserve"> students speaking a language other </w:t>
      </w:r>
      <w:r w:rsidR="00FF735C" w:rsidRPr="008C1DD2">
        <w:t xml:space="preserve">than </w:t>
      </w:r>
      <w:r w:rsidR="00C51CFC" w:rsidRPr="008C1DD2">
        <w:t>English at home</w:t>
      </w:r>
      <w:r w:rsidR="00B17A7D" w:rsidRPr="008C1DD2">
        <w:t xml:space="preserve"> and for Indigenous students </w:t>
      </w:r>
      <w:r w:rsidR="00C51CFC" w:rsidRPr="008C1DD2">
        <w:t xml:space="preserve">because the non-identification rates for these groups are high. </w:t>
      </w:r>
      <w:r w:rsidR="00C51CFC" w:rsidRPr="008C1DD2">
        <w:rPr>
          <w:rStyle w:val="NoteLabel"/>
        </w:rPr>
        <w:t>d</w:t>
      </w:r>
      <w:r w:rsidR="00C51CFC" w:rsidRPr="008C1DD2">
        <w:t xml:space="preserve"> </w:t>
      </w:r>
      <w:r w:rsidR="00C36255" w:rsidRPr="008C1DD2">
        <w:t>There are no very remote areas in Victoria and no remote or very remote areas in the ACT. The remote data for Victoria and the ACT are for students from remote areas throughout Australia studying in these jurisdictions.</w:t>
      </w:r>
    </w:p>
    <w:p w:rsidR="00EF1E69" w:rsidRPr="008C1DD2" w:rsidRDefault="00C51CFC" w:rsidP="00A1690B">
      <w:pPr>
        <w:pStyle w:val="Source"/>
      </w:pPr>
      <w:r w:rsidRPr="008C1DD2">
        <w:rPr>
          <w:i/>
        </w:rPr>
        <w:t>S</w:t>
      </w:r>
      <w:r w:rsidR="00EF1E69" w:rsidRPr="008C1DD2">
        <w:rPr>
          <w:i/>
        </w:rPr>
        <w:t>ource</w:t>
      </w:r>
      <w:r w:rsidR="00EF1E69" w:rsidRPr="008C1DD2">
        <w:t xml:space="preserve">: </w:t>
      </w:r>
      <w:proofErr w:type="spellStart"/>
      <w:r w:rsidRPr="008C1DD2">
        <w:t>NCVER</w:t>
      </w:r>
      <w:proofErr w:type="spellEnd"/>
      <w:r w:rsidRPr="008C1DD2">
        <w:t xml:space="preserve"> </w:t>
      </w:r>
      <w:r w:rsidR="004C22CB" w:rsidRPr="008C1DD2">
        <w:t xml:space="preserve">(unpublished) </w:t>
      </w:r>
      <w:r w:rsidR="00887FE3" w:rsidRPr="008C1DD2">
        <w:t>National VET provider</w:t>
      </w:r>
      <w:r w:rsidRPr="008C1DD2">
        <w:t xml:space="preserve"> co</w:t>
      </w:r>
      <w:r w:rsidR="00C020A2" w:rsidRPr="008C1DD2">
        <w:t xml:space="preserve">llection; tables </w:t>
      </w:r>
      <w:proofErr w:type="spellStart"/>
      <w:r w:rsidR="00C020A2" w:rsidRPr="008C1DD2">
        <w:t>5A.</w:t>
      </w:r>
      <w:r w:rsidR="009B4861" w:rsidRPr="008C1DD2">
        <w:t>4</w:t>
      </w:r>
      <w:r w:rsidR="000100D1">
        <w:t>9</w:t>
      </w:r>
      <w:proofErr w:type="spellEnd"/>
      <w:r w:rsidR="009B4861" w:rsidRPr="008C1DD2">
        <w:t>–5</w:t>
      </w:r>
      <w:r w:rsidR="000100D1">
        <w:t>2</w:t>
      </w:r>
      <w:r w:rsidRPr="008C1DD2">
        <w:t>.</w:t>
      </w:r>
    </w:p>
    <w:p w:rsidR="00C57336" w:rsidRPr="002F72A4" w:rsidRDefault="00C57336" w:rsidP="00A405CB">
      <w:pPr>
        <w:pStyle w:val="BodyText"/>
        <w:spacing w:before="120"/>
      </w:pPr>
      <w:r w:rsidRPr="002F72A4">
        <w:t xml:space="preserve">Nationally, between </w:t>
      </w:r>
      <w:r w:rsidR="00C56880" w:rsidRPr="002F72A4">
        <w:t>200</w:t>
      </w:r>
      <w:r w:rsidR="002730ED" w:rsidRPr="002F72A4">
        <w:t>8</w:t>
      </w:r>
      <w:r w:rsidR="00C56880" w:rsidRPr="002F72A4">
        <w:t xml:space="preserve"> </w:t>
      </w:r>
      <w:r w:rsidRPr="002F72A4">
        <w:t xml:space="preserve">and </w:t>
      </w:r>
      <w:r w:rsidR="00C56880" w:rsidRPr="002F72A4">
        <w:t>201</w:t>
      </w:r>
      <w:r w:rsidR="002730ED" w:rsidRPr="002F72A4">
        <w:t>2</w:t>
      </w:r>
      <w:r w:rsidRPr="002F72A4">
        <w:t>, load pass rates increased for</w:t>
      </w:r>
      <w:r w:rsidR="00594E0D" w:rsidRPr="002F72A4">
        <w:t xml:space="preserve"> all students by </w:t>
      </w:r>
      <w:r w:rsidR="00C56880" w:rsidRPr="002F72A4">
        <w:t>3.</w:t>
      </w:r>
      <w:r w:rsidR="002F72A4" w:rsidRPr="002F72A4">
        <w:t>3</w:t>
      </w:r>
      <w:r w:rsidR="006C6D33" w:rsidRPr="002F72A4">
        <w:t> </w:t>
      </w:r>
      <w:r w:rsidR="00594E0D" w:rsidRPr="002F72A4">
        <w:t xml:space="preserve">percentage points to </w:t>
      </w:r>
      <w:r w:rsidR="00C56880" w:rsidRPr="002F72A4">
        <w:t>82.</w:t>
      </w:r>
      <w:r w:rsidR="002F72A4" w:rsidRPr="002F72A4">
        <w:t>7</w:t>
      </w:r>
      <w:r w:rsidR="00594E0D" w:rsidRPr="002F72A4">
        <w:t> per cent (table </w:t>
      </w:r>
      <w:proofErr w:type="spellStart"/>
      <w:r w:rsidR="00594E0D" w:rsidRPr="002F72A4">
        <w:t>5A.</w:t>
      </w:r>
      <w:r w:rsidR="00C56880" w:rsidRPr="002F72A4">
        <w:t>4</w:t>
      </w:r>
      <w:r w:rsidR="000100D1">
        <w:t>9</w:t>
      </w:r>
      <w:proofErr w:type="spellEnd"/>
      <w:r w:rsidR="00594E0D" w:rsidRPr="002F72A4">
        <w:t>)</w:t>
      </w:r>
      <w:r w:rsidR="00376947" w:rsidRPr="002F72A4">
        <w:t xml:space="preserve"> and for</w:t>
      </w:r>
      <w:r w:rsidRPr="002F72A4">
        <w:t>:</w:t>
      </w:r>
      <w:r w:rsidR="006057CC" w:rsidRPr="002F72A4">
        <w:t xml:space="preserve"> </w:t>
      </w:r>
    </w:p>
    <w:p w:rsidR="00D57753" w:rsidRPr="002F72A4" w:rsidRDefault="00D57753" w:rsidP="00A405CB">
      <w:pPr>
        <w:pStyle w:val="ListBullet"/>
      </w:pPr>
      <w:r w:rsidRPr="002F72A4">
        <w:t xml:space="preserve">students with disability by </w:t>
      </w:r>
      <w:r w:rsidR="00C56880" w:rsidRPr="002F72A4">
        <w:t>4.</w:t>
      </w:r>
      <w:r w:rsidR="002F72A4" w:rsidRPr="002F72A4">
        <w:t>3</w:t>
      </w:r>
      <w:r w:rsidRPr="002F72A4">
        <w:t xml:space="preserve"> percentage points to </w:t>
      </w:r>
      <w:r w:rsidR="002F72A4" w:rsidRPr="002F72A4">
        <w:t>74.3</w:t>
      </w:r>
      <w:r w:rsidRPr="002F72A4">
        <w:t> per cent (table </w:t>
      </w:r>
      <w:proofErr w:type="spellStart"/>
      <w:r w:rsidRPr="002F72A4">
        <w:t>5A.</w:t>
      </w:r>
      <w:r w:rsidR="000100D1">
        <w:t>51</w:t>
      </w:r>
      <w:proofErr w:type="spellEnd"/>
      <w:r w:rsidRPr="002F72A4">
        <w:t>)</w:t>
      </w:r>
    </w:p>
    <w:p w:rsidR="00D57753" w:rsidRPr="002F72A4" w:rsidRDefault="00D57753" w:rsidP="00A405CB">
      <w:pPr>
        <w:pStyle w:val="ListBullet"/>
      </w:pPr>
      <w:r w:rsidRPr="002F72A4">
        <w:t xml:space="preserve">students speaking a language other than English at home by </w:t>
      </w:r>
      <w:r w:rsidR="002F72A4" w:rsidRPr="002F72A4">
        <w:t>5</w:t>
      </w:r>
      <w:r w:rsidR="00C56880" w:rsidRPr="002F72A4">
        <w:t>.6</w:t>
      </w:r>
      <w:r w:rsidRPr="002F72A4">
        <w:t xml:space="preserve"> percentage points to </w:t>
      </w:r>
      <w:r w:rsidR="002F72A4" w:rsidRPr="002F72A4">
        <w:t>78.3</w:t>
      </w:r>
      <w:r w:rsidRPr="002F72A4">
        <w:t xml:space="preserve"> per cent (table </w:t>
      </w:r>
      <w:proofErr w:type="spellStart"/>
      <w:r w:rsidRPr="002F72A4">
        <w:t>5A.</w:t>
      </w:r>
      <w:r w:rsidR="00C56880" w:rsidRPr="002F72A4">
        <w:t>5</w:t>
      </w:r>
      <w:r w:rsidR="000100D1">
        <w:t>2</w:t>
      </w:r>
      <w:proofErr w:type="spellEnd"/>
      <w:r w:rsidRPr="002F72A4">
        <w:t>)</w:t>
      </w:r>
    </w:p>
    <w:p w:rsidR="00D57753" w:rsidRPr="002F72A4" w:rsidRDefault="00D57753" w:rsidP="00A405CB">
      <w:pPr>
        <w:pStyle w:val="ListBullet"/>
      </w:pPr>
      <w:r w:rsidRPr="002F72A4">
        <w:t xml:space="preserve">students from remote and very remote areas by </w:t>
      </w:r>
      <w:r w:rsidR="00C56880" w:rsidRPr="002F72A4">
        <w:t>2.</w:t>
      </w:r>
      <w:r w:rsidR="002F72A4" w:rsidRPr="002F72A4">
        <w:t>7</w:t>
      </w:r>
      <w:r w:rsidR="000928EA" w:rsidRPr="002F72A4">
        <w:t xml:space="preserve"> percentage points </w:t>
      </w:r>
      <w:r w:rsidRPr="002F72A4">
        <w:t xml:space="preserve">to </w:t>
      </w:r>
      <w:r w:rsidR="002F72A4" w:rsidRPr="002F72A4">
        <w:t>84.2</w:t>
      </w:r>
      <w:r w:rsidRPr="002F72A4">
        <w:t xml:space="preserve"> per cent (table </w:t>
      </w:r>
      <w:proofErr w:type="spellStart"/>
      <w:r w:rsidRPr="002F72A4">
        <w:t>5A.</w:t>
      </w:r>
      <w:r w:rsidR="000100D1">
        <w:t>50</w:t>
      </w:r>
      <w:proofErr w:type="spellEnd"/>
      <w:r w:rsidRPr="002F72A4">
        <w:t>)</w:t>
      </w:r>
    </w:p>
    <w:p w:rsidR="00B61A03" w:rsidRPr="002F72A4" w:rsidRDefault="00B61A03" w:rsidP="00A405CB">
      <w:pPr>
        <w:pStyle w:val="ListBullet"/>
      </w:pPr>
      <w:r w:rsidRPr="002F72A4">
        <w:t xml:space="preserve">Indigenous students </w:t>
      </w:r>
      <w:r w:rsidR="007C0214" w:rsidRPr="002F72A4">
        <w:t xml:space="preserve">by </w:t>
      </w:r>
      <w:r w:rsidR="002F72A4" w:rsidRPr="002F72A4">
        <w:t>5.0</w:t>
      </w:r>
      <w:r w:rsidRPr="002F72A4">
        <w:t xml:space="preserve"> percentage points to </w:t>
      </w:r>
      <w:r w:rsidR="00C56880" w:rsidRPr="002F72A4">
        <w:t>73.</w:t>
      </w:r>
      <w:r w:rsidR="002F72A4" w:rsidRPr="002F72A4">
        <w:t>9</w:t>
      </w:r>
      <w:r w:rsidRPr="002F72A4">
        <w:t> per cent (</w:t>
      </w:r>
      <w:r w:rsidR="00816EB7" w:rsidRPr="002F72A4">
        <w:t>table </w:t>
      </w:r>
      <w:proofErr w:type="spellStart"/>
      <w:r w:rsidR="00816EB7" w:rsidRPr="002F72A4">
        <w:t>5A.4</w:t>
      </w:r>
      <w:r w:rsidR="000100D1">
        <w:t>9</w:t>
      </w:r>
      <w:proofErr w:type="spellEnd"/>
      <w:r w:rsidRPr="002F72A4">
        <w:t>)</w:t>
      </w:r>
      <w:r w:rsidR="006E4FC2" w:rsidRPr="002F72A4">
        <w:t>.</w:t>
      </w:r>
    </w:p>
    <w:p w:rsidR="007839E4" w:rsidRPr="002F72A4" w:rsidRDefault="00594E0D" w:rsidP="00F80F44">
      <w:pPr>
        <w:pStyle w:val="BodyText"/>
      </w:pPr>
      <w:r w:rsidRPr="002F72A4">
        <w:lastRenderedPageBreak/>
        <w:t xml:space="preserve">In </w:t>
      </w:r>
      <w:r w:rsidR="00C56880" w:rsidRPr="002F72A4">
        <w:t>201</w:t>
      </w:r>
      <w:r w:rsidR="002730ED" w:rsidRPr="002F72A4">
        <w:t>2</w:t>
      </w:r>
      <w:r w:rsidR="00FE42EC">
        <w:t xml:space="preserve">, </w:t>
      </w:r>
      <w:r w:rsidRPr="002F72A4">
        <w:t>national</w:t>
      </w:r>
      <w:r w:rsidR="00FE42EC">
        <w:t>ly, the</w:t>
      </w:r>
      <w:r w:rsidRPr="002F72A4">
        <w:t xml:space="preserve"> load pass rate for Indigenous students (</w:t>
      </w:r>
      <w:r w:rsidR="00C56880" w:rsidRPr="002F72A4">
        <w:t>73.</w:t>
      </w:r>
      <w:r w:rsidR="002F72A4" w:rsidRPr="002F72A4">
        <w:t>9</w:t>
      </w:r>
      <w:r w:rsidRPr="002F72A4">
        <w:t xml:space="preserve">  per cent) was lower than the </w:t>
      </w:r>
      <w:r w:rsidR="006E4FC2" w:rsidRPr="002F72A4">
        <w:t xml:space="preserve">load pass rate </w:t>
      </w:r>
      <w:r w:rsidRPr="002F72A4">
        <w:t>for non-Indigenous students (</w:t>
      </w:r>
      <w:r w:rsidR="002F72A4" w:rsidRPr="002F72A4">
        <w:t>83.0</w:t>
      </w:r>
      <w:r w:rsidRPr="002F72A4">
        <w:t xml:space="preserve"> per cent)</w:t>
      </w:r>
      <w:r w:rsidR="006E4FC2" w:rsidRPr="002F72A4">
        <w:t xml:space="preserve"> and for all students</w:t>
      </w:r>
      <w:r w:rsidRPr="002F72A4">
        <w:t xml:space="preserve"> </w:t>
      </w:r>
      <w:r w:rsidR="007013E1" w:rsidRPr="002F72A4">
        <w:t>(</w:t>
      </w:r>
      <w:r w:rsidR="00C56880" w:rsidRPr="002F72A4">
        <w:t>82.</w:t>
      </w:r>
      <w:r w:rsidR="002F72A4" w:rsidRPr="002F72A4">
        <w:t>7</w:t>
      </w:r>
      <w:r w:rsidR="007013E1" w:rsidRPr="002F72A4">
        <w:t xml:space="preserve"> per cent) </w:t>
      </w:r>
      <w:r w:rsidRPr="002F72A4">
        <w:t>(figure</w:t>
      </w:r>
      <w:r w:rsidR="007B3B00" w:rsidRPr="002F72A4">
        <w:t> </w:t>
      </w:r>
      <w:r w:rsidR="00566F23" w:rsidRPr="002F72A4">
        <w:t>5.</w:t>
      </w:r>
      <w:r w:rsidR="00D768C4">
        <w:t>30</w:t>
      </w:r>
      <w:r w:rsidRPr="002F72A4">
        <w:t xml:space="preserve">). </w:t>
      </w:r>
    </w:p>
    <w:p w:rsidR="00594E0D" w:rsidRPr="00263BA3" w:rsidRDefault="00594E0D" w:rsidP="00594E0D">
      <w:pPr>
        <w:pStyle w:val="FigureTitle"/>
        <w:rPr>
          <w:rStyle w:val="NoteLabel"/>
          <w:b/>
        </w:rPr>
      </w:pPr>
      <w:r w:rsidRPr="00263BA3">
        <w:rPr>
          <w:b w:val="0"/>
        </w:rPr>
        <w:t xml:space="preserve">Figure </w:t>
      </w:r>
      <w:bookmarkStart w:id="51" w:name="OLE_LINK39"/>
      <w:r w:rsidR="00AB7026" w:rsidRPr="00263BA3">
        <w:rPr>
          <w:b w:val="0"/>
        </w:rPr>
        <w:t>5.</w:t>
      </w:r>
      <w:bookmarkEnd w:id="51"/>
      <w:r w:rsidR="00D768C4">
        <w:rPr>
          <w:b w:val="0"/>
          <w:noProof/>
        </w:rPr>
        <w:t>30</w:t>
      </w:r>
      <w:r w:rsidRPr="00263BA3">
        <w:tab/>
      </w:r>
      <w:r w:rsidR="00C80CC3" w:rsidRPr="00263BA3">
        <w:t>L</w:t>
      </w:r>
      <w:r w:rsidRPr="00263BA3">
        <w:t xml:space="preserve">oad pass rate, </w:t>
      </w:r>
      <w:r w:rsidR="00C80CC3" w:rsidRPr="00263BA3">
        <w:t xml:space="preserve">by Indigenous status </w:t>
      </w:r>
      <w:r w:rsidR="00435AD1" w:rsidRPr="00263BA3">
        <w:t>201</w:t>
      </w:r>
      <w:r w:rsidR="002F72A4" w:rsidRPr="00263BA3">
        <w:t>2</w:t>
      </w:r>
      <w:r w:rsidR="00435AD1" w:rsidRPr="00263BA3">
        <w:rPr>
          <w:rStyle w:val="NoteLabel"/>
          <w:b/>
        </w:rPr>
        <w:t>a</w:t>
      </w:r>
      <w:r w:rsidR="0015233E" w:rsidRPr="00263BA3">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94E0D" w:rsidRPr="00EF5A5F" w:rsidTr="00376947">
        <w:tc>
          <w:tcPr>
            <w:tcW w:w="8777" w:type="dxa"/>
          </w:tcPr>
          <w:p w:rsidR="00594E0D" w:rsidRPr="00EF5A5F" w:rsidRDefault="006A3CD4" w:rsidP="00376947">
            <w:pPr>
              <w:pStyle w:val="Figure"/>
            </w:pPr>
            <w:r>
              <w:rPr>
                <w:noProof/>
              </w:rPr>
              <w:drawing>
                <wp:inline distT="0" distB="0" distL="0" distR="0">
                  <wp:extent cx="5391785" cy="2691130"/>
                  <wp:effectExtent l="0" t="0" r="0" b="0"/>
                  <wp:docPr id="266" name="Picture 266" descr="Figure 5.30 Load pass rate, by Indigenous status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594E0D" w:rsidRPr="008C1DD2" w:rsidRDefault="00594E0D" w:rsidP="00A405CB">
      <w:pPr>
        <w:pStyle w:val="Note"/>
      </w:pPr>
      <w:r w:rsidRPr="008C1DD2">
        <w:rPr>
          <w:rStyle w:val="NoteLabel"/>
        </w:rPr>
        <w:t>a</w:t>
      </w:r>
      <w:r w:rsidRPr="008C1DD2">
        <w:t xml:space="preserve"> Data are for government funded hours. </w:t>
      </w:r>
      <w:r w:rsidR="0015233E" w:rsidRPr="008C1DD2">
        <w:rPr>
          <w:rStyle w:val="NoteLabel"/>
        </w:rPr>
        <w:t>b</w:t>
      </w:r>
      <w:r w:rsidR="0015233E" w:rsidRPr="008C1DD2">
        <w:t xml:space="preserve"> Indigenous students are defined as those who self-identify on enrolment forms that they are of Aboriginal and/or Torres Strait Islander background. Not all students respond to the relevant question on the enrolment form. Care needs to be taken in comparing rates for Indigenous and non-Indigenous students. </w:t>
      </w:r>
      <w:r w:rsidRPr="008C1DD2">
        <w:t xml:space="preserve">See table </w:t>
      </w:r>
      <w:proofErr w:type="spellStart"/>
      <w:r w:rsidRPr="008C1DD2">
        <w:t>5A.</w:t>
      </w:r>
      <w:r w:rsidR="00435AD1" w:rsidRPr="008C1DD2">
        <w:t>4</w:t>
      </w:r>
      <w:r w:rsidR="00FE42EC">
        <w:t>9</w:t>
      </w:r>
      <w:proofErr w:type="spellEnd"/>
      <w:r w:rsidR="00435AD1" w:rsidRPr="008C1DD2">
        <w:t xml:space="preserve"> </w:t>
      </w:r>
      <w:r w:rsidRPr="008C1DD2">
        <w:t>for further information.</w:t>
      </w:r>
    </w:p>
    <w:p w:rsidR="00594E0D" w:rsidRPr="008C1DD2" w:rsidRDefault="00594E0D" w:rsidP="003E57BF">
      <w:pPr>
        <w:pStyle w:val="Source"/>
      </w:pPr>
      <w:r w:rsidRPr="008C1DD2">
        <w:rPr>
          <w:i/>
        </w:rPr>
        <w:t>Source</w:t>
      </w:r>
      <w:r w:rsidRPr="008C1DD2">
        <w:t xml:space="preserve">: </w:t>
      </w:r>
      <w:proofErr w:type="spellStart"/>
      <w:r w:rsidRPr="008C1DD2">
        <w:t>NCVER</w:t>
      </w:r>
      <w:proofErr w:type="spellEnd"/>
      <w:r w:rsidRPr="008C1DD2">
        <w:t xml:space="preserve"> (unpublished) National VET provider collection; table </w:t>
      </w:r>
      <w:proofErr w:type="spellStart"/>
      <w:r w:rsidRPr="008C1DD2">
        <w:t>5A.</w:t>
      </w:r>
      <w:r w:rsidR="00435AD1" w:rsidRPr="008C1DD2">
        <w:t>4</w:t>
      </w:r>
      <w:r w:rsidR="000100D1">
        <w:t>9</w:t>
      </w:r>
      <w:proofErr w:type="spellEnd"/>
      <w:r w:rsidRPr="008C1DD2">
        <w:t>.</w:t>
      </w:r>
    </w:p>
    <w:p w:rsidR="006B27A5" w:rsidRPr="002F72A4" w:rsidRDefault="006B27A5" w:rsidP="00A405CB">
      <w:pPr>
        <w:pStyle w:val="BodyText"/>
      </w:pPr>
      <w:r w:rsidRPr="002F72A4">
        <w:t xml:space="preserve">Load pass rates for Indigenous students increased by </w:t>
      </w:r>
      <w:r w:rsidR="002F72A4" w:rsidRPr="002F72A4">
        <w:t>10.4</w:t>
      </w:r>
      <w:r w:rsidRPr="002F72A4">
        <w:t xml:space="preserve"> percentage points nationally between 200</w:t>
      </w:r>
      <w:r w:rsidR="00234363" w:rsidRPr="002F72A4">
        <w:t>3</w:t>
      </w:r>
      <w:r w:rsidRPr="002F72A4">
        <w:t xml:space="preserve"> and </w:t>
      </w:r>
      <w:r w:rsidR="00435AD1" w:rsidRPr="002F72A4">
        <w:t>201</w:t>
      </w:r>
      <w:r w:rsidR="00234363" w:rsidRPr="002F72A4">
        <w:t>2</w:t>
      </w:r>
      <w:r w:rsidR="00C35FAA" w:rsidRPr="002F72A4">
        <w:t>,</w:t>
      </w:r>
      <w:r w:rsidRPr="002F72A4">
        <w:t xml:space="preserve"> to</w:t>
      </w:r>
      <w:r w:rsidR="00474C01" w:rsidRPr="002F72A4">
        <w:t xml:space="preserve"> </w:t>
      </w:r>
      <w:r w:rsidR="00435AD1" w:rsidRPr="002F72A4">
        <w:t>73.</w:t>
      </w:r>
      <w:r w:rsidR="002F72A4" w:rsidRPr="002F72A4">
        <w:t>9</w:t>
      </w:r>
      <w:r w:rsidR="00CA0819" w:rsidRPr="002F72A4">
        <w:t> </w:t>
      </w:r>
      <w:r w:rsidRPr="002F72A4">
        <w:t>per cent. This compares with an increase</w:t>
      </w:r>
      <w:r w:rsidR="00766B52" w:rsidRPr="002F72A4">
        <w:t xml:space="preserve"> </w:t>
      </w:r>
      <w:r w:rsidRPr="002F72A4">
        <w:t xml:space="preserve">of </w:t>
      </w:r>
      <w:r w:rsidR="00435AD1" w:rsidRPr="002F72A4">
        <w:t>5.</w:t>
      </w:r>
      <w:r w:rsidR="002F72A4" w:rsidRPr="002F72A4">
        <w:t>4</w:t>
      </w:r>
      <w:r w:rsidRPr="002F72A4">
        <w:t xml:space="preserve"> percentage points</w:t>
      </w:r>
      <w:r w:rsidR="00766B52" w:rsidRPr="002F72A4">
        <w:t xml:space="preserve"> </w:t>
      </w:r>
      <w:r w:rsidRPr="002F72A4">
        <w:t>over the same period for non</w:t>
      </w:r>
      <w:r w:rsidRPr="002F72A4">
        <w:noBreakHyphen/>
        <w:t xml:space="preserve">Indigenous students (to </w:t>
      </w:r>
      <w:r w:rsidR="002F72A4" w:rsidRPr="002F72A4">
        <w:t>83.0</w:t>
      </w:r>
      <w:r w:rsidR="00FE42EC">
        <w:t> </w:t>
      </w:r>
      <w:r w:rsidRPr="002F72A4">
        <w:t>per cent</w:t>
      </w:r>
      <w:r w:rsidR="00C35FAA" w:rsidRPr="002F72A4">
        <w:t xml:space="preserve"> in </w:t>
      </w:r>
      <w:r w:rsidR="00435AD1" w:rsidRPr="002F72A4">
        <w:t>201</w:t>
      </w:r>
      <w:r w:rsidR="00234363" w:rsidRPr="002F72A4">
        <w:t>2</w:t>
      </w:r>
      <w:r w:rsidR="00766B52" w:rsidRPr="002F72A4">
        <w:t xml:space="preserve">) </w:t>
      </w:r>
      <w:r w:rsidR="007839E4" w:rsidRPr="002F72A4">
        <w:t xml:space="preserve">and an increase of </w:t>
      </w:r>
      <w:r w:rsidR="002F72A4" w:rsidRPr="002F72A4">
        <w:t>5.8</w:t>
      </w:r>
      <w:r w:rsidR="007839E4" w:rsidRPr="002F72A4">
        <w:t xml:space="preserve"> percentage points over the same period for all students (to </w:t>
      </w:r>
      <w:r w:rsidR="00435AD1" w:rsidRPr="002F72A4">
        <w:t>82.</w:t>
      </w:r>
      <w:r w:rsidR="002F72A4" w:rsidRPr="002F72A4">
        <w:t>7</w:t>
      </w:r>
      <w:r w:rsidR="007839E4" w:rsidRPr="002F72A4">
        <w:t xml:space="preserve"> per cent) </w:t>
      </w:r>
      <w:r w:rsidR="00766B52" w:rsidRPr="002F72A4">
        <w:t xml:space="preserve">(table </w:t>
      </w:r>
      <w:proofErr w:type="spellStart"/>
      <w:r w:rsidR="00766B52" w:rsidRPr="002F72A4">
        <w:t>5A.</w:t>
      </w:r>
      <w:r w:rsidR="00435AD1" w:rsidRPr="002F72A4">
        <w:t>4</w:t>
      </w:r>
      <w:r w:rsidR="000100D1">
        <w:t>9</w:t>
      </w:r>
      <w:proofErr w:type="spellEnd"/>
      <w:r w:rsidR="00766B52" w:rsidRPr="002F72A4">
        <w:t>).</w:t>
      </w:r>
    </w:p>
    <w:p w:rsidR="00E73103" w:rsidRPr="00EA02CF" w:rsidRDefault="00E73103" w:rsidP="00067E5B">
      <w:pPr>
        <w:pStyle w:val="BodyText"/>
        <w:spacing w:before="480"/>
        <w:rPr>
          <w:i/>
        </w:rPr>
      </w:pPr>
      <w:r w:rsidRPr="00EA02CF">
        <w:rPr>
          <w:i/>
        </w:rPr>
        <w:t xml:space="preserve">Student achievement in VET — </w:t>
      </w:r>
      <w:r w:rsidR="00816EB7">
        <w:rPr>
          <w:i/>
        </w:rPr>
        <w:t>p</w:t>
      </w:r>
      <w:r w:rsidRPr="00EA02CF">
        <w:rPr>
          <w:i/>
        </w:rPr>
        <w:t>roportion of graduates with improved education/training status after training</w:t>
      </w:r>
    </w:p>
    <w:p w:rsidR="00CA7BC4" w:rsidRPr="00EA02CF" w:rsidRDefault="00CA7BC4" w:rsidP="00067E5B">
      <w:pPr>
        <w:pStyle w:val="BodyText"/>
      </w:pPr>
      <w:r w:rsidRPr="00EA02CF">
        <w:t xml:space="preserve">Qualification completions </w:t>
      </w:r>
      <w:r w:rsidRPr="000C682B">
        <w:rPr>
          <w:shd w:val="clear" w:color="auto" w:fill="FFFFFF" w:themeFill="background1"/>
        </w:rPr>
        <w:t>in 201</w:t>
      </w:r>
      <w:r w:rsidR="00EE7596" w:rsidRPr="000C682B">
        <w:rPr>
          <w:shd w:val="clear" w:color="auto" w:fill="FFFFFF" w:themeFill="background1"/>
        </w:rPr>
        <w:t>1</w:t>
      </w:r>
      <w:r w:rsidRPr="000C682B">
        <w:rPr>
          <w:shd w:val="clear" w:color="auto" w:fill="FFFFFF" w:themeFill="background1"/>
        </w:rPr>
        <w:t xml:space="preserve"> by students</w:t>
      </w:r>
      <w:r w:rsidRPr="00EA02CF">
        <w:t xml:space="preserve"> with improved education/training </w:t>
      </w:r>
      <w:r w:rsidR="00816EB7">
        <w:t>status after training</w:t>
      </w:r>
      <w:r w:rsidR="00816EB7" w:rsidRPr="002F72A4">
        <w:t>, as a per</w:t>
      </w:r>
      <w:r w:rsidRPr="002F72A4">
        <w:t>cent</w:t>
      </w:r>
      <w:r w:rsidR="00816EB7" w:rsidRPr="002F72A4">
        <w:t>age</w:t>
      </w:r>
      <w:r w:rsidRPr="002F72A4">
        <w:t xml:space="preserve"> of course enrolments by students in 201</w:t>
      </w:r>
      <w:r w:rsidR="00A043C2" w:rsidRPr="002F72A4">
        <w:t>1</w:t>
      </w:r>
      <w:r w:rsidRPr="002F72A4">
        <w:t xml:space="preserve">, was </w:t>
      </w:r>
      <w:r w:rsidR="002F72A4" w:rsidRPr="002F72A4">
        <w:t>16.5</w:t>
      </w:r>
      <w:r w:rsidRPr="002F72A4">
        <w:t xml:space="preserve"> per cent.</w:t>
      </w:r>
      <w:r w:rsidR="00915737" w:rsidRPr="002F72A4">
        <w:t xml:space="preserve"> This increased from </w:t>
      </w:r>
      <w:r w:rsidR="002F72A4" w:rsidRPr="002F72A4">
        <w:t>13.6</w:t>
      </w:r>
      <w:r w:rsidR="00915737" w:rsidRPr="002F72A4">
        <w:t> per  cent in 200</w:t>
      </w:r>
      <w:r w:rsidR="00A043C2" w:rsidRPr="002F72A4">
        <w:t>8</w:t>
      </w:r>
      <w:r w:rsidR="00915737" w:rsidRPr="002F72A4">
        <w:t xml:space="preserve">, representing an increase of </w:t>
      </w:r>
      <w:r w:rsidR="00FE42EC">
        <w:t>2.9</w:t>
      </w:r>
      <w:r w:rsidR="00915737" w:rsidRPr="002F72A4">
        <w:t xml:space="preserve"> percentage points </w:t>
      </w:r>
      <w:r w:rsidR="00915737" w:rsidRPr="00EA02CF">
        <w:t>over the period (figure </w:t>
      </w:r>
      <w:r w:rsidR="00566F23">
        <w:t>5.3</w:t>
      </w:r>
      <w:r w:rsidR="00D768C4">
        <w:t>1</w:t>
      </w:r>
      <w:r w:rsidR="00915737" w:rsidRPr="00EA02CF">
        <w:t>).</w:t>
      </w:r>
    </w:p>
    <w:p w:rsidR="00E73103" w:rsidRPr="0073220E" w:rsidRDefault="00E73103" w:rsidP="00067E5B">
      <w:pPr>
        <w:pStyle w:val="FigureTitle"/>
        <w:rPr>
          <w:rStyle w:val="NoteLabel"/>
          <w:b/>
        </w:rPr>
      </w:pPr>
      <w:r w:rsidRPr="0073220E">
        <w:rPr>
          <w:b w:val="0"/>
        </w:rPr>
        <w:lastRenderedPageBreak/>
        <w:t xml:space="preserve">Figure </w:t>
      </w:r>
      <w:bookmarkStart w:id="52" w:name="OLE_LINK32"/>
      <w:r w:rsidR="00535E68" w:rsidRPr="0073220E">
        <w:rPr>
          <w:b w:val="0"/>
        </w:rPr>
        <w:t>5.</w:t>
      </w:r>
      <w:r w:rsidR="009D604A" w:rsidRPr="0073220E">
        <w:rPr>
          <w:b w:val="0"/>
          <w:noProof/>
        </w:rPr>
        <w:t>3</w:t>
      </w:r>
      <w:bookmarkEnd w:id="52"/>
      <w:r w:rsidR="00D768C4">
        <w:rPr>
          <w:b w:val="0"/>
          <w:noProof/>
        </w:rPr>
        <w:t>1</w:t>
      </w:r>
      <w:r w:rsidRPr="0073220E">
        <w:tab/>
      </w:r>
      <w:r w:rsidR="00A707C5" w:rsidRPr="0073220E">
        <w:t>Q</w:t>
      </w:r>
      <w:r w:rsidR="00006640" w:rsidRPr="0073220E">
        <w:t xml:space="preserve">ualifications completed by students with improved </w:t>
      </w:r>
      <w:r w:rsidRPr="0073220E">
        <w:t>education/training status after training</w:t>
      </w:r>
      <w:r w:rsidR="00006640" w:rsidRPr="0073220E">
        <w:t>, as a percentage of course enrolments</w:t>
      </w:r>
      <w:r w:rsidRPr="0073220E">
        <w:rPr>
          <w:rStyle w:val="NoteLabel"/>
          <w:b/>
        </w:rPr>
        <w:t>a</w:t>
      </w:r>
      <w:r w:rsidR="00FE76CA" w:rsidRPr="0073220E">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FE76CA" w:rsidRPr="00FE76CA" w:rsidTr="00E73103">
        <w:tc>
          <w:tcPr>
            <w:tcW w:w="8777" w:type="dxa"/>
          </w:tcPr>
          <w:p w:rsidR="00006640" w:rsidRPr="00FE76CA" w:rsidRDefault="006A3CD4" w:rsidP="00E94D86">
            <w:pPr>
              <w:pStyle w:val="Figure"/>
              <w:pBdr>
                <w:left w:val="single" w:sz="4" w:space="4" w:color="auto"/>
              </w:pBdr>
            </w:pPr>
            <w:r>
              <w:rPr>
                <w:noProof/>
              </w:rPr>
              <w:drawing>
                <wp:inline distT="0" distB="0" distL="0" distR="0">
                  <wp:extent cx="5391785" cy="2863850"/>
                  <wp:effectExtent l="0" t="0" r="0" b="0"/>
                  <wp:docPr id="267" name="Picture 267" descr="Figure 5.31 Qualifications completed by students with improved education/training status after training, as a percentage of course enrolm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1785" cy="2863850"/>
                          </a:xfrm>
                          <a:prstGeom prst="rect">
                            <a:avLst/>
                          </a:prstGeom>
                          <a:noFill/>
                          <a:ln>
                            <a:noFill/>
                          </a:ln>
                        </pic:spPr>
                      </pic:pic>
                    </a:graphicData>
                  </a:graphic>
                </wp:inline>
              </w:drawing>
            </w:r>
          </w:p>
        </w:tc>
      </w:tr>
    </w:tbl>
    <w:p w:rsidR="00FE76CA" w:rsidRPr="008C1DD2" w:rsidRDefault="00FE76CA" w:rsidP="009F0F4A">
      <w:pPr>
        <w:pStyle w:val="Note"/>
      </w:pPr>
      <w:r w:rsidRPr="008C1DD2">
        <w:rPr>
          <w:rStyle w:val="NoteLabel"/>
        </w:rPr>
        <w:t>a</w:t>
      </w:r>
      <w:r w:rsidRPr="008C1DD2">
        <w:t xml:space="preserve"> Qualifications completed includes courses accredited or approved by a local State/Territory authority, and represents students eligible to be awarded a qualification. </w:t>
      </w:r>
      <w:r w:rsidRPr="008C1DD2">
        <w:rPr>
          <w:rStyle w:val="NoteLabel"/>
        </w:rPr>
        <w:t>b</w:t>
      </w:r>
      <w:r w:rsidRPr="008C1DD2">
        <w:t xml:space="preserve"> The number of qualifications completed includes both government funded and non-government funded VET students. </w:t>
      </w:r>
    </w:p>
    <w:p w:rsidR="00E73103" w:rsidRPr="008C1DD2" w:rsidRDefault="00E73103" w:rsidP="00067E5B">
      <w:pPr>
        <w:pStyle w:val="Source"/>
      </w:pPr>
      <w:r w:rsidRPr="008C1DD2">
        <w:rPr>
          <w:i/>
        </w:rPr>
        <w:t>Source</w:t>
      </w:r>
      <w:r w:rsidRPr="008C1DD2">
        <w:t xml:space="preserve">: </w:t>
      </w:r>
      <w:proofErr w:type="spellStart"/>
      <w:r w:rsidRPr="008C1DD2">
        <w:t>NCVER</w:t>
      </w:r>
      <w:proofErr w:type="spellEnd"/>
      <w:r w:rsidRPr="008C1DD2">
        <w:t xml:space="preserve"> (unpublished) National VET provider collection; table </w:t>
      </w:r>
      <w:proofErr w:type="spellStart"/>
      <w:r w:rsidRPr="008C1DD2">
        <w:t>5A.</w:t>
      </w:r>
      <w:r w:rsidR="00915737" w:rsidRPr="008C1DD2">
        <w:t>5</w:t>
      </w:r>
      <w:r w:rsidR="000100D1">
        <w:t>3</w:t>
      </w:r>
      <w:proofErr w:type="spellEnd"/>
    </w:p>
    <w:p w:rsidR="00915737" w:rsidRPr="002F72A4" w:rsidRDefault="00915737" w:rsidP="00067E5B">
      <w:pPr>
        <w:pStyle w:val="BodyText"/>
      </w:pPr>
      <w:r w:rsidRPr="00EA02CF">
        <w:t xml:space="preserve">Qualification </w:t>
      </w:r>
      <w:r w:rsidRPr="002F72A4">
        <w:t>completions in 201</w:t>
      </w:r>
      <w:r w:rsidR="00A043C2" w:rsidRPr="002F72A4">
        <w:t>1</w:t>
      </w:r>
      <w:r w:rsidRPr="002F72A4">
        <w:t xml:space="preserve"> by Indigenous students with improved education/training status after training, as a </w:t>
      </w:r>
      <w:r w:rsidR="00816EB7" w:rsidRPr="002F72A4">
        <w:t xml:space="preserve">percentage </w:t>
      </w:r>
      <w:r w:rsidRPr="002F72A4">
        <w:t xml:space="preserve">of course enrolments by </w:t>
      </w:r>
      <w:r w:rsidR="004825EC" w:rsidRPr="002F72A4">
        <w:t xml:space="preserve">Indigenous </w:t>
      </w:r>
      <w:r w:rsidRPr="002F72A4">
        <w:t>students in 201</w:t>
      </w:r>
      <w:r w:rsidR="00A043C2" w:rsidRPr="002F72A4">
        <w:t>1</w:t>
      </w:r>
      <w:r w:rsidRPr="002F72A4">
        <w:t xml:space="preserve">, was </w:t>
      </w:r>
      <w:r w:rsidR="002F72A4" w:rsidRPr="002F72A4">
        <w:t>12.8</w:t>
      </w:r>
      <w:r w:rsidRPr="002F72A4">
        <w:t xml:space="preserve"> per cent (figure </w:t>
      </w:r>
      <w:r w:rsidR="00566F23" w:rsidRPr="002F72A4">
        <w:t>5.3</w:t>
      </w:r>
      <w:r w:rsidR="00D768C4">
        <w:t>2</w:t>
      </w:r>
      <w:r w:rsidRPr="002F72A4">
        <w:t xml:space="preserve">) </w:t>
      </w:r>
      <w:r w:rsidRPr="002F72A4">
        <w:sym w:font="Symbol" w:char="F0BE"/>
      </w:r>
      <w:r w:rsidR="00745030" w:rsidRPr="002F72A4">
        <w:t xml:space="preserve"> an increase of 2.6 </w:t>
      </w:r>
      <w:r w:rsidRPr="002F72A4">
        <w:t xml:space="preserve">percentage points from </w:t>
      </w:r>
      <w:r w:rsidR="002F72A4" w:rsidRPr="002F72A4">
        <w:t>10</w:t>
      </w:r>
      <w:r w:rsidRPr="002F72A4">
        <w:t>.</w:t>
      </w:r>
      <w:r w:rsidR="002F72A4" w:rsidRPr="002F72A4">
        <w:t>2</w:t>
      </w:r>
      <w:r w:rsidRPr="002F72A4">
        <w:t xml:space="preserve"> per cent in 200</w:t>
      </w:r>
      <w:r w:rsidR="00A043C2" w:rsidRPr="002F72A4">
        <w:t>8</w:t>
      </w:r>
      <w:r w:rsidRPr="002F72A4">
        <w:t xml:space="preserve"> (table </w:t>
      </w:r>
      <w:proofErr w:type="spellStart"/>
      <w:r w:rsidRPr="002F72A4">
        <w:t>5A.5</w:t>
      </w:r>
      <w:r w:rsidR="000100D1">
        <w:t>3</w:t>
      </w:r>
      <w:proofErr w:type="spellEnd"/>
      <w:r w:rsidRPr="002F72A4">
        <w:t>). This increase is similar to the increase by 2.</w:t>
      </w:r>
      <w:r w:rsidR="00EC0317">
        <w:t>7</w:t>
      </w:r>
      <w:r w:rsidRPr="002F72A4">
        <w:t> percentage points for non-Indigenous students between 200</w:t>
      </w:r>
      <w:r w:rsidR="00A043C2" w:rsidRPr="002F72A4">
        <w:t>8</w:t>
      </w:r>
      <w:r w:rsidRPr="002F72A4">
        <w:t xml:space="preserve"> (</w:t>
      </w:r>
      <w:r w:rsidR="002F72A4" w:rsidRPr="002F72A4">
        <w:t>14.3</w:t>
      </w:r>
      <w:r w:rsidRPr="002F72A4">
        <w:t> per cent) and 201</w:t>
      </w:r>
      <w:r w:rsidR="00A043C2" w:rsidRPr="002F72A4">
        <w:t>1</w:t>
      </w:r>
      <w:r w:rsidRPr="002F72A4">
        <w:t xml:space="preserve"> (</w:t>
      </w:r>
      <w:r w:rsidR="002F72A4" w:rsidRPr="002F72A4">
        <w:t>17.0</w:t>
      </w:r>
      <w:r w:rsidRPr="002F72A4">
        <w:t xml:space="preserve"> per cent) (table </w:t>
      </w:r>
      <w:proofErr w:type="spellStart"/>
      <w:r w:rsidRPr="002F72A4">
        <w:t>5A.5</w:t>
      </w:r>
      <w:r w:rsidR="000100D1">
        <w:t>3</w:t>
      </w:r>
      <w:proofErr w:type="spellEnd"/>
      <w:r w:rsidRPr="002F72A4">
        <w:t>)</w:t>
      </w:r>
      <w:r w:rsidR="00537AB7" w:rsidRPr="002F72A4">
        <w:t>.</w:t>
      </w:r>
    </w:p>
    <w:p w:rsidR="00376FED" w:rsidRPr="0073220E" w:rsidRDefault="00376FED" w:rsidP="00067E5B">
      <w:pPr>
        <w:pStyle w:val="FigureTitle"/>
        <w:rPr>
          <w:rStyle w:val="NoteLabel"/>
          <w:b/>
        </w:rPr>
      </w:pPr>
      <w:r w:rsidRPr="0073220E">
        <w:rPr>
          <w:b w:val="0"/>
        </w:rPr>
        <w:lastRenderedPageBreak/>
        <w:t xml:space="preserve">Figure </w:t>
      </w:r>
      <w:bookmarkStart w:id="53" w:name="OLE_LINK3"/>
      <w:r w:rsidRPr="0073220E">
        <w:rPr>
          <w:b w:val="0"/>
        </w:rPr>
        <w:t>5.</w:t>
      </w:r>
      <w:r w:rsidR="009D604A" w:rsidRPr="0073220E">
        <w:rPr>
          <w:b w:val="0"/>
          <w:noProof/>
        </w:rPr>
        <w:t>3</w:t>
      </w:r>
      <w:bookmarkEnd w:id="53"/>
      <w:r w:rsidR="00D768C4">
        <w:rPr>
          <w:b w:val="0"/>
          <w:noProof/>
        </w:rPr>
        <w:t>2</w:t>
      </w:r>
      <w:r w:rsidRPr="0073220E">
        <w:tab/>
      </w:r>
      <w:r w:rsidR="00A707C5" w:rsidRPr="0073220E">
        <w:t>Q</w:t>
      </w:r>
      <w:r w:rsidRPr="0073220E">
        <w:t>ualifications completed by students with improved education/training status after training, as a percentage of course enrolments, by Indigenous status 201</w:t>
      </w:r>
      <w:r w:rsidR="00A043C2" w:rsidRPr="0073220E">
        <w:t>1</w:t>
      </w:r>
      <w:r w:rsidRPr="0073220E">
        <w:rPr>
          <w:rStyle w:val="NoteLabel"/>
          <w:b/>
        </w:rPr>
        <w:t>a</w:t>
      </w:r>
      <w:r w:rsidR="00FE76CA" w:rsidRPr="0073220E">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E94D86" w:rsidRPr="00EA02CF" w:rsidTr="00AA7D46">
        <w:tc>
          <w:tcPr>
            <w:tcW w:w="8777" w:type="dxa"/>
          </w:tcPr>
          <w:p w:rsidR="00376FED" w:rsidRPr="00EA02CF" w:rsidRDefault="006A3CD4" w:rsidP="00067E5B">
            <w:pPr>
              <w:pStyle w:val="Figure"/>
            </w:pPr>
            <w:r>
              <w:rPr>
                <w:noProof/>
              </w:rPr>
              <w:drawing>
                <wp:inline distT="0" distB="0" distL="0" distR="0">
                  <wp:extent cx="5391785" cy="2691130"/>
                  <wp:effectExtent l="0" t="0" r="0" b="0"/>
                  <wp:docPr id="268" name="Picture 268" descr="Figure 5.32 Qualifications completed by students with improved education/training status after training, as a percentage of course enrolments, by Indigenous status 2011&#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FE76CA" w:rsidRPr="008C1DD2" w:rsidRDefault="00FE76CA" w:rsidP="009F0F4A">
      <w:pPr>
        <w:pStyle w:val="Note"/>
      </w:pPr>
      <w:r w:rsidRPr="008C1DD2">
        <w:rPr>
          <w:rStyle w:val="NoteLabel"/>
        </w:rPr>
        <w:t>a</w:t>
      </w:r>
      <w:r w:rsidRPr="008C1DD2">
        <w:t xml:space="preserve"> Qualifications completed includes courses accredited or approved by a local State/Territory authority, and represents students eligible to be awarded a qualification. </w:t>
      </w:r>
      <w:r w:rsidRPr="008C1DD2">
        <w:rPr>
          <w:rStyle w:val="NoteLabel"/>
        </w:rPr>
        <w:t>b</w:t>
      </w:r>
      <w:r w:rsidRPr="008C1DD2">
        <w:t xml:space="preserve"> The number of qualifications completed includes both government funded and non-government funded VET students. </w:t>
      </w:r>
    </w:p>
    <w:p w:rsidR="00376FED" w:rsidRPr="008C1DD2" w:rsidRDefault="00376FED" w:rsidP="00067E5B">
      <w:pPr>
        <w:pStyle w:val="Source"/>
      </w:pPr>
      <w:r w:rsidRPr="008C1DD2">
        <w:rPr>
          <w:i/>
        </w:rPr>
        <w:t>Source</w:t>
      </w:r>
      <w:r w:rsidRPr="008C1DD2">
        <w:t xml:space="preserve">: </w:t>
      </w:r>
      <w:proofErr w:type="spellStart"/>
      <w:r w:rsidRPr="008C1DD2">
        <w:t>NCVER</w:t>
      </w:r>
      <w:proofErr w:type="spellEnd"/>
      <w:r w:rsidRPr="008C1DD2">
        <w:t xml:space="preserve"> (unpublished) National VET provider collection; table </w:t>
      </w:r>
      <w:proofErr w:type="spellStart"/>
      <w:r w:rsidRPr="008C1DD2">
        <w:t>5A.</w:t>
      </w:r>
      <w:r w:rsidR="007544EF" w:rsidRPr="008C1DD2">
        <w:t>5</w:t>
      </w:r>
      <w:r w:rsidR="000100D1">
        <w:t>3</w:t>
      </w:r>
      <w:proofErr w:type="spellEnd"/>
      <w:r w:rsidRPr="008C1DD2">
        <w:t>.</w:t>
      </w:r>
    </w:p>
    <w:p w:rsidR="007544EF" w:rsidRPr="00A15A09" w:rsidRDefault="007544EF" w:rsidP="00067E5B">
      <w:pPr>
        <w:pStyle w:val="BodyText"/>
      </w:pPr>
      <w:r w:rsidRPr="00A15A09">
        <w:t>Qualification completions in 201</w:t>
      </w:r>
      <w:r w:rsidR="00A043C2" w:rsidRPr="00A15A09">
        <w:t>1</w:t>
      </w:r>
      <w:r w:rsidRPr="00A15A09">
        <w:t xml:space="preserve"> by students from remote and very remote areas with improved education/training status after training, as a </w:t>
      </w:r>
      <w:r w:rsidR="004F4659" w:rsidRPr="00A15A09">
        <w:t xml:space="preserve">percentage </w:t>
      </w:r>
      <w:r w:rsidRPr="00A15A09">
        <w:t>of course enrolments by those students in 201</w:t>
      </w:r>
      <w:r w:rsidR="00A043C2" w:rsidRPr="00A15A09">
        <w:t>1</w:t>
      </w:r>
      <w:r w:rsidRPr="00A15A09">
        <w:t xml:space="preserve">, was </w:t>
      </w:r>
      <w:r w:rsidR="002F72A4" w:rsidRPr="00A15A09">
        <w:t>12.0</w:t>
      </w:r>
      <w:r w:rsidRPr="00A15A09">
        <w:t xml:space="preserve"> per cent</w:t>
      </w:r>
      <w:r w:rsidR="00C73089" w:rsidRPr="00A15A09">
        <w:t xml:space="preserve">. This represents an </w:t>
      </w:r>
      <w:r w:rsidRPr="00A15A09">
        <w:t>increase of 2.</w:t>
      </w:r>
      <w:r w:rsidR="005233A9">
        <w:t>4</w:t>
      </w:r>
      <w:r w:rsidRPr="00A15A09">
        <w:t xml:space="preserve"> percentage points from </w:t>
      </w:r>
      <w:r w:rsidR="00A15A09" w:rsidRPr="00A15A09">
        <w:t>10.6</w:t>
      </w:r>
      <w:r w:rsidRPr="00A15A09">
        <w:t xml:space="preserve"> per cent in 200</w:t>
      </w:r>
      <w:r w:rsidR="00A043C2" w:rsidRPr="00A15A09">
        <w:t>8</w:t>
      </w:r>
      <w:r w:rsidRPr="00A15A09">
        <w:t xml:space="preserve"> </w:t>
      </w:r>
      <w:r w:rsidR="00C73089" w:rsidRPr="00A15A09">
        <w:sym w:font="Symbol" w:char="F0BE"/>
      </w:r>
      <w:r w:rsidR="00C73089" w:rsidRPr="00A15A09">
        <w:t xml:space="preserve"> </w:t>
      </w:r>
      <w:r w:rsidR="00A15A09" w:rsidRPr="00A15A09">
        <w:t>slightly lower than</w:t>
      </w:r>
      <w:r w:rsidRPr="00A15A09">
        <w:t xml:space="preserve"> the 2.</w:t>
      </w:r>
      <w:r w:rsidR="00A15A09" w:rsidRPr="00A15A09">
        <w:t>9</w:t>
      </w:r>
      <w:r w:rsidR="00F9754C">
        <w:t> </w:t>
      </w:r>
      <w:r w:rsidRPr="00A15A09">
        <w:t xml:space="preserve">percentage points </w:t>
      </w:r>
      <w:r w:rsidR="00C73089" w:rsidRPr="00A15A09">
        <w:t xml:space="preserve">increase </w:t>
      </w:r>
      <w:r w:rsidRPr="00A15A09">
        <w:t xml:space="preserve">for all students (table </w:t>
      </w:r>
      <w:proofErr w:type="spellStart"/>
      <w:r w:rsidRPr="00A15A09">
        <w:t>5A.5</w:t>
      </w:r>
      <w:r w:rsidR="000100D1">
        <w:t>5</w:t>
      </w:r>
      <w:proofErr w:type="spellEnd"/>
      <w:r w:rsidRPr="00A15A09">
        <w:t>).</w:t>
      </w:r>
    </w:p>
    <w:p w:rsidR="005C2351" w:rsidRDefault="00A95881" w:rsidP="00067E5B">
      <w:pPr>
        <w:pStyle w:val="BodyText"/>
      </w:pPr>
      <w:r w:rsidRPr="00EA02CF">
        <w:t xml:space="preserve">Tables </w:t>
      </w:r>
      <w:proofErr w:type="spellStart"/>
      <w:r w:rsidRPr="00EA02CF">
        <w:t>5A.</w:t>
      </w:r>
      <w:r w:rsidR="00457990" w:rsidRPr="00EA02CF">
        <w:t>5</w:t>
      </w:r>
      <w:r w:rsidR="000100D1">
        <w:t>4</w:t>
      </w:r>
      <w:proofErr w:type="spellEnd"/>
      <w:r w:rsidR="00E67B19" w:rsidRPr="00EA02CF">
        <w:t xml:space="preserve"> and </w:t>
      </w:r>
      <w:proofErr w:type="spellStart"/>
      <w:r w:rsidR="00E67B19" w:rsidRPr="00EA02CF">
        <w:t>5A.</w:t>
      </w:r>
      <w:r w:rsidR="00457990" w:rsidRPr="00EA02CF">
        <w:t>5</w:t>
      </w:r>
      <w:r w:rsidR="000100D1">
        <w:t>6</w:t>
      </w:r>
      <w:proofErr w:type="spellEnd"/>
      <w:r w:rsidRPr="00EA02CF">
        <w:t xml:space="preserve"> provide additional information </w:t>
      </w:r>
      <w:r w:rsidR="005233A9">
        <w:t>on completions</w:t>
      </w:r>
      <w:r w:rsidRPr="00EA02CF">
        <w:t xml:space="preserve"> for students aged 20-64 years.</w:t>
      </w:r>
    </w:p>
    <w:p w:rsidR="00B32342" w:rsidRPr="007E62CD" w:rsidRDefault="00B32342" w:rsidP="00A15A09">
      <w:pPr>
        <w:pStyle w:val="BodyText"/>
      </w:pPr>
      <w:r w:rsidRPr="007E62CD">
        <w:t>Nationally in 2011, the proportion of VET qualifications completed by all students at a higher education level than their previous highest education level (</w:t>
      </w:r>
      <w:proofErr w:type="spellStart"/>
      <w:r w:rsidRPr="007E62CD">
        <w:t>AQF</w:t>
      </w:r>
      <w:proofErr w:type="spellEnd"/>
      <w:r w:rsidRPr="007E62CD">
        <w:t xml:space="preserve"> Certificate III or above only) was </w:t>
      </w:r>
      <w:r w:rsidR="00A15A09" w:rsidRPr="007E62CD">
        <w:t>18.7</w:t>
      </w:r>
      <w:r w:rsidRPr="007E62CD">
        <w:t xml:space="preserve"> per cent (table </w:t>
      </w:r>
      <w:proofErr w:type="spellStart"/>
      <w:r w:rsidRPr="007E62CD">
        <w:t>5A.</w:t>
      </w:r>
      <w:r w:rsidR="000100D1" w:rsidRPr="007E62CD">
        <w:t>5</w:t>
      </w:r>
      <w:r w:rsidR="00E94ABA" w:rsidRPr="007E62CD">
        <w:t>7</w:t>
      </w:r>
      <w:proofErr w:type="spellEnd"/>
      <w:r w:rsidRPr="007E62CD">
        <w:t xml:space="preserve">). Table </w:t>
      </w:r>
      <w:proofErr w:type="spellStart"/>
      <w:r w:rsidRPr="007E62CD">
        <w:t>5A.</w:t>
      </w:r>
      <w:r w:rsidR="000100D1" w:rsidRPr="007E62CD">
        <w:t>5</w:t>
      </w:r>
      <w:r w:rsidR="00E94ABA" w:rsidRPr="007E62CD">
        <w:t>8</w:t>
      </w:r>
      <w:proofErr w:type="spellEnd"/>
      <w:r w:rsidRPr="007E62CD">
        <w:t xml:space="preserve"> provides additional information for this measure for students aged 20</w:t>
      </w:r>
      <w:r w:rsidR="005233A9">
        <w:t>–</w:t>
      </w:r>
      <w:r w:rsidRPr="007E62CD">
        <w:t>64 years.</w:t>
      </w:r>
    </w:p>
    <w:p w:rsidR="00C57336" w:rsidRPr="00EF5A5F" w:rsidRDefault="00C57336" w:rsidP="00281C53">
      <w:pPr>
        <w:pStyle w:val="Heading5"/>
      </w:pPr>
      <w:r w:rsidRPr="007E62CD">
        <w:t>Student satisfaction with VET</w:t>
      </w:r>
    </w:p>
    <w:p w:rsidR="00C57336" w:rsidRPr="00EF5A5F" w:rsidRDefault="002F5888" w:rsidP="00C57336">
      <w:pPr>
        <w:pStyle w:val="BodyText"/>
      </w:pPr>
      <w:r w:rsidRPr="00EF5A5F">
        <w:t xml:space="preserve">‘Student satisfaction with VET’ is an indicator of </w:t>
      </w:r>
      <w:r w:rsidR="00206448" w:rsidRPr="00EF5A5F">
        <w:t xml:space="preserve">governments’ objective of enabling </w:t>
      </w:r>
      <w:r w:rsidRPr="00EF5A5F">
        <w:t>students’ satisfact</w:t>
      </w:r>
      <w:r w:rsidR="00206448" w:rsidRPr="00EF5A5F">
        <w:t>ion with their training program</w:t>
      </w:r>
      <w:r w:rsidRPr="00EF5A5F">
        <w:t xml:space="preserve"> </w:t>
      </w:r>
      <w:r w:rsidR="00B51DE7" w:rsidRPr="00EF5A5F">
        <w:t xml:space="preserve">(box </w:t>
      </w:r>
      <w:r w:rsidR="00442BBD">
        <w:t>5.14</w:t>
      </w:r>
      <w:r w:rsidR="00B51DE7" w:rsidRPr="00EF5A5F">
        <w:t xml:space="preserve">). </w:t>
      </w:r>
    </w:p>
    <w:p w:rsidR="001C5F7F" w:rsidRPr="00EF5A5F" w:rsidRDefault="001C5F7F">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C5F7F" w:rsidRPr="00EF5A5F">
        <w:tc>
          <w:tcPr>
            <w:tcW w:w="8771" w:type="dxa"/>
            <w:tcBorders>
              <w:top w:val="single" w:sz="6" w:space="0" w:color="auto"/>
              <w:bottom w:val="nil"/>
            </w:tcBorders>
          </w:tcPr>
          <w:p w:rsidR="001C5F7F" w:rsidRPr="00EF5A5F" w:rsidRDefault="001C5F7F">
            <w:pPr>
              <w:pStyle w:val="BoxTitle"/>
            </w:pPr>
            <w:r w:rsidRPr="00EF5A5F">
              <w:rPr>
                <w:b w:val="0"/>
              </w:rPr>
              <w:t xml:space="preserve">Box </w:t>
            </w:r>
            <w:bookmarkStart w:id="54" w:name="OLE_LINK34"/>
            <w:r w:rsidR="00AB7026">
              <w:rPr>
                <w:b w:val="0"/>
              </w:rPr>
              <w:t>5.</w:t>
            </w:r>
            <w:r w:rsidR="009D604A">
              <w:rPr>
                <w:b w:val="0"/>
                <w:noProof/>
              </w:rPr>
              <w:t>14</w:t>
            </w:r>
            <w:bookmarkEnd w:id="54"/>
            <w:r w:rsidRPr="00EF5A5F">
              <w:tab/>
              <w:t xml:space="preserve">Student satisfaction with VET </w:t>
            </w:r>
          </w:p>
        </w:tc>
      </w:tr>
      <w:tr w:rsidR="001C5F7F" w:rsidRPr="00EF5A5F">
        <w:trPr>
          <w:cantSplit/>
        </w:trPr>
        <w:tc>
          <w:tcPr>
            <w:tcW w:w="8771" w:type="dxa"/>
            <w:tcBorders>
              <w:top w:val="nil"/>
              <w:left w:val="single" w:sz="6" w:space="0" w:color="auto"/>
              <w:bottom w:val="nil"/>
              <w:right w:val="single" w:sz="6" w:space="0" w:color="auto"/>
            </w:tcBorders>
          </w:tcPr>
          <w:p w:rsidR="001C5F7F" w:rsidRPr="00EF5A5F" w:rsidRDefault="001C5F7F" w:rsidP="001C5F7F">
            <w:pPr>
              <w:pStyle w:val="Box"/>
            </w:pPr>
            <w:r w:rsidRPr="00EF5A5F">
              <w:t xml:space="preserve">‘Student satisfaction with VET’ </w:t>
            </w:r>
            <w:r w:rsidR="00ED0C01">
              <w:t>has</w:t>
            </w:r>
            <w:r w:rsidRPr="00EF5A5F">
              <w:t xml:space="preserve"> two measures:</w:t>
            </w:r>
          </w:p>
          <w:p w:rsidR="001C5F7F" w:rsidRPr="00EF5A5F" w:rsidRDefault="001C5F7F" w:rsidP="001C5F7F">
            <w:pPr>
              <w:pStyle w:val="BoxListBullet"/>
            </w:pPr>
            <w:r w:rsidRPr="00EF5A5F">
              <w:t>‘proportion of students who achieve their main</w:t>
            </w:r>
            <w:r w:rsidR="00ED0C01">
              <w:t xml:space="preserve"> reason for doing a VET course’, </w:t>
            </w:r>
            <w:r w:rsidRPr="00EF5A5F">
              <w:t xml:space="preserve">defined as the proportion of graduates who </w:t>
            </w:r>
            <w:r w:rsidRPr="000C682B">
              <w:rPr>
                <w:shd w:val="clear" w:color="auto" w:fill="FFFFFF" w:themeFill="background1"/>
              </w:rPr>
              <w:t xml:space="preserve">indicate </w:t>
            </w:r>
            <w:r w:rsidR="00D8417B" w:rsidRPr="000C682B">
              <w:rPr>
                <w:shd w:val="clear" w:color="auto" w:fill="FFFFFF" w:themeFill="background1"/>
              </w:rPr>
              <w:t xml:space="preserve">through the Student Outcomes Survey </w:t>
            </w:r>
            <w:r w:rsidRPr="000C682B">
              <w:rPr>
                <w:shd w:val="clear" w:color="auto" w:fill="FFFFFF" w:themeFill="background1"/>
              </w:rPr>
              <w:t>that they achieved or partly achieved their main reason</w:t>
            </w:r>
            <w:r w:rsidRPr="00EF5A5F">
              <w:t xml:space="preserve"> for doing the course</w:t>
            </w:r>
          </w:p>
          <w:p w:rsidR="001C5F7F" w:rsidRPr="00EF5A5F" w:rsidRDefault="001C5F7F" w:rsidP="00B03C66">
            <w:pPr>
              <w:pStyle w:val="BoxListBullet"/>
            </w:pPr>
            <w:r w:rsidRPr="00EF5A5F">
              <w:t>‘proportion of students who were satisfied with the quality of their completed VET course’</w:t>
            </w:r>
            <w:r w:rsidR="00267F99">
              <w:t>,</w:t>
            </w:r>
            <w:r w:rsidRPr="00EF5A5F">
              <w:t xml:space="preserve"> defined as the proportion of graduates who </w:t>
            </w:r>
            <w:r w:rsidRPr="000C682B">
              <w:rPr>
                <w:shd w:val="clear" w:color="auto" w:fill="FFFFFF" w:themeFill="background1"/>
              </w:rPr>
              <w:t xml:space="preserve">indicate </w:t>
            </w:r>
            <w:r w:rsidR="00D8417B" w:rsidRPr="000C682B">
              <w:rPr>
                <w:shd w:val="clear" w:color="auto" w:fill="FFFFFF" w:themeFill="background1"/>
              </w:rPr>
              <w:t xml:space="preserve">through the Student Outcomes Survey </w:t>
            </w:r>
            <w:r w:rsidRPr="000C682B">
              <w:rPr>
                <w:shd w:val="clear" w:color="auto" w:fill="FFFFFF" w:themeFill="background1"/>
              </w:rPr>
              <w:t>that they were satisfied or very satisfied w</w:t>
            </w:r>
            <w:r w:rsidR="002C30D9" w:rsidRPr="000C682B">
              <w:rPr>
                <w:shd w:val="clear" w:color="auto" w:fill="FFFFFF" w:themeFill="background1"/>
              </w:rPr>
              <w:t>ith their VET training program</w:t>
            </w:r>
            <w:r w:rsidR="001920FB" w:rsidRPr="000C682B">
              <w:rPr>
                <w:shd w:val="clear" w:color="auto" w:fill="FFFFFF" w:themeFill="background1"/>
              </w:rPr>
              <w:t>.</w:t>
            </w:r>
            <w:r w:rsidR="00B03C66" w:rsidRPr="000C682B">
              <w:rPr>
                <w:shd w:val="clear" w:color="auto" w:fill="FFFFFF" w:themeFill="background1"/>
              </w:rPr>
              <w:t xml:space="preserve"> These proportions are also reported according to the students’ identified purpose of study (employment related, further study and/or developmental).</w:t>
            </w:r>
          </w:p>
          <w:p w:rsidR="001C5F7F" w:rsidRPr="00EF5A5F" w:rsidRDefault="001C5F7F" w:rsidP="001C5F7F">
            <w:pPr>
              <w:pStyle w:val="Box"/>
            </w:pPr>
            <w:r w:rsidRPr="00EF5A5F">
              <w:t>Satisfaction with VET by target groups (</w:t>
            </w:r>
            <w:r w:rsidR="006C6D33" w:rsidRPr="00EF5A5F">
              <w:t>students with disability, students speaking a language other than English at home, students from remote and very remote areas and Indigenous students</w:t>
            </w:r>
            <w:r w:rsidRPr="00EF5A5F">
              <w:t>) can also indicate the equity of outcomes for these groups</w:t>
            </w:r>
            <w:r w:rsidR="001920FB" w:rsidRPr="00EF5A5F">
              <w:t>.</w:t>
            </w:r>
          </w:p>
          <w:p w:rsidR="00BC4936" w:rsidRPr="00EF5A5F" w:rsidRDefault="00BC4936" w:rsidP="00BC4936">
            <w:pPr>
              <w:pStyle w:val="Box"/>
            </w:pPr>
            <w:r w:rsidRPr="00EF5A5F">
              <w:t xml:space="preserve">A high or increasing percentage of perceived satisfaction is desirable. </w:t>
            </w:r>
          </w:p>
          <w:p w:rsidR="001D1E8C" w:rsidRDefault="001D1E8C" w:rsidP="001D1E8C">
            <w:pPr>
              <w:pStyle w:val="Box"/>
            </w:pPr>
            <w:r>
              <w:t xml:space="preserve">Data reported for </w:t>
            </w:r>
            <w:r w:rsidR="006B35EE">
              <w:t>these measures</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2012 data are available for all jurisdictions providing the service.</w:t>
            </w:r>
          </w:p>
          <w:p w:rsidR="000C7349" w:rsidRPr="00EF5A5F" w:rsidRDefault="00CA3150" w:rsidP="006B78DE">
            <w:pPr>
              <w:pStyle w:val="Box"/>
            </w:pPr>
            <w:r w:rsidRPr="00EF5A5F">
              <w:t xml:space="preserve">Data quality information for this indicator is at </w:t>
            </w:r>
            <w:proofErr w:type="spellStart"/>
            <w:r w:rsidRPr="00EF5A5F">
              <w:t>www</w:t>
            </w:r>
            <w:r w:rsidR="00766B52" w:rsidRPr="00EF5A5F">
              <w:t>.pc.gov.au</w:t>
            </w:r>
            <w:proofErr w:type="spellEnd"/>
            <w:r w:rsidR="00766B52" w:rsidRPr="00EF5A5F">
              <w:t>/</w:t>
            </w:r>
            <w:proofErr w:type="spellStart"/>
            <w:r w:rsidR="00766B52" w:rsidRPr="00EF5A5F">
              <w:t>gsp</w:t>
            </w:r>
            <w:proofErr w:type="spellEnd"/>
            <w:r w:rsidR="00766B52" w:rsidRPr="00EF5A5F">
              <w:t>/reports/</w:t>
            </w:r>
            <w:proofErr w:type="spellStart"/>
            <w:r w:rsidR="00766B52" w:rsidRPr="00EF5A5F">
              <w:t>rogs</w:t>
            </w:r>
            <w:proofErr w:type="spellEnd"/>
            <w:r w:rsidR="00766B52" w:rsidRPr="00EF5A5F">
              <w:t>/</w:t>
            </w:r>
            <w:r w:rsidR="00EB7654">
              <w:t>201</w:t>
            </w:r>
            <w:r w:rsidR="006B78DE">
              <w:t>4</w:t>
            </w:r>
            <w:r w:rsidR="00C837BF" w:rsidRPr="00EF5A5F">
              <w:t>.</w:t>
            </w:r>
          </w:p>
        </w:tc>
      </w:tr>
      <w:tr w:rsidR="001C5F7F" w:rsidRPr="00EF5A5F">
        <w:trPr>
          <w:cantSplit/>
        </w:trPr>
        <w:tc>
          <w:tcPr>
            <w:tcW w:w="8771" w:type="dxa"/>
            <w:tcBorders>
              <w:top w:val="nil"/>
              <w:left w:val="single" w:sz="6" w:space="0" w:color="auto"/>
              <w:bottom w:val="single" w:sz="6" w:space="0" w:color="auto"/>
              <w:right w:val="single" w:sz="6" w:space="0" w:color="auto"/>
            </w:tcBorders>
          </w:tcPr>
          <w:p w:rsidR="001C5F7F" w:rsidRPr="00EF5A5F" w:rsidRDefault="001C5F7F">
            <w:pPr>
              <w:pStyle w:val="Box"/>
              <w:spacing w:before="0" w:line="120" w:lineRule="exact"/>
            </w:pPr>
          </w:p>
        </w:tc>
      </w:tr>
      <w:tr w:rsidR="001C5F7F" w:rsidRPr="00EF5A5F">
        <w:tc>
          <w:tcPr>
            <w:tcW w:w="8771" w:type="dxa"/>
            <w:tcBorders>
              <w:top w:val="nil"/>
              <w:left w:val="nil"/>
              <w:bottom w:val="nil"/>
              <w:right w:val="nil"/>
            </w:tcBorders>
          </w:tcPr>
          <w:p w:rsidR="001C5F7F" w:rsidRPr="00EF5A5F" w:rsidRDefault="001C5F7F">
            <w:pPr>
              <w:pStyle w:val="Box"/>
              <w:keepNext w:val="0"/>
              <w:spacing w:before="60" w:after="60" w:line="80" w:lineRule="exact"/>
              <w:rPr>
                <w:b/>
                <w:sz w:val="14"/>
              </w:rPr>
            </w:pPr>
          </w:p>
        </w:tc>
      </w:tr>
    </w:tbl>
    <w:p w:rsidR="00C57336" w:rsidRPr="006B78DE" w:rsidRDefault="004E3A2B" w:rsidP="006B78DE">
      <w:pPr>
        <w:pStyle w:val="Heading5"/>
      </w:pPr>
      <w:r w:rsidRPr="006B78DE">
        <w:t xml:space="preserve">Student satisfaction with VET — </w:t>
      </w:r>
      <w:r w:rsidR="00C837BF" w:rsidRPr="006B78DE">
        <w:t>s</w:t>
      </w:r>
      <w:r w:rsidR="00C57336" w:rsidRPr="006B78DE">
        <w:t>tudents who achieve their main reason for doing a course</w:t>
      </w:r>
    </w:p>
    <w:p w:rsidR="00C57336" w:rsidRPr="00A15A09" w:rsidRDefault="00C57336" w:rsidP="00D46353">
      <w:pPr>
        <w:pStyle w:val="BodyText"/>
      </w:pPr>
      <w:r w:rsidRPr="00A15A09">
        <w:t xml:space="preserve">In </w:t>
      </w:r>
      <w:r w:rsidR="00EB7654" w:rsidRPr="00A15A09">
        <w:t>201</w:t>
      </w:r>
      <w:r w:rsidR="006B78DE" w:rsidRPr="00A15A09">
        <w:t>2</w:t>
      </w:r>
      <w:r w:rsidRPr="00A15A09">
        <w:t xml:space="preserve">, </w:t>
      </w:r>
      <w:r w:rsidR="00EB7654" w:rsidRPr="00A15A09">
        <w:t>84.</w:t>
      </w:r>
      <w:r w:rsidR="00A15A09" w:rsidRPr="00A15A09">
        <w:t>5</w:t>
      </w:r>
      <w:r w:rsidR="0094789D" w:rsidRPr="00A15A09">
        <w:t> </w:t>
      </w:r>
      <w:r w:rsidRPr="00A15A09">
        <w:t>per</w:t>
      </w:r>
      <w:r w:rsidR="0094789D" w:rsidRPr="00A15A09">
        <w:t> </w:t>
      </w:r>
      <w:r w:rsidRPr="00A15A09">
        <w:t xml:space="preserve">cent of </w:t>
      </w:r>
      <w:r w:rsidR="00A85AD7" w:rsidRPr="00A15A09">
        <w:t xml:space="preserve">government funded VET </w:t>
      </w:r>
      <w:r w:rsidRPr="00A15A09">
        <w:t xml:space="preserve">graduates nationally indicated that their course helped </w:t>
      </w:r>
      <w:r w:rsidR="00EA0531" w:rsidRPr="00A15A09">
        <w:t>(</w:t>
      </w:r>
      <w:r w:rsidR="00EB7654" w:rsidRPr="00A15A09">
        <w:t>71.</w:t>
      </w:r>
      <w:r w:rsidR="00A15A09" w:rsidRPr="00A15A09">
        <w:t>7</w:t>
      </w:r>
      <w:r w:rsidR="0094789D" w:rsidRPr="00A15A09">
        <w:t> </w:t>
      </w:r>
      <w:r w:rsidR="00EA0531" w:rsidRPr="00A15A09">
        <w:t>per</w:t>
      </w:r>
      <w:r w:rsidR="0094789D" w:rsidRPr="00A15A09">
        <w:t> </w:t>
      </w:r>
      <w:r w:rsidR="00EA0531" w:rsidRPr="00A15A09">
        <w:t xml:space="preserve">cent) </w:t>
      </w:r>
      <w:r w:rsidRPr="00A15A09">
        <w:t xml:space="preserve">or partly helped </w:t>
      </w:r>
      <w:r w:rsidR="00EA0531" w:rsidRPr="00A15A09">
        <w:t>(</w:t>
      </w:r>
      <w:r w:rsidR="00A15A09" w:rsidRPr="00A15A09">
        <w:t>12.8</w:t>
      </w:r>
      <w:r w:rsidR="0094789D" w:rsidRPr="00A15A09">
        <w:t> </w:t>
      </w:r>
      <w:r w:rsidR="00EA0531" w:rsidRPr="00A15A09">
        <w:t>per</w:t>
      </w:r>
      <w:r w:rsidR="0094789D" w:rsidRPr="00A15A09">
        <w:t> </w:t>
      </w:r>
      <w:r w:rsidR="00EA0531" w:rsidRPr="00A15A09">
        <w:t xml:space="preserve">cent) </w:t>
      </w:r>
      <w:r w:rsidRPr="00A15A09">
        <w:t xml:space="preserve">them achieve their main reason for doing the course — </w:t>
      </w:r>
      <w:r w:rsidR="00B202F1" w:rsidRPr="00A15A09">
        <w:t>compared</w:t>
      </w:r>
      <w:r w:rsidRPr="00A15A09">
        <w:t xml:space="preserve"> </w:t>
      </w:r>
      <w:r w:rsidR="00B202F1" w:rsidRPr="00A15A09">
        <w:t xml:space="preserve">with </w:t>
      </w:r>
      <w:r w:rsidR="00A15A09" w:rsidRPr="00A15A09">
        <w:t>87.6</w:t>
      </w:r>
      <w:r w:rsidR="0094789D" w:rsidRPr="00A15A09">
        <w:t> </w:t>
      </w:r>
      <w:r w:rsidRPr="00A15A09">
        <w:t>pe</w:t>
      </w:r>
      <w:r w:rsidR="00C020A2" w:rsidRPr="00A15A09">
        <w:t>r</w:t>
      </w:r>
      <w:r w:rsidR="0094789D" w:rsidRPr="00A15A09">
        <w:t> </w:t>
      </w:r>
      <w:r w:rsidR="00C020A2" w:rsidRPr="00A15A09">
        <w:t xml:space="preserve">cent reported in </w:t>
      </w:r>
      <w:r w:rsidR="00EB7654" w:rsidRPr="00A15A09">
        <w:t>200</w:t>
      </w:r>
      <w:r w:rsidR="006B78DE" w:rsidRPr="00A15A09">
        <w:t>8</w:t>
      </w:r>
      <w:r w:rsidR="00AE4210" w:rsidRPr="00A15A09">
        <w:t>.</w:t>
      </w:r>
      <w:r w:rsidR="00C020A2" w:rsidRPr="00A15A09">
        <w:t xml:space="preserve"> </w:t>
      </w:r>
      <w:r w:rsidRPr="00A15A09">
        <w:t xml:space="preserve">Of those graduates in </w:t>
      </w:r>
      <w:r w:rsidR="00EB7654" w:rsidRPr="00A15A09">
        <w:t>201</w:t>
      </w:r>
      <w:r w:rsidR="006B78DE" w:rsidRPr="00A15A09">
        <w:t>2</w:t>
      </w:r>
      <w:r w:rsidRPr="00A15A09">
        <w:t xml:space="preserve">, </w:t>
      </w:r>
      <w:r w:rsidR="00A15A09" w:rsidRPr="00A15A09">
        <w:t>7</w:t>
      </w:r>
      <w:r w:rsidR="00EB7654" w:rsidRPr="00A15A09">
        <w:t>.</w:t>
      </w:r>
      <w:r w:rsidR="00AF75CE" w:rsidRPr="00A15A09">
        <w:t>1</w:t>
      </w:r>
      <w:r w:rsidR="0094789D" w:rsidRPr="00A15A09">
        <w:t> </w:t>
      </w:r>
      <w:r w:rsidRPr="00A15A09">
        <w:t>per</w:t>
      </w:r>
      <w:r w:rsidR="0094789D" w:rsidRPr="00A15A09">
        <w:t> </w:t>
      </w:r>
      <w:r w:rsidRPr="00A15A09">
        <w:t>cent indicated their course did not help them achieve the main reason they</w:t>
      </w:r>
      <w:r w:rsidR="00516781" w:rsidRPr="00A15A09">
        <w:t xml:space="preserve"> did the course, compared with </w:t>
      </w:r>
      <w:r w:rsidR="00A15A09" w:rsidRPr="00A15A09">
        <w:t>4.6</w:t>
      </w:r>
      <w:r w:rsidRPr="00A15A09">
        <w:t xml:space="preserve"> per cent in </w:t>
      </w:r>
      <w:r w:rsidR="00EB7654" w:rsidRPr="00A15A09">
        <w:t>200</w:t>
      </w:r>
      <w:r w:rsidR="006B78DE" w:rsidRPr="00A15A09">
        <w:t>8</w:t>
      </w:r>
      <w:r w:rsidR="00EB7654" w:rsidRPr="00A15A09">
        <w:t xml:space="preserve"> </w:t>
      </w:r>
      <w:r w:rsidRPr="00A15A09">
        <w:t xml:space="preserve">(table </w:t>
      </w:r>
      <w:proofErr w:type="spellStart"/>
      <w:r w:rsidR="00C020A2" w:rsidRPr="00A15A09">
        <w:t>5</w:t>
      </w:r>
      <w:r w:rsidRPr="00A15A09">
        <w:t>A.</w:t>
      </w:r>
      <w:r w:rsidR="000100D1">
        <w:t>59</w:t>
      </w:r>
      <w:proofErr w:type="spellEnd"/>
      <w:r w:rsidRPr="00A15A09">
        <w:t xml:space="preserve">, figure </w:t>
      </w:r>
      <w:r w:rsidR="00566F23" w:rsidRPr="00A15A09">
        <w:t>5.3</w:t>
      </w:r>
      <w:r w:rsidR="00D768C4">
        <w:t>3</w:t>
      </w:r>
      <w:r w:rsidRPr="00A15A09">
        <w:t>).</w:t>
      </w:r>
    </w:p>
    <w:p w:rsidR="005761F3" w:rsidRPr="00263BA3" w:rsidRDefault="005761F3">
      <w:pPr>
        <w:pStyle w:val="FigureTitle"/>
        <w:rPr>
          <w:rStyle w:val="NoteLabel"/>
          <w:b/>
        </w:rPr>
      </w:pPr>
      <w:r w:rsidRPr="00263BA3">
        <w:rPr>
          <w:b w:val="0"/>
        </w:rPr>
        <w:lastRenderedPageBreak/>
        <w:t xml:space="preserve">Figure </w:t>
      </w:r>
      <w:bookmarkStart w:id="55" w:name="OLE_LINK37"/>
      <w:r w:rsidR="00AB7026" w:rsidRPr="00263BA3">
        <w:rPr>
          <w:b w:val="0"/>
        </w:rPr>
        <w:t>5.</w:t>
      </w:r>
      <w:r w:rsidR="009D604A" w:rsidRPr="00263BA3">
        <w:rPr>
          <w:b w:val="0"/>
          <w:noProof/>
        </w:rPr>
        <w:t>3</w:t>
      </w:r>
      <w:bookmarkEnd w:id="55"/>
      <w:r w:rsidR="00D768C4">
        <w:rPr>
          <w:b w:val="0"/>
          <w:noProof/>
        </w:rPr>
        <w:t>3</w:t>
      </w:r>
      <w:r w:rsidRPr="00263BA3">
        <w:tab/>
        <w:t xml:space="preserve">Proportion of </w:t>
      </w:r>
      <w:r w:rsidR="00A85AD7" w:rsidRPr="00263BA3">
        <w:t xml:space="preserve">government funded VET </w:t>
      </w:r>
      <w:r w:rsidRPr="00263BA3">
        <w:t xml:space="preserve">graduates who achieved their main reason for doing the course, </w:t>
      </w:r>
      <w:r w:rsidR="00EB7654" w:rsidRPr="00263BA3">
        <w:t>201</w:t>
      </w:r>
      <w:r w:rsidR="00263BA3" w:rsidRPr="00263BA3">
        <w:t>2</w:t>
      </w:r>
      <w:r w:rsidR="00EB7654" w:rsidRPr="00263BA3">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761F3" w:rsidRPr="00EF5A5F">
        <w:tc>
          <w:tcPr>
            <w:tcW w:w="8777" w:type="dxa"/>
          </w:tcPr>
          <w:p w:rsidR="005761F3" w:rsidRPr="00EF5A5F" w:rsidRDefault="006A3CD4">
            <w:pPr>
              <w:pStyle w:val="Figure"/>
            </w:pPr>
            <w:r>
              <w:rPr>
                <w:noProof/>
              </w:rPr>
              <w:drawing>
                <wp:inline distT="0" distB="0" distL="0" distR="0">
                  <wp:extent cx="5391785" cy="2682875"/>
                  <wp:effectExtent l="0" t="0" r="0" b="3175"/>
                  <wp:docPr id="269" name="Picture 269" descr="Figure 5.33 Proportion of government funded VET graduates who achieved their main reason for doing the course,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91785" cy="2682875"/>
                          </a:xfrm>
                          <a:prstGeom prst="rect">
                            <a:avLst/>
                          </a:prstGeom>
                          <a:noFill/>
                          <a:ln>
                            <a:noFill/>
                          </a:ln>
                        </pic:spPr>
                      </pic:pic>
                    </a:graphicData>
                  </a:graphic>
                </wp:inline>
              </w:drawing>
            </w:r>
          </w:p>
        </w:tc>
      </w:tr>
    </w:tbl>
    <w:p w:rsidR="005761F3" w:rsidRPr="008C1DD2" w:rsidRDefault="005761F3" w:rsidP="00A65512">
      <w:pPr>
        <w:pStyle w:val="Note"/>
      </w:pPr>
      <w:proofErr w:type="spellStart"/>
      <w:r w:rsidRPr="008C1DD2">
        <w:rPr>
          <w:rStyle w:val="NoteLabel"/>
        </w:rPr>
        <w:t>a</w:t>
      </w:r>
      <w:proofErr w:type="spellEnd"/>
      <w:r w:rsidRPr="008C1DD2">
        <w:sym w:font="Symbol" w:char="F020"/>
      </w:r>
      <w:r w:rsidRPr="008C1DD2">
        <w:t xml:space="preserve"> The 95 per cent confidence intervals for the percentage es</w:t>
      </w:r>
      <w:r w:rsidR="00C020A2" w:rsidRPr="008C1DD2">
        <w:t xml:space="preserve">timates are reported in table </w:t>
      </w:r>
      <w:proofErr w:type="spellStart"/>
      <w:r w:rsidR="00C020A2" w:rsidRPr="008C1DD2">
        <w:t>5</w:t>
      </w:r>
      <w:r w:rsidRPr="008C1DD2">
        <w:t>A.</w:t>
      </w:r>
      <w:r w:rsidR="000100D1">
        <w:t>59</w:t>
      </w:r>
      <w:proofErr w:type="spellEnd"/>
      <w:r w:rsidRPr="008C1DD2">
        <w:t>.</w:t>
      </w:r>
    </w:p>
    <w:p w:rsidR="005761F3" w:rsidRPr="008C1DD2" w:rsidRDefault="005761F3">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 </w:t>
      </w:r>
      <w:proofErr w:type="spellStart"/>
      <w:r w:rsidR="00C020A2" w:rsidRPr="008C1DD2">
        <w:t>5A.</w:t>
      </w:r>
      <w:r w:rsidR="000100D1">
        <w:t>59</w:t>
      </w:r>
      <w:proofErr w:type="spellEnd"/>
      <w:r w:rsidRPr="008C1DD2">
        <w:t>.</w:t>
      </w:r>
    </w:p>
    <w:p w:rsidR="00745030" w:rsidRDefault="00823EB8" w:rsidP="00D46353">
      <w:pPr>
        <w:pStyle w:val="BodyText"/>
      </w:pPr>
      <w:r w:rsidRPr="00EF5A5F">
        <w:t>Nationally</w:t>
      </w:r>
      <w:r w:rsidR="003A22B1" w:rsidRPr="00EF5A5F">
        <w:t xml:space="preserve"> in </w:t>
      </w:r>
      <w:r w:rsidR="00EB7654">
        <w:t>201</w:t>
      </w:r>
      <w:r w:rsidR="006B78DE">
        <w:t>2</w:t>
      </w:r>
      <w:r w:rsidRPr="00EF5A5F">
        <w:t xml:space="preserve">, of the target groups, </w:t>
      </w:r>
      <w:r w:rsidR="0056321C" w:rsidRPr="00EF5A5F">
        <w:t>graduates</w:t>
      </w:r>
      <w:r w:rsidRPr="00EF5A5F">
        <w:t xml:space="preserve"> </w:t>
      </w:r>
      <w:r w:rsidR="00940471" w:rsidRPr="00EF5A5F">
        <w:t xml:space="preserve">from remote and very </w:t>
      </w:r>
      <w:r w:rsidR="00F4463B" w:rsidRPr="00EF5A5F">
        <w:t>remote</w:t>
      </w:r>
      <w:r w:rsidR="00940471" w:rsidRPr="00EF5A5F">
        <w:t xml:space="preserve"> areas </w:t>
      </w:r>
      <w:r w:rsidRPr="00EF5A5F">
        <w:t xml:space="preserve">were the most likely to indicate that the course helped them achieve their main reason for doing the </w:t>
      </w:r>
      <w:r w:rsidRPr="00A15A09">
        <w:t>course (</w:t>
      </w:r>
      <w:r w:rsidR="00EB7654" w:rsidRPr="00A15A09">
        <w:t>81.</w:t>
      </w:r>
      <w:r w:rsidR="00A15A09" w:rsidRPr="00A15A09">
        <w:t>3</w:t>
      </w:r>
      <w:r w:rsidR="0094789D" w:rsidRPr="00A15A09">
        <w:t> </w:t>
      </w:r>
      <w:r w:rsidRPr="00A15A09">
        <w:t>per</w:t>
      </w:r>
      <w:r w:rsidR="0094789D" w:rsidRPr="00A15A09">
        <w:t> </w:t>
      </w:r>
      <w:r w:rsidRPr="00A15A09">
        <w:t xml:space="preserve">cent), while </w:t>
      </w:r>
      <w:r w:rsidRPr="00EF5A5F">
        <w:t xml:space="preserve">graduates reporting disability were the least likely to do </w:t>
      </w:r>
      <w:r w:rsidRPr="00A15A09">
        <w:t>so (</w:t>
      </w:r>
      <w:r w:rsidR="00A15A09" w:rsidRPr="00A15A09">
        <w:t>59.4</w:t>
      </w:r>
      <w:r w:rsidR="0094789D" w:rsidRPr="00A15A09">
        <w:t> </w:t>
      </w:r>
      <w:r w:rsidRPr="00A15A09">
        <w:t>per</w:t>
      </w:r>
      <w:r w:rsidR="0094789D" w:rsidRPr="00A15A09">
        <w:t> </w:t>
      </w:r>
      <w:r w:rsidRPr="00A15A09">
        <w:t>cent)</w:t>
      </w:r>
      <w:r w:rsidR="00822B73" w:rsidRPr="00A15A09">
        <w:t>.</w:t>
      </w:r>
      <w:r w:rsidR="00745030" w:rsidRPr="00A15A09">
        <w:t xml:space="preserve"> </w:t>
      </w:r>
      <w:r w:rsidR="00822B73" w:rsidRPr="00A15A09">
        <w:t xml:space="preserve">Approximately </w:t>
      </w:r>
      <w:r w:rsidR="00A15A09" w:rsidRPr="00A15A09">
        <w:t>70.1</w:t>
      </w:r>
      <w:r w:rsidR="00822B73" w:rsidRPr="00A15A09">
        <w:t> per </w:t>
      </w:r>
      <w:r w:rsidR="00822B73" w:rsidRPr="00EA02CF">
        <w:t>cent of Indigenous graduates indicated that the course helped them achieve their main reason for doing the course</w:t>
      </w:r>
      <w:r w:rsidR="00C379FE" w:rsidRPr="00EF5A5F">
        <w:t xml:space="preserve"> (figure </w:t>
      </w:r>
      <w:r w:rsidR="00566F23">
        <w:t>5.3</w:t>
      </w:r>
      <w:r w:rsidR="00D768C4">
        <w:t>4</w:t>
      </w:r>
      <w:r w:rsidR="00C379FE" w:rsidRPr="00EF5A5F">
        <w:t>)</w:t>
      </w:r>
      <w:r w:rsidR="004B357D" w:rsidRPr="00EF5A5F">
        <w:t>.</w:t>
      </w:r>
      <w:r w:rsidR="00EA02CF">
        <w:t xml:space="preserve"> </w:t>
      </w:r>
    </w:p>
    <w:p w:rsidR="005761F3" w:rsidRPr="00612A90" w:rsidRDefault="005761F3" w:rsidP="00822B73">
      <w:pPr>
        <w:pStyle w:val="FigureTitle"/>
        <w:ind w:left="1276" w:hanging="1276"/>
        <w:rPr>
          <w:rStyle w:val="NoteLabel"/>
          <w:b/>
        </w:rPr>
      </w:pPr>
      <w:r w:rsidRPr="00612A90">
        <w:rPr>
          <w:b w:val="0"/>
        </w:rPr>
        <w:lastRenderedPageBreak/>
        <w:t xml:space="preserve">Figure </w:t>
      </w:r>
      <w:bookmarkStart w:id="56" w:name="OLE_LINK38"/>
      <w:r w:rsidR="00AB7026" w:rsidRPr="00612A90">
        <w:rPr>
          <w:b w:val="0"/>
        </w:rPr>
        <w:t>5.</w:t>
      </w:r>
      <w:r w:rsidR="009D604A" w:rsidRPr="00612A90">
        <w:rPr>
          <w:b w:val="0"/>
          <w:noProof/>
        </w:rPr>
        <w:t>3</w:t>
      </w:r>
      <w:bookmarkEnd w:id="56"/>
      <w:r w:rsidR="00D768C4">
        <w:rPr>
          <w:b w:val="0"/>
          <w:noProof/>
        </w:rPr>
        <w:t>4</w:t>
      </w:r>
      <w:r w:rsidRPr="00612A90">
        <w:tab/>
        <w:t xml:space="preserve">Proportion of </w:t>
      </w:r>
      <w:r w:rsidR="00A85AD7" w:rsidRPr="00612A90">
        <w:t xml:space="preserve">government funded VET </w:t>
      </w:r>
      <w:r w:rsidRPr="00612A90">
        <w:t>graduates who achieved their main reason for do</w:t>
      </w:r>
      <w:r w:rsidR="00C837BF" w:rsidRPr="00612A90">
        <w:t>ing the course, by target group</w:t>
      </w:r>
      <w:r w:rsidR="00823EB8" w:rsidRPr="00612A90">
        <w:t>,</w:t>
      </w:r>
      <w:r w:rsidRPr="00612A90">
        <w:t xml:space="preserve"> </w:t>
      </w:r>
      <w:r w:rsidR="00822B73" w:rsidRPr="00612A90">
        <w:t>201</w:t>
      </w:r>
      <w:r w:rsidR="006B78DE" w:rsidRPr="00612A90">
        <w:t>2</w:t>
      </w:r>
      <w:r w:rsidR="00822B73" w:rsidRPr="00612A90">
        <w:rPr>
          <w:rStyle w:val="NoteLabel"/>
          <w:b/>
        </w:rPr>
        <w:t>a</w:t>
      </w:r>
      <w:r w:rsidR="00AE4210" w:rsidRPr="00612A90">
        <w:rPr>
          <w:rStyle w:val="NoteLabel"/>
          <w:b/>
        </w:rPr>
        <w:t>, b, 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761F3" w:rsidRPr="00EF5A5F">
        <w:tc>
          <w:tcPr>
            <w:tcW w:w="8777" w:type="dxa"/>
          </w:tcPr>
          <w:p w:rsidR="005761F3" w:rsidRPr="00EF5A5F" w:rsidRDefault="006A3CD4">
            <w:pPr>
              <w:pStyle w:val="Figure"/>
            </w:pPr>
            <w:r>
              <w:rPr>
                <w:noProof/>
              </w:rPr>
              <w:drawing>
                <wp:inline distT="0" distB="0" distL="0" distR="0">
                  <wp:extent cx="5391785" cy="2691130"/>
                  <wp:effectExtent l="0" t="0" r="0" b="0"/>
                  <wp:docPr id="270" name="Picture 270" descr="Figure 5.34 Proportion of government funded VET graduates who achieved their main reason for doing the course, by target group,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5761F3" w:rsidRPr="008C1DD2" w:rsidRDefault="005761F3" w:rsidP="009F0F4A">
      <w:pPr>
        <w:pStyle w:val="Note"/>
      </w:pPr>
      <w:r w:rsidRPr="008C1DD2">
        <w:rPr>
          <w:rStyle w:val="NoteLabel"/>
        </w:rPr>
        <w:t>a</w:t>
      </w:r>
      <w:r w:rsidR="0094789D" w:rsidRPr="008C1DD2">
        <w:t xml:space="preserve"> </w:t>
      </w:r>
      <w:r w:rsidR="00823EB8" w:rsidRPr="008C1DD2">
        <w:t xml:space="preserve">Students reported as having disability are defined as those who self-identify that they have disability, </w:t>
      </w:r>
      <w:r w:rsidR="00C50020" w:rsidRPr="008C1DD2">
        <w:t>and impairment or a long</w:t>
      </w:r>
      <w:r w:rsidR="00823EB8" w:rsidRPr="008C1DD2">
        <w:t>-term condition. Disabilities include hearing/deaf, physical, intellectual, learning, mental illness, acquired brain impairment, vision, medical condition and other unspecified disabilities.</w:t>
      </w:r>
      <w:r w:rsidR="00823EB8" w:rsidRPr="008C1DD2">
        <w:rPr>
          <w:rStyle w:val="NoteLabel"/>
        </w:rPr>
        <w:t xml:space="preserve"> </w:t>
      </w:r>
      <w:r w:rsidR="004B357D" w:rsidRPr="008C1DD2">
        <w:rPr>
          <w:rStyle w:val="NoteLabel"/>
        </w:rPr>
        <w:t>b</w:t>
      </w:r>
      <w:r w:rsidR="004B357D" w:rsidRPr="008C1DD2">
        <w:t xml:space="preserve"> </w:t>
      </w:r>
      <w:r w:rsidR="00C36255" w:rsidRPr="008C1DD2">
        <w:t xml:space="preserve">There are no very remote areas in Victoria and no remote or very remote areas in the ACT. The remote data for </w:t>
      </w:r>
      <w:r w:rsidR="00566F23" w:rsidRPr="008C1DD2">
        <w:t>Victoria include</w:t>
      </w:r>
      <w:r w:rsidR="00C36255" w:rsidRPr="008C1DD2">
        <w:t xml:space="preserve"> students from remote areas throughout Australia studying in Victoria</w:t>
      </w:r>
      <w:r w:rsidR="006D3A8A" w:rsidRPr="008C1DD2">
        <w:t xml:space="preserve"> (there are no remote data for the ACT)</w:t>
      </w:r>
      <w:r w:rsidR="00C36255" w:rsidRPr="008C1DD2">
        <w:t>.</w:t>
      </w:r>
      <w:r w:rsidRPr="008C1DD2">
        <w:t xml:space="preserve"> </w:t>
      </w:r>
      <w:r w:rsidR="004B357D" w:rsidRPr="008C1DD2">
        <w:rPr>
          <w:rStyle w:val="NoteLabel"/>
        </w:rPr>
        <w:t>c</w:t>
      </w:r>
      <w:r w:rsidR="004B357D" w:rsidRPr="008C1DD2">
        <w:t xml:space="preserve"> </w:t>
      </w:r>
      <w:r w:rsidR="00FB2278">
        <w:t>E</w:t>
      </w:r>
      <w:r w:rsidR="00FB2278" w:rsidRPr="00171E10">
        <w:t>rror bars represent the 95 per cent confidence interval associated with each point estimate.</w:t>
      </w:r>
    </w:p>
    <w:p w:rsidR="005761F3" w:rsidRPr="008C1DD2" w:rsidRDefault="005761F3" w:rsidP="0012147B">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tables </w:t>
      </w:r>
      <w:proofErr w:type="spellStart"/>
      <w:r w:rsidR="00C020A2" w:rsidRPr="008C1DD2">
        <w:t>5</w:t>
      </w:r>
      <w:r w:rsidRPr="008C1DD2">
        <w:t>A.</w:t>
      </w:r>
      <w:r w:rsidR="00822B73" w:rsidRPr="008C1DD2">
        <w:t>5</w:t>
      </w:r>
      <w:r w:rsidR="000100D1">
        <w:t>9</w:t>
      </w:r>
      <w:proofErr w:type="spellEnd"/>
      <w:r w:rsidR="00822B73" w:rsidRPr="008C1DD2">
        <w:t>–</w:t>
      </w:r>
      <w:r w:rsidR="000100D1">
        <w:t>60</w:t>
      </w:r>
      <w:r w:rsidR="00806BD5" w:rsidRPr="008C1DD2">
        <w:t xml:space="preserve"> </w:t>
      </w:r>
      <w:r w:rsidR="00AE4210" w:rsidRPr="008C1DD2">
        <w:t xml:space="preserve">and </w:t>
      </w:r>
      <w:proofErr w:type="spellStart"/>
      <w:r w:rsidR="00AE4210" w:rsidRPr="008C1DD2">
        <w:t>5A.</w:t>
      </w:r>
      <w:r w:rsidR="00822B73" w:rsidRPr="008C1DD2">
        <w:t>6</w:t>
      </w:r>
      <w:r w:rsidR="000100D1">
        <w:t>5</w:t>
      </w:r>
      <w:proofErr w:type="spellEnd"/>
      <w:r w:rsidR="00822B73" w:rsidRPr="008C1DD2">
        <w:t>–6</w:t>
      </w:r>
      <w:r w:rsidR="00E94ABA">
        <w:t>7</w:t>
      </w:r>
      <w:r w:rsidR="00806BD5" w:rsidRPr="008C1DD2">
        <w:t>.</w:t>
      </w:r>
    </w:p>
    <w:p w:rsidR="00CA12E6" w:rsidRPr="00EF5A5F" w:rsidRDefault="00CA12E6" w:rsidP="0012147B">
      <w:pPr>
        <w:pStyle w:val="BodyText"/>
        <w:rPr>
          <w:b/>
          <w:noProof/>
        </w:rPr>
      </w:pPr>
      <w:r w:rsidRPr="00EF5A5F">
        <w:rPr>
          <w:noProof/>
        </w:rPr>
        <w:t>Table</w:t>
      </w:r>
      <w:r w:rsidR="00E7521A" w:rsidRPr="00EF5A5F">
        <w:rPr>
          <w:noProof/>
        </w:rPr>
        <w:t>s</w:t>
      </w:r>
      <w:r w:rsidRPr="00EF5A5F">
        <w:rPr>
          <w:noProof/>
        </w:rPr>
        <w:t xml:space="preserve"> </w:t>
      </w:r>
      <w:r w:rsidR="00807E6E" w:rsidRPr="00EF5A5F">
        <w:rPr>
          <w:noProof/>
        </w:rPr>
        <w:t>5A.</w:t>
      </w:r>
      <w:r w:rsidR="000100D1">
        <w:rPr>
          <w:noProof/>
        </w:rPr>
        <w:t>61</w:t>
      </w:r>
      <w:r w:rsidR="00822B73" w:rsidRPr="00EF5A5F">
        <w:rPr>
          <w:noProof/>
        </w:rPr>
        <w:t>–</w:t>
      </w:r>
      <w:r w:rsidR="00822B73">
        <w:rPr>
          <w:noProof/>
        </w:rPr>
        <w:t>6</w:t>
      </w:r>
      <w:r w:rsidR="000100D1">
        <w:rPr>
          <w:noProof/>
        </w:rPr>
        <w:t>4</w:t>
      </w:r>
      <w:r w:rsidR="00807E6E" w:rsidRPr="00EF5A5F">
        <w:rPr>
          <w:noProof/>
        </w:rPr>
        <w:t xml:space="preserve"> </w:t>
      </w:r>
      <w:r w:rsidRPr="00EF5A5F">
        <w:rPr>
          <w:noProof/>
        </w:rPr>
        <w:t xml:space="preserve">provide additional information on </w:t>
      </w:r>
      <w:r w:rsidR="003A6FD1" w:rsidRPr="00EF5A5F">
        <w:rPr>
          <w:noProof/>
        </w:rPr>
        <w:t xml:space="preserve">whether the course helped </w:t>
      </w:r>
      <w:r w:rsidR="00807E6E" w:rsidRPr="00EF5A5F">
        <w:rPr>
          <w:noProof/>
        </w:rPr>
        <w:t>non</w:t>
      </w:r>
      <w:r w:rsidR="00A64F4F" w:rsidRPr="00EF5A5F">
        <w:rPr>
          <w:noProof/>
        </w:rPr>
        <w:noBreakHyphen/>
      </w:r>
      <w:r w:rsidR="00807E6E" w:rsidRPr="00EF5A5F">
        <w:rPr>
          <w:noProof/>
        </w:rPr>
        <w:t xml:space="preserve">Indigenous </w:t>
      </w:r>
      <w:r w:rsidR="003A6FD1" w:rsidRPr="00EF5A5F">
        <w:rPr>
          <w:noProof/>
        </w:rPr>
        <w:t>graduates</w:t>
      </w:r>
      <w:r w:rsidR="00B42540" w:rsidRPr="00EF5A5F">
        <w:rPr>
          <w:noProof/>
        </w:rPr>
        <w:t>, g</w:t>
      </w:r>
      <w:r w:rsidR="00807E6E" w:rsidRPr="00EF5A5F">
        <w:rPr>
          <w:noProof/>
        </w:rPr>
        <w:t>raduates</w:t>
      </w:r>
      <w:r w:rsidR="003A6FD1" w:rsidRPr="00EF5A5F">
        <w:rPr>
          <w:noProof/>
        </w:rPr>
        <w:t xml:space="preserve"> from major cities, </w:t>
      </w:r>
      <w:r w:rsidR="00F80F44" w:rsidRPr="00EF5A5F">
        <w:rPr>
          <w:noProof/>
        </w:rPr>
        <w:t xml:space="preserve">from </w:t>
      </w:r>
      <w:r w:rsidR="003A6FD1" w:rsidRPr="00EF5A5F">
        <w:rPr>
          <w:noProof/>
        </w:rPr>
        <w:t xml:space="preserve">inner regional areas and </w:t>
      </w:r>
      <w:r w:rsidR="00F80F44" w:rsidRPr="00EF5A5F">
        <w:rPr>
          <w:noProof/>
        </w:rPr>
        <w:t xml:space="preserve">from </w:t>
      </w:r>
      <w:r w:rsidR="003A6FD1" w:rsidRPr="00EF5A5F">
        <w:rPr>
          <w:noProof/>
        </w:rPr>
        <w:t>outer regional areas</w:t>
      </w:r>
      <w:r w:rsidR="00F80F44" w:rsidRPr="00EF5A5F">
        <w:rPr>
          <w:noProof/>
        </w:rPr>
        <w:t>,</w:t>
      </w:r>
      <w:r w:rsidR="003A6FD1" w:rsidRPr="00EF5A5F">
        <w:rPr>
          <w:noProof/>
        </w:rPr>
        <w:t xml:space="preserve"> achieve their main reason for undertaking training.</w:t>
      </w:r>
    </w:p>
    <w:p w:rsidR="00C57336" w:rsidRPr="00EF5A5F" w:rsidRDefault="004E3A2B" w:rsidP="00F80F44">
      <w:pPr>
        <w:pStyle w:val="Heading5"/>
      </w:pPr>
      <w:r w:rsidRPr="00EF5A5F">
        <w:t xml:space="preserve">Student satisfaction with VET — </w:t>
      </w:r>
      <w:r w:rsidR="00C837BF" w:rsidRPr="00EF5A5F">
        <w:t>s</w:t>
      </w:r>
      <w:r w:rsidR="00C57336" w:rsidRPr="00EF5A5F">
        <w:t xml:space="preserve">tudents who were satisfied with the quality of their completed training </w:t>
      </w:r>
    </w:p>
    <w:p w:rsidR="006D3A8A" w:rsidRPr="00A15A09" w:rsidRDefault="00C57336" w:rsidP="0014685B">
      <w:pPr>
        <w:pStyle w:val="BodyText"/>
      </w:pPr>
      <w:r w:rsidRPr="00A15A09">
        <w:t xml:space="preserve">In </w:t>
      </w:r>
      <w:r w:rsidR="00822B73" w:rsidRPr="00A15A09">
        <w:t>201</w:t>
      </w:r>
      <w:r w:rsidR="006B78DE" w:rsidRPr="00A15A09">
        <w:t>2</w:t>
      </w:r>
      <w:r w:rsidRPr="00A15A09">
        <w:t xml:space="preserve">, </w:t>
      </w:r>
      <w:r w:rsidR="00822B73" w:rsidRPr="00A15A09">
        <w:t>89.2</w:t>
      </w:r>
      <w:r w:rsidR="00DC6F08" w:rsidRPr="00A15A09">
        <w:t> </w:t>
      </w:r>
      <w:r w:rsidRPr="00A15A09">
        <w:t>per</w:t>
      </w:r>
      <w:r w:rsidR="00DC6F08" w:rsidRPr="00A15A09">
        <w:t> </w:t>
      </w:r>
      <w:r w:rsidRPr="00A15A09">
        <w:t xml:space="preserve">cent of </w:t>
      </w:r>
      <w:r w:rsidR="00772CC0" w:rsidRPr="00A15A09">
        <w:t xml:space="preserve">all </w:t>
      </w:r>
      <w:r w:rsidR="00A85AD7" w:rsidRPr="00A15A09">
        <w:t xml:space="preserve">government funded VET </w:t>
      </w:r>
      <w:r w:rsidRPr="00A15A09">
        <w:t>graduates nationally indicated that they were satisfied with the quality of t</w:t>
      </w:r>
      <w:r w:rsidR="00C020A2" w:rsidRPr="00A15A09">
        <w:t>heir completed training</w:t>
      </w:r>
      <w:r w:rsidR="001D0328" w:rsidRPr="00A15A09">
        <w:t xml:space="preserve">, representing an increase of </w:t>
      </w:r>
      <w:r w:rsidR="00822B73" w:rsidRPr="00A15A09">
        <w:t>2.</w:t>
      </w:r>
      <w:r w:rsidR="00A15A09" w:rsidRPr="00A15A09">
        <w:t>5</w:t>
      </w:r>
      <w:r w:rsidR="001D0328" w:rsidRPr="00A15A09">
        <w:t xml:space="preserve"> percentage points from </w:t>
      </w:r>
      <w:r w:rsidR="00822B73" w:rsidRPr="00A15A09">
        <w:t>200</w:t>
      </w:r>
      <w:r w:rsidR="00A15A09" w:rsidRPr="00A15A09">
        <w:t>5</w:t>
      </w:r>
      <w:r w:rsidR="00822B73" w:rsidRPr="00A15A09">
        <w:t xml:space="preserve"> </w:t>
      </w:r>
      <w:r w:rsidR="005D20B0" w:rsidRPr="00A15A09">
        <w:t>(</w:t>
      </w:r>
      <w:r w:rsidR="004B357D" w:rsidRPr="00A15A09">
        <w:t>table </w:t>
      </w:r>
      <w:proofErr w:type="spellStart"/>
      <w:r w:rsidR="004434F7" w:rsidRPr="00A15A09">
        <w:t>5A.</w:t>
      </w:r>
      <w:r w:rsidR="00822B73" w:rsidRPr="00A15A09">
        <w:t>6</w:t>
      </w:r>
      <w:r w:rsidR="00E94ABA">
        <w:t>8</w:t>
      </w:r>
      <w:proofErr w:type="spellEnd"/>
      <w:r w:rsidR="004434F7" w:rsidRPr="00A15A09">
        <w:t>)</w:t>
      </w:r>
      <w:r w:rsidR="005D20B0" w:rsidRPr="00A15A09">
        <w:t>.</w:t>
      </w:r>
    </w:p>
    <w:p w:rsidR="005D20B0" w:rsidRPr="00EF5A5F" w:rsidRDefault="004434F7" w:rsidP="00817E3B">
      <w:pPr>
        <w:pStyle w:val="BodyText"/>
      </w:pPr>
      <w:r w:rsidRPr="00EF5A5F">
        <w:t>The satisfaction level</w:t>
      </w:r>
      <w:r w:rsidR="004B357D" w:rsidRPr="00EF5A5F">
        <w:t>s</w:t>
      </w:r>
      <w:r w:rsidRPr="00EF5A5F">
        <w:t xml:space="preserve"> across target groups </w:t>
      </w:r>
      <w:r w:rsidR="001D0328" w:rsidRPr="00EF5A5F">
        <w:t xml:space="preserve">in </w:t>
      </w:r>
      <w:r w:rsidR="00822B73">
        <w:t>201</w:t>
      </w:r>
      <w:r w:rsidR="006B78DE">
        <w:t>2</w:t>
      </w:r>
      <w:r w:rsidR="00822B73" w:rsidRPr="00EF5A5F">
        <w:t xml:space="preserve"> </w:t>
      </w:r>
      <w:r w:rsidRPr="00EF5A5F">
        <w:t xml:space="preserve">were </w:t>
      </w:r>
      <w:r w:rsidR="001D0328" w:rsidRPr="00EF5A5F">
        <w:t>as follows</w:t>
      </w:r>
      <w:r w:rsidR="005D20B0" w:rsidRPr="00EF5A5F">
        <w:t>:</w:t>
      </w:r>
      <w:r w:rsidR="009E4E7B" w:rsidRPr="00EF5A5F">
        <w:t xml:space="preserve"> </w:t>
      </w:r>
    </w:p>
    <w:p w:rsidR="00817E3B" w:rsidRPr="003A425B" w:rsidRDefault="00817E3B" w:rsidP="0012147B">
      <w:pPr>
        <w:pStyle w:val="ListBullet"/>
      </w:pPr>
      <w:r w:rsidRPr="00EF5A5F">
        <w:t xml:space="preserve">graduates with </w:t>
      </w:r>
      <w:r w:rsidRPr="003A425B">
        <w:t>disability (</w:t>
      </w:r>
      <w:r w:rsidR="003A425B" w:rsidRPr="003A425B">
        <w:t>88.8</w:t>
      </w:r>
      <w:r w:rsidRPr="003A425B">
        <w:t> per cent)</w:t>
      </w:r>
    </w:p>
    <w:p w:rsidR="005D20B0" w:rsidRPr="003A425B" w:rsidRDefault="005D20B0" w:rsidP="007A6A41">
      <w:pPr>
        <w:pStyle w:val="ListBullet"/>
      </w:pPr>
      <w:r w:rsidRPr="003A425B">
        <w:t>graduates speaking a language other than English at home (</w:t>
      </w:r>
      <w:r w:rsidR="003A425B" w:rsidRPr="003A425B">
        <w:t>91.5</w:t>
      </w:r>
      <w:r w:rsidRPr="003A425B">
        <w:t> per cent)</w:t>
      </w:r>
    </w:p>
    <w:p w:rsidR="005D20B0" w:rsidRPr="003A425B" w:rsidRDefault="005D20B0" w:rsidP="00F80F44">
      <w:pPr>
        <w:pStyle w:val="ListBullet"/>
      </w:pPr>
      <w:r w:rsidRPr="003A425B">
        <w:t>graduates from remote and very remote areas (</w:t>
      </w:r>
      <w:r w:rsidR="003A425B" w:rsidRPr="003A425B">
        <w:t>94.5</w:t>
      </w:r>
      <w:r w:rsidRPr="003A425B">
        <w:t> per cent)</w:t>
      </w:r>
    </w:p>
    <w:p w:rsidR="005D20B0" w:rsidRPr="003A425B" w:rsidRDefault="005D20B0" w:rsidP="00F80F44">
      <w:pPr>
        <w:pStyle w:val="ListBullet"/>
      </w:pPr>
      <w:r w:rsidRPr="003A425B">
        <w:t>Indigenous graduates (</w:t>
      </w:r>
      <w:r w:rsidR="003A425B" w:rsidRPr="003A425B">
        <w:t>93.5</w:t>
      </w:r>
      <w:r w:rsidRPr="003A425B">
        <w:t xml:space="preserve"> per cent) (figure </w:t>
      </w:r>
      <w:r w:rsidR="00566F23" w:rsidRPr="003A425B">
        <w:t>5.3</w:t>
      </w:r>
      <w:r w:rsidR="00D768C4">
        <w:t>5</w:t>
      </w:r>
      <w:r w:rsidRPr="003A425B">
        <w:t>).</w:t>
      </w:r>
    </w:p>
    <w:p w:rsidR="004434F7" w:rsidRPr="00612A90" w:rsidRDefault="004434F7" w:rsidP="004434F7">
      <w:pPr>
        <w:pStyle w:val="FigureTitle"/>
        <w:rPr>
          <w:rStyle w:val="NoteLabel"/>
          <w:b/>
        </w:rPr>
      </w:pPr>
      <w:r w:rsidRPr="00612A90">
        <w:rPr>
          <w:b w:val="0"/>
        </w:rPr>
        <w:lastRenderedPageBreak/>
        <w:t xml:space="preserve">Figure </w:t>
      </w:r>
      <w:bookmarkStart w:id="57" w:name="OLE_LINK40"/>
      <w:r w:rsidR="00AB7026" w:rsidRPr="00612A90">
        <w:rPr>
          <w:b w:val="0"/>
        </w:rPr>
        <w:t>5.</w:t>
      </w:r>
      <w:r w:rsidR="009D604A" w:rsidRPr="00612A90">
        <w:rPr>
          <w:b w:val="0"/>
          <w:noProof/>
        </w:rPr>
        <w:t>3</w:t>
      </w:r>
      <w:bookmarkEnd w:id="57"/>
      <w:r w:rsidR="00D768C4">
        <w:rPr>
          <w:b w:val="0"/>
          <w:noProof/>
        </w:rPr>
        <w:t>5</w:t>
      </w:r>
      <w:r w:rsidRPr="00612A90">
        <w:tab/>
        <w:t>Proportion of government funded VET graduates who were satisfied with the quality of their co</w:t>
      </w:r>
      <w:r w:rsidR="00C837BF" w:rsidRPr="00612A90">
        <w:t>mpleted course, by target group</w:t>
      </w:r>
      <w:r w:rsidRPr="00612A90">
        <w:t xml:space="preserve">, </w:t>
      </w:r>
      <w:r w:rsidR="00822B73" w:rsidRPr="00612A90">
        <w:t>201</w:t>
      </w:r>
      <w:r w:rsidR="006B78DE" w:rsidRPr="00612A90">
        <w:t>2</w:t>
      </w:r>
      <w:r w:rsidR="00822B73" w:rsidRPr="00612A90">
        <w:rPr>
          <w:rStyle w:val="NoteLabel"/>
          <w:b/>
        </w:rPr>
        <w:t>a</w:t>
      </w:r>
      <w:r w:rsidRPr="00612A90">
        <w:rPr>
          <w:rStyle w:val="NoteLabel"/>
          <w:b/>
        </w:rPr>
        <w:t>, b, c, 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4434F7" w:rsidRPr="00EF5A5F" w:rsidTr="0024560C">
        <w:tc>
          <w:tcPr>
            <w:tcW w:w="8777" w:type="dxa"/>
          </w:tcPr>
          <w:p w:rsidR="004434F7" w:rsidRPr="00EF5A5F" w:rsidRDefault="006A3CD4" w:rsidP="004434F7">
            <w:pPr>
              <w:pStyle w:val="Figure"/>
              <w:pBdr>
                <w:right w:val="single" w:sz="4" w:space="4" w:color="auto"/>
              </w:pBdr>
            </w:pPr>
            <w:r>
              <w:rPr>
                <w:noProof/>
              </w:rPr>
              <w:drawing>
                <wp:inline distT="0" distB="0" distL="0" distR="0">
                  <wp:extent cx="5391785" cy="2691130"/>
                  <wp:effectExtent l="0" t="0" r="0" b="0"/>
                  <wp:docPr id="271" name="Picture 271" descr="Figure 5.35 Proportion of government funded VET graduates who were satisfied with the quality of their completed course, by target group,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4434F7" w:rsidRPr="008C1DD2" w:rsidRDefault="004434F7" w:rsidP="009F0F4A">
      <w:pPr>
        <w:pStyle w:val="Note"/>
      </w:pPr>
      <w:r w:rsidRPr="008C1DD2">
        <w:rPr>
          <w:rStyle w:val="NoteLabel"/>
        </w:rPr>
        <w:t>a</w:t>
      </w:r>
      <w:r w:rsidRPr="008C1DD2">
        <w:t xml:space="preserve"> Satisfaction with overall quality of training was rated as satisfied or very satisfied (4 or 5 on a 5 point scale). </w:t>
      </w:r>
      <w:r w:rsidR="004B357D" w:rsidRPr="008C1DD2">
        <w:rPr>
          <w:rStyle w:val="NoteLabel"/>
        </w:rPr>
        <w:t>b</w:t>
      </w:r>
      <w:r w:rsidRPr="008C1DD2">
        <w:t xml:space="preserve"> </w:t>
      </w:r>
      <w:r w:rsidR="00964A56" w:rsidRPr="008C1DD2">
        <w:t xml:space="preserve">There are no very remote areas in Victoria and no remote or very remote areas in the ACT. The remote data for Victoria </w:t>
      </w:r>
      <w:r w:rsidR="00566F23" w:rsidRPr="008C1DD2">
        <w:t xml:space="preserve">include </w:t>
      </w:r>
      <w:r w:rsidR="00964A56" w:rsidRPr="008C1DD2">
        <w:t>students from remote areas throughout Australia studying in Victoria (there are no remote data for the ACT).</w:t>
      </w:r>
      <w:r w:rsidRPr="008C1DD2">
        <w:t xml:space="preserve"> </w:t>
      </w:r>
      <w:r w:rsidR="004B357D" w:rsidRPr="008C1DD2">
        <w:rPr>
          <w:rStyle w:val="NoteLabel"/>
        </w:rPr>
        <w:t>c</w:t>
      </w:r>
      <w:r w:rsidR="004B357D" w:rsidRPr="008C1DD2">
        <w:t xml:space="preserve"> </w:t>
      </w:r>
      <w:r w:rsidR="00FB2278">
        <w:t>E</w:t>
      </w:r>
      <w:r w:rsidR="00FB2278" w:rsidRPr="00171E10">
        <w:t>rror bars represent the 95 per cent confidence interval associated with each point estimate.</w:t>
      </w:r>
      <w:r w:rsidR="00FB2278">
        <w:t xml:space="preserve"> </w:t>
      </w:r>
      <w:r w:rsidR="004B357D" w:rsidRPr="008C1DD2">
        <w:rPr>
          <w:rStyle w:val="NoteLabel"/>
        </w:rPr>
        <w:t>d</w:t>
      </w:r>
      <w:r w:rsidR="004B357D" w:rsidRPr="008C1DD2">
        <w:t xml:space="preserve"> Students reported as having disability are defined as those who self-identify that they have disability, </w:t>
      </w:r>
      <w:r w:rsidR="00C50020" w:rsidRPr="008C1DD2">
        <w:t>and impairment or a long</w:t>
      </w:r>
      <w:r w:rsidR="004B357D" w:rsidRPr="008C1DD2">
        <w:t xml:space="preserve">-term condition. Disabilities include hearing/deaf, physical, intellectual, learning, mental illness, acquired brain impairment, vision, medical condition and other unspecified disabilities. </w:t>
      </w:r>
    </w:p>
    <w:p w:rsidR="004434F7" w:rsidRPr="008C1DD2" w:rsidRDefault="004434F7" w:rsidP="004434F7">
      <w:pPr>
        <w:pStyle w:val="Source"/>
      </w:pPr>
      <w:r w:rsidRPr="008C1DD2">
        <w:rPr>
          <w:i/>
        </w:rPr>
        <w:t>Source</w:t>
      </w:r>
      <w:r w:rsidRPr="008C1DD2">
        <w:t xml:space="preserve">: </w:t>
      </w:r>
      <w:proofErr w:type="spellStart"/>
      <w:r w:rsidRPr="008C1DD2">
        <w:t>NCVER</w:t>
      </w:r>
      <w:proofErr w:type="spellEnd"/>
      <w:r w:rsidRPr="008C1DD2">
        <w:t xml:space="preserve"> (unpublished) </w:t>
      </w:r>
      <w:r w:rsidRPr="008C1DD2">
        <w:rPr>
          <w:i/>
        </w:rPr>
        <w:t>Student Outcomes Survey</w:t>
      </w:r>
      <w:r w:rsidRPr="008C1DD2">
        <w:t xml:space="preserve">; tables </w:t>
      </w:r>
      <w:proofErr w:type="spellStart"/>
      <w:r w:rsidRPr="008C1DD2">
        <w:t>5A.</w:t>
      </w:r>
      <w:r w:rsidR="00822B73" w:rsidRPr="008C1DD2">
        <w:t>6</w:t>
      </w:r>
      <w:r w:rsidR="000100D1">
        <w:t>8</w:t>
      </w:r>
      <w:proofErr w:type="spellEnd"/>
      <w:r w:rsidR="00822B73" w:rsidRPr="008C1DD2">
        <w:t>–6</w:t>
      </w:r>
      <w:r w:rsidR="000100D1">
        <w:t>9</w:t>
      </w:r>
      <w:r w:rsidRPr="008C1DD2">
        <w:t xml:space="preserve"> </w:t>
      </w:r>
      <w:r w:rsidR="00401612" w:rsidRPr="008C1DD2">
        <w:t xml:space="preserve">and </w:t>
      </w:r>
      <w:proofErr w:type="spellStart"/>
      <w:r w:rsidRPr="008C1DD2">
        <w:t>5A.</w:t>
      </w:r>
      <w:r w:rsidR="00822B73" w:rsidRPr="008C1DD2">
        <w:t>7</w:t>
      </w:r>
      <w:r w:rsidR="000100D1">
        <w:t>4</w:t>
      </w:r>
      <w:proofErr w:type="spellEnd"/>
      <w:r w:rsidR="00822B73" w:rsidRPr="008C1DD2">
        <w:t>–7</w:t>
      </w:r>
      <w:r w:rsidR="000100D1">
        <w:t>6</w:t>
      </w:r>
      <w:r w:rsidRPr="008C1DD2">
        <w:t>.</w:t>
      </w:r>
    </w:p>
    <w:p w:rsidR="005D20B0" w:rsidRPr="00E735EE" w:rsidRDefault="00F62431" w:rsidP="0014685B">
      <w:pPr>
        <w:pStyle w:val="BodyText"/>
      </w:pPr>
      <w:r w:rsidRPr="00E735EE">
        <w:t xml:space="preserve">Nationally in </w:t>
      </w:r>
      <w:r w:rsidR="00822B73" w:rsidRPr="00E735EE">
        <w:t>201</w:t>
      </w:r>
      <w:r w:rsidR="006B78DE" w:rsidRPr="00E735EE">
        <w:t>2</w:t>
      </w:r>
      <w:r w:rsidRPr="00E735EE">
        <w:t xml:space="preserve">, </w:t>
      </w:r>
      <w:r w:rsidR="00E735EE" w:rsidRPr="00E735EE">
        <w:t>93.5</w:t>
      </w:r>
      <w:r w:rsidR="00DC3260" w:rsidRPr="00E735EE">
        <w:t xml:space="preserve"> per cent of </w:t>
      </w:r>
      <w:r w:rsidR="005D20B0" w:rsidRPr="00E735EE">
        <w:t xml:space="preserve">Indigenous graduates indicated that they were satisfied </w:t>
      </w:r>
      <w:r w:rsidR="002F62AC" w:rsidRPr="00E735EE">
        <w:t xml:space="preserve">— </w:t>
      </w:r>
      <w:r w:rsidR="00DC3260" w:rsidRPr="00E735EE">
        <w:t xml:space="preserve">an increase of </w:t>
      </w:r>
      <w:r w:rsidR="00E735EE" w:rsidRPr="00E735EE">
        <w:t>10.7</w:t>
      </w:r>
      <w:r w:rsidR="00DC3260" w:rsidRPr="00E735EE">
        <w:t xml:space="preserve"> percentage points from </w:t>
      </w:r>
      <w:r w:rsidR="006B78DE" w:rsidRPr="00E735EE">
        <w:t>200</w:t>
      </w:r>
      <w:r w:rsidR="00E735EE" w:rsidRPr="00E735EE">
        <w:t>5</w:t>
      </w:r>
      <w:r w:rsidR="00822B73" w:rsidRPr="00E735EE">
        <w:t xml:space="preserve"> </w:t>
      </w:r>
      <w:r w:rsidR="00DC3260" w:rsidRPr="00E735EE">
        <w:t>(table </w:t>
      </w:r>
      <w:proofErr w:type="spellStart"/>
      <w:r w:rsidR="00DC3260" w:rsidRPr="00E735EE">
        <w:t>5A.</w:t>
      </w:r>
      <w:r w:rsidR="00822B73" w:rsidRPr="00E735EE">
        <w:t>6</w:t>
      </w:r>
      <w:r w:rsidR="000100D1">
        <w:t>9</w:t>
      </w:r>
      <w:proofErr w:type="spellEnd"/>
      <w:r w:rsidR="00DC3260" w:rsidRPr="00E735EE">
        <w:t xml:space="preserve">) </w:t>
      </w:r>
      <w:r w:rsidR="002F62AC" w:rsidRPr="00E735EE">
        <w:t>—</w:t>
      </w:r>
      <w:r w:rsidR="00DC3260" w:rsidRPr="00E735EE">
        <w:t xml:space="preserve"> compared with </w:t>
      </w:r>
      <w:r w:rsidR="00822B73" w:rsidRPr="00E735EE">
        <w:t>89.1</w:t>
      </w:r>
      <w:r w:rsidR="00DC3260" w:rsidRPr="00E735EE">
        <w:t xml:space="preserve"> per cent </w:t>
      </w:r>
      <w:r w:rsidR="005D20B0" w:rsidRPr="00E735EE">
        <w:t xml:space="preserve">of non-Indigenous graduates </w:t>
      </w:r>
      <w:r w:rsidRPr="00E735EE">
        <w:t xml:space="preserve">and </w:t>
      </w:r>
      <w:r w:rsidR="00822B73" w:rsidRPr="00E735EE">
        <w:t>89.2</w:t>
      </w:r>
      <w:r w:rsidR="00DC3260" w:rsidRPr="00E735EE">
        <w:t xml:space="preserve"> per cent </w:t>
      </w:r>
      <w:r w:rsidRPr="00E735EE">
        <w:t xml:space="preserve">of all graduates </w:t>
      </w:r>
      <w:r w:rsidR="00DC3260" w:rsidRPr="00E735EE">
        <w:t xml:space="preserve">in </w:t>
      </w:r>
      <w:r w:rsidR="00BE4F0A" w:rsidRPr="00E735EE">
        <w:t>201</w:t>
      </w:r>
      <w:r w:rsidR="006B78DE" w:rsidRPr="00E735EE">
        <w:t>2</w:t>
      </w:r>
      <w:r w:rsidR="00BE4F0A" w:rsidRPr="00E735EE">
        <w:t xml:space="preserve"> </w:t>
      </w:r>
      <w:r w:rsidR="002F3C15" w:rsidRPr="00E735EE">
        <w:t>(figure </w:t>
      </w:r>
      <w:r w:rsidR="00566F23" w:rsidRPr="00E735EE">
        <w:t>5.3</w:t>
      </w:r>
      <w:r w:rsidR="00D768C4">
        <w:t>6</w:t>
      </w:r>
      <w:r w:rsidR="005D20B0" w:rsidRPr="00E735EE">
        <w:t>).</w:t>
      </w:r>
    </w:p>
    <w:p w:rsidR="005D20B0" w:rsidRPr="006C44D6" w:rsidRDefault="005D20B0" w:rsidP="005D20B0">
      <w:pPr>
        <w:pStyle w:val="FigureTitle"/>
        <w:rPr>
          <w:rStyle w:val="NoteLabel"/>
          <w:b/>
        </w:rPr>
      </w:pPr>
      <w:r w:rsidRPr="006C44D6">
        <w:rPr>
          <w:b w:val="0"/>
        </w:rPr>
        <w:lastRenderedPageBreak/>
        <w:t xml:space="preserve">Figure </w:t>
      </w:r>
      <w:bookmarkStart w:id="58" w:name="OLE_LINK53"/>
      <w:r w:rsidR="00AB7026" w:rsidRPr="006C44D6">
        <w:rPr>
          <w:b w:val="0"/>
        </w:rPr>
        <w:t>5.</w:t>
      </w:r>
      <w:r w:rsidR="009D604A" w:rsidRPr="006C44D6">
        <w:rPr>
          <w:b w:val="0"/>
          <w:noProof/>
        </w:rPr>
        <w:t>3</w:t>
      </w:r>
      <w:bookmarkEnd w:id="58"/>
      <w:r w:rsidR="00D768C4">
        <w:rPr>
          <w:b w:val="0"/>
          <w:noProof/>
        </w:rPr>
        <w:t>6</w:t>
      </w:r>
      <w:r w:rsidRPr="006C44D6">
        <w:tab/>
        <w:t xml:space="preserve">Proportion of </w:t>
      </w:r>
      <w:r w:rsidR="00A85AD7" w:rsidRPr="006C44D6">
        <w:t xml:space="preserve">government funded VET </w:t>
      </w:r>
      <w:r w:rsidRPr="006C44D6">
        <w:t xml:space="preserve">graduates who were satisfied with the quality of their completed course, by Indigenous status, </w:t>
      </w:r>
      <w:r w:rsidR="00B5674F" w:rsidRPr="006C44D6">
        <w:t>201</w:t>
      </w:r>
      <w:r w:rsidR="00B57292">
        <w:t>2</w:t>
      </w:r>
      <w:r w:rsidR="00B5674F" w:rsidRPr="006C44D6">
        <w:rPr>
          <w:rStyle w:val="NoteLabel"/>
          <w:b/>
        </w:rPr>
        <w:t>a</w:t>
      </w:r>
      <w:r w:rsidRPr="006C44D6">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D20B0" w:rsidRPr="00EF5A5F" w:rsidTr="001A1F53">
        <w:tc>
          <w:tcPr>
            <w:tcW w:w="8777" w:type="dxa"/>
          </w:tcPr>
          <w:p w:rsidR="005D20B0" w:rsidRPr="00EF5A5F" w:rsidRDefault="006A3CD4" w:rsidP="001A1F53">
            <w:pPr>
              <w:pStyle w:val="Figure"/>
            </w:pPr>
            <w:r>
              <w:rPr>
                <w:noProof/>
              </w:rPr>
              <w:drawing>
                <wp:inline distT="0" distB="0" distL="0" distR="0">
                  <wp:extent cx="5391785" cy="2691130"/>
                  <wp:effectExtent l="0" t="0" r="0" b="0"/>
                  <wp:docPr id="272" name="Picture 272" descr="Figure 5.36 Proportion of government funded VET graduates who were satisfied with the quality of their completed course, by Indigenous status,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5D20B0" w:rsidRPr="008C1DD2" w:rsidRDefault="005D20B0" w:rsidP="005D20B0">
      <w:pPr>
        <w:pStyle w:val="Note"/>
      </w:pPr>
      <w:r w:rsidRPr="008C1DD2">
        <w:rPr>
          <w:rStyle w:val="NoteLabel"/>
        </w:rPr>
        <w:t>a</w:t>
      </w:r>
      <w:r w:rsidRPr="008C1DD2">
        <w:t xml:space="preserve"> Satisfaction with overall quality of training was rated as satisfied or very satisfied (4 or 5 on a 5 point scale). </w:t>
      </w:r>
      <w:r w:rsidRPr="008C1DD2">
        <w:rPr>
          <w:rStyle w:val="NoteLabel"/>
        </w:rPr>
        <w:t xml:space="preserve">b </w:t>
      </w:r>
      <w:r w:rsidR="00FB2278">
        <w:t>E</w:t>
      </w:r>
      <w:r w:rsidR="00FB2278" w:rsidRPr="00171E10">
        <w:t>rror bars represent the 95 per cent confidence interval associated with each point estimate.</w:t>
      </w:r>
      <w:r w:rsidRPr="008C1DD2">
        <w:t xml:space="preserve"> </w:t>
      </w:r>
    </w:p>
    <w:p w:rsidR="005D20B0" w:rsidRPr="008C1DD2" w:rsidRDefault="005D20B0" w:rsidP="005D20B0">
      <w:pPr>
        <w:pStyle w:val="Source"/>
      </w:pPr>
      <w:r w:rsidRPr="008C1DD2">
        <w:rPr>
          <w:i/>
        </w:rPr>
        <w:t>Source</w:t>
      </w:r>
      <w:r w:rsidRPr="008C1DD2">
        <w:t xml:space="preserve">: </w:t>
      </w:r>
      <w:proofErr w:type="spellStart"/>
      <w:r w:rsidRPr="008C1DD2">
        <w:t>NCVER</w:t>
      </w:r>
      <w:proofErr w:type="spellEnd"/>
      <w:r w:rsidRPr="008C1DD2">
        <w:t xml:space="preserve"> (unpublished) </w:t>
      </w:r>
      <w:r w:rsidRPr="008C1DD2">
        <w:rPr>
          <w:i/>
        </w:rPr>
        <w:t>Student Outcomes Survey</w:t>
      </w:r>
      <w:r w:rsidRPr="008C1DD2">
        <w:t xml:space="preserve">; tables </w:t>
      </w:r>
      <w:proofErr w:type="spellStart"/>
      <w:r w:rsidRPr="008C1DD2">
        <w:t>5A.</w:t>
      </w:r>
      <w:r w:rsidR="000100D1">
        <w:t>68</w:t>
      </w:r>
      <w:proofErr w:type="spellEnd"/>
      <w:r w:rsidR="00B5674F" w:rsidRPr="008C1DD2">
        <w:t>–</w:t>
      </w:r>
      <w:r w:rsidR="000100D1">
        <w:t>70</w:t>
      </w:r>
      <w:r w:rsidR="00F64F57" w:rsidRPr="008C1DD2">
        <w:t>.</w:t>
      </w:r>
    </w:p>
    <w:p w:rsidR="00972ECF" w:rsidRPr="00EF5A5F" w:rsidRDefault="00FB3C30" w:rsidP="0012147B">
      <w:pPr>
        <w:pStyle w:val="BodyText"/>
      </w:pPr>
      <w:r w:rsidRPr="00E735EE">
        <w:t>Nationally in 201</w:t>
      </w:r>
      <w:r w:rsidR="006B78DE" w:rsidRPr="00E735EE">
        <w:t>2</w:t>
      </w:r>
      <w:r w:rsidRPr="00E735EE">
        <w:t>, 88.</w:t>
      </w:r>
      <w:r w:rsidR="00E735EE" w:rsidRPr="00E735EE">
        <w:t>9</w:t>
      </w:r>
      <w:r w:rsidRPr="00E735EE">
        <w:t xml:space="preserve"> per cent of graduates who had been seeking employment related outcomes indicated that they were satisfied with the quality of their completed training, compared with </w:t>
      </w:r>
      <w:r w:rsidR="00E735EE" w:rsidRPr="00E735EE">
        <w:t>90.7</w:t>
      </w:r>
      <w:r w:rsidRPr="00E735EE">
        <w:t xml:space="preserve"> per cent of graduates seeking further study outcomes and 90.3 per cent of those seeking personal </w:t>
      </w:r>
      <w:r w:rsidRPr="00EF5A5F">
        <w:t>development outcomes</w:t>
      </w:r>
      <w:r w:rsidRPr="00EF5A5F" w:rsidDel="00FB3C30">
        <w:t xml:space="preserve"> </w:t>
      </w:r>
      <w:r w:rsidR="00C57336" w:rsidRPr="00EF5A5F">
        <w:t xml:space="preserve">(figure </w:t>
      </w:r>
      <w:r w:rsidR="00566F23">
        <w:t>5.3</w:t>
      </w:r>
      <w:r w:rsidR="00D768C4">
        <w:t>7</w:t>
      </w:r>
      <w:r w:rsidR="00C57336" w:rsidRPr="00EF5A5F">
        <w:t xml:space="preserve">). </w:t>
      </w:r>
    </w:p>
    <w:p w:rsidR="005761F3" w:rsidRPr="006C44D6" w:rsidRDefault="005761F3">
      <w:pPr>
        <w:pStyle w:val="FigureTitle"/>
        <w:rPr>
          <w:rStyle w:val="NoteLabel"/>
          <w:b/>
        </w:rPr>
      </w:pPr>
      <w:r w:rsidRPr="006C44D6">
        <w:rPr>
          <w:b w:val="0"/>
        </w:rPr>
        <w:lastRenderedPageBreak/>
        <w:t xml:space="preserve">Figure </w:t>
      </w:r>
      <w:bookmarkStart w:id="59" w:name="OLE_LINK51"/>
      <w:bookmarkStart w:id="60" w:name="OLE_LINK41"/>
      <w:r w:rsidR="004D2AEA" w:rsidRPr="006C44D6">
        <w:rPr>
          <w:b w:val="0"/>
        </w:rPr>
        <w:t>5.</w:t>
      </w:r>
      <w:r w:rsidR="009D604A" w:rsidRPr="006C44D6">
        <w:rPr>
          <w:b w:val="0"/>
          <w:noProof/>
        </w:rPr>
        <w:t>3</w:t>
      </w:r>
      <w:bookmarkEnd w:id="59"/>
      <w:bookmarkEnd w:id="60"/>
      <w:r w:rsidR="00D768C4">
        <w:rPr>
          <w:b w:val="0"/>
          <w:noProof/>
        </w:rPr>
        <w:t>7</w:t>
      </w:r>
      <w:r w:rsidRPr="006C44D6">
        <w:tab/>
        <w:t xml:space="preserve">Proportion of </w:t>
      </w:r>
      <w:r w:rsidR="00A85AD7" w:rsidRPr="006C44D6">
        <w:t xml:space="preserve">government funded VET </w:t>
      </w:r>
      <w:r w:rsidRPr="006C44D6">
        <w:t>graduates who were satisfied with the quality of their completed c</w:t>
      </w:r>
      <w:r w:rsidR="006404F5" w:rsidRPr="006C44D6">
        <w:t xml:space="preserve">ourse, by purpose of study, </w:t>
      </w:r>
      <w:r w:rsidR="007050CE" w:rsidRPr="006C44D6">
        <w:t>201</w:t>
      </w:r>
      <w:r w:rsidR="006B78DE" w:rsidRPr="006C44D6">
        <w:t>2</w:t>
      </w:r>
      <w:r w:rsidR="007050CE" w:rsidRPr="006C44D6">
        <w:rPr>
          <w:rStyle w:val="NoteLabel"/>
          <w:b/>
        </w:rPr>
        <w:t>a</w:t>
      </w:r>
      <w:r w:rsidR="00DC1D74" w:rsidRPr="006C44D6">
        <w:rPr>
          <w:rStyle w:val="NoteLabel"/>
          <w:b/>
        </w:rPr>
        <w:t>,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761F3" w:rsidRPr="00EF5A5F">
        <w:tc>
          <w:tcPr>
            <w:tcW w:w="8777" w:type="dxa"/>
          </w:tcPr>
          <w:p w:rsidR="005761F3" w:rsidRPr="00EF5A5F" w:rsidRDefault="006A3CD4">
            <w:pPr>
              <w:pStyle w:val="Figure"/>
            </w:pPr>
            <w:r>
              <w:rPr>
                <w:noProof/>
              </w:rPr>
              <w:drawing>
                <wp:inline distT="0" distB="0" distL="0" distR="0">
                  <wp:extent cx="5391785" cy="2691130"/>
                  <wp:effectExtent l="0" t="0" r="0" b="0"/>
                  <wp:docPr id="273" name="Picture 273" descr="Figure 5.37 Proportion of government funded VET graduates who were satisfied with the quality of their completed course, by purpose of study,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5761F3" w:rsidRPr="008C1DD2" w:rsidRDefault="005761F3">
      <w:pPr>
        <w:pStyle w:val="Note"/>
      </w:pPr>
      <w:r w:rsidRPr="008C1DD2">
        <w:rPr>
          <w:rStyle w:val="NoteLabel"/>
        </w:rPr>
        <w:t>a</w:t>
      </w:r>
      <w:r w:rsidRPr="008C1DD2">
        <w:t xml:space="preserve"> Satisfaction with overall quality of training was rated as satisfied or very satisfied </w:t>
      </w:r>
      <w:r w:rsidR="00EA0531" w:rsidRPr="008C1DD2">
        <w:t xml:space="preserve">(4 or 5 </w:t>
      </w:r>
      <w:r w:rsidRPr="008C1DD2">
        <w:t>on a 5 point scale</w:t>
      </w:r>
      <w:r w:rsidR="00E93F67" w:rsidRPr="008C1DD2">
        <w:t>)</w:t>
      </w:r>
      <w:r w:rsidRPr="008C1DD2">
        <w:t xml:space="preserve">. </w:t>
      </w:r>
      <w:r w:rsidRPr="008C1DD2">
        <w:rPr>
          <w:rStyle w:val="NoteLabel"/>
        </w:rPr>
        <w:t>b</w:t>
      </w:r>
      <w:r w:rsidRPr="008C1DD2">
        <w:t xml:space="preserve"> </w:t>
      </w:r>
      <w:r w:rsidR="00FB2278">
        <w:t>E</w:t>
      </w:r>
      <w:r w:rsidR="00FB2278" w:rsidRPr="00171E10">
        <w:t>rror bars represent the 95 per cent confidence interval associated with each point estimate.</w:t>
      </w:r>
    </w:p>
    <w:p w:rsidR="005761F3" w:rsidRPr="008C1DD2" w:rsidRDefault="005761F3">
      <w:pPr>
        <w:pStyle w:val="Source"/>
      </w:pPr>
      <w:r w:rsidRPr="008C1DD2">
        <w:rPr>
          <w:i/>
        </w:rPr>
        <w:t>Source</w:t>
      </w:r>
      <w:r w:rsidRPr="008C1DD2">
        <w:t xml:space="preserve">: </w:t>
      </w:r>
      <w:proofErr w:type="spellStart"/>
      <w:r w:rsidR="00147C1A" w:rsidRPr="008C1DD2">
        <w:t>NCVER</w:t>
      </w:r>
      <w:proofErr w:type="spellEnd"/>
      <w:r w:rsidR="00147C1A" w:rsidRPr="008C1DD2">
        <w:t xml:space="preserve"> (unpublished) </w:t>
      </w:r>
      <w:r w:rsidR="00147C1A" w:rsidRPr="008C1DD2">
        <w:rPr>
          <w:i/>
        </w:rPr>
        <w:t>Student Outcomes Survey</w:t>
      </w:r>
      <w:r w:rsidR="00C020A2" w:rsidRPr="008C1DD2">
        <w:t xml:space="preserve">; table </w:t>
      </w:r>
      <w:proofErr w:type="spellStart"/>
      <w:r w:rsidR="00C020A2" w:rsidRPr="008C1DD2">
        <w:t>5A.</w:t>
      </w:r>
      <w:r w:rsidR="007050CE" w:rsidRPr="008C1DD2">
        <w:t>6</w:t>
      </w:r>
      <w:r w:rsidR="000100D1">
        <w:t>8</w:t>
      </w:r>
      <w:proofErr w:type="spellEnd"/>
      <w:r w:rsidRPr="008C1DD2">
        <w:t>.</w:t>
      </w:r>
    </w:p>
    <w:p w:rsidR="001A1F53" w:rsidRDefault="0033420F" w:rsidP="00E645BC">
      <w:pPr>
        <w:pStyle w:val="BodyText"/>
        <w:rPr>
          <w:shd w:val="clear" w:color="auto" w:fill="FFFF00"/>
        </w:rPr>
      </w:pPr>
      <w:r w:rsidRPr="00E735EE">
        <w:t>Nationally</w:t>
      </w:r>
      <w:r w:rsidR="00525BBE" w:rsidRPr="00E735EE">
        <w:t xml:space="preserve"> in </w:t>
      </w:r>
      <w:r w:rsidR="002842B1" w:rsidRPr="00E735EE">
        <w:t>201</w:t>
      </w:r>
      <w:r w:rsidR="006B78DE" w:rsidRPr="00E735EE">
        <w:t>2</w:t>
      </w:r>
      <w:r w:rsidRPr="00E735EE">
        <w:t xml:space="preserve">, </w:t>
      </w:r>
      <w:r w:rsidR="002842B1" w:rsidRPr="00E735EE">
        <w:t>92.</w:t>
      </w:r>
      <w:r w:rsidR="00E735EE" w:rsidRPr="00E735EE">
        <w:t>7</w:t>
      </w:r>
      <w:r w:rsidR="00525BBE" w:rsidRPr="00E735EE">
        <w:t xml:space="preserve"> per cent of </w:t>
      </w:r>
      <w:r w:rsidR="001A1F53" w:rsidRPr="00E735EE">
        <w:t xml:space="preserve">Indigenous </w:t>
      </w:r>
      <w:r w:rsidR="0056321C" w:rsidRPr="00E735EE">
        <w:t xml:space="preserve">graduates who had been </w:t>
      </w:r>
      <w:r w:rsidR="001A1F53" w:rsidRPr="00E735EE">
        <w:t xml:space="preserve">seeking employment related outcomes </w:t>
      </w:r>
      <w:r w:rsidR="00525BBE" w:rsidRPr="00E735EE">
        <w:t xml:space="preserve">indicated that they were satisfied, compared with </w:t>
      </w:r>
      <w:r w:rsidR="00E735EE" w:rsidRPr="00E735EE">
        <w:t>100</w:t>
      </w:r>
      <w:r w:rsidR="002072E9" w:rsidRPr="00E735EE">
        <w:t> </w:t>
      </w:r>
      <w:r w:rsidR="00525BBE" w:rsidRPr="00E735EE">
        <w:t>per cent of Indigenous graduates</w:t>
      </w:r>
      <w:r w:rsidR="001A1F53" w:rsidRPr="00E735EE">
        <w:t xml:space="preserve"> seeking further study outcomes and </w:t>
      </w:r>
      <w:r w:rsidR="00E735EE" w:rsidRPr="00E735EE">
        <w:t>95.0</w:t>
      </w:r>
      <w:r w:rsidR="00525BBE" w:rsidRPr="00E735EE">
        <w:t xml:space="preserve"> per cent </w:t>
      </w:r>
      <w:r w:rsidR="00525BBE" w:rsidRPr="000C682B">
        <w:rPr>
          <w:shd w:val="clear" w:color="auto" w:fill="FFFFFF" w:themeFill="background1"/>
        </w:rPr>
        <w:t xml:space="preserve">of Indigenous graduates </w:t>
      </w:r>
      <w:r w:rsidR="001A1F53" w:rsidRPr="000C682B">
        <w:rPr>
          <w:shd w:val="clear" w:color="auto" w:fill="FFFFFF" w:themeFill="background1"/>
        </w:rPr>
        <w:t>seeking personal development outcomes (</w:t>
      </w:r>
      <w:r w:rsidR="00294FD0" w:rsidRPr="000C682B">
        <w:rPr>
          <w:shd w:val="clear" w:color="auto" w:fill="FFFFFF" w:themeFill="background1"/>
        </w:rPr>
        <w:t xml:space="preserve">table </w:t>
      </w:r>
      <w:proofErr w:type="spellStart"/>
      <w:r w:rsidR="00294FD0" w:rsidRPr="000C682B">
        <w:rPr>
          <w:shd w:val="clear" w:color="auto" w:fill="FFFFFF" w:themeFill="background1"/>
        </w:rPr>
        <w:t>5A.69</w:t>
      </w:r>
      <w:proofErr w:type="spellEnd"/>
      <w:r w:rsidR="001A1F53" w:rsidRPr="000C682B">
        <w:rPr>
          <w:shd w:val="clear" w:color="auto" w:fill="FFFFFF" w:themeFill="background1"/>
        </w:rPr>
        <w:t>).</w:t>
      </w:r>
    </w:p>
    <w:p w:rsidR="00A842C3" w:rsidRPr="00EF5A5F" w:rsidRDefault="00A842C3" w:rsidP="000A32E5">
      <w:pPr>
        <w:pStyle w:val="BodyText"/>
      </w:pPr>
      <w:r w:rsidRPr="00EF5A5F">
        <w:t>A further</w:t>
      </w:r>
      <w:r w:rsidR="00B57292">
        <w:t xml:space="preserve"> disaggregation by non-Indigenous, by target groups </w:t>
      </w:r>
      <w:r w:rsidRPr="00EF5A5F">
        <w:t xml:space="preserve">and by geographical classifications, can be found in attachment tables </w:t>
      </w:r>
      <w:proofErr w:type="spellStart"/>
      <w:r w:rsidRPr="00EF5A5F">
        <w:t>5A.</w:t>
      </w:r>
      <w:r w:rsidR="00E94ABA">
        <w:t>70</w:t>
      </w:r>
      <w:proofErr w:type="spellEnd"/>
      <w:r w:rsidR="007E21CC" w:rsidRPr="00EF5A5F">
        <w:t>–</w:t>
      </w:r>
      <w:r w:rsidR="007E21CC">
        <w:t>7</w:t>
      </w:r>
      <w:r w:rsidR="00B57292">
        <w:t>6</w:t>
      </w:r>
      <w:r w:rsidRPr="00EF5A5F">
        <w:t>.</w:t>
      </w:r>
    </w:p>
    <w:p w:rsidR="00C57336" w:rsidRPr="00EF5A5F" w:rsidRDefault="00C57336" w:rsidP="00281C53">
      <w:pPr>
        <w:pStyle w:val="Heading5"/>
      </w:pPr>
      <w:r w:rsidRPr="00EF5A5F">
        <w:t>Skill profile</w:t>
      </w:r>
    </w:p>
    <w:p w:rsidR="00C57336" w:rsidRPr="00EF5A5F" w:rsidRDefault="009E1851" w:rsidP="00622364">
      <w:pPr>
        <w:pStyle w:val="BodyText"/>
      </w:pPr>
      <w:r w:rsidRPr="00EF5A5F">
        <w:t xml:space="preserve">‘Skill profile’ is an indicator of </w:t>
      </w:r>
      <w:r w:rsidR="00B14FA0" w:rsidRPr="00EF5A5F">
        <w:t xml:space="preserve">governments’ objective </w:t>
      </w:r>
      <w:r w:rsidRPr="00EF5A5F">
        <w:t xml:space="preserve">to create and maintain a national pool of skilled Australian workers that is sufficient to support internationally competitive commerce and industry. It measures the stock of VET skills held by Australians </w:t>
      </w:r>
      <w:r w:rsidR="00C57336" w:rsidRPr="00EF5A5F">
        <w:t xml:space="preserve">(box </w:t>
      </w:r>
      <w:r w:rsidR="00A11395">
        <w:t>5.15</w:t>
      </w:r>
      <w:r w:rsidR="00824219" w:rsidRPr="00EF5A5F">
        <w:t>)</w:t>
      </w:r>
      <w:r w:rsidR="00845221" w:rsidRPr="00EF5A5F">
        <w:t>.</w:t>
      </w:r>
    </w:p>
    <w:p w:rsidR="001C5F7F" w:rsidRPr="00EF5A5F" w:rsidRDefault="001C5F7F">
      <w:pPr>
        <w:pStyle w:val="BoxSpace"/>
      </w:pPr>
    </w:p>
    <w:p w:rsidR="000A7DBA" w:rsidRDefault="000A7DB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A7DBA">
        <w:tc>
          <w:tcPr>
            <w:tcW w:w="8771" w:type="dxa"/>
            <w:tcBorders>
              <w:top w:val="single" w:sz="6" w:space="0" w:color="auto"/>
              <w:bottom w:val="nil"/>
            </w:tcBorders>
          </w:tcPr>
          <w:p w:rsidR="000A7DBA" w:rsidRDefault="000A7DBA" w:rsidP="00DD0435">
            <w:pPr>
              <w:pStyle w:val="BoxTitle"/>
            </w:pPr>
            <w:r>
              <w:rPr>
                <w:b w:val="0"/>
              </w:rPr>
              <w:t xml:space="preserve">Box </w:t>
            </w:r>
            <w:r w:rsidR="00464EEE">
              <w:rPr>
                <w:b w:val="0"/>
              </w:rPr>
              <w:t>5.</w:t>
            </w:r>
            <w:r w:rsidR="00DD0435">
              <w:rPr>
                <w:b w:val="0"/>
              </w:rPr>
              <w:t>15</w:t>
            </w:r>
            <w:r>
              <w:tab/>
            </w:r>
            <w:r w:rsidRPr="00EF5A5F">
              <w:t>Skill profile</w:t>
            </w:r>
          </w:p>
        </w:tc>
      </w:tr>
      <w:tr w:rsidR="000A7DBA">
        <w:trPr>
          <w:cantSplit/>
        </w:trPr>
        <w:tc>
          <w:tcPr>
            <w:tcW w:w="8771" w:type="dxa"/>
            <w:tcBorders>
              <w:top w:val="nil"/>
              <w:left w:val="single" w:sz="6" w:space="0" w:color="auto"/>
              <w:bottom w:val="nil"/>
              <w:right w:val="single" w:sz="6" w:space="0" w:color="auto"/>
            </w:tcBorders>
          </w:tcPr>
          <w:p w:rsidR="000A7DBA" w:rsidRPr="00EF5A5F" w:rsidRDefault="000A7DBA" w:rsidP="000A7DBA">
            <w:pPr>
              <w:pStyle w:val="Box"/>
            </w:pPr>
            <w:r w:rsidRPr="0014685B">
              <w:t>‘Skill profile’ is currently unable to be measured, and in the interim ‘skill outputs from VET’ is reported as a proxy for skill profile</w:t>
            </w:r>
            <w:r w:rsidRPr="00DC72B5">
              <w:t>.</w:t>
            </w:r>
            <w:r w:rsidRPr="00EF5A5F">
              <w:t xml:space="preserve"> ‘Skill outputs from VET’ is defined by </w:t>
            </w:r>
            <w:r>
              <w:t>three</w:t>
            </w:r>
            <w:r w:rsidRPr="00EF5A5F">
              <w:t xml:space="preserve"> measures of students’ skill outputs from the VET system in a given year:</w:t>
            </w:r>
          </w:p>
          <w:p w:rsidR="000A7DBA" w:rsidRPr="00E95EF7" w:rsidRDefault="000A7DBA" w:rsidP="00797F43">
            <w:pPr>
              <w:pStyle w:val="Box"/>
            </w:pPr>
            <w:r>
              <w:t>‘</w:t>
            </w:r>
            <w:r w:rsidRPr="00E95EF7">
              <w:t xml:space="preserve">Qualifications completed’ is defined as the number of qualifications achieved/passed each </w:t>
            </w:r>
            <w:r w:rsidRPr="000C682B">
              <w:rPr>
                <w:shd w:val="clear" w:color="auto" w:fill="FFFFFF" w:themeFill="background1"/>
              </w:rPr>
              <w:t>year by both government funded and non-government funded VET students</w:t>
            </w:r>
            <w:r w:rsidR="00AE41DB" w:rsidRPr="000C682B">
              <w:rPr>
                <w:shd w:val="clear" w:color="auto" w:fill="FFFFFF" w:themeFill="background1"/>
              </w:rPr>
              <w:t xml:space="preserve"> </w:t>
            </w:r>
            <w:r w:rsidR="00D8417B" w:rsidRPr="000C682B">
              <w:rPr>
                <w:shd w:val="clear" w:color="auto" w:fill="FFFFFF" w:themeFill="background1"/>
              </w:rPr>
              <w:t>(</w:t>
            </w:r>
            <w:r w:rsidR="00AE41DB" w:rsidRPr="000C682B">
              <w:rPr>
                <w:shd w:val="clear" w:color="auto" w:fill="FFFFFF" w:themeFill="background1"/>
              </w:rPr>
              <w:t xml:space="preserve">currently collected by </w:t>
            </w:r>
            <w:proofErr w:type="spellStart"/>
            <w:r w:rsidR="00AE41DB" w:rsidRPr="000C682B">
              <w:rPr>
                <w:shd w:val="clear" w:color="auto" w:fill="FFFFFF" w:themeFill="background1"/>
              </w:rPr>
              <w:t>NCVER</w:t>
            </w:r>
            <w:proofErr w:type="spellEnd"/>
            <w:r w:rsidRPr="000C682B">
              <w:rPr>
                <w:shd w:val="clear" w:color="auto" w:fill="FFFFFF" w:themeFill="background1"/>
              </w:rPr>
              <w:t>, where a qualification is a certification to a person on successful completion of a course in</w:t>
            </w:r>
            <w:r w:rsidRPr="00E95EF7">
              <w:t xml:space="preserve"> recognition of having achieved particular knowledge, skills or competencies</w:t>
            </w:r>
            <w:r w:rsidR="00D8417B">
              <w:t>)</w:t>
            </w:r>
            <w:r w:rsidRPr="00E95EF7">
              <w:t>. The annual change in qualifications completed is defined as the percentage change of qualifications from year to year</w:t>
            </w:r>
            <w:r w:rsidR="00ED0C01">
              <w:t>.</w:t>
            </w:r>
          </w:p>
          <w:p w:rsidR="000A7DBA" w:rsidRDefault="000A7DBA" w:rsidP="000A7DBA">
            <w:pPr>
              <w:pStyle w:val="Box"/>
            </w:pPr>
            <w:r>
              <w:t xml:space="preserve">Data reported for this measure are </w:t>
            </w:r>
          </w:p>
          <w:p w:rsidR="000A7DBA" w:rsidRDefault="000A7DBA" w:rsidP="00797F43">
            <w:pPr>
              <w:pStyle w:val="BoxListBullet"/>
            </w:pPr>
            <w:r>
              <w:t>comparable (subject to caveats) across jurisdictions and over time</w:t>
            </w:r>
          </w:p>
          <w:p w:rsidR="000A7DBA" w:rsidRDefault="000A7DBA" w:rsidP="00797F43">
            <w:pPr>
              <w:pStyle w:val="BoxListBullet"/>
            </w:pPr>
            <w:r>
              <w:t>complete for the current reporting period (subject to caveats). All required 2011 data are available for all jurisdictions providing the service.</w:t>
            </w:r>
          </w:p>
          <w:p w:rsidR="00AE41DB" w:rsidRDefault="000A7DBA" w:rsidP="00797F43">
            <w:pPr>
              <w:pStyle w:val="Box"/>
            </w:pPr>
            <w:r w:rsidRPr="00797F43">
              <w:t>‘Units of competency and modules completed’ is defined as the sum of the number of units of competency achieved/passed each year by government funded VET students and the number of modules (outside training packages) achieved/passed each year by government funded VET students. A unit of competency is a component of a competency standard and/or a statement of a key function or role in a particular job or occupation. A module (also called a subject) is a unit of education or training which can be completed on its own or as part of a course. Modules may also result in the attainment of one or more units of competency. The annual change in Units of competency and modules completed’ is defined as the percentage change of units of competency and modules completed’ from year to year</w:t>
            </w:r>
            <w:r w:rsidR="00ED0C01">
              <w:t>.</w:t>
            </w:r>
          </w:p>
          <w:p w:rsidR="000A7DBA" w:rsidRDefault="000A7DBA" w:rsidP="00797F43">
            <w:pPr>
              <w:pStyle w:val="Box"/>
            </w:pPr>
            <w:r w:rsidRPr="00E95EF7">
              <w:t>Data reported for this measure are</w:t>
            </w:r>
            <w:r>
              <w:t xml:space="preserve"> </w:t>
            </w:r>
          </w:p>
          <w:p w:rsidR="000A7DBA" w:rsidRPr="00E95EF7" w:rsidRDefault="000A7DBA" w:rsidP="000A7DBA">
            <w:pPr>
              <w:pStyle w:val="BoxListBullet"/>
            </w:pPr>
            <w:r w:rsidRPr="00E95EF7">
              <w:t>comparable (subject to caveats) within jurisdictions over time but are not comparable across jurisdictions.</w:t>
            </w:r>
          </w:p>
          <w:p w:rsidR="000A7DBA" w:rsidRPr="00E95EF7" w:rsidRDefault="000A7DBA" w:rsidP="000A7DBA">
            <w:pPr>
              <w:pStyle w:val="BoxListBullet"/>
            </w:pPr>
            <w:r w:rsidRPr="00E95EF7">
              <w:t xml:space="preserve">complete for the current reporting period (subject to caveats). All required </w:t>
            </w:r>
            <w:r>
              <w:t>2012</w:t>
            </w:r>
            <w:r w:rsidRPr="00E95EF7">
              <w:t xml:space="preserve"> data are available for all jurisdictions providing the service.</w:t>
            </w:r>
          </w:p>
          <w:p w:rsidR="000A7DBA" w:rsidRDefault="000A7DBA" w:rsidP="0071502D">
            <w:pPr>
              <w:pStyle w:val="Box"/>
            </w:pPr>
            <w:r w:rsidRPr="00EF5A5F">
              <w:t xml:space="preserve">‘Qualification Equivalents’ is defined as the number of </w:t>
            </w:r>
            <w:r>
              <w:t xml:space="preserve">annual hours of </w:t>
            </w:r>
            <w:r w:rsidRPr="00EF5A5F">
              <w:t xml:space="preserve">training activity associated with successful completions of modules and units of competency by government funded VET students, divided by an agreed value of </w:t>
            </w:r>
            <w:r>
              <w:t xml:space="preserve">annual hours of </w:t>
            </w:r>
            <w:r w:rsidRPr="00EF5A5F">
              <w:t>training activit</w:t>
            </w:r>
            <w:r>
              <w:t xml:space="preserve">y representing a qualification. The annual change in </w:t>
            </w:r>
            <w:r w:rsidRPr="00EA02CF">
              <w:t>Qualification Equivalents’</w:t>
            </w:r>
            <w:r>
              <w:t xml:space="preserve"> </w:t>
            </w:r>
            <w:r w:rsidRPr="00EA02CF">
              <w:t>is defined as the percentage change of</w:t>
            </w:r>
            <w:r>
              <w:t xml:space="preserve"> </w:t>
            </w:r>
            <w:r w:rsidRPr="00EA02CF">
              <w:t>Qualification Equivalents from year to year</w:t>
            </w:r>
            <w:r w:rsidR="00ED0C01">
              <w:t>.</w:t>
            </w:r>
          </w:p>
        </w:tc>
      </w:tr>
      <w:tr w:rsidR="000A7DBA">
        <w:trPr>
          <w:cantSplit/>
        </w:trPr>
        <w:tc>
          <w:tcPr>
            <w:tcW w:w="8771" w:type="dxa"/>
            <w:tcBorders>
              <w:top w:val="nil"/>
              <w:left w:val="single" w:sz="6" w:space="0" w:color="auto"/>
              <w:bottom w:val="nil"/>
              <w:right w:val="single" w:sz="6" w:space="0" w:color="auto"/>
            </w:tcBorders>
          </w:tcPr>
          <w:p w:rsidR="000A7DBA" w:rsidRDefault="00DD0435" w:rsidP="0071502D">
            <w:pPr>
              <w:pStyle w:val="BoxSource"/>
              <w:spacing w:before="120"/>
              <w:jc w:val="right"/>
            </w:pPr>
            <w:r w:rsidRPr="00EF5A5F">
              <w:t>(Continued on next page)</w:t>
            </w:r>
          </w:p>
        </w:tc>
      </w:tr>
      <w:tr w:rsidR="000A7DBA">
        <w:trPr>
          <w:cantSplit/>
        </w:trPr>
        <w:tc>
          <w:tcPr>
            <w:tcW w:w="8771" w:type="dxa"/>
            <w:tcBorders>
              <w:top w:val="nil"/>
              <w:left w:val="single" w:sz="6" w:space="0" w:color="auto"/>
              <w:bottom w:val="single" w:sz="6" w:space="0" w:color="auto"/>
              <w:right w:val="single" w:sz="6" w:space="0" w:color="auto"/>
            </w:tcBorders>
          </w:tcPr>
          <w:p w:rsidR="000A7DBA" w:rsidRDefault="000A7DBA">
            <w:pPr>
              <w:pStyle w:val="Box"/>
              <w:spacing w:before="0" w:line="120" w:lineRule="exact"/>
            </w:pPr>
          </w:p>
        </w:tc>
      </w:tr>
      <w:tr w:rsidR="000A7DBA" w:rsidRPr="000863A5">
        <w:tc>
          <w:tcPr>
            <w:tcW w:w="8771" w:type="dxa"/>
            <w:tcBorders>
              <w:top w:val="nil"/>
              <w:left w:val="nil"/>
              <w:bottom w:val="nil"/>
              <w:right w:val="nil"/>
            </w:tcBorders>
          </w:tcPr>
          <w:p w:rsidR="000A7DBA" w:rsidRPr="000863A5" w:rsidRDefault="000A7DBA" w:rsidP="00354D76">
            <w:pPr>
              <w:pStyle w:val="Box"/>
              <w:keepNext w:val="0"/>
              <w:spacing w:before="60" w:after="60" w:line="80" w:lineRule="exact"/>
              <w:rPr>
                <w:b/>
                <w:sz w:val="14"/>
              </w:rPr>
            </w:pPr>
          </w:p>
        </w:tc>
      </w:tr>
    </w:tbl>
    <w:p w:rsidR="000A7DBA" w:rsidRDefault="000A7DB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0A7DBA">
        <w:tc>
          <w:tcPr>
            <w:tcW w:w="8771" w:type="dxa"/>
            <w:tcBorders>
              <w:top w:val="single" w:sz="6" w:space="0" w:color="auto"/>
              <w:bottom w:val="nil"/>
            </w:tcBorders>
          </w:tcPr>
          <w:p w:rsidR="000A7DBA" w:rsidRDefault="000A7DBA" w:rsidP="00DD0435">
            <w:pPr>
              <w:pStyle w:val="BoxTitle"/>
            </w:pPr>
            <w:r>
              <w:rPr>
                <w:b w:val="0"/>
              </w:rPr>
              <w:t xml:space="preserve">Box </w:t>
            </w:r>
            <w:r w:rsidR="00464EEE">
              <w:rPr>
                <w:b w:val="0"/>
              </w:rPr>
              <w:t>5.</w:t>
            </w:r>
            <w:r w:rsidR="00DD0435">
              <w:rPr>
                <w:b w:val="0"/>
              </w:rPr>
              <w:t>15</w:t>
            </w:r>
            <w:r>
              <w:tab/>
            </w:r>
            <w:r w:rsidR="00DD0435" w:rsidRPr="00141F6C">
              <w:rPr>
                <w:b w:val="0"/>
                <w:sz w:val="18"/>
                <w:szCs w:val="18"/>
              </w:rPr>
              <w:t>(Continued)</w:t>
            </w:r>
          </w:p>
        </w:tc>
      </w:tr>
      <w:tr w:rsidR="000A7DBA">
        <w:trPr>
          <w:cantSplit/>
        </w:trPr>
        <w:tc>
          <w:tcPr>
            <w:tcW w:w="8771" w:type="dxa"/>
            <w:tcBorders>
              <w:top w:val="nil"/>
              <w:left w:val="single" w:sz="6" w:space="0" w:color="auto"/>
              <w:bottom w:val="nil"/>
              <w:right w:val="single" w:sz="6" w:space="0" w:color="auto"/>
            </w:tcBorders>
          </w:tcPr>
          <w:p w:rsidR="000A7DBA" w:rsidRDefault="000A7DBA" w:rsidP="000A7DBA">
            <w:pPr>
              <w:pStyle w:val="Box"/>
            </w:pPr>
            <w:r w:rsidRPr="00EF5A5F">
              <w:t>Data are provided for VET target groups (residents of remote and very remote areas, people with disability, people speaking a language other than English at home and Indigenous status). Further details are provided for individual measures in section 5.6.</w:t>
            </w:r>
          </w:p>
          <w:p w:rsidR="000A7DBA" w:rsidRPr="00EF5A5F" w:rsidRDefault="000A7DBA" w:rsidP="000A7DBA">
            <w:pPr>
              <w:pStyle w:val="Box"/>
            </w:pPr>
            <w:r w:rsidRPr="00EF5A5F">
              <w:t>Holding other factors constant, high or increasing numbers of qualifications completed and units of competency or modules achieved/passed results in an increase in the stock of VET skills.</w:t>
            </w:r>
          </w:p>
          <w:p w:rsidR="00B57292" w:rsidRDefault="00B57292" w:rsidP="00B57292">
            <w:pPr>
              <w:pStyle w:val="Box"/>
            </w:pPr>
            <w:r>
              <w:t xml:space="preserve">Data reported for this measure are </w:t>
            </w:r>
          </w:p>
          <w:p w:rsidR="00B57292" w:rsidRDefault="00B57292" w:rsidP="00B57292">
            <w:pPr>
              <w:pStyle w:val="BoxListBullet"/>
            </w:pPr>
            <w:r>
              <w:t>comparable (subject to caveats) across jurisdictions and over time</w:t>
            </w:r>
          </w:p>
          <w:p w:rsidR="00B57292" w:rsidRDefault="00B57292" w:rsidP="00B57292">
            <w:pPr>
              <w:pStyle w:val="BoxListBullet"/>
            </w:pPr>
            <w:r>
              <w:t>complete for the current reporting period (subject to caveats). All required 201</w:t>
            </w:r>
            <w:r w:rsidR="00267F99">
              <w:t>2</w:t>
            </w:r>
            <w:r>
              <w:t xml:space="preserve"> data are available for all jurisdictions providing the service.</w:t>
            </w:r>
          </w:p>
          <w:p w:rsidR="000A7DBA" w:rsidRDefault="000A7DBA" w:rsidP="00DD0435">
            <w:pPr>
              <w:pStyle w:val="Box"/>
            </w:pPr>
            <w:r w:rsidRPr="00EF5A5F">
              <w:t xml:space="preserve">Data quality information for this indicator is at </w:t>
            </w:r>
            <w:proofErr w:type="spellStart"/>
            <w:r w:rsidRPr="00EF5A5F">
              <w:t>www.pc.gov.au</w:t>
            </w:r>
            <w:proofErr w:type="spellEnd"/>
            <w:r w:rsidRPr="00EF5A5F">
              <w:t>/</w:t>
            </w:r>
            <w:proofErr w:type="spellStart"/>
            <w:r w:rsidRPr="00EF5A5F">
              <w:t>gsp</w:t>
            </w:r>
            <w:proofErr w:type="spellEnd"/>
            <w:r w:rsidRPr="00EF5A5F">
              <w:t>/reports/</w:t>
            </w:r>
            <w:proofErr w:type="spellStart"/>
            <w:r w:rsidRPr="00EF5A5F">
              <w:t>rogs</w:t>
            </w:r>
            <w:proofErr w:type="spellEnd"/>
            <w:r w:rsidRPr="00EF5A5F">
              <w:t>/</w:t>
            </w:r>
            <w:r>
              <w:t>2014</w:t>
            </w:r>
            <w:r w:rsidR="004B65E9">
              <w:t>.</w:t>
            </w:r>
          </w:p>
        </w:tc>
      </w:tr>
      <w:tr w:rsidR="000A7DBA">
        <w:trPr>
          <w:cantSplit/>
        </w:trPr>
        <w:tc>
          <w:tcPr>
            <w:tcW w:w="8771" w:type="dxa"/>
            <w:tcBorders>
              <w:top w:val="nil"/>
              <w:left w:val="single" w:sz="6" w:space="0" w:color="auto"/>
              <w:bottom w:val="single" w:sz="6" w:space="0" w:color="auto"/>
              <w:right w:val="single" w:sz="6" w:space="0" w:color="auto"/>
            </w:tcBorders>
          </w:tcPr>
          <w:p w:rsidR="000A7DBA" w:rsidRDefault="000A7DBA">
            <w:pPr>
              <w:pStyle w:val="Box"/>
              <w:spacing w:before="0" w:line="120" w:lineRule="exact"/>
            </w:pPr>
          </w:p>
        </w:tc>
      </w:tr>
      <w:tr w:rsidR="000A7DBA" w:rsidRPr="000863A5">
        <w:tc>
          <w:tcPr>
            <w:tcW w:w="8771" w:type="dxa"/>
            <w:tcBorders>
              <w:top w:val="nil"/>
              <w:left w:val="nil"/>
              <w:bottom w:val="nil"/>
              <w:right w:val="nil"/>
            </w:tcBorders>
          </w:tcPr>
          <w:p w:rsidR="000A7DBA" w:rsidRPr="000863A5" w:rsidRDefault="000A7DBA" w:rsidP="00354D76">
            <w:pPr>
              <w:pStyle w:val="Box"/>
              <w:keepNext w:val="0"/>
              <w:spacing w:before="60" w:after="60" w:line="80" w:lineRule="exact"/>
              <w:rPr>
                <w:b/>
                <w:sz w:val="14"/>
              </w:rPr>
            </w:pPr>
          </w:p>
        </w:tc>
      </w:tr>
    </w:tbl>
    <w:p w:rsidR="00C87181" w:rsidRPr="00EF5A5F" w:rsidRDefault="00C87181" w:rsidP="0014685B">
      <w:pPr>
        <w:pStyle w:val="BodyText"/>
        <w:rPr>
          <w:i/>
        </w:rPr>
      </w:pPr>
      <w:r w:rsidRPr="00EF5A5F">
        <w:t xml:space="preserve">The VET sector is </w:t>
      </w:r>
      <w:proofErr w:type="spellStart"/>
      <w:r w:rsidRPr="00EF5A5F">
        <w:t>focussed</w:t>
      </w:r>
      <w:proofErr w:type="spellEnd"/>
      <w:r w:rsidRPr="00EF5A5F">
        <w:t xml:space="preserve"> on delivering nationally recognised training through training packages (qualifications and units of competency) and accredited courses (and their associated modules). Most accredited courses and modules have been phased out over </w:t>
      </w:r>
      <w:r w:rsidR="00B67CF5" w:rsidRPr="0014685B">
        <w:t>several</w:t>
      </w:r>
      <w:r w:rsidRPr="0014685B">
        <w:t xml:space="preserve"> years as more industry training packages are endorsed. However, there are some niche markets where accredited courses will be maintained and new </w:t>
      </w:r>
      <w:r w:rsidR="00E93733" w:rsidRPr="0014685B">
        <w:t>courses</w:t>
      </w:r>
      <w:r w:rsidRPr="0014685B">
        <w:t xml:space="preserve"> developed, for example, English proficiency courses, courses in viticulture and performing arts, dance and </w:t>
      </w:r>
      <w:r w:rsidR="00ED0C01">
        <w:t xml:space="preserve">professional writing. Typically, </w:t>
      </w:r>
      <w:r w:rsidRPr="0014685B">
        <w:t xml:space="preserve">these are in training areas not covered by the Industry </w:t>
      </w:r>
      <w:r w:rsidRPr="00EF5A5F">
        <w:t>Skills Councils.</w:t>
      </w:r>
    </w:p>
    <w:p w:rsidR="00C57336" w:rsidRPr="00EF5A5F" w:rsidRDefault="00C57336" w:rsidP="004E3A2B">
      <w:pPr>
        <w:pStyle w:val="Heading5"/>
      </w:pPr>
      <w:r w:rsidRPr="00EF5A5F">
        <w:t xml:space="preserve">Skill outputs from VET — </w:t>
      </w:r>
      <w:r w:rsidR="00E93733" w:rsidRPr="00EF5A5F">
        <w:t>q</w:t>
      </w:r>
      <w:r w:rsidR="00AA768B" w:rsidRPr="00EF5A5F">
        <w:t xml:space="preserve">ualifications </w:t>
      </w:r>
      <w:r w:rsidRPr="00EF5A5F">
        <w:t>completed</w:t>
      </w:r>
    </w:p>
    <w:p w:rsidR="00C57336" w:rsidRPr="00EF5A5F" w:rsidRDefault="00C57336" w:rsidP="00C57336">
      <w:pPr>
        <w:pStyle w:val="BodyText"/>
      </w:pPr>
      <w:r w:rsidRPr="00EF5A5F">
        <w:t xml:space="preserve">Nationally, </w:t>
      </w:r>
      <w:r w:rsidR="0025021C" w:rsidRPr="004D544B">
        <w:t xml:space="preserve">approximately </w:t>
      </w:r>
      <w:r w:rsidR="004D544B" w:rsidRPr="004D544B">
        <w:t>521</w:t>
      </w:r>
      <w:r w:rsidR="00474FF5" w:rsidRPr="004D544B">
        <w:t> </w:t>
      </w:r>
      <w:r w:rsidR="004D544B" w:rsidRPr="000C682B">
        <w:rPr>
          <w:shd w:val="clear" w:color="auto" w:fill="FFFFFF" w:themeFill="background1"/>
        </w:rPr>
        <w:t>555</w:t>
      </w:r>
      <w:r w:rsidRPr="000C682B">
        <w:rPr>
          <w:shd w:val="clear" w:color="auto" w:fill="FFFFFF" w:themeFill="background1"/>
        </w:rPr>
        <w:t xml:space="preserve"> VET qualifications were completed in </w:t>
      </w:r>
      <w:r w:rsidR="00474FF5" w:rsidRPr="000C682B">
        <w:rPr>
          <w:shd w:val="clear" w:color="auto" w:fill="FFFFFF" w:themeFill="background1"/>
        </w:rPr>
        <w:t>201</w:t>
      </w:r>
      <w:r w:rsidR="001D1E8C" w:rsidRPr="000C682B">
        <w:rPr>
          <w:shd w:val="clear" w:color="auto" w:fill="FFFFFF" w:themeFill="background1"/>
        </w:rPr>
        <w:t>1</w:t>
      </w:r>
      <w:r w:rsidR="0063666A" w:rsidRPr="000C682B">
        <w:rPr>
          <w:shd w:val="clear" w:color="auto" w:fill="FFFFFF" w:themeFill="background1"/>
        </w:rPr>
        <w:t>, compared to 320 541 in 2007</w:t>
      </w:r>
      <w:r w:rsidR="00474FF5" w:rsidRPr="000C682B">
        <w:rPr>
          <w:shd w:val="clear" w:color="auto" w:fill="FFFFFF" w:themeFill="background1"/>
        </w:rPr>
        <w:t xml:space="preserve"> </w:t>
      </w:r>
      <w:r w:rsidRPr="000C682B">
        <w:rPr>
          <w:shd w:val="clear" w:color="auto" w:fill="FFFFFF" w:themeFill="background1"/>
        </w:rPr>
        <w:t>(</w:t>
      </w:r>
      <w:r w:rsidRPr="00EF5A5F">
        <w:t xml:space="preserve">table </w:t>
      </w:r>
      <w:proofErr w:type="spellStart"/>
      <w:r w:rsidR="00C020A2" w:rsidRPr="00EF5A5F">
        <w:t>5</w:t>
      </w:r>
      <w:r w:rsidRPr="00EF5A5F">
        <w:t>A.</w:t>
      </w:r>
      <w:r w:rsidR="00474FF5">
        <w:t>7</w:t>
      </w:r>
      <w:r w:rsidR="00230B2E">
        <w:t>7</w:t>
      </w:r>
      <w:proofErr w:type="spellEnd"/>
      <w:r w:rsidRPr="00EF5A5F">
        <w:t>). The number of qualifications completed includes both government and non-government funded VET students (figure</w:t>
      </w:r>
      <w:r w:rsidR="004D2AEA">
        <w:t xml:space="preserve"> </w:t>
      </w:r>
      <w:r w:rsidR="00BF19A4">
        <w:t>5.3</w:t>
      </w:r>
      <w:r w:rsidR="0020762A">
        <w:t>8</w:t>
      </w:r>
      <w:r w:rsidRPr="00EF5A5F">
        <w:t>).</w:t>
      </w:r>
    </w:p>
    <w:p w:rsidR="009F2298" w:rsidRPr="00171E10" w:rsidRDefault="009F2298">
      <w:pPr>
        <w:pStyle w:val="FigureTitle"/>
        <w:rPr>
          <w:rStyle w:val="NoteLabel"/>
          <w:b/>
        </w:rPr>
      </w:pPr>
      <w:r w:rsidRPr="00171E10">
        <w:rPr>
          <w:b w:val="0"/>
        </w:rPr>
        <w:lastRenderedPageBreak/>
        <w:t xml:space="preserve">Figure </w:t>
      </w:r>
      <w:bookmarkStart w:id="61" w:name="OLE_LINK42"/>
      <w:r w:rsidR="00DD1242" w:rsidRPr="00171E10">
        <w:rPr>
          <w:b w:val="0"/>
        </w:rPr>
        <w:t>5.</w:t>
      </w:r>
      <w:r w:rsidR="009D604A" w:rsidRPr="00171E10">
        <w:rPr>
          <w:b w:val="0"/>
          <w:noProof/>
        </w:rPr>
        <w:t>3</w:t>
      </w:r>
      <w:bookmarkEnd w:id="61"/>
      <w:r w:rsidR="0020762A">
        <w:rPr>
          <w:b w:val="0"/>
          <w:noProof/>
        </w:rPr>
        <w:t>8</w:t>
      </w:r>
      <w:r w:rsidRPr="00171E10">
        <w:tab/>
        <w:t xml:space="preserve">Qualifications completed, all </w:t>
      </w:r>
      <w:r w:rsidR="000E3766" w:rsidRPr="00171E10">
        <w:t>students</w:t>
      </w:r>
      <w:r w:rsidRPr="00171E10">
        <w:rPr>
          <w:rStyle w:val="NoteLabel"/>
          <w:b/>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F2298" w:rsidRPr="00EF5A5F">
        <w:tc>
          <w:tcPr>
            <w:tcW w:w="8777" w:type="dxa"/>
          </w:tcPr>
          <w:p w:rsidR="009F2298" w:rsidRPr="00EF5A5F" w:rsidRDefault="006A3CD4">
            <w:pPr>
              <w:pStyle w:val="Figure"/>
            </w:pPr>
            <w:r>
              <w:rPr>
                <w:noProof/>
              </w:rPr>
              <w:drawing>
                <wp:inline distT="0" distB="0" distL="0" distR="0">
                  <wp:extent cx="5391785" cy="2691130"/>
                  <wp:effectExtent l="0" t="0" r="0" b="0"/>
                  <wp:docPr id="274" name="Picture 274" descr="Figure 5.38 Qualifications completed, all stud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9F2298" w:rsidRPr="00171E10" w:rsidRDefault="009F2298" w:rsidP="00144425">
      <w:pPr>
        <w:pStyle w:val="Note"/>
      </w:pPr>
      <w:r w:rsidRPr="00171E10">
        <w:rPr>
          <w:rStyle w:val="NoteLabel"/>
        </w:rPr>
        <w:t>a</w:t>
      </w:r>
      <w:r w:rsidR="00DC6F08" w:rsidRPr="00171E10">
        <w:t xml:space="preserve"> </w:t>
      </w:r>
      <w:r w:rsidRPr="00171E10">
        <w:t>Qualifications completed includes courses accredited or approved by a l</w:t>
      </w:r>
      <w:r w:rsidR="006B710C" w:rsidRPr="00171E10">
        <w:t>ocal State/Territory authority</w:t>
      </w:r>
      <w:r w:rsidR="00DC1F49" w:rsidRPr="00171E10">
        <w:t>,</w:t>
      </w:r>
      <w:r w:rsidR="006B710C" w:rsidRPr="00171E10">
        <w:t xml:space="preserve"> and r</w:t>
      </w:r>
      <w:r w:rsidR="00201B24" w:rsidRPr="00171E10">
        <w:t xml:space="preserve">epresents students eligible to be awarded a qualification. </w:t>
      </w:r>
      <w:r w:rsidR="00201B24" w:rsidRPr="00171E10">
        <w:rPr>
          <w:rStyle w:val="NoteLabel"/>
        </w:rPr>
        <w:t>b</w:t>
      </w:r>
      <w:r w:rsidR="00201B24" w:rsidRPr="00171E10">
        <w:t xml:space="preserve"> </w:t>
      </w:r>
      <w:r w:rsidRPr="00171E10">
        <w:t>The number of qualifications completed includes both government funded and non-government funded VET students.</w:t>
      </w:r>
      <w:r w:rsidR="00B42CE8" w:rsidRPr="00171E10">
        <w:t xml:space="preserve"> </w:t>
      </w:r>
    </w:p>
    <w:p w:rsidR="009F2298" w:rsidRPr="00171E10" w:rsidRDefault="009F2298">
      <w:pPr>
        <w:pStyle w:val="Source"/>
      </w:pPr>
      <w:r w:rsidRPr="00171E10">
        <w:rPr>
          <w:i/>
        </w:rPr>
        <w:t>Source</w:t>
      </w:r>
      <w:r w:rsidRPr="00171E10">
        <w:t xml:space="preserve">: </w:t>
      </w:r>
      <w:proofErr w:type="spellStart"/>
      <w:r w:rsidR="00147C1A" w:rsidRPr="00171E10">
        <w:t>NCVER</w:t>
      </w:r>
      <w:proofErr w:type="spellEnd"/>
      <w:r w:rsidR="00147C1A" w:rsidRPr="00171E10">
        <w:t xml:space="preserve"> (unpublished) National VET provider collection</w:t>
      </w:r>
      <w:r w:rsidR="00C020A2" w:rsidRPr="00171E10">
        <w:t xml:space="preserve">; table </w:t>
      </w:r>
      <w:proofErr w:type="spellStart"/>
      <w:r w:rsidR="00C020A2" w:rsidRPr="00171E10">
        <w:t>5</w:t>
      </w:r>
      <w:r w:rsidRPr="00171E10">
        <w:t>A.</w:t>
      </w:r>
      <w:r w:rsidR="00474FF5" w:rsidRPr="00171E10">
        <w:t>7</w:t>
      </w:r>
      <w:r w:rsidR="00EF7AD6">
        <w:t>7</w:t>
      </w:r>
      <w:proofErr w:type="spellEnd"/>
      <w:r w:rsidRPr="00171E10">
        <w:t>.</w:t>
      </w:r>
    </w:p>
    <w:p w:rsidR="00C57336" w:rsidRPr="004D544B" w:rsidRDefault="00E302A4" w:rsidP="00280F08">
      <w:pPr>
        <w:pStyle w:val="BodyText"/>
      </w:pPr>
      <w:r w:rsidRPr="00EF5A5F">
        <w:t>N</w:t>
      </w:r>
      <w:r w:rsidR="00025617" w:rsidRPr="00EF5A5F">
        <w:t>ationally, t</w:t>
      </w:r>
      <w:r w:rsidR="00C57336" w:rsidRPr="00EF5A5F">
        <w:t xml:space="preserve">he number of </w:t>
      </w:r>
      <w:r w:rsidR="00C57336" w:rsidRPr="004D544B">
        <w:t xml:space="preserve">qualifications completed </w:t>
      </w:r>
      <w:r w:rsidR="00783CBB" w:rsidRPr="004D544B">
        <w:t>increased</w:t>
      </w:r>
      <w:r w:rsidR="002A5578" w:rsidRPr="004D544B">
        <w:t xml:space="preserve"> b</w:t>
      </w:r>
      <w:r w:rsidR="00786792" w:rsidRPr="004D544B">
        <w:t xml:space="preserve">y </w:t>
      </w:r>
      <w:r w:rsidR="00474FF5" w:rsidRPr="004D544B">
        <w:t>1</w:t>
      </w:r>
      <w:r w:rsidR="004D544B" w:rsidRPr="004D544B">
        <w:t>7</w:t>
      </w:r>
      <w:r w:rsidR="00474FF5" w:rsidRPr="004D544B">
        <w:t>.6</w:t>
      </w:r>
      <w:r w:rsidR="00786792" w:rsidRPr="004D544B">
        <w:t xml:space="preserve"> per cent </w:t>
      </w:r>
      <w:r w:rsidR="003D5469" w:rsidRPr="004D544B">
        <w:t xml:space="preserve">between </w:t>
      </w:r>
      <w:r w:rsidR="00474FF5" w:rsidRPr="004D544B">
        <w:t>20</w:t>
      </w:r>
      <w:r w:rsidR="006B78DE" w:rsidRPr="004D544B">
        <w:t>10</w:t>
      </w:r>
      <w:r w:rsidR="00474FF5" w:rsidRPr="004D544B">
        <w:t xml:space="preserve"> </w:t>
      </w:r>
      <w:r w:rsidR="003D5469" w:rsidRPr="004D544B">
        <w:t xml:space="preserve">and </w:t>
      </w:r>
      <w:r w:rsidR="00474FF5" w:rsidRPr="004D544B">
        <w:t>201</w:t>
      </w:r>
      <w:r w:rsidR="006B78DE" w:rsidRPr="004D544B">
        <w:t>1</w:t>
      </w:r>
      <w:r w:rsidR="00783CBB" w:rsidRPr="004D544B">
        <w:t xml:space="preserve">, and increased </w:t>
      </w:r>
      <w:r w:rsidR="003D5469" w:rsidRPr="004D544B">
        <w:t xml:space="preserve">by </w:t>
      </w:r>
      <w:r w:rsidR="00474FF5" w:rsidRPr="004D544B">
        <w:t>12.</w:t>
      </w:r>
      <w:r w:rsidR="006B78DE" w:rsidRPr="004D544B">
        <w:t>6</w:t>
      </w:r>
      <w:r w:rsidR="00DC6F08" w:rsidRPr="004D544B">
        <w:t> </w:t>
      </w:r>
      <w:r w:rsidR="003D5469" w:rsidRPr="004D544B">
        <w:t>per</w:t>
      </w:r>
      <w:r w:rsidR="00DC6F08" w:rsidRPr="004D544B">
        <w:t> </w:t>
      </w:r>
      <w:r w:rsidR="003D5469" w:rsidRPr="004D544B">
        <w:t xml:space="preserve">cent between </w:t>
      </w:r>
      <w:r w:rsidR="00474FF5" w:rsidRPr="004D544B">
        <w:t>200</w:t>
      </w:r>
      <w:r w:rsidR="006B78DE" w:rsidRPr="004D544B">
        <w:t>9</w:t>
      </w:r>
      <w:r w:rsidR="00474FF5" w:rsidRPr="004D544B">
        <w:t xml:space="preserve"> </w:t>
      </w:r>
      <w:r w:rsidR="003D5469" w:rsidRPr="004D544B">
        <w:t xml:space="preserve">and </w:t>
      </w:r>
      <w:r w:rsidR="00474FF5" w:rsidRPr="004D544B">
        <w:t>20</w:t>
      </w:r>
      <w:r w:rsidR="006B78DE" w:rsidRPr="004D544B">
        <w:t>10</w:t>
      </w:r>
      <w:r w:rsidR="00474FF5" w:rsidRPr="004D544B">
        <w:t xml:space="preserve"> </w:t>
      </w:r>
      <w:r w:rsidR="003D5469" w:rsidRPr="004D544B">
        <w:t xml:space="preserve">(figure </w:t>
      </w:r>
      <w:r w:rsidR="00BF19A4" w:rsidRPr="004D544B">
        <w:t>5.</w:t>
      </w:r>
      <w:r w:rsidR="0020762A">
        <w:t>39</w:t>
      </w:r>
      <w:r w:rsidR="003D5469" w:rsidRPr="004D544B">
        <w:t xml:space="preserve">). Overall, </w:t>
      </w:r>
      <w:r w:rsidR="003D5469" w:rsidRPr="000C682B">
        <w:rPr>
          <w:shd w:val="clear" w:color="auto" w:fill="FFFFFF" w:themeFill="background1"/>
        </w:rPr>
        <w:t>VET qualifications increased</w:t>
      </w:r>
      <w:r w:rsidR="007A0A1F" w:rsidRPr="000C682B">
        <w:rPr>
          <w:shd w:val="clear" w:color="auto" w:fill="FFFFFF" w:themeFill="background1"/>
        </w:rPr>
        <w:t xml:space="preserve"> </w:t>
      </w:r>
      <w:r w:rsidR="003D5469" w:rsidRPr="000C682B">
        <w:rPr>
          <w:shd w:val="clear" w:color="auto" w:fill="FFFFFF" w:themeFill="background1"/>
        </w:rPr>
        <w:t xml:space="preserve">by </w:t>
      </w:r>
      <w:r w:rsidR="004D544B" w:rsidRPr="000C682B">
        <w:rPr>
          <w:shd w:val="clear" w:color="auto" w:fill="FFFFFF" w:themeFill="background1"/>
        </w:rPr>
        <w:t>62.7</w:t>
      </w:r>
      <w:r w:rsidR="00DC6F08" w:rsidRPr="000C682B">
        <w:rPr>
          <w:shd w:val="clear" w:color="auto" w:fill="FFFFFF" w:themeFill="background1"/>
        </w:rPr>
        <w:t> </w:t>
      </w:r>
      <w:r w:rsidR="003D5469" w:rsidRPr="000C682B">
        <w:rPr>
          <w:shd w:val="clear" w:color="auto" w:fill="FFFFFF" w:themeFill="background1"/>
        </w:rPr>
        <w:t>per</w:t>
      </w:r>
      <w:r w:rsidR="00DC6F08" w:rsidRPr="000C682B">
        <w:rPr>
          <w:shd w:val="clear" w:color="auto" w:fill="FFFFFF" w:themeFill="background1"/>
        </w:rPr>
        <w:t> </w:t>
      </w:r>
      <w:r w:rsidR="003D5469" w:rsidRPr="000C682B">
        <w:rPr>
          <w:shd w:val="clear" w:color="auto" w:fill="FFFFFF" w:themeFill="background1"/>
        </w:rPr>
        <w:t xml:space="preserve">cent between </w:t>
      </w:r>
      <w:r w:rsidR="00474FF5" w:rsidRPr="000C682B">
        <w:rPr>
          <w:shd w:val="clear" w:color="auto" w:fill="FFFFFF" w:themeFill="background1"/>
        </w:rPr>
        <w:t>200</w:t>
      </w:r>
      <w:r w:rsidR="006B78DE" w:rsidRPr="000C682B">
        <w:rPr>
          <w:shd w:val="clear" w:color="auto" w:fill="FFFFFF" w:themeFill="background1"/>
        </w:rPr>
        <w:t>7</w:t>
      </w:r>
      <w:r w:rsidR="00474FF5" w:rsidRPr="000C682B">
        <w:rPr>
          <w:shd w:val="clear" w:color="auto" w:fill="FFFFFF" w:themeFill="background1"/>
        </w:rPr>
        <w:t xml:space="preserve"> </w:t>
      </w:r>
      <w:r w:rsidR="003D5469" w:rsidRPr="000C682B">
        <w:rPr>
          <w:shd w:val="clear" w:color="auto" w:fill="FFFFFF" w:themeFill="background1"/>
        </w:rPr>
        <w:t xml:space="preserve">and </w:t>
      </w:r>
      <w:r w:rsidR="00474FF5" w:rsidRPr="000C682B">
        <w:rPr>
          <w:shd w:val="clear" w:color="auto" w:fill="FFFFFF" w:themeFill="background1"/>
        </w:rPr>
        <w:t>201</w:t>
      </w:r>
      <w:r w:rsidR="006B78DE" w:rsidRPr="000C682B">
        <w:rPr>
          <w:shd w:val="clear" w:color="auto" w:fill="FFFFFF" w:themeFill="background1"/>
        </w:rPr>
        <w:t>1</w:t>
      </w:r>
      <w:r w:rsidR="00F77307" w:rsidRPr="000C682B">
        <w:rPr>
          <w:shd w:val="clear" w:color="auto" w:fill="FFFFFF" w:themeFill="background1"/>
        </w:rPr>
        <w:t>, equivalent to an average annual increase of 12.9 per cent</w:t>
      </w:r>
      <w:r w:rsidR="00474FF5" w:rsidRPr="000C682B">
        <w:rPr>
          <w:shd w:val="clear" w:color="auto" w:fill="FFFFFF" w:themeFill="background1"/>
        </w:rPr>
        <w:t xml:space="preserve"> </w:t>
      </w:r>
      <w:r w:rsidR="002175D4" w:rsidRPr="000C682B">
        <w:rPr>
          <w:shd w:val="clear" w:color="auto" w:fill="FFFFFF" w:themeFill="background1"/>
        </w:rPr>
        <w:t>(</w:t>
      </w:r>
      <w:r w:rsidR="002175D4" w:rsidRPr="004D544B">
        <w:t>table </w:t>
      </w:r>
      <w:proofErr w:type="spellStart"/>
      <w:r w:rsidR="003D5469" w:rsidRPr="004D544B">
        <w:t>5A</w:t>
      </w:r>
      <w:r w:rsidR="00BE17D1" w:rsidRPr="004D544B">
        <w:t>.</w:t>
      </w:r>
      <w:r w:rsidR="00474FF5" w:rsidRPr="004D544B">
        <w:t>7</w:t>
      </w:r>
      <w:r w:rsidR="00EF7AD6">
        <w:t>7</w:t>
      </w:r>
      <w:proofErr w:type="spellEnd"/>
      <w:r w:rsidR="003D5469" w:rsidRPr="004D544B">
        <w:t>).</w:t>
      </w:r>
    </w:p>
    <w:p w:rsidR="00CB4366" w:rsidRPr="00171E10" w:rsidRDefault="00CB4366">
      <w:pPr>
        <w:pStyle w:val="FigureTitle"/>
        <w:rPr>
          <w:rStyle w:val="NoteLabel"/>
          <w:b/>
        </w:rPr>
      </w:pPr>
      <w:r w:rsidRPr="00171E10">
        <w:rPr>
          <w:b w:val="0"/>
        </w:rPr>
        <w:lastRenderedPageBreak/>
        <w:t xml:space="preserve">Figure </w:t>
      </w:r>
      <w:bookmarkStart w:id="62" w:name="OLE_LINK43"/>
      <w:r w:rsidR="00AB7026" w:rsidRPr="00171E10">
        <w:rPr>
          <w:b w:val="0"/>
        </w:rPr>
        <w:t>5.</w:t>
      </w:r>
      <w:bookmarkEnd w:id="62"/>
      <w:r w:rsidR="0020762A">
        <w:rPr>
          <w:b w:val="0"/>
          <w:noProof/>
        </w:rPr>
        <w:t>39</w:t>
      </w:r>
      <w:r w:rsidRPr="00171E10">
        <w:tab/>
      </w:r>
      <w:r w:rsidR="003847FF" w:rsidRPr="00171E10">
        <w:t>Q</w:t>
      </w:r>
      <w:r w:rsidRPr="00171E10">
        <w:t xml:space="preserve">ualifications completed, by change from previous year, all </w:t>
      </w:r>
      <w:r w:rsidR="000E3766" w:rsidRPr="00171E10">
        <w:t>students</w:t>
      </w:r>
      <w:r w:rsidR="00B42CE8" w:rsidRPr="00171E10">
        <w:rPr>
          <w:rStyle w:val="NoteLabel"/>
          <w:b/>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CB4366" w:rsidRPr="00EF5A5F">
        <w:tc>
          <w:tcPr>
            <w:tcW w:w="8777" w:type="dxa"/>
          </w:tcPr>
          <w:p w:rsidR="00CB4366" w:rsidRPr="00EF5A5F" w:rsidRDefault="00C2656E">
            <w:pPr>
              <w:pStyle w:val="Figure"/>
            </w:pPr>
            <w:r>
              <w:rPr>
                <w:noProof/>
              </w:rPr>
              <w:drawing>
                <wp:inline distT="0" distB="0" distL="0" distR="0">
                  <wp:extent cx="5391785" cy="2691130"/>
                  <wp:effectExtent l="0" t="0" r="0" b="0"/>
                  <wp:docPr id="275" name="Picture 275" descr="Figure 5.39 Qualifications completed, by change from previous year, all stud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CB4366" w:rsidRPr="006B78DE" w:rsidRDefault="00CB4366" w:rsidP="0017580D">
      <w:pPr>
        <w:pStyle w:val="Note"/>
      </w:pPr>
      <w:r w:rsidRPr="006B78DE">
        <w:rPr>
          <w:rStyle w:val="NoteLabel"/>
        </w:rPr>
        <w:t>a</w:t>
      </w:r>
      <w:r w:rsidR="00155253" w:rsidRPr="006B78DE">
        <w:t xml:space="preserve"> Qualifications completed includes courses accredited or approved by a local State/Territory authority</w:t>
      </w:r>
      <w:r w:rsidR="00DC1F49" w:rsidRPr="006B78DE">
        <w:t>,</w:t>
      </w:r>
      <w:r w:rsidR="006B710C" w:rsidRPr="006B78DE">
        <w:t xml:space="preserve"> and r</w:t>
      </w:r>
      <w:r w:rsidR="00155253" w:rsidRPr="006B78DE">
        <w:t xml:space="preserve">epresents students eligible to be awarded a qualification. </w:t>
      </w:r>
      <w:r w:rsidR="00155253" w:rsidRPr="006B78DE">
        <w:rPr>
          <w:rStyle w:val="NoteLabel"/>
        </w:rPr>
        <w:t>b</w:t>
      </w:r>
      <w:r w:rsidR="00155253" w:rsidRPr="006B78DE">
        <w:t xml:space="preserve"> The number of qualifications completed includes both government funded and non-government funded VET students.</w:t>
      </w:r>
    </w:p>
    <w:p w:rsidR="00CB4366" w:rsidRPr="00EF5A5F" w:rsidRDefault="00CB4366">
      <w:pPr>
        <w:pStyle w:val="Source"/>
      </w:pPr>
      <w:r w:rsidRPr="006B78DE">
        <w:rPr>
          <w:i/>
        </w:rPr>
        <w:t>Source</w:t>
      </w:r>
      <w:r w:rsidRPr="006B78DE">
        <w:t xml:space="preserve">: </w:t>
      </w:r>
      <w:proofErr w:type="spellStart"/>
      <w:r w:rsidRPr="006B78DE">
        <w:t>NCVER</w:t>
      </w:r>
      <w:proofErr w:type="spellEnd"/>
      <w:r w:rsidRPr="006B78DE">
        <w:t xml:space="preserve"> </w:t>
      </w:r>
      <w:r w:rsidR="004C22CB" w:rsidRPr="006B78DE">
        <w:t xml:space="preserve">(unpublished) </w:t>
      </w:r>
      <w:r w:rsidR="00887FE3" w:rsidRPr="006B78DE">
        <w:t xml:space="preserve">National VET provider </w:t>
      </w:r>
      <w:r w:rsidRPr="006B78DE">
        <w:t>c</w:t>
      </w:r>
      <w:r w:rsidR="00C020A2" w:rsidRPr="006B78DE">
        <w:t xml:space="preserve">ollection; table </w:t>
      </w:r>
      <w:proofErr w:type="spellStart"/>
      <w:r w:rsidR="00C020A2" w:rsidRPr="006B78DE">
        <w:t>5A.</w:t>
      </w:r>
      <w:r w:rsidR="00FA1C67" w:rsidRPr="006B78DE">
        <w:t>7</w:t>
      </w:r>
      <w:r w:rsidR="00EF7AD6">
        <w:t>7</w:t>
      </w:r>
      <w:proofErr w:type="spellEnd"/>
      <w:r w:rsidRPr="006B78DE">
        <w:t>.</w:t>
      </w:r>
    </w:p>
    <w:p w:rsidR="00DD6D4D" w:rsidRPr="002F7CD1" w:rsidRDefault="00DD6D4D" w:rsidP="00420DBB">
      <w:pPr>
        <w:pStyle w:val="BodyText"/>
      </w:pPr>
      <w:r w:rsidRPr="00EF5A5F">
        <w:t xml:space="preserve">Amongst the VET target groups, between </w:t>
      </w:r>
      <w:r w:rsidR="00FA1C67">
        <w:t>200</w:t>
      </w:r>
      <w:r w:rsidR="006B78DE">
        <w:t>7</w:t>
      </w:r>
      <w:r w:rsidR="00FA1C67" w:rsidRPr="00EF5A5F">
        <w:t xml:space="preserve"> </w:t>
      </w:r>
      <w:r w:rsidRPr="00EF5A5F">
        <w:t xml:space="preserve">and </w:t>
      </w:r>
      <w:r w:rsidR="00FA1C67">
        <w:t>201</w:t>
      </w:r>
      <w:r w:rsidR="006B78DE">
        <w:t>1</w:t>
      </w:r>
      <w:r w:rsidR="00FA1C67" w:rsidRPr="00EF5A5F">
        <w:t xml:space="preserve"> </w:t>
      </w:r>
      <w:r w:rsidRPr="00EF5A5F">
        <w:t xml:space="preserve">the number of </w:t>
      </w:r>
      <w:r w:rsidRPr="002F7CD1">
        <w:t>qualifications completed nationally increased by:</w:t>
      </w:r>
    </w:p>
    <w:p w:rsidR="00DD6D4D" w:rsidRPr="002F7CD1" w:rsidRDefault="004D544B" w:rsidP="0014685B">
      <w:pPr>
        <w:pStyle w:val="ListBullet"/>
      </w:pPr>
      <w:r w:rsidRPr="002F7CD1">
        <w:t>79.5 </w:t>
      </w:r>
      <w:r w:rsidR="00DD6D4D" w:rsidRPr="002F7CD1">
        <w:t xml:space="preserve">per cent for students with disability (table </w:t>
      </w:r>
      <w:proofErr w:type="spellStart"/>
      <w:r w:rsidR="00DD6D4D" w:rsidRPr="002F7CD1">
        <w:t>5A</w:t>
      </w:r>
      <w:r w:rsidR="00106D66" w:rsidRPr="002F7CD1">
        <w:t>.</w:t>
      </w:r>
      <w:r w:rsidR="00FA1C67" w:rsidRPr="002F7CD1">
        <w:t>7</w:t>
      </w:r>
      <w:r w:rsidR="00EF7AD6">
        <w:t>9</w:t>
      </w:r>
      <w:proofErr w:type="spellEnd"/>
      <w:r w:rsidR="00DD6D4D" w:rsidRPr="002F7CD1">
        <w:t>)</w:t>
      </w:r>
    </w:p>
    <w:p w:rsidR="00DD6D4D" w:rsidRPr="002F7CD1" w:rsidRDefault="002F7CD1" w:rsidP="0014685B">
      <w:pPr>
        <w:pStyle w:val="ListBullet"/>
      </w:pPr>
      <w:r w:rsidRPr="002F7CD1">
        <w:t>59.9</w:t>
      </w:r>
      <w:r w:rsidR="00DD6D4D" w:rsidRPr="002F7CD1">
        <w:t> per cent for students speaking a language other than English at home (table </w:t>
      </w:r>
      <w:proofErr w:type="spellStart"/>
      <w:r w:rsidR="00DD6D4D" w:rsidRPr="002F7CD1">
        <w:t>5A.</w:t>
      </w:r>
      <w:r w:rsidR="00EF7AD6">
        <w:t>80</w:t>
      </w:r>
      <w:proofErr w:type="spellEnd"/>
      <w:r w:rsidR="00DD6D4D" w:rsidRPr="002F7CD1">
        <w:t>)</w:t>
      </w:r>
    </w:p>
    <w:p w:rsidR="00D61BDA" w:rsidRPr="002F7CD1" w:rsidRDefault="002F7CD1" w:rsidP="009F0F4A">
      <w:pPr>
        <w:pStyle w:val="ListBullet"/>
      </w:pPr>
      <w:r w:rsidRPr="002F7CD1">
        <w:t>42.1</w:t>
      </w:r>
      <w:r w:rsidR="00DD6D4D" w:rsidRPr="002F7CD1">
        <w:t> per cent for students from remote and very remote areas (table </w:t>
      </w:r>
      <w:proofErr w:type="spellStart"/>
      <w:r w:rsidR="00DD6D4D" w:rsidRPr="002F7CD1">
        <w:t>5A.</w:t>
      </w:r>
      <w:r w:rsidR="00FA1C67" w:rsidRPr="002F7CD1">
        <w:t>7</w:t>
      </w:r>
      <w:r w:rsidR="00EF7AD6">
        <w:t>8</w:t>
      </w:r>
      <w:proofErr w:type="spellEnd"/>
      <w:r w:rsidR="00DD6D4D" w:rsidRPr="002F7CD1">
        <w:t>)</w:t>
      </w:r>
    </w:p>
    <w:p w:rsidR="00DD6D4D" w:rsidRPr="002F7CD1" w:rsidRDefault="002F7CD1" w:rsidP="0014685B">
      <w:pPr>
        <w:pStyle w:val="ListBullet"/>
      </w:pPr>
      <w:r w:rsidRPr="002F7CD1">
        <w:t>102.3</w:t>
      </w:r>
      <w:r w:rsidR="00D61BDA" w:rsidRPr="002F7CD1">
        <w:t xml:space="preserve"> per cent for Indigenous students (table </w:t>
      </w:r>
      <w:proofErr w:type="spellStart"/>
      <w:r w:rsidR="00D61BDA" w:rsidRPr="002F7CD1">
        <w:t>5A.</w:t>
      </w:r>
      <w:r w:rsidR="00FA1C67" w:rsidRPr="002F7CD1">
        <w:t>7</w:t>
      </w:r>
      <w:r w:rsidR="00EF7AD6">
        <w:t>7</w:t>
      </w:r>
      <w:proofErr w:type="spellEnd"/>
      <w:r w:rsidR="00D61BDA" w:rsidRPr="002F7CD1">
        <w:t>).</w:t>
      </w:r>
    </w:p>
    <w:p w:rsidR="00827FD5" w:rsidRPr="00EF5A5F" w:rsidRDefault="00827FD5" w:rsidP="00E653B3">
      <w:pPr>
        <w:pStyle w:val="BodyText"/>
      </w:pPr>
      <w:r w:rsidRPr="002F7CD1">
        <w:t xml:space="preserve">Nationally, Indigenous students completed </w:t>
      </w:r>
      <w:r w:rsidR="002F7CD1" w:rsidRPr="002F7CD1">
        <w:t>18</w:t>
      </w:r>
      <w:r w:rsidR="00FA1C67" w:rsidRPr="002F7CD1">
        <w:t> </w:t>
      </w:r>
      <w:r w:rsidR="002F7CD1" w:rsidRPr="002F7CD1">
        <w:t>950</w:t>
      </w:r>
      <w:r w:rsidR="00892637" w:rsidRPr="002F7CD1">
        <w:t xml:space="preserve"> </w:t>
      </w:r>
      <w:r w:rsidRPr="002F7CD1">
        <w:t xml:space="preserve">VET qualifications in </w:t>
      </w:r>
      <w:r w:rsidR="00FA1C67" w:rsidRPr="002F7CD1">
        <w:t>201</w:t>
      </w:r>
      <w:r w:rsidR="00DC269A" w:rsidRPr="002F7CD1">
        <w:t>1</w:t>
      </w:r>
      <w:r w:rsidRPr="002F7CD1">
        <w:t xml:space="preserve">, an </w:t>
      </w:r>
      <w:r w:rsidR="002A5578" w:rsidRPr="002F7CD1">
        <w:t>increase</w:t>
      </w:r>
      <w:r w:rsidR="00536A9B" w:rsidRPr="002F7CD1">
        <w:t xml:space="preserve"> </w:t>
      </w:r>
      <w:r w:rsidRPr="002F7CD1">
        <w:t xml:space="preserve">of </w:t>
      </w:r>
      <w:r w:rsidR="00FA1C67" w:rsidRPr="002F7CD1">
        <w:t>2</w:t>
      </w:r>
      <w:r w:rsidR="002F7CD1" w:rsidRPr="002F7CD1">
        <w:t>1</w:t>
      </w:r>
      <w:r w:rsidR="00FA1C67" w:rsidRPr="002F7CD1">
        <w:t>.</w:t>
      </w:r>
      <w:r w:rsidR="002F7CD1" w:rsidRPr="002F7CD1">
        <w:t>4</w:t>
      </w:r>
      <w:r w:rsidRPr="002F7CD1">
        <w:t xml:space="preserve"> per cent from </w:t>
      </w:r>
      <w:r w:rsidR="002F7CD1" w:rsidRPr="002F7CD1">
        <w:t>15</w:t>
      </w:r>
      <w:r w:rsidR="00FA1C67" w:rsidRPr="002F7CD1">
        <w:t> </w:t>
      </w:r>
      <w:r w:rsidR="002F7CD1" w:rsidRPr="002F7CD1">
        <w:t>613</w:t>
      </w:r>
      <w:r w:rsidRPr="002F7CD1">
        <w:t xml:space="preserve"> in </w:t>
      </w:r>
      <w:r w:rsidR="00FA1C67" w:rsidRPr="000C682B">
        <w:rPr>
          <w:shd w:val="clear" w:color="auto" w:fill="FFFFFF" w:themeFill="background1"/>
        </w:rPr>
        <w:t>20</w:t>
      </w:r>
      <w:r w:rsidR="00DC269A" w:rsidRPr="000C682B">
        <w:rPr>
          <w:shd w:val="clear" w:color="auto" w:fill="FFFFFF" w:themeFill="background1"/>
        </w:rPr>
        <w:t>10</w:t>
      </w:r>
      <w:r w:rsidR="0063666A" w:rsidRPr="000C682B">
        <w:rPr>
          <w:shd w:val="clear" w:color="auto" w:fill="FFFFFF" w:themeFill="background1"/>
        </w:rPr>
        <w:t xml:space="preserve"> and an increase of 102.3 per cent from 9368 in 2007</w:t>
      </w:r>
      <w:r w:rsidR="00D61BDA" w:rsidRPr="000C682B">
        <w:rPr>
          <w:shd w:val="clear" w:color="auto" w:fill="FFFFFF" w:themeFill="background1"/>
        </w:rPr>
        <w:t>.</w:t>
      </w:r>
      <w:r w:rsidRPr="000C682B">
        <w:rPr>
          <w:shd w:val="clear" w:color="auto" w:fill="FFFFFF" w:themeFill="background1"/>
        </w:rPr>
        <w:t xml:space="preserve"> </w:t>
      </w:r>
      <w:r w:rsidR="0063666A" w:rsidRPr="000C682B">
        <w:rPr>
          <w:shd w:val="clear" w:color="auto" w:fill="FFFFFF" w:themeFill="background1"/>
        </w:rPr>
        <w:t xml:space="preserve">This represents an average annual increase of 19.3 per cent, compared to 12.9 per cent for all students. </w:t>
      </w:r>
      <w:r w:rsidRPr="000C682B">
        <w:rPr>
          <w:shd w:val="clear" w:color="auto" w:fill="FFFFFF" w:themeFill="background1"/>
        </w:rPr>
        <w:t xml:space="preserve">Indigenous students accounted for </w:t>
      </w:r>
      <w:r w:rsidR="00FA1C67" w:rsidRPr="000C682B">
        <w:rPr>
          <w:shd w:val="clear" w:color="auto" w:fill="FFFFFF" w:themeFill="background1"/>
        </w:rPr>
        <w:t>3.</w:t>
      </w:r>
      <w:r w:rsidR="002F7CD1" w:rsidRPr="000C682B">
        <w:rPr>
          <w:shd w:val="clear" w:color="auto" w:fill="FFFFFF" w:themeFill="background1"/>
        </w:rPr>
        <w:t>6</w:t>
      </w:r>
      <w:r w:rsidRPr="000C682B">
        <w:rPr>
          <w:shd w:val="clear" w:color="auto" w:fill="FFFFFF" w:themeFill="background1"/>
        </w:rPr>
        <w:t xml:space="preserve"> per cent of all the qualifications completed in </w:t>
      </w:r>
      <w:r w:rsidR="00FA1C67" w:rsidRPr="000C682B">
        <w:rPr>
          <w:shd w:val="clear" w:color="auto" w:fill="FFFFFF" w:themeFill="background1"/>
        </w:rPr>
        <w:t>201</w:t>
      </w:r>
      <w:r w:rsidR="00DC269A" w:rsidRPr="000C682B">
        <w:rPr>
          <w:shd w:val="clear" w:color="auto" w:fill="FFFFFF" w:themeFill="background1"/>
        </w:rPr>
        <w:t>1</w:t>
      </w:r>
      <w:r w:rsidR="0063666A" w:rsidRPr="000C682B">
        <w:rPr>
          <w:shd w:val="clear" w:color="auto" w:fill="FFFFFF" w:themeFill="background1"/>
        </w:rPr>
        <w:t>, compared to 2.9 per cent in 2007</w:t>
      </w:r>
      <w:r w:rsidR="00FA1C67" w:rsidRPr="000C682B">
        <w:rPr>
          <w:shd w:val="clear" w:color="auto" w:fill="FFFFFF" w:themeFill="background1"/>
        </w:rPr>
        <w:t xml:space="preserve"> </w:t>
      </w:r>
      <w:r w:rsidR="00125645" w:rsidRPr="000C682B">
        <w:rPr>
          <w:shd w:val="clear" w:color="auto" w:fill="FFFFFF" w:themeFill="background1"/>
        </w:rPr>
        <w:t>(table </w:t>
      </w:r>
      <w:proofErr w:type="spellStart"/>
      <w:r w:rsidRPr="000C682B">
        <w:rPr>
          <w:shd w:val="clear" w:color="auto" w:fill="FFFFFF" w:themeFill="background1"/>
        </w:rPr>
        <w:t>5A.</w:t>
      </w:r>
      <w:r w:rsidR="00FA1C67" w:rsidRPr="000C682B">
        <w:rPr>
          <w:shd w:val="clear" w:color="auto" w:fill="FFFFFF" w:themeFill="background1"/>
        </w:rPr>
        <w:t>7</w:t>
      </w:r>
      <w:r w:rsidR="00EF7AD6" w:rsidRPr="000C682B">
        <w:rPr>
          <w:shd w:val="clear" w:color="auto" w:fill="FFFFFF" w:themeFill="background1"/>
        </w:rPr>
        <w:t>7</w:t>
      </w:r>
      <w:proofErr w:type="spellEnd"/>
      <w:r w:rsidRPr="000C682B">
        <w:rPr>
          <w:shd w:val="clear" w:color="auto" w:fill="FFFFFF" w:themeFill="background1"/>
        </w:rPr>
        <w:t>). The number of qualifications c</w:t>
      </w:r>
      <w:r w:rsidRPr="002F7CD1">
        <w:t xml:space="preserve">ompleted </w:t>
      </w:r>
      <w:r w:rsidRPr="00EF5A5F">
        <w:t>by Indigenous students varied across jurisdictions (figure </w:t>
      </w:r>
      <w:r w:rsidR="008A7954">
        <w:t>5.4</w:t>
      </w:r>
      <w:r w:rsidR="0020762A">
        <w:t>0</w:t>
      </w:r>
      <w:r w:rsidRPr="00EF5A5F">
        <w:t>).</w:t>
      </w:r>
    </w:p>
    <w:p w:rsidR="00827FD5" w:rsidRPr="00171E10" w:rsidRDefault="00827FD5" w:rsidP="00827FD5">
      <w:pPr>
        <w:pStyle w:val="FigureTitle"/>
        <w:rPr>
          <w:rStyle w:val="NoteLabel"/>
          <w:b/>
        </w:rPr>
      </w:pPr>
      <w:r w:rsidRPr="00171E10">
        <w:rPr>
          <w:b w:val="0"/>
        </w:rPr>
        <w:lastRenderedPageBreak/>
        <w:t xml:space="preserve">Figure </w:t>
      </w:r>
      <w:bookmarkStart w:id="63" w:name="OLE_LINK77"/>
      <w:r w:rsidR="00AB7026" w:rsidRPr="00171E10">
        <w:rPr>
          <w:b w:val="0"/>
        </w:rPr>
        <w:t>5.</w:t>
      </w:r>
      <w:r w:rsidR="009D604A" w:rsidRPr="00171E10">
        <w:rPr>
          <w:b w:val="0"/>
          <w:noProof/>
        </w:rPr>
        <w:t>4</w:t>
      </w:r>
      <w:bookmarkEnd w:id="63"/>
      <w:r w:rsidR="0020762A">
        <w:rPr>
          <w:b w:val="0"/>
          <w:noProof/>
        </w:rPr>
        <w:t>0</w:t>
      </w:r>
      <w:r w:rsidRPr="00171E10">
        <w:tab/>
        <w:t>Qualifications completed</w:t>
      </w:r>
      <w:r w:rsidR="00B733D0" w:rsidRPr="00171E10">
        <w:t xml:space="preserve">, </w:t>
      </w:r>
      <w:r w:rsidRPr="00171E10">
        <w:t>Indigenous students</w:t>
      </w:r>
      <w:r w:rsidR="007005A0" w:rsidRPr="00171E10">
        <w:rPr>
          <w:rStyle w:val="NoteLabel"/>
          <w:b/>
        </w:rPr>
        <w:t>a, 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827FD5" w:rsidRPr="00EF5A5F" w:rsidTr="00827FD5">
        <w:tc>
          <w:tcPr>
            <w:tcW w:w="8777" w:type="dxa"/>
          </w:tcPr>
          <w:p w:rsidR="00827FD5" w:rsidRPr="00EF5A5F" w:rsidRDefault="00C2656E" w:rsidP="00827FD5">
            <w:pPr>
              <w:pStyle w:val="Figure"/>
            </w:pPr>
            <w:r>
              <w:rPr>
                <w:noProof/>
              </w:rPr>
              <w:drawing>
                <wp:inline distT="0" distB="0" distL="0" distR="0">
                  <wp:extent cx="5391785" cy="2691130"/>
                  <wp:effectExtent l="0" t="0" r="0" b="0"/>
                  <wp:docPr id="276" name="Picture 276" descr="Figure 5.40 Qualifications completed, Indigenous stud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827FD5" w:rsidRPr="00171E10" w:rsidRDefault="00827FD5" w:rsidP="00827FD5">
      <w:pPr>
        <w:pStyle w:val="Note"/>
      </w:pPr>
      <w:r w:rsidRPr="00171E10">
        <w:rPr>
          <w:rStyle w:val="NoteLabel"/>
        </w:rPr>
        <w:t>a</w:t>
      </w:r>
      <w:r w:rsidRPr="00171E10">
        <w:t xml:space="preserve"> Qualifications completed includes courses accredited or approved by a local State or Territory authority, and represents students eligible to be awarded a qualification. </w:t>
      </w:r>
      <w:r w:rsidRPr="00171E10">
        <w:rPr>
          <w:rStyle w:val="NoteLabel"/>
        </w:rPr>
        <w:t>b</w:t>
      </w:r>
      <w:r w:rsidRPr="00171E10">
        <w:t xml:space="preserve"> The number of qualifications completed includes both government funded and non-government funded VET students.</w:t>
      </w:r>
    </w:p>
    <w:p w:rsidR="00827FD5" w:rsidRPr="00171E10" w:rsidRDefault="00827FD5" w:rsidP="00827FD5">
      <w:pPr>
        <w:pStyle w:val="Source"/>
      </w:pPr>
      <w:r w:rsidRPr="00171E10">
        <w:rPr>
          <w:i/>
        </w:rPr>
        <w:t>Source</w:t>
      </w:r>
      <w:r w:rsidRPr="00171E10">
        <w:t xml:space="preserve">: </w:t>
      </w:r>
      <w:proofErr w:type="spellStart"/>
      <w:r w:rsidRPr="00171E10">
        <w:t>NCVER</w:t>
      </w:r>
      <w:proofErr w:type="spellEnd"/>
      <w:r w:rsidRPr="00171E10">
        <w:t xml:space="preserve"> (unpublished) National VET provider collection; table </w:t>
      </w:r>
      <w:proofErr w:type="spellStart"/>
      <w:r w:rsidRPr="00171E10">
        <w:t>5A.</w:t>
      </w:r>
      <w:r w:rsidR="0063681E" w:rsidRPr="00171E10">
        <w:t>7</w:t>
      </w:r>
      <w:r w:rsidR="00EF7AD6">
        <w:t>7</w:t>
      </w:r>
      <w:proofErr w:type="spellEnd"/>
      <w:r w:rsidRPr="00171E10">
        <w:t>.</w:t>
      </w:r>
    </w:p>
    <w:p w:rsidR="00ED0C01" w:rsidRDefault="00D10753" w:rsidP="00BE40F9">
      <w:pPr>
        <w:pStyle w:val="BodyText"/>
      </w:pPr>
      <w:r w:rsidRPr="002F7CD1">
        <w:t>Nationally i</w:t>
      </w:r>
      <w:r w:rsidR="00C57336" w:rsidRPr="002F7CD1">
        <w:t xml:space="preserve">n </w:t>
      </w:r>
      <w:r w:rsidR="0063681E" w:rsidRPr="002F7CD1">
        <w:t>201</w:t>
      </w:r>
      <w:r w:rsidR="00DC269A" w:rsidRPr="002F7CD1">
        <w:t>1</w:t>
      </w:r>
      <w:r w:rsidR="00C57336" w:rsidRPr="002F7CD1">
        <w:t xml:space="preserve">, </w:t>
      </w:r>
    </w:p>
    <w:p w:rsidR="00230ACB" w:rsidRPr="00EF5A5F" w:rsidRDefault="002F7CD1" w:rsidP="00ED0C01">
      <w:pPr>
        <w:pStyle w:val="ListBullet"/>
      </w:pPr>
      <w:r w:rsidRPr="002F7CD1">
        <w:t>16.4</w:t>
      </w:r>
      <w:r w:rsidR="00DC6F08" w:rsidRPr="002F7CD1">
        <w:t> </w:t>
      </w:r>
      <w:r w:rsidR="00C57336" w:rsidRPr="002F7CD1">
        <w:t>per</w:t>
      </w:r>
      <w:r w:rsidR="00DC6F08" w:rsidRPr="002F7CD1">
        <w:t> </w:t>
      </w:r>
      <w:r w:rsidR="00C57336" w:rsidRPr="002F7CD1">
        <w:t xml:space="preserve">cent of qualifications completed </w:t>
      </w:r>
      <w:r w:rsidR="00DD6D4D" w:rsidRPr="002F7CD1">
        <w:t xml:space="preserve">by all students </w:t>
      </w:r>
      <w:r w:rsidR="00C57336" w:rsidRPr="000C682B">
        <w:rPr>
          <w:shd w:val="clear" w:color="auto" w:fill="FFFFFF" w:themeFill="background1"/>
        </w:rPr>
        <w:t xml:space="preserve">were at the diploma </w:t>
      </w:r>
      <w:r w:rsidR="00D8417B" w:rsidRPr="000C682B">
        <w:rPr>
          <w:shd w:val="clear" w:color="auto" w:fill="FFFFFF" w:themeFill="background1"/>
        </w:rPr>
        <w:t xml:space="preserve">level </w:t>
      </w:r>
      <w:r w:rsidR="00C57336" w:rsidRPr="000C682B">
        <w:rPr>
          <w:shd w:val="clear" w:color="auto" w:fill="FFFFFF" w:themeFill="background1"/>
        </w:rPr>
        <w:t xml:space="preserve">or </w:t>
      </w:r>
      <w:r w:rsidR="003654C8" w:rsidRPr="000C682B">
        <w:rPr>
          <w:shd w:val="clear" w:color="auto" w:fill="FFFFFF" w:themeFill="background1"/>
        </w:rPr>
        <w:t>above</w:t>
      </w:r>
      <w:r w:rsidR="00C57336" w:rsidRPr="000C682B">
        <w:rPr>
          <w:shd w:val="clear" w:color="auto" w:fill="FFFFFF" w:themeFill="background1"/>
        </w:rPr>
        <w:t xml:space="preserve">, </w:t>
      </w:r>
      <w:r w:rsidR="0063681E" w:rsidRPr="000C682B">
        <w:rPr>
          <w:shd w:val="clear" w:color="auto" w:fill="FFFFFF" w:themeFill="background1"/>
        </w:rPr>
        <w:t>59.</w:t>
      </w:r>
      <w:r w:rsidRPr="000C682B">
        <w:rPr>
          <w:shd w:val="clear" w:color="auto" w:fill="FFFFFF" w:themeFill="background1"/>
        </w:rPr>
        <w:t>9</w:t>
      </w:r>
      <w:r w:rsidR="00DB4726" w:rsidRPr="000C682B">
        <w:rPr>
          <w:shd w:val="clear" w:color="auto" w:fill="FFFFFF" w:themeFill="background1"/>
        </w:rPr>
        <w:t> </w:t>
      </w:r>
      <w:r w:rsidR="00C57336" w:rsidRPr="000C682B">
        <w:rPr>
          <w:shd w:val="clear" w:color="auto" w:fill="FFFFFF" w:themeFill="background1"/>
        </w:rPr>
        <w:t>per</w:t>
      </w:r>
      <w:r w:rsidR="00DB4726" w:rsidRPr="000C682B">
        <w:rPr>
          <w:shd w:val="clear" w:color="auto" w:fill="FFFFFF" w:themeFill="background1"/>
        </w:rPr>
        <w:t> </w:t>
      </w:r>
      <w:r w:rsidR="00C57336" w:rsidRPr="000C682B">
        <w:rPr>
          <w:shd w:val="clear" w:color="auto" w:fill="FFFFFF" w:themeFill="background1"/>
        </w:rPr>
        <w:t>cent at certi</w:t>
      </w:r>
      <w:r w:rsidR="00DB4726" w:rsidRPr="000C682B">
        <w:rPr>
          <w:shd w:val="clear" w:color="auto" w:fill="FFFFFF" w:themeFill="background1"/>
        </w:rPr>
        <w:t>ficate level III or IV and</w:t>
      </w:r>
      <w:r w:rsidR="00DB4726" w:rsidRPr="002F7CD1">
        <w:t xml:space="preserve"> </w:t>
      </w:r>
      <w:r w:rsidRPr="002F7CD1">
        <w:t>23.7</w:t>
      </w:r>
      <w:r w:rsidR="00DB4726" w:rsidRPr="002F7CD1">
        <w:t> </w:t>
      </w:r>
      <w:r w:rsidR="00C57336" w:rsidRPr="002F7CD1">
        <w:t>per</w:t>
      </w:r>
      <w:r w:rsidR="00DB4726" w:rsidRPr="002F7CD1">
        <w:t> </w:t>
      </w:r>
      <w:r w:rsidR="00C57336" w:rsidRPr="00EF5A5F">
        <w:t>cent at certificate</w:t>
      </w:r>
      <w:r w:rsidR="00C020A2" w:rsidRPr="00EF5A5F">
        <w:t xml:space="preserve"> level I or II</w:t>
      </w:r>
      <w:r w:rsidR="00E43C74" w:rsidRPr="00EF5A5F">
        <w:t xml:space="preserve"> or lower</w:t>
      </w:r>
      <w:r w:rsidR="00C020A2" w:rsidRPr="00EF5A5F">
        <w:t xml:space="preserve"> </w:t>
      </w:r>
      <w:r w:rsidR="00E21551" w:rsidRPr="00EF5A5F">
        <w:t xml:space="preserve">(table </w:t>
      </w:r>
      <w:proofErr w:type="spellStart"/>
      <w:r w:rsidR="00E21551" w:rsidRPr="00EF5A5F">
        <w:t>5A.</w:t>
      </w:r>
      <w:r w:rsidR="00F77307">
        <w:t>81</w:t>
      </w:r>
      <w:proofErr w:type="spellEnd"/>
      <w:r w:rsidR="00E21551" w:rsidRPr="00EF5A5F">
        <w:t>)</w:t>
      </w:r>
      <w:r w:rsidR="00C57336" w:rsidRPr="00EF5A5F">
        <w:t>.</w:t>
      </w:r>
      <w:r w:rsidR="00853E16" w:rsidRPr="00EF5A5F">
        <w:t xml:space="preserve"> </w:t>
      </w:r>
    </w:p>
    <w:p w:rsidR="005C7E07" w:rsidRPr="00D768C4" w:rsidRDefault="00D768C4" w:rsidP="00125645">
      <w:pPr>
        <w:pStyle w:val="ListBullet"/>
      </w:pPr>
      <w:r w:rsidRPr="00D768C4">
        <w:t>76.6</w:t>
      </w:r>
      <w:r w:rsidR="005C7E07" w:rsidRPr="00D768C4">
        <w:t xml:space="preserve"> per </w:t>
      </w:r>
      <w:r w:rsidR="005C7E07" w:rsidRPr="00EF5A5F">
        <w:t xml:space="preserve">cent of </w:t>
      </w:r>
      <w:r w:rsidR="005C7E07" w:rsidRPr="00D768C4">
        <w:t xml:space="preserve">qualifications completed by all students aged 15–64 years were at the certificate III level or above, compared with </w:t>
      </w:r>
      <w:r w:rsidRPr="00D768C4">
        <w:t>52.5</w:t>
      </w:r>
      <w:r w:rsidR="005C7E07" w:rsidRPr="00D768C4">
        <w:t xml:space="preserve"> per cent of qualifications completed by Indigenous students aged 15</w:t>
      </w:r>
      <w:r w:rsidR="002D62B1" w:rsidRPr="00D768C4">
        <w:t xml:space="preserve">–64 years </w:t>
      </w:r>
      <w:r w:rsidR="005C7E07" w:rsidRPr="00D768C4">
        <w:t xml:space="preserve">and </w:t>
      </w:r>
      <w:r w:rsidRPr="00D768C4">
        <w:t>78.0</w:t>
      </w:r>
      <w:r w:rsidR="005C7E07" w:rsidRPr="00D768C4">
        <w:t xml:space="preserve"> per cent </w:t>
      </w:r>
      <w:r w:rsidR="000D41E2" w:rsidRPr="00D768C4">
        <w:t xml:space="preserve">for </w:t>
      </w:r>
      <w:r w:rsidR="00575E2C" w:rsidRPr="00D768C4">
        <w:br/>
      </w:r>
      <w:r w:rsidR="005C7E07" w:rsidRPr="00D768C4">
        <w:t>non-Indigenous students aged 15–64 years</w:t>
      </w:r>
    </w:p>
    <w:p w:rsidR="00125645" w:rsidRPr="00D768C4" w:rsidRDefault="0063681E" w:rsidP="00125645">
      <w:pPr>
        <w:pStyle w:val="ListBullet"/>
      </w:pPr>
      <w:r w:rsidRPr="00D768C4">
        <w:t>78.</w:t>
      </w:r>
      <w:r w:rsidR="00D768C4" w:rsidRPr="00D768C4">
        <w:t>2</w:t>
      </w:r>
      <w:r w:rsidR="00125645" w:rsidRPr="00D768C4">
        <w:t xml:space="preserve"> per cent of qualifications completed by all students aged </w:t>
      </w:r>
      <w:r w:rsidR="00125645" w:rsidRPr="00D768C4">
        <w:rPr>
          <w:szCs w:val="26"/>
        </w:rPr>
        <w:t>18–24</w:t>
      </w:r>
      <w:r w:rsidR="00125645" w:rsidRPr="00D768C4">
        <w:t xml:space="preserve"> years were at the certificate III level or above, compared with </w:t>
      </w:r>
      <w:r w:rsidR="00D768C4" w:rsidRPr="00D768C4">
        <w:t>53.1</w:t>
      </w:r>
      <w:r w:rsidR="00125645" w:rsidRPr="00D768C4">
        <w:t xml:space="preserve"> per cent of qualifications completed by Indigenous students aged </w:t>
      </w:r>
      <w:r w:rsidR="00125645" w:rsidRPr="00D768C4">
        <w:rPr>
          <w:szCs w:val="26"/>
        </w:rPr>
        <w:t>18–24</w:t>
      </w:r>
      <w:r w:rsidR="00125645" w:rsidRPr="00D768C4">
        <w:t xml:space="preserve"> years and </w:t>
      </w:r>
      <w:r w:rsidRPr="00D768C4">
        <w:t>79.</w:t>
      </w:r>
      <w:r w:rsidR="00D768C4" w:rsidRPr="00D768C4">
        <w:t>5</w:t>
      </w:r>
      <w:r w:rsidR="00125645" w:rsidRPr="00D768C4">
        <w:t xml:space="preserve"> per cent for </w:t>
      </w:r>
      <w:r w:rsidR="00575E2C" w:rsidRPr="00D768C4">
        <w:br/>
      </w:r>
      <w:r w:rsidR="00125645" w:rsidRPr="00D768C4">
        <w:t xml:space="preserve">non-Indigenous students aged </w:t>
      </w:r>
      <w:r w:rsidR="00125645" w:rsidRPr="00D768C4">
        <w:rPr>
          <w:szCs w:val="26"/>
        </w:rPr>
        <w:t>18–24</w:t>
      </w:r>
      <w:r w:rsidR="00125645" w:rsidRPr="00D768C4">
        <w:t> years</w:t>
      </w:r>
    </w:p>
    <w:p w:rsidR="00125645" w:rsidRPr="00D768C4" w:rsidRDefault="00D768C4" w:rsidP="00125645">
      <w:pPr>
        <w:pStyle w:val="ListBullet"/>
      </w:pPr>
      <w:r w:rsidRPr="00D768C4">
        <w:t>83.2</w:t>
      </w:r>
      <w:r w:rsidR="00125645" w:rsidRPr="00D768C4">
        <w:t xml:space="preserve"> per cent of qualifications completed by all students aged </w:t>
      </w:r>
      <w:r w:rsidR="00125645" w:rsidRPr="00D768C4">
        <w:rPr>
          <w:szCs w:val="26"/>
        </w:rPr>
        <w:t>20</w:t>
      </w:r>
      <w:r w:rsidR="00125645" w:rsidRPr="00D768C4">
        <w:t xml:space="preserve">–64 years were at the certificate III level or above, compared with </w:t>
      </w:r>
      <w:r w:rsidRPr="00D768C4">
        <w:t>61.</w:t>
      </w:r>
      <w:r w:rsidR="0063681E" w:rsidRPr="00D768C4">
        <w:t>2</w:t>
      </w:r>
      <w:r w:rsidR="00125645" w:rsidRPr="00D768C4">
        <w:t xml:space="preserve"> per cent of qualifications completed by Indigenous students aged </w:t>
      </w:r>
      <w:r w:rsidR="00125645" w:rsidRPr="00D768C4">
        <w:rPr>
          <w:szCs w:val="26"/>
        </w:rPr>
        <w:t>20</w:t>
      </w:r>
      <w:r w:rsidR="00125645" w:rsidRPr="00D768C4">
        <w:t xml:space="preserve">–64 years and </w:t>
      </w:r>
      <w:r w:rsidRPr="00D768C4">
        <w:t>84.3</w:t>
      </w:r>
      <w:r w:rsidR="00125645" w:rsidRPr="00D768C4">
        <w:t xml:space="preserve"> per cent for </w:t>
      </w:r>
      <w:r w:rsidR="00575E2C" w:rsidRPr="00D768C4">
        <w:br/>
      </w:r>
      <w:r w:rsidR="00125645" w:rsidRPr="00D768C4">
        <w:t xml:space="preserve">non-Indigenous students aged </w:t>
      </w:r>
      <w:r w:rsidR="00125645" w:rsidRPr="00D768C4">
        <w:rPr>
          <w:szCs w:val="26"/>
        </w:rPr>
        <w:t>20</w:t>
      </w:r>
      <w:r w:rsidR="00125645" w:rsidRPr="00D768C4">
        <w:t>–64 years (figure </w:t>
      </w:r>
      <w:r w:rsidR="00606C29" w:rsidRPr="00D768C4">
        <w:t>5.4</w:t>
      </w:r>
      <w:r w:rsidR="0020762A">
        <w:t>1</w:t>
      </w:r>
      <w:r w:rsidR="00125645" w:rsidRPr="00D768C4">
        <w:t>).</w:t>
      </w:r>
    </w:p>
    <w:p w:rsidR="00B42CE8" w:rsidRPr="00D768C4" w:rsidRDefault="000E6B6E" w:rsidP="00733C19">
      <w:pPr>
        <w:pStyle w:val="FigureTitle"/>
        <w:spacing w:before="0"/>
        <w:rPr>
          <w:rStyle w:val="NoteLabel"/>
          <w:b/>
        </w:rPr>
      </w:pPr>
      <w:r w:rsidRPr="00EF5A5F">
        <w:br w:type="page"/>
      </w:r>
      <w:r w:rsidR="00B42CE8" w:rsidRPr="00D768C4">
        <w:rPr>
          <w:b w:val="0"/>
        </w:rPr>
        <w:lastRenderedPageBreak/>
        <w:t xml:space="preserve">Figure </w:t>
      </w:r>
      <w:bookmarkStart w:id="64" w:name="OLE_LINK65"/>
      <w:r w:rsidR="00DD1242" w:rsidRPr="00D768C4">
        <w:rPr>
          <w:b w:val="0"/>
        </w:rPr>
        <w:t>5.</w:t>
      </w:r>
      <w:r w:rsidR="009D604A" w:rsidRPr="00D768C4">
        <w:rPr>
          <w:b w:val="0"/>
          <w:noProof/>
        </w:rPr>
        <w:t>4</w:t>
      </w:r>
      <w:bookmarkEnd w:id="64"/>
      <w:r w:rsidR="0020762A">
        <w:rPr>
          <w:b w:val="0"/>
          <w:noProof/>
        </w:rPr>
        <w:t>1</w:t>
      </w:r>
      <w:r w:rsidR="00B42CE8" w:rsidRPr="00D768C4">
        <w:tab/>
        <w:t>Qualifications completed</w:t>
      </w:r>
      <w:r w:rsidR="00BD3593" w:rsidRPr="00D768C4">
        <w:t xml:space="preserve"> in certificate III and above</w:t>
      </w:r>
      <w:r w:rsidR="00B42CE8" w:rsidRPr="00D768C4">
        <w:t xml:space="preserve">, by </w:t>
      </w:r>
      <w:r w:rsidR="00EF6EFA" w:rsidRPr="00D768C4">
        <w:t>target age group</w:t>
      </w:r>
      <w:r w:rsidR="00BD3593" w:rsidRPr="00D768C4">
        <w:t xml:space="preserve"> and Indigenous status</w:t>
      </w:r>
      <w:r w:rsidR="00BE17D1" w:rsidRPr="00D768C4">
        <w:t xml:space="preserve">, </w:t>
      </w:r>
      <w:r w:rsidR="0063681E" w:rsidRPr="00D768C4">
        <w:t>201</w:t>
      </w:r>
      <w:r w:rsidR="00D768C4" w:rsidRPr="00D768C4">
        <w:t>1</w:t>
      </w:r>
      <w:r w:rsidR="0063681E" w:rsidRPr="00D768C4">
        <w:rPr>
          <w:rStyle w:val="NoteLabel"/>
          <w:b/>
        </w:rPr>
        <w:t>a</w:t>
      </w:r>
      <w:r w:rsidR="00B42CE8" w:rsidRPr="00D768C4">
        <w:rPr>
          <w:rStyle w:val="NoteLabel"/>
          <w:b/>
        </w:rPr>
        <w:t>, b</w:t>
      </w:r>
      <w:r w:rsidR="003512CF" w:rsidRPr="00D768C4">
        <w:rPr>
          <w:rStyle w:val="NoteLabel"/>
          <w:b/>
        </w:rPr>
        <w:t>, c</w:t>
      </w:r>
    </w:p>
    <w:tbl>
      <w:tblPr>
        <w:tblW w:w="0" w:type="auto"/>
        <w:tblInd w:w="1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8777"/>
      </w:tblGrid>
      <w:tr w:rsidR="00B42CE8" w:rsidRPr="00EF5A5F" w:rsidTr="00014736">
        <w:tc>
          <w:tcPr>
            <w:tcW w:w="8777" w:type="dxa"/>
          </w:tcPr>
          <w:p w:rsidR="00B42CE8" w:rsidRPr="00EF5A5F" w:rsidRDefault="00C2656E" w:rsidP="00CC6160">
            <w:pPr>
              <w:pStyle w:val="Figure"/>
              <w:spacing w:before="0" w:after="0"/>
            </w:pPr>
            <w:r>
              <w:rPr>
                <w:noProof/>
              </w:rPr>
              <w:drawing>
                <wp:inline distT="0" distB="0" distL="0" distR="0">
                  <wp:extent cx="5391785" cy="2156460"/>
                  <wp:effectExtent l="0" t="0" r="0" b="0"/>
                  <wp:docPr id="277" name="Picture 277" descr="Figure 5.41 Qualifications completed in certificate III and above, by target age group and Indigenous status, 2011&#10;&#10;15-6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91785" cy="2156460"/>
                          </a:xfrm>
                          <a:prstGeom prst="rect">
                            <a:avLst/>
                          </a:prstGeom>
                          <a:noFill/>
                          <a:ln>
                            <a:noFill/>
                          </a:ln>
                        </pic:spPr>
                      </pic:pic>
                    </a:graphicData>
                  </a:graphic>
                </wp:inline>
              </w:drawing>
            </w:r>
          </w:p>
          <w:p w:rsidR="005F1FE0" w:rsidRPr="00EF5A5F" w:rsidRDefault="00C2656E" w:rsidP="00CC6160">
            <w:pPr>
              <w:pStyle w:val="Figure"/>
              <w:spacing w:before="0" w:after="0"/>
            </w:pPr>
            <w:r>
              <w:rPr>
                <w:noProof/>
              </w:rPr>
              <w:drawing>
                <wp:inline distT="0" distB="0" distL="0" distR="0">
                  <wp:extent cx="5391785" cy="1975485"/>
                  <wp:effectExtent l="0" t="0" r="0" b="5715"/>
                  <wp:docPr id="278" name="Picture 278" descr="Figure 5.41 Qualifications completed in certificate III and above, by target age group and Indigenous status, 2011&#10;&#10;18-2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91785" cy="1975485"/>
                          </a:xfrm>
                          <a:prstGeom prst="rect">
                            <a:avLst/>
                          </a:prstGeom>
                          <a:noFill/>
                          <a:ln>
                            <a:noFill/>
                          </a:ln>
                        </pic:spPr>
                      </pic:pic>
                    </a:graphicData>
                  </a:graphic>
                </wp:inline>
              </w:drawing>
            </w:r>
          </w:p>
          <w:p w:rsidR="005F1FE0" w:rsidRPr="00EF5A5F" w:rsidRDefault="00C2656E" w:rsidP="00CC6160">
            <w:pPr>
              <w:pStyle w:val="Figure"/>
              <w:spacing w:before="0"/>
            </w:pPr>
            <w:r>
              <w:rPr>
                <w:noProof/>
              </w:rPr>
              <w:drawing>
                <wp:inline distT="0" distB="0" distL="0" distR="0">
                  <wp:extent cx="5391785" cy="1975485"/>
                  <wp:effectExtent l="0" t="0" r="0" b="5715"/>
                  <wp:docPr id="279" name="Picture 279" descr="Figure 5.41 Qualifications completed in certificate III and above, by target age group and Indigenous status, 2011&#10;&#10;20-6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91785" cy="1975485"/>
                          </a:xfrm>
                          <a:prstGeom prst="rect">
                            <a:avLst/>
                          </a:prstGeom>
                          <a:noFill/>
                          <a:ln>
                            <a:noFill/>
                          </a:ln>
                        </pic:spPr>
                      </pic:pic>
                    </a:graphicData>
                  </a:graphic>
                </wp:inline>
              </w:drawing>
            </w:r>
          </w:p>
        </w:tc>
      </w:tr>
    </w:tbl>
    <w:p w:rsidR="00EF6EFA" w:rsidRPr="00EF5A5F" w:rsidRDefault="00EF6EFA" w:rsidP="0014685B">
      <w:pPr>
        <w:pStyle w:val="Note"/>
      </w:pPr>
      <w:r w:rsidRPr="00EF5A5F">
        <w:rPr>
          <w:rStyle w:val="NoteLabel"/>
        </w:rPr>
        <w:t>a</w:t>
      </w:r>
      <w:r w:rsidRPr="00EF5A5F">
        <w:t xml:space="preserve"> </w:t>
      </w:r>
      <w:r w:rsidR="00CA5160" w:rsidRPr="00EF5A5F">
        <w:t>Qualifications completed includes courses accredit</w:t>
      </w:r>
      <w:r w:rsidR="00BE69AE" w:rsidRPr="00EF5A5F">
        <w:t xml:space="preserve">ed or approved by a local State or </w:t>
      </w:r>
      <w:r w:rsidR="00732C59" w:rsidRPr="00EF5A5F">
        <w:t>Territory authority and r</w:t>
      </w:r>
      <w:r w:rsidR="00CA5160" w:rsidRPr="00EF5A5F">
        <w:t>epresents students eligible to be awarded a qualification.</w:t>
      </w:r>
      <w:r w:rsidR="00732C59" w:rsidRPr="00EF5A5F">
        <w:t xml:space="preserve"> </w:t>
      </w:r>
      <w:r w:rsidR="00C65EE3" w:rsidRPr="00EF5A5F">
        <w:rPr>
          <w:rStyle w:val="NoteLabel"/>
        </w:rPr>
        <w:t>b</w:t>
      </w:r>
      <w:r w:rsidR="00732C59" w:rsidRPr="00EF5A5F">
        <w:t xml:space="preserve"> The number of qualifications completed includes both government funded and non-government funded VET students</w:t>
      </w:r>
      <w:r w:rsidR="00732C59" w:rsidRPr="0014685B">
        <w:t>.</w:t>
      </w:r>
      <w:r w:rsidR="003512CF" w:rsidRPr="0014685B">
        <w:t xml:space="preserve"> </w:t>
      </w:r>
      <w:r w:rsidR="003512CF" w:rsidRPr="0014685B">
        <w:rPr>
          <w:rStyle w:val="NoteLabel"/>
        </w:rPr>
        <w:t>c</w:t>
      </w:r>
      <w:r w:rsidR="003512CF" w:rsidRPr="0014685B">
        <w:t xml:space="preserve"> Indigenous students are defined as those who self-identify on enrolment forms that they are of Aboriginal and/or Torres Strait Islander background. Not all students respond to the relevant question on the enrolment form (see table </w:t>
      </w:r>
      <w:proofErr w:type="spellStart"/>
      <w:r w:rsidR="003512CF" w:rsidRPr="0014685B">
        <w:t>5A.</w:t>
      </w:r>
      <w:r w:rsidR="00FF50CB">
        <w:t>7</w:t>
      </w:r>
      <w:r w:rsidR="00F77307">
        <w:t>7</w:t>
      </w:r>
      <w:proofErr w:type="spellEnd"/>
      <w:r w:rsidR="003512CF" w:rsidRPr="0014685B">
        <w:t>). Care needs to be taken in comparing qualifications completed due to the high non-response rates in some jurisdictions.</w:t>
      </w:r>
    </w:p>
    <w:p w:rsidR="003870EC" w:rsidRPr="00EF5A5F" w:rsidRDefault="00B42CE8" w:rsidP="00447F31">
      <w:pPr>
        <w:pStyle w:val="Source"/>
      </w:pPr>
      <w:r w:rsidRPr="00EF5A5F">
        <w:rPr>
          <w:i/>
        </w:rPr>
        <w:t>Source</w:t>
      </w:r>
      <w:r w:rsidRPr="00EF5A5F">
        <w:t xml:space="preserve">: </w:t>
      </w:r>
      <w:proofErr w:type="spellStart"/>
      <w:r w:rsidR="004C22CB" w:rsidRPr="00EF5A5F">
        <w:t>NCVER</w:t>
      </w:r>
      <w:proofErr w:type="spellEnd"/>
      <w:r w:rsidR="004C22CB" w:rsidRPr="00EF5A5F">
        <w:t xml:space="preserve"> (unpublished) National VET provider collection</w:t>
      </w:r>
      <w:r w:rsidRPr="00EF5A5F">
        <w:t xml:space="preserve">; table </w:t>
      </w:r>
      <w:proofErr w:type="spellStart"/>
      <w:r w:rsidRPr="00EF5A5F">
        <w:t>5A.</w:t>
      </w:r>
      <w:r w:rsidR="00EF7AD6">
        <w:t>82</w:t>
      </w:r>
      <w:proofErr w:type="spellEnd"/>
      <w:r w:rsidRPr="00EF5A5F">
        <w:t xml:space="preserve">. </w:t>
      </w:r>
    </w:p>
    <w:p w:rsidR="003D3D01" w:rsidRPr="00EF5A5F" w:rsidRDefault="00A81345" w:rsidP="0041053C">
      <w:pPr>
        <w:pStyle w:val="BodyText"/>
        <w:spacing w:before="0"/>
      </w:pPr>
      <w:r w:rsidRPr="00EF5A5F">
        <w:br w:type="page"/>
      </w:r>
      <w:r w:rsidR="003D3D01" w:rsidRPr="00EF5A5F">
        <w:lastRenderedPageBreak/>
        <w:t xml:space="preserve">Nationally in </w:t>
      </w:r>
      <w:r w:rsidR="00FF50CB">
        <w:t>201</w:t>
      </w:r>
      <w:r w:rsidR="00DC269A">
        <w:t>1</w:t>
      </w:r>
      <w:r w:rsidR="003D3D01" w:rsidRPr="00EF5A5F">
        <w:t>:</w:t>
      </w:r>
    </w:p>
    <w:p w:rsidR="00406DC4" w:rsidRPr="00EF5A5F" w:rsidRDefault="002827B6" w:rsidP="003D3D01">
      <w:pPr>
        <w:pStyle w:val="ListBullet"/>
      </w:pPr>
      <w:r>
        <w:t>16.5</w:t>
      </w:r>
      <w:r w:rsidR="002F7CD1" w:rsidRPr="002F7CD1">
        <w:t> </w:t>
      </w:r>
      <w:r w:rsidR="00406DC4" w:rsidRPr="002F7CD1">
        <w:t>per </w:t>
      </w:r>
      <w:r w:rsidR="00406DC4" w:rsidRPr="00EF5A5F">
        <w:t xml:space="preserve">cent of qualifications completed by all students aged 15–64 years were at diploma level or above, compared </w:t>
      </w:r>
      <w:r w:rsidR="00406DC4" w:rsidRPr="002827B6">
        <w:t xml:space="preserve">with </w:t>
      </w:r>
      <w:r w:rsidRPr="002827B6">
        <w:t>6.6 </w:t>
      </w:r>
      <w:r w:rsidR="00406DC4" w:rsidRPr="002827B6">
        <w:t>per </w:t>
      </w:r>
      <w:r w:rsidR="00406DC4" w:rsidRPr="00EF5A5F">
        <w:t xml:space="preserve">cent of qualifications completed by Indigenous students aged 15–64 years </w:t>
      </w:r>
      <w:r w:rsidR="00406DC4" w:rsidRPr="002827B6">
        <w:t xml:space="preserve">and </w:t>
      </w:r>
      <w:r w:rsidR="00FF50CB" w:rsidRPr="002827B6">
        <w:t>1</w:t>
      </w:r>
      <w:r w:rsidRPr="002827B6">
        <w:t>6</w:t>
      </w:r>
      <w:r w:rsidR="00FF50CB" w:rsidRPr="002827B6">
        <w:t>.5</w:t>
      </w:r>
      <w:r w:rsidR="00E962BA" w:rsidRPr="002827B6">
        <w:t> per </w:t>
      </w:r>
      <w:r w:rsidR="00E962BA">
        <w:t>cent for</w:t>
      </w:r>
      <w:r w:rsidR="00E962BA">
        <w:br/>
      </w:r>
      <w:r w:rsidR="00451BAA" w:rsidRPr="00EF5A5F">
        <w:t>non</w:t>
      </w:r>
      <w:r w:rsidR="00451BAA" w:rsidRPr="00EF5A5F">
        <w:noBreakHyphen/>
      </w:r>
      <w:r w:rsidR="00406DC4" w:rsidRPr="00EF5A5F">
        <w:t>Indigenous students aged 15–64 years</w:t>
      </w:r>
    </w:p>
    <w:p w:rsidR="00406DC4" w:rsidRPr="00EF5A5F" w:rsidRDefault="00FF50CB" w:rsidP="003D3D01">
      <w:pPr>
        <w:pStyle w:val="ListBullet"/>
      </w:pPr>
      <w:r w:rsidRPr="002827B6">
        <w:t>15.</w:t>
      </w:r>
      <w:r w:rsidR="002827B6" w:rsidRPr="002827B6">
        <w:t>6</w:t>
      </w:r>
      <w:r w:rsidR="00406DC4" w:rsidRPr="002827B6">
        <w:t xml:space="preserve"> per </w:t>
      </w:r>
      <w:r w:rsidR="00406DC4" w:rsidRPr="00EF5A5F">
        <w:t xml:space="preserve">cent of qualifications completed by all students aged </w:t>
      </w:r>
      <w:r w:rsidR="00451BAA" w:rsidRPr="00EF5A5F">
        <w:t>18</w:t>
      </w:r>
      <w:r w:rsidR="00451BAA" w:rsidRPr="00EF5A5F">
        <w:noBreakHyphen/>
      </w:r>
      <w:r w:rsidR="00406DC4" w:rsidRPr="00EF5A5F">
        <w:t xml:space="preserve">24 years were at diploma level or above, compared </w:t>
      </w:r>
      <w:r w:rsidR="00406DC4" w:rsidRPr="002827B6">
        <w:t xml:space="preserve">with </w:t>
      </w:r>
      <w:r w:rsidRPr="002827B6">
        <w:t>3.</w:t>
      </w:r>
      <w:r w:rsidR="002827B6" w:rsidRPr="002827B6">
        <w:t>7</w:t>
      </w:r>
      <w:r w:rsidR="00406DC4" w:rsidRPr="002827B6">
        <w:t xml:space="preserve"> </w:t>
      </w:r>
      <w:r w:rsidR="00406DC4" w:rsidRPr="00EF5A5F">
        <w:t>per cent of qualifications completed by Indigenous students aged 18–24 </w:t>
      </w:r>
      <w:r w:rsidR="00406DC4" w:rsidRPr="002827B6">
        <w:t xml:space="preserve">years and </w:t>
      </w:r>
      <w:r w:rsidRPr="002827B6">
        <w:t>15.</w:t>
      </w:r>
      <w:r w:rsidR="002827B6" w:rsidRPr="002827B6">
        <w:t>3</w:t>
      </w:r>
      <w:r w:rsidR="00406DC4" w:rsidRPr="002827B6">
        <w:t> per </w:t>
      </w:r>
      <w:r w:rsidR="00406DC4" w:rsidRPr="00EF5A5F">
        <w:t>cent for</w:t>
      </w:r>
      <w:r w:rsidR="00E962BA">
        <w:br/>
      </w:r>
      <w:r w:rsidR="00406DC4" w:rsidRPr="00EF5A5F">
        <w:t>non-Indigenous students aged 18–24 years</w:t>
      </w:r>
    </w:p>
    <w:p w:rsidR="00406DC4" w:rsidRPr="00EF5A5F" w:rsidRDefault="002827B6" w:rsidP="00A64610">
      <w:pPr>
        <w:pStyle w:val="ListBullet"/>
      </w:pPr>
      <w:r w:rsidRPr="002827B6">
        <w:t>19.5</w:t>
      </w:r>
      <w:r w:rsidR="00406DC4" w:rsidRPr="002827B6">
        <w:t xml:space="preserve"> per </w:t>
      </w:r>
      <w:r w:rsidR="00406DC4" w:rsidRPr="00EF5A5F">
        <w:t xml:space="preserve">cent of qualifications completed by all students aged 20–64 years were at </w:t>
      </w:r>
      <w:r w:rsidR="00451BAA" w:rsidRPr="00EF5A5F">
        <w:t xml:space="preserve">diploma </w:t>
      </w:r>
      <w:r w:rsidR="00406DC4" w:rsidRPr="00EF5A5F">
        <w:t xml:space="preserve">level or above, compared </w:t>
      </w:r>
      <w:r w:rsidR="00406DC4" w:rsidRPr="002827B6">
        <w:t xml:space="preserve">with </w:t>
      </w:r>
      <w:r w:rsidRPr="002827B6">
        <w:t>8.7</w:t>
      </w:r>
      <w:r w:rsidR="00406DC4" w:rsidRPr="002827B6">
        <w:t xml:space="preserve"> per </w:t>
      </w:r>
      <w:r w:rsidR="00406DC4" w:rsidRPr="00EF5A5F">
        <w:t>cent of qualifications completed by Indigenous students aged 20–64 </w:t>
      </w:r>
      <w:r w:rsidR="00406DC4" w:rsidRPr="002827B6">
        <w:t xml:space="preserve">years and </w:t>
      </w:r>
      <w:r w:rsidRPr="002827B6">
        <w:t>19.5</w:t>
      </w:r>
      <w:r w:rsidR="00E962BA" w:rsidRPr="002827B6">
        <w:t> per </w:t>
      </w:r>
      <w:r w:rsidR="00E962BA">
        <w:t>cent for</w:t>
      </w:r>
      <w:r w:rsidR="00E962BA">
        <w:br/>
      </w:r>
      <w:r w:rsidR="00406DC4" w:rsidRPr="00EF5A5F">
        <w:t>non-Indigenous students aged 20–64 years (figure </w:t>
      </w:r>
      <w:r w:rsidR="00606C29">
        <w:t>5.4</w:t>
      </w:r>
      <w:r w:rsidR="0020762A">
        <w:t>2</w:t>
      </w:r>
      <w:r w:rsidR="00406DC4" w:rsidRPr="00EF5A5F">
        <w:t>).</w:t>
      </w:r>
    </w:p>
    <w:p w:rsidR="00892637" w:rsidRPr="000C682B" w:rsidRDefault="00451BAA" w:rsidP="00474B8C">
      <w:pPr>
        <w:pStyle w:val="FigureTitle"/>
        <w:spacing w:before="0"/>
        <w:rPr>
          <w:rStyle w:val="NoteLabel"/>
          <w:rFonts w:ascii="Times New Roman" w:hAnsi="Times New Roman"/>
          <w:b/>
          <w:sz w:val="24"/>
        </w:rPr>
      </w:pPr>
      <w:r w:rsidRPr="00EF5A5F">
        <w:rPr>
          <w:b w:val="0"/>
        </w:rPr>
        <w:br w:type="page"/>
      </w:r>
      <w:r w:rsidR="00892637" w:rsidRPr="0073220E">
        <w:rPr>
          <w:b w:val="0"/>
        </w:rPr>
        <w:lastRenderedPageBreak/>
        <w:t xml:space="preserve">Figure </w:t>
      </w:r>
      <w:bookmarkStart w:id="65" w:name="OLE_LINK2"/>
      <w:r w:rsidR="00FF50CB" w:rsidRPr="0073220E">
        <w:rPr>
          <w:b w:val="0"/>
        </w:rPr>
        <w:t>5.</w:t>
      </w:r>
      <w:r w:rsidR="009D604A" w:rsidRPr="0073220E">
        <w:rPr>
          <w:b w:val="0"/>
          <w:noProof/>
        </w:rPr>
        <w:t>4</w:t>
      </w:r>
      <w:bookmarkEnd w:id="65"/>
      <w:r w:rsidR="0020762A">
        <w:rPr>
          <w:b w:val="0"/>
          <w:noProof/>
        </w:rPr>
        <w:t>2</w:t>
      </w:r>
      <w:r w:rsidR="00892637" w:rsidRPr="0073220E">
        <w:tab/>
      </w:r>
      <w:r w:rsidR="00C34C6E" w:rsidRPr="0073220E">
        <w:t xml:space="preserve">Qualifications completed in diploma </w:t>
      </w:r>
      <w:r w:rsidR="00C34C6E" w:rsidRPr="000C682B">
        <w:t xml:space="preserve">and above, by target age group and Indigenous status, </w:t>
      </w:r>
      <w:r w:rsidR="00FF50CB" w:rsidRPr="000C682B">
        <w:t>201</w:t>
      </w:r>
      <w:r w:rsidR="0073220E" w:rsidRPr="000C682B">
        <w:t>1</w:t>
      </w:r>
      <w:r w:rsidR="00FF50CB" w:rsidRPr="000C682B">
        <w:rPr>
          <w:rStyle w:val="NoteLabel"/>
          <w:b/>
        </w:rPr>
        <w:t>a</w:t>
      </w:r>
      <w:r w:rsidR="00892637" w:rsidRPr="000C682B">
        <w:rPr>
          <w:rStyle w:val="NoteLabel"/>
          <w:b/>
        </w:rPr>
        <w:t>, b</w:t>
      </w:r>
      <w:r w:rsidR="004C51CE" w:rsidRPr="000C682B">
        <w:rPr>
          <w:rStyle w:val="NoteLabel"/>
          <w:b/>
        </w:rPr>
        <w:t>, c</w:t>
      </w:r>
      <w:r w:rsidR="00D336D5" w:rsidRPr="000C682B">
        <w:rPr>
          <w:rStyle w:val="NoteLabel"/>
          <w:b/>
        </w:rPr>
        <w:t>, d</w:t>
      </w:r>
      <w:r w:rsidR="006F0BE1" w:rsidRPr="000C682B">
        <w:rPr>
          <w:rStyle w:val="NoteLabel"/>
          <w:b/>
        </w:rPr>
        <w:t xml:space="preserve"> </w:t>
      </w:r>
    </w:p>
    <w:tbl>
      <w:tblPr>
        <w:tblW w:w="0" w:type="auto"/>
        <w:tblInd w:w="1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8777"/>
      </w:tblGrid>
      <w:tr w:rsidR="000C682B" w:rsidRPr="000C682B" w:rsidTr="00014736">
        <w:tc>
          <w:tcPr>
            <w:tcW w:w="8777" w:type="dxa"/>
          </w:tcPr>
          <w:p w:rsidR="00892637" w:rsidRPr="000C682B" w:rsidRDefault="00C2656E" w:rsidP="00892637">
            <w:pPr>
              <w:pStyle w:val="Figure"/>
              <w:spacing w:before="0" w:after="0"/>
            </w:pPr>
            <w:r>
              <w:rPr>
                <w:noProof/>
              </w:rPr>
              <w:drawing>
                <wp:inline distT="0" distB="0" distL="0" distR="0">
                  <wp:extent cx="5391785" cy="2156460"/>
                  <wp:effectExtent l="0" t="0" r="0" b="0"/>
                  <wp:docPr id="280" name="Picture 280" descr="Figure 5.42 Qualifications completed in diploma and above, by target age group and Indigenous status, 2011&#10;&#10;15-6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91785" cy="2156460"/>
                          </a:xfrm>
                          <a:prstGeom prst="rect">
                            <a:avLst/>
                          </a:prstGeom>
                          <a:noFill/>
                          <a:ln>
                            <a:noFill/>
                          </a:ln>
                        </pic:spPr>
                      </pic:pic>
                    </a:graphicData>
                  </a:graphic>
                </wp:inline>
              </w:drawing>
            </w:r>
          </w:p>
          <w:p w:rsidR="00892637" w:rsidRPr="000C682B" w:rsidRDefault="00C2656E" w:rsidP="00892637">
            <w:pPr>
              <w:pStyle w:val="Figure"/>
              <w:spacing w:before="0" w:after="0"/>
            </w:pPr>
            <w:r>
              <w:rPr>
                <w:noProof/>
              </w:rPr>
              <w:drawing>
                <wp:inline distT="0" distB="0" distL="0" distR="0">
                  <wp:extent cx="5391785" cy="1975485"/>
                  <wp:effectExtent l="0" t="0" r="0" b="5715"/>
                  <wp:docPr id="281" name="Picture 281" descr="Figure 5.42 Qualifications completed in diploma and above, by target age group and Indigenous status, 2011&#10;&#10;18-2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91785" cy="1975485"/>
                          </a:xfrm>
                          <a:prstGeom prst="rect">
                            <a:avLst/>
                          </a:prstGeom>
                          <a:noFill/>
                          <a:ln>
                            <a:noFill/>
                          </a:ln>
                        </pic:spPr>
                      </pic:pic>
                    </a:graphicData>
                  </a:graphic>
                </wp:inline>
              </w:drawing>
            </w:r>
          </w:p>
          <w:p w:rsidR="00892637" w:rsidRPr="000C682B" w:rsidRDefault="00C2656E" w:rsidP="00892637">
            <w:pPr>
              <w:pStyle w:val="Figure"/>
              <w:spacing w:before="0"/>
            </w:pPr>
            <w:r>
              <w:rPr>
                <w:noProof/>
              </w:rPr>
              <w:drawing>
                <wp:inline distT="0" distB="0" distL="0" distR="0">
                  <wp:extent cx="5391785" cy="1975485"/>
                  <wp:effectExtent l="0" t="0" r="0" b="5715"/>
                  <wp:docPr id="282" name="Picture 282" descr="Figure 5.42 Qualifications completed in diploma and above, by target age group and Indigenous status, 2011&#10;&#10;20-64 year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91785" cy="1975485"/>
                          </a:xfrm>
                          <a:prstGeom prst="rect">
                            <a:avLst/>
                          </a:prstGeom>
                          <a:noFill/>
                          <a:ln>
                            <a:noFill/>
                          </a:ln>
                        </pic:spPr>
                      </pic:pic>
                    </a:graphicData>
                  </a:graphic>
                </wp:inline>
              </w:drawing>
            </w:r>
          </w:p>
        </w:tc>
      </w:tr>
    </w:tbl>
    <w:p w:rsidR="004C51CE" w:rsidRPr="0073220E" w:rsidRDefault="004C51CE" w:rsidP="0014685B">
      <w:pPr>
        <w:pStyle w:val="Note"/>
      </w:pPr>
      <w:r w:rsidRPr="0073220E">
        <w:rPr>
          <w:rStyle w:val="NoteLabel"/>
        </w:rPr>
        <w:t>a</w:t>
      </w:r>
      <w:r w:rsidRPr="0073220E">
        <w:t xml:space="preserve"> </w:t>
      </w:r>
      <w:r w:rsidR="00732C59" w:rsidRPr="0073220E">
        <w:t xml:space="preserve">Qualifications completed includes courses accredited or approved by a local State or Territory authority and represents students eligible to be awarded a qualification. </w:t>
      </w:r>
      <w:r w:rsidR="00C65EE3" w:rsidRPr="0073220E">
        <w:rPr>
          <w:rStyle w:val="NoteLabel"/>
        </w:rPr>
        <w:t>b</w:t>
      </w:r>
      <w:r w:rsidR="00732C59" w:rsidRPr="0073220E">
        <w:t xml:space="preserve"> </w:t>
      </w:r>
      <w:r w:rsidR="00FC5ACD" w:rsidRPr="0073220E">
        <w:t>The number of qualifications completed i</w:t>
      </w:r>
      <w:r w:rsidR="00732C59" w:rsidRPr="0073220E">
        <w:t>ncludes both government funded and non-government funded VET students.</w:t>
      </w:r>
      <w:r w:rsidRPr="0073220E">
        <w:rPr>
          <w:rStyle w:val="NoteLabel"/>
        </w:rPr>
        <w:t xml:space="preserve"> </w:t>
      </w:r>
      <w:r w:rsidR="00C65EE3" w:rsidRPr="0073220E">
        <w:rPr>
          <w:rStyle w:val="NoteLabel"/>
        </w:rPr>
        <w:t>c</w:t>
      </w:r>
      <w:r w:rsidRPr="0073220E">
        <w:t xml:space="preserve"> Course levels classified as diploma and above are included in the group of courses classified as certificate III and above.</w:t>
      </w:r>
      <w:r w:rsidR="008B3110" w:rsidRPr="0073220E">
        <w:t xml:space="preserve"> </w:t>
      </w:r>
      <w:r w:rsidR="008B3110" w:rsidRPr="0073220E">
        <w:rPr>
          <w:rStyle w:val="NoteLabel"/>
        </w:rPr>
        <w:t>d</w:t>
      </w:r>
      <w:r w:rsidR="008B3110" w:rsidRPr="0073220E">
        <w:t xml:space="preserve"> Indigenous students are defined as those who self-identify on enrolment forms that they are of Aboriginal and/or Torres Strait Islander background. Not all students respond to the relevant question on the enrolment form (see table </w:t>
      </w:r>
      <w:proofErr w:type="spellStart"/>
      <w:r w:rsidR="008B3110" w:rsidRPr="0073220E">
        <w:t>5A.</w:t>
      </w:r>
      <w:r w:rsidR="00FF50CB" w:rsidRPr="0073220E">
        <w:t>7</w:t>
      </w:r>
      <w:r w:rsidR="00F77307">
        <w:t>7</w:t>
      </w:r>
      <w:proofErr w:type="spellEnd"/>
      <w:r w:rsidR="008B3110" w:rsidRPr="0073220E">
        <w:t>). Care needs to be taken in comparing qualifications completed due to the high non-response rates in some jurisdictions.</w:t>
      </w:r>
    </w:p>
    <w:p w:rsidR="004C51CE" w:rsidRPr="0073220E" w:rsidRDefault="004C51CE" w:rsidP="00696940">
      <w:pPr>
        <w:pStyle w:val="Source"/>
        <w:spacing w:after="0"/>
      </w:pPr>
      <w:r w:rsidRPr="0073220E">
        <w:rPr>
          <w:i/>
        </w:rPr>
        <w:t>Source</w:t>
      </w:r>
      <w:r w:rsidRPr="0073220E">
        <w:t xml:space="preserve">: </w:t>
      </w:r>
      <w:proofErr w:type="spellStart"/>
      <w:r w:rsidRPr="0073220E">
        <w:t>NCVER</w:t>
      </w:r>
      <w:proofErr w:type="spellEnd"/>
      <w:r w:rsidRPr="0073220E">
        <w:t xml:space="preserve"> (unpublished) National VET provider collection; table </w:t>
      </w:r>
      <w:proofErr w:type="spellStart"/>
      <w:r w:rsidRPr="0073220E">
        <w:t>5A</w:t>
      </w:r>
      <w:r w:rsidR="00106D66" w:rsidRPr="0073220E">
        <w:t>.</w:t>
      </w:r>
      <w:r w:rsidR="00EF7AD6">
        <w:t>82</w:t>
      </w:r>
      <w:proofErr w:type="spellEnd"/>
      <w:r w:rsidRPr="0073220E">
        <w:t xml:space="preserve">. </w:t>
      </w:r>
    </w:p>
    <w:p w:rsidR="00C57336" w:rsidRPr="00EF5A5F" w:rsidRDefault="00C57336" w:rsidP="00E35875">
      <w:pPr>
        <w:pStyle w:val="Heading5"/>
      </w:pPr>
      <w:r w:rsidRPr="00EF5A5F">
        <w:lastRenderedPageBreak/>
        <w:t xml:space="preserve">Skill outputs from VET — </w:t>
      </w:r>
      <w:r w:rsidR="00E962BA">
        <w:t>u</w:t>
      </w:r>
      <w:r w:rsidR="00F553CD" w:rsidRPr="00EF5A5F">
        <w:t xml:space="preserve">nits </w:t>
      </w:r>
      <w:r w:rsidRPr="00EF5A5F">
        <w:t xml:space="preserve">of competency </w:t>
      </w:r>
      <w:r w:rsidR="009536F3" w:rsidRPr="00EF5A5F">
        <w:t>and modules completed</w:t>
      </w:r>
    </w:p>
    <w:p w:rsidR="00836125" w:rsidRDefault="00836125" w:rsidP="008E6316">
      <w:pPr>
        <w:pStyle w:val="BodyText"/>
      </w:pPr>
      <w:r w:rsidRPr="002827B6">
        <w:t xml:space="preserve">Nationally, </w:t>
      </w:r>
      <w:r w:rsidR="008C13B6" w:rsidRPr="002827B6">
        <w:t xml:space="preserve">all </w:t>
      </w:r>
      <w:r w:rsidRPr="002827B6">
        <w:t xml:space="preserve">students </w:t>
      </w:r>
      <w:r w:rsidR="00423169" w:rsidRPr="002827B6">
        <w:t>completed</w:t>
      </w:r>
      <w:r w:rsidRPr="002827B6">
        <w:t xml:space="preserve"> </w:t>
      </w:r>
      <w:r w:rsidR="00764797">
        <w:t>1</w:t>
      </w:r>
      <w:r w:rsidR="00217ED2">
        <w:t>0</w:t>
      </w:r>
      <w:r w:rsidR="00764797">
        <w:t>.</w:t>
      </w:r>
      <w:r w:rsidR="00217ED2">
        <w:t>9</w:t>
      </w:r>
      <w:r w:rsidR="00764797">
        <w:t> </w:t>
      </w:r>
      <w:r w:rsidRPr="00797F43">
        <w:t xml:space="preserve">million units of competency </w:t>
      </w:r>
      <w:r w:rsidR="00764797">
        <w:t xml:space="preserve">and modules </w:t>
      </w:r>
      <w:r w:rsidRPr="00797F43">
        <w:t xml:space="preserve">in </w:t>
      </w:r>
      <w:r w:rsidR="00FF50CB" w:rsidRPr="00797F43">
        <w:t>201</w:t>
      </w:r>
      <w:r w:rsidR="00DC269A" w:rsidRPr="00797F43">
        <w:t>2</w:t>
      </w:r>
      <w:r w:rsidRPr="00797F43">
        <w:t xml:space="preserve">, </w:t>
      </w:r>
      <w:r w:rsidR="00423169" w:rsidRPr="00797F43">
        <w:t xml:space="preserve">a </w:t>
      </w:r>
      <w:r w:rsidR="002827B6" w:rsidRPr="00797F43">
        <w:t>39.3</w:t>
      </w:r>
      <w:r w:rsidR="00423169" w:rsidRPr="00797F43">
        <w:t> per cent increase</w:t>
      </w:r>
      <w:r w:rsidRPr="00797F43">
        <w:t xml:space="preserve"> from </w:t>
      </w:r>
      <w:r w:rsidR="004D11E2" w:rsidRPr="00797F43">
        <w:t>7.</w:t>
      </w:r>
      <w:r w:rsidR="002827B6" w:rsidRPr="00797F43">
        <w:t>8</w:t>
      </w:r>
      <w:r w:rsidRPr="00797F43">
        <w:t xml:space="preserve"> million in </w:t>
      </w:r>
      <w:r w:rsidR="00FF50CB" w:rsidRPr="00764797">
        <w:t>200</w:t>
      </w:r>
      <w:r w:rsidR="00DC269A" w:rsidRPr="00764797">
        <w:t>8</w:t>
      </w:r>
      <w:r w:rsidR="00FF50CB" w:rsidRPr="00764797">
        <w:t xml:space="preserve"> </w:t>
      </w:r>
      <w:r w:rsidRPr="00764797">
        <w:t xml:space="preserve">(table </w:t>
      </w:r>
      <w:proofErr w:type="spellStart"/>
      <w:r w:rsidRPr="00764797">
        <w:t>5A.</w:t>
      </w:r>
      <w:r w:rsidR="00FF50CB" w:rsidRPr="00764797">
        <w:t>8</w:t>
      </w:r>
      <w:r w:rsidR="003E39D1">
        <w:t>4</w:t>
      </w:r>
      <w:proofErr w:type="spellEnd"/>
      <w:r w:rsidRPr="00764797">
        <w:t>)</w:t>
      </w:r>
      <w:r w:rsidR="00886E2D">
        <w:t>.</w:t>
      </w:r>
      <w:r w:rsidR="00797F43" w:rsidRPr="00764797">
        <w:t xml:space="preserve"> </w:t>
      </w:r>
      <w:r w:rsidR="00ED0C01" w:rsidRPr="00797F43">
        <w:t>T</w:t>
      </w:r>
      <w:r w:rsidR="00ED0C01">
        <w:t>rends in t</w:t>
      </w:r>
      <w:r w:rsidRPr="00797F43">
        <w:t xml:space="preserve">he number of units of competency and number of modules </w:t>
      </w:r>
      <w:r w:rsidR="00423169" w:rsidRPr="00797F43">
        <w:t xml:space="preserve">completed </w:t>
      </w:r>
      <w:r w:rsidRPr="00797F43">
        <w:t xml:space="preserve">varied across jurisdictions (figure </w:t>
      </w:r>
      <w:r w:rsidR="00606C29" w:rsidRPr="00797F43">
        <w:t>5</w:t>
      </w:r>
      <w:r w:rsidR="00606C29">
        <w:t>.4</w:t>
      </w:r>
      <w:r w:rsidR="0020762A">
        <w:t>3</w:t>
      </w:r>
      <w:r w:rsidRPr="00EF5A5F">
        <w:t>).</w:t>
      </w:r>
    </w:p>
    <w:p w:rsidR="009E31B1" w:rsidRPr="00B94725" w:rsidRDefault="009E31B1" w:rsidP="001A7F6F">
      <w:pPr>
        <w:pStyle w:val="FigureTitle"/>
        <w:rPr>
          <w:rStyle w:val="NoteLabel"/>
          <w:b/>
        </w:rPr>
      </w:pPr>
      <w:r w:rsidRPr="00B94725">
        <w:rPr>
          <w:b w:val="0"/>
        </w:rPr>
        <w:t xml:space="preserve">Figure </w:t>
      </w:r>
      <w:bookmarkStart w:id="66" w:name="OLE_LINK44"/>
      <w:r w:rsidR="00FF50CB" w:rsidRPr="00B94725">
        <w:rPr>
          <w:b w:val="0"/>
        </w:rPr>
        <w:t>5.</w:t>
      </w:r>
      <w:r w:rsidR="009D604A" w:rsidRPr="00B94725">
        <w:rPr>
          <w:b w:val="0"/>
          <w:noProof/>
        </w:rPr>
        <w:t>4</w:t>
      </w:r>
      <w:bookmarkEnd w:id="66"/>
      <w:r w:rsidR="0020762A">
        <w:rPr>
          <w:b w:val="0"/>
          <w:noProof/>
        </w:rPr>
        <w:t>3</w:t>
      </w:r>
      <w:r w:rsidRPr="00B94725">
        <w:tab/>
        <w:t xml:space="preserve">Units of competency and modules </w:t>
      </w:r>
      <w:r w:rsidR="00A90263" w:rsidRPr="00B94725">
        <w:t>completed</w:t>
      </w:r>
      <w:r w:rsidRPr="00B94725">
        <w:t>, all students</w:t>
      </w:r>
      <w:r w:rsidRPr="00B94725">
        <w:rPr>
          <w:rStyle w:val="NoteLabel"/>
          <w:b/>
        </w:rPr>
        <w:t>a</w:t>
      </w:r>
      <w:r w:rsidR="004D11E2" w:rsidRPr="00B94725">
        <w:rPr>
          <w:rStyle w:val="NoteLabel"/>
          <w:b/>
        </w:rP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E31B1" w:rsidRPr="00EF5A5F">
        <w:tc>
          <w:tcPr>
            <w:tcW w:w="8777" w:type="dxa"/>
          </w:tcPr>
          <w:p w:rsidR="009E31B1" w:rsidRPr="00EF5A5F" w:rsidRDefault="00C2656E">
            <w:pPr>
              <w:pStyle w:val="Figure"/>
            </w:pPr>
            <w:r>
              <w:rPr>
                <w:noProof/>
              </w:rPr>
              <w:drawing>
                <wp:inline distT="0" distB="0" distL="0" distR="0">
                  <wp:extent cx="5391785" cy="2682875"/>
                  <wp:effectExtent l="0" t="0" r="0" b="3175"/>
                  <wp:docPr id="283" name="Picture 283" descr="Figure 5.43 Units of competency and modules completed, all stud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91785" cy="2682875"/>
                          </a:xfrm>
                          <a:prstGeom prst="rect">
                            <a:avLst/>
                          </a:prstGeom>
                          <a:noFill/>
                          <a:ln>
                            <a:noFill/>
                          </a:ln>
                        </pic:spPr>
                      </pic:pic>
                    </a:graphicData>
                  </a:graphic>
                </wp:inline>
              </w:drawing>
            </w:r>
          </w:p>
        </w:tc>
      </w:tr>
    </w:tbl>
    <w:p w:rsidR="009E31B1" w:rsidRPr="00171E10" w:rsidRDefault="009E31B1" w:rsidP="005B30B2">
      <w:pPr>
        <w:pStyle w:val="Note"/>
      </w:pPr>
      <w:r w:rsidRPr="00171E10">
        <w:rPr>
          <w:rStyle w:val="NoteLabel"/>
        </w:rPr>
        <w:t>a</w:t>
      </w:r>
      <w:r w:rsidR="00253A1D" w:rsidRPr="00171E10">
        <w:t xml:space="preserve"> </w:t>
      </w:r>
      <w:r w:rsidR="00D322B6" w:rsidRPr="00171E10">
        <w:t>Data are for government funded VET students.</w:t>
      </w:r>
      <w:r w:rsidR="00042870" w:rsidRPr="00171E10">
        <w:rPr>
          <w:rStyle w:val="NoteLabel"/>
        </w:rPr>
        <w:t xml:space="preserve"> </w:t>
      </w:r>
    </w:p>
    <w:p w:rsidR="009E31B1" w:rsidRPr="00171E10" w:rsidRDefault="009E31B1">
      <w:pPr>
        <w:pStyle w:val="Source"/>
      </w:pPr>
      <w:r w:rsidRPr="00171E10">
        <w:rPr>
          <w:i/>
        </w:rPr>
        <w:t>Source</w:t>
      </w:r>
      <w:r w:rsidRPr="00171E10">
        <w:t xml:space="preserve">: </w:t>
      </w:r>
      <w:proofErr w:type="spellStart"/>
      <w:r w:rsidR="004C22CB" w:rsidRPr="00171E10">
        <w:t>NCVER</w:t>
      </w:r>
      <w:proofErr w:type="spellEnd"/>
      <w:r w:rsidR="004C22CB" w:rsidRPr="00171E10">
        <w:t xml:space="preserve"> (unpublished) National VET provider collection</w:t>
      </w:r>
      <w:r w:rsidR="001A4F63" w:rsidRPr="00171E10">
        <w:t xml:space="preserve">; </w:t>
      </w:r>
      <w:r w:rsidR="001A4F63" w:rsidRPr="00764797">
        <w:t xml:space="preserve">table </w:t>
      </w:r>
      <w:proofErr w:type="spellStart"/>
      <w:r w:rsidR="001A4F63" w:rsidRPr="00764797">
        <w:t>5A.</w:t>
      </w:r>
      <w:r w:rsidR="00B33499" w:rsidRPr="00764797">
        <w:t>8</w:t>
      </w:r>
      <w:r w:rsidR="00EF7AD6">
        <w:t>4</w:t>
      </w:r>
      <w:proofErr w:type="spellEnd"/>
      <w:r w:rsidR="00764797">
        <w:t>.</w:t>
      </w:r>
      <w:r w:rsidR="00B33499" w:rsidRPr="00171E10">
        <w:t xml:space="preserve"> </w:t>
      </w:r>
    </w:p>
    <w:p w:rsidR="008C13B6" w:rsidRPr="00EF5A5F" w:rsidRDefault="0018734F" w:rsidP="0014685B">
      <w:pPr>
        <w:pStyle w:val="BodyText"/>
      </w:pPr>
      <w:r w:rsidRPr="00EF5A5F">
        <w:t xml:space="preserve">Nationally, Indigenous students </w:t>
      </w:r>
      <w:r w:rsidR="00A90263" w:rsidRPr="00EF5A5F">
        <w:t xml:space="preserve">completed </w:t>
      </w:r>
      <w:r w:rsidR="00D52FE1" w:rsidRPr="00797F43">
        <w:t xml:space="preserve">approximately </w:t>
      </w:r>
      <w:r w:rsidR="00394397" w:rsidRPr="00797F43">
        <w:t>4</w:t>
      </w:r>
      <w:r w:rsidR="00797F43" w:rsidRPr="00797F43">
        <w:t>32</w:t>
      </w:r>
      <w:r w:rsidR="00394397" w:rsidRPr="00797F43">
        <w:t xml:space="preserve"> </w:t>
      </w:r>
      <w:r w:rsidR="00797F43" w:rsidRPr="00797F43">
        <w:t>1</w:t>
      </w:r>
      <w:r w:rsidR="00394397" w:rsidRPr="00797F43">
        <w:t xml:space="preserve">00 </w:t>
      </w:r>
      <w:r w:rsidR="004D11E2" w:rsidRPr="00797F43">
        <w:t xml:space="preserve">modules and </w:t>
      </w:r>
      <w:r w:rsidRPr="00797F43">
        <w:t xml:space="preserve">units of competency in </w:t>
      </w:r>
      <w:r w:rsidR="00B33499" w:rsidRPr="00797F43">
        <w:t>201</w:t>
      </w:r>
      <w:r w:rsidR="00DC269A" w:rsidRPr="00797F43">
        <w:t>2</w:t>
      </w:r>
      <w:r w:rsidR="00A90263" w:rsidRPr="00797F43">
        <w:t>,</w:t>
      </w:r>
      <w:r w:rsidRPr="00797F43">
        <w:t xml:space="preserve"> a </w:t>
      </w:r>
      <w:r w:rsidR="00797F43" w:rsidRPr="00797F43">
        <w:t>33.0</w:t>
      </w:r>
      <w:r w:rsidR="00D156E0" w:rsidRPr="00797F43">
        <w:t xml:space="preserve"> per cent </w:t>
      </w:r>
      <w:r w:rsidRPr="00797F43">
        <w:t xml:space="preserve">increase from </w:t>
      </w:r>
      <w:r w:rsidR="00797F43" w:rsidRPr="00797F43">
        <w:t>324</w:t>
      </w:r>
      <w:r w:rsidR="00394397" w:rsidRPr="00797F43">
        <w:t xml:space="preserve"> </w:t>
      </w:r>
      <w:r w:rsidR="00797F43" w:rsidRPr="00797F43">
        <w:t>8</w:t>
      </w:r>
      <w:r w:rsidR="00394397" w:rsidRPr="00797F43">
        <w:t xml:space="preserve">00 </w:t>
      </w:r>
      <w:r w:rsidRPr="00797F43">
        <w:t xml:space="preserve">units in </w:t>
      </w:r>
      <w:r w:rsidR="00B33499" w:rsidRPr="00797F43">
        <w:t>200</w:t>
      </w:r>
      <w:r w:rsidR="00DC269A" w:rsidRPr="00797F43">
        <w:t>8</w:t>
      </w:r>
      <w:r w:rsidR="00B33499" w:rsidRPr="00797F43">
        <w:t xml:space="preserve"> </w:t>
      </w:r>
      <w:r w:rsidR="000B298D" w:rsidRPr="00797F43">
        <w:t>(table </w:t>
      </w:r>
      <w:proofErr w:type="spellStart"/>
      <w:r w:rsidRPr="00797F43">
        <w:t>5A.</w:t>
      </w:r>
      <w:r w:rsidR="00B33499" w:rsidRPr="00797F43">
        <w:t>8</w:t>
      </w:r>
      <w:r w:rsidR="00EF7AD6">
        <w:t>8</w:t>
      </w:r>
      <w:proofErr w:type="spellEnd"/>
      <w:r w:rsidRPr="00797F43">
        <w:t>).</w:t>
      </w:r>
      <w:r w:rsidR="00A90263" w:rsidRPr="00797F43">
        <w:t xml:space="preserve"> </w:t>
      </w:r>
      <w:r w:rsidR="00ED0C01">
        <w:t>Trends in the</w:t>
      </w:r>
      <w:r w:rsidR="008C13B6" w:rsidRPr="00797F43">
        <w:t xml:space="preserve"> number of units of competency and </w:t>
      </w:r>
      <w:r w:rsidR="008C13B6" w:rsidRPr="00EF5A5F">
        <w:t xml:space="preserve">number of modules </w:t>
      </w:r>
      <w:r w:rsidR="00A90263" w:rsidRPr="00EF5A5F">
        <w:t xml:space="preserve">completed </w:t>
      </w:r>
      <w:r w:rsidR="008C13B6" w:rsidRPr="00EF5A5F">
        <w:t xml:space="preserve">by Indigenous students varied across jurisdictions (figure </w:t>
      </w:r>
      <w:r w:rsidR="00606C29">
        <w:t>5.4</w:t>
      </w:r>
      <w:r w:rsidR="0020762A">
        <w:t>4</w:t>
      </w:r>
      <w:r w:rsidR="008C13B6" w:rsidRPr="00EF5A5F">
        <w:t>).</w:t>
      </w:r>
    </w:p>
    <w:p w:rsidR="0099253E" w:rsidRPr="00B94725" w:rsidRDefault="0099253E" w:rsidP="0099253E">
      <w:pPr>
        <w:pStyle w:val="FigureTitle"/>
        <w:rPr>
          <w:rStyle w:val="NoteLabel"/>
          <w:b/>
        </w:rPr>
      </w:pPr>
      <w:r w:rsidRPr="00B94725">
        <w:rPr>
          <w:b w:val="0"/>
        </w:rPr>
        <w:lastRenderedPageBreak/>
        <w:t xml:space="preserve">Figure </w:t>
      </w:r>
      <w:bookmarkStart w:id="67" w:name="OLE_LINK48"/>
      <w:r w:rsidR="00AB7026" w:rsidRPr="00B94725">
        <w:rPr>
          <w:b w:val="0"/>
        </w:rPr>
        <w:t>5.</w:t>
      </w:r>
      <w:r w:rsidR="009D604A" w:rsidRPr="00B94725">
        <w:rPr>
          <w:b w:val="0"/>
          <w:noProof/>
        </w:rPr>
        <w:t>4</w:t>
      </w:r>
      <w:bookmarkEnd w:id="67"/>
      <w:r w:rsidR="0020762A">
        <w:rPr>
          <w:b w:val="0"/>
          <w:noProof/>
        </w:rPr>
        <w:t>4</w:t>
      </w:r>
      <w:r w:rsidRPr="00B94725">
        <w:tab/>
        <w:t xml:space="preserve">Units of competency and modules </w:t>
      </w:r>
      <w:r w:rsidR="00A90263" w:rsidRPr="00B94725">
        <w:t>completed</w:t>
      </w:r>
      <w:r w:rsidRPr="00B94725">
        <w:t>, Indigenous students</w:t>
      </w:r>
      <w:r w:rsidR="00A90263" w:rsidRPr="00B94725">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9253E" w:rsidRPr="00EF5A5F" w:rsidTr="002C30D9">
        <w:tc>
          <w:tcPr>
            <w:tcW w:w="8777" w:type="dxa"/>
          </w:tcPr>
          <w:p w:rsidR="0099253E" w:rsidRPr="00EF5A5F" w:rsidRDefault="00C2656E" w:rsidP="002C30D9">
            <w:pPr>
              <w:pStyle w:val="Figure"/>
            </w:pPr>
            <w:r>
              <w:rPr>
                <w:noProof/>
              </w:rPr>
              <w:drawing>
                <wp:inline distT="0" distB="0" distL="0" distR="0">
                  <wp:extent cx="5391785" cy="2682875"/>
                  <wp:effectExtent l="0" t="0" r="0" b="3175"/>
                  <wp:docPr id="284" name="Picture 284" descr="Figure 5.44 Units of competency and modules completed, Indigenous students&#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91785" cy="2682875"/>
                          </a:xfrm>
                          <a:prstGeom prst="rect">
                            <a:avLst/>
                          </a:prstGeom>
                          <a:noFill/>
                          <a:ln>
                            <a:noFill/>
                          </a:ln>
                        </pic:spPr>
                      </pic:pic>
                    </a:graphicData>
                  </a:graphic>
                </wp:inline>
              </w:drawing>
            </w:r>
          </w:p>
        </w:tc>
      </w:tr>
    </w:tbl>
    <w:p w:rsidR="0099253E" w:rsidRPr="00EF5A5F" w:rsidRDefault="0099253E" w:rsidP="0099253E">
      <w:pPr>
        <w:pStyle w:val="Note"/>
      </w:pPr>
      <w:r w:rsidRPr="00EF5A5F">
        <w:rPr>
          <w:rStyle w:val="NoteLabel"/>
        </w:rPr>
        <w:t>a</w:t>
      </w:r>
      <w:r w:rsidRPr="00EF5A5F">
        <w:t xml:space="preserve"> Data are for government funded VET students.</w:t>
      </w:r>
    </w:p>
    <w:p w:rsidR="0099253E" w:rsidRPr="00764797" w:rsidRDefault="0099253E" w:rsidP="0099253E">
      <w:pPr>
        <w:pStyle w:val="Source"/>
      </w:pPr>
      <w:r w:rsidRPr="00EF5A5F">
        <w:rPr>
          <w:i/>
        </w:rPr>
        <w:t>Source</w:t>
      </w:r>
      <w:r w:rsidRPr="00EF5A5F">
        <w:t xml:space="preserve">: </w:t>
      </w:r>
      <w:proofErr w:type="spellStart"/>
      <w:r w:rsidRPr="00EF5A5F">
        <w:t>NCVER</w:t>
      </w:r>
      <w:proofErr w:type="spellEnd"/>
      <w:r w:rsidRPr="00EF5A5F">
        <w:t xml:space="preserve"> (unpublished) National VET provider collection; </w:t>
      </w:r>
      <w:r w:rsidRPr="00764797">
        <w:t xml:space="preserve">table </w:t>
      </w:r>
      <w:proofErr w:type="spellStart"/>
      <w:r w:rsidRPr="00764797">
        <w:t>5A.</w:t>
      </w:r>
      <w:r w:rsidR="00394397" w:rsidRPr="00764797">
        <w:t>8</w:t>
      </w:r>
      <w:r w:rsidR="00EF7AD6">
        <w:t>8</w:t>
      </w:r>
      <w:proofErr w:type="spellEnd"/>
      <w:r w:rsidRPr="00764797">
        <w:t>.</w:t>
      </w:r>
    </w:p>
    <w:p w:rsidR="00C57336" w:rsidRPr="00EF5A5F" w:rsidRDefault="00824D85" w:rsidP="001527CE">
      <w:pPr>
        <w:pStyle w:val="BodyText"/>
      </w:pPr>
      <w:r w:rsidRPr="00EF5A5F">
        <w:t xml:space="preserve">Figure </w:t>
      </w:r>
      <w:r w:rsidR="00606C29">
        <w:t>5.4</w:t>
      </w:r>
      <w:r w:rsidR="0020762A">
        <w:t>5</w:t>
      </w:r>
      <w:r w:rsidRPr="00EF5A5F">
        <w:t xml:space="preserve"> </w:t>
      </w:r>
      <w:r w:rsidR="001816A5" w:rsidRPr="00EF5A5F">
        <w:t>shows the</w:t>
      </w:r>
      <w:r w:rsidRPr="00EF5A5F">
        <w:t xml:space="preserve"> </w:t>
      </w:r>
      <w:r w:rsidR="001816A5" w:rsidRPr="00EF5A5F">
        <w:t>annual changes in the</w:t>
      </w:r>
      <w:r w:rsidR="006929D5" w:rsidRPr="00EF5A5F">
        <w:t xml:space="preserve"> </w:t>
      </w:r>
      <w:r w:rsidR="00797F43">
        <w:t>combined</w:t>
      </w:r>
      <w:r w:rsidR="00797F43" w:rsidRPr="00EF5A5F">
        <w:t xml:space="preserve"> </w:t>
      </w:r>
      <w:r w:rsidR="006929D5" w:rsidRPr="00EF5A5F">
        <w:t xml:space="preserve">number of units of </w:t>
      </w:r>
      <w:r w:rsidR="006929D5" w:rsidRPr="0073220E">
        <w:t xml:space="preserve">competency </w:t>
      </w:r>
      <w:r w:rsidR="00394397" w:rsidRPr="0073220E">
        <w:t xml:space="preserve">and modules </w:t>
      </w:r>
      <w:r w:rsidR="00A161CF" w:rsidRPr="0073220E">
        <w:t xml:space="preserve">completed </w:t>
      </w:r>
      <w:r w:rsidR="008C13B6" w:rsidRPr="0073220E">
        <w:t xml:space="preserve">for all students </w:t>
      </w:r>
      <w:r w:rsidR="006929D5" w:rsidRPr="0073220E">
        <w:t xml:space="preserve">since </w:t>
      </w:r>
      <w:r w:rsidR="00B33499" w:rsidRPr="0073220E">
        <w:t>200</w:t>
      </w:r>
      <w:r w:rsidR="00DC269A" w:rsidRPr="0073220E">
        <w:t>8</w:t>
      </w:r>
      <w:r w:rsidR="001816A5" w:rsidRPr="0073220E">
        <w:t>, indicating that the nationa</w:t>
      </w:r>
      <w:r w:rsidR="001816A5" w:rsidRPr="00EF5A5F">
        <w:t xml:space="preserve">l number of units of competency </w:t>
      </w:r>
      <w:r w:rsidR="00A161CF" w:rsidRPr="00EF5A5F">
        <w:t xml:space="preserve">completed </w:t>
      </w:r>
      <w:r w:rsidR="00D92978" w:rsidRPr="00797F43">
        <w:t>increased</w:t>
      </w:r>
      <w:r w:rsidR="005C516C" w:rsidRPr="00797F43">
        <w:t xml:space="preserve"> </w:t>
      </w:r>
      <w:r w:rsidR="00D92978" w:rsidRPr="00797F43">
        <w:t>b</w:t>
      </w:r>
      <w:r w:rsidR="001816A5" w:rsidRPr="00797F43">
        <w:t xml:space="preserve">y </w:t>
      </w:r>
      <w:r w:rsidR="00217ED2">
        <w:t>8.2</w:t>
      </w:r>
      <w:r w:rsidR="001816A5" w:rsidRPr="00797F43">
        <w:t xml:space="preserve"> per cent </w:t>
      </w:r>
      <w:r w:rsidR="001816A5" w:rsidRPr="00EF5A5F">
        <w:t xml:space="preserve">from </w:t>
      </w:r>
      <w:r w:rsidR="00B33499">
        <w:t>201</w:t>
      </w:r>
      <w:r w:rsidR="00DC269A">
        <w:t>1</w:t>
      </w:r>
      <w:r w:rsidR="00B33499" w:rsidRPr="00EF5A5F">
        <w:t xml:space="preserve"> </w:t>
      </w:r>
      <w:r w:rsidR="001816A5" w:rsidRPr="00EF5A5F">
        <w:t xml:space="preserve">to </w:t>
      </w:r>
      <w:r w:rsidR="00B33499">
        <w:t>201</w:t>
      </w:r>
      <w:r w:rsidR="00DC269A">
        <w:t>2</w:t>
      </w:r>
      <w:r w:rsidR="001816A5" w:rsidRPr="00EF5A5F">
        <w:t>.</w:t>
      </w:r>
      <w:r w:rsidR="007515A6" w:rsidRPr="00EF5A5F">
        <w:t xml:space="preserve"> </w:t>
      </w:r>
    </w:p>
    <w:p w:rsidR="009E31B1" w:rsidRPr="00217ED2" w:rsidRDefault="009E31B1" w:rsidP="00ED0C01">
      <w:pPr>
        <w:pStyle w:val="FigureTitle"/>
        <w:spacing w:before="240"/>
        <w:rPr>
          <w:rStyle w:val="NoteLabel"/>
          <w:b/>
          <w:u w:val="single"/>
        </w:rPr>
      </w:pPr>
      <w:r w:rsidRPr="00217ED2">
        <w:rPr>
          <w:b w:val="0"/>
        </w:rPr>
        <w:t xml:space="preserve">Figure </w:t>
      </w:r>
      <w:bookmarkStart w:id="68" w:name="OLE_LINK45"/>
      <w:r w:rsidR="00AB7026" w:rsidRPr="00217ED2">
        <w:rPr>
          <w:b w:val="0"/>
        </w:rPr>
        <w:t>5.</w:t>
      </w:r>
      <w:r w:rsidR="009D604A" w:rsidRPr="00217ED2">
        <w:rPr>
          <w:b w:val="0"/>
          <w:noProof/>
        </w:rPr>
        <w:t>4</w:t>
      </w:r>
      <w:bookmarkEnd w:id="68"/>
      <w:r w:rsidR="0020762A">
        <w:rPr>
          <w:b w:val="0"/>
          <w:noProof/>
        </w:rPr>
        <w:t>5</w:t>
      </w:r>
      <w:r w:rsidRPr="00217ED2">
        <w:rPr>
          <w:color w:val="FF0000"/>
        </w:rPr>
        <w:tab/>
      </w:r>
      <w:r w:rsidR="003847FF" w:rsidRPr="00217ED2">
        <w:t>U</w:t>
      </w:r>
      <w:r w:rsidRPr="00217ED2">
        <w:t xml:space="preserve">nits of competency </w:t>
      </w:r>
      <w:r w:rsidR="00172EFC" w:rsidRPr="00217ED2">
        <w:t xml:space="preserve">and modules </w:t>
      </w:r>
      <w:r w:rsidR="00A161CF" w:rsidRPr="00217ED2">
        <w:t xml:space="preserve">completed </w:t>
      </w:r>
      <w:r w:rsidR="008C13B6" w:rsidRPr="00217ED2">
        <w:t>by all students</w:t>
      </w:r>
      <w:r w:rsidR="00253A1D" w:rsidRPr="00217ED2">
        <w:t>, by change from previous year</w:t>
      </w:r>
      <w:r w:rsidRPr="00217ED2">
        <w:rPr>
          <w:rStyle w:val="NoteLabel"/>
          <w:b/>
        </w:rPr>
        <w:t>a</w:t>
      </w:r>
      <w:r w:rsidR="004D11E2" w:rsidRPr="00217ED2">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E31B1" w:rsidRPr="00764797">
        <w:tc>
          <w:tcPr>
            <w:tcW w:w="8777" w:type="dxa"/>
          </w:tcPr>
          <w:p w:rsidR="009E31B1" w:rsidRPr="00764797" w:rsidRDefault="00C2656E" w:rsidP="005F42C8">
            <w:pPr>
              <w:pStyle w:val="Figure"/>
              <w:spacing w:before="0"/>
              <w:rPr>
                <w:highlight w:val="yellow"/>
              </w:rPr>
            </w:pPr>
            <w:r>
              <w:rPr>
                <w:noProof/>
              </w:rPr>
              <w:drawing>
                <wp:inline distT="0" distB="0" distL="0" distR="0">
                  <wp:extent cx="5452110" cy="2691130"/>
                  <wp:effectExtent l="0" t="0" r="0" b="0"/>
                  <wp:docPr id="285" name="Picture 285" descr="Figure 5.45 Units of competency and modules completed by all students, by change from previous year&#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52110" cy="2691130"/>
                          </a:xfrm>
                          <a:prstGeom prst="rect">
                            <a:avLst/>
                          </a:prstGeom>
                          <a:noFill/>
                          <a:ln>
                            <a:noFill/>
                          </a:ln>
                        </pic:spPr>
                      </pic:pic>
                    </a:graphicData>
                  </a:graphic>
                </wp:inline>
              </w:drawing>
            </w:r>
          </w:p>
        </w:tc>
      </w:tr>
    </w:tbl>
    <w:p w:rsidR="009E31B1" w:rsidRPr="00217ED2" w:rsidRDefault="009E31B1" w:rsidP="00ED0C01">
      <w:pPr>
        <w:pStyle w:val="Note"/>
        <w:spacing w:before="40"/>
      </w:pPr>
      <w:r w:rsidRPr="00217ED2">
        <w:rPr>
          <w:rStyle w:val="NoteLabel"/>
        </w:rPr>
        <w:t>a</w:t>
      </w:r>
      <w:r w:rsidRPr="00217ED2">
        <w:t xml:space="preserve"> </w:t>
      </w:r>
      <w:r w:rsidR="00D322B6" w:rsidRPr="00217ED2">
        <w:t>Data are for government funded VET students.</w:t>
      </w:r>
    </w:p>
    <w:p w:rsidR="009E31B1" w:rsidRPr="0073220E" w:rsidRDefault="009E31B1">
      <w:pPr>
        <w:pStyle w:val="Source"/>
      </w:pPr>
      <w:r w:rsidRPr="00217ED2">
        <w:rPr>
          <w:i/>
        </w:rPr>
        <w:t>Source</w:t>
      </w:r>
      <w:r w:rsidRPr="00217ED2">
        <w:t xml:space="preserve">: </w:t>
      </w:r>
      <w:proofErr w:type="spellStart"/>
      <w:r w:rsidR="00147C1A" w:rsidRPr="00217ED2">
        <w:t>NCVER</w:t>
      </w:r>
      <w:proofErr w:type="spellEnd"/>
      <w:r w:rsidR="00147C1A" w:rsidRPr="00217ED2">
        <w:t xml:space="preserve"> (unpublished) National VET provider collection</w:t>
      </w:r>
      <w:r w:rsidR="001A4F63" w:rsidRPr="00217ED2">
        <w:t xml:space="preserve">; table </w:t>
      </w:r>
      <w:proofErr w:type="spellStart"/>
      <w:r w:rsidR="001A4F63" w:rsidRPr="00217ED2">
        <w:t>5</w:t>
      </w:r>
      <w:r w:rsidRPr="00217ED2">
        <w:t>A.</w:t>
      </w:r>
      <w:r w:rsidR="00B33499" w:rsidRPr="00217ED2">
        <w:t>8</w:t>
      </w:r>
      <w:r w:rsidR="00EF7AD6">
        <w:t>4</w:t>
      </w:r>
      <w:proofErr w:type="spellEnd"/>
      <w:r w:rsidRPr="00217ED2">
        <w:t>.</w:t>
      </w:r>
    </w:p>
    <w:p w:rsidR="00776883" w:rsidRPr="00FA13F9" w:rsidRDefault="00776883" w:rsidP="007A6A41">
      <w:pPr>
        <w:pStyle w:val="BodyText"/>
      </w:pPr>
      <w:r w:rsidRPr="00EF5A5F">
        <w:lastRenderedPageBreak/>
        <w:t xml:space="preserve">Amongst the VET target groups, between </w:t>
      </w:r>
      <w:r w:rsidR="00B33499">
        <w:t>200</w:t>
      </w:r>
      <w:r w:rsidR="00D768C4">
        <w:t>8</w:t>
      </w:r>
      <w:r w:rsidR="00B33499" w:rsidRPr="00EF5A5F">
        <w:t xml:space="preserve"> </w:t>
      </w:r>
      <w:r w:rsidRPr="00EF5A5F">
        <w:t xml:space="preserve">and </w:t>
      </w:r>
      <w:r w:rsidR="00B33499">
        <w:t>201</w:t>
      </w:r>
      <w:r w:rsidR="00D768C4">
        <w:t>2</w:t>
      </w:r>
      <w:r w:rsidR="00B33499" w:rsidRPr="00EF5A5F">
        <w:t xml:space="preserve"> </w:t>
      </w:r>
      <w:r w:rsidRPr="00EF5A5F">
        <w:t xml:space="preserve">the </w:t>
      </w:r>
      <w:r w:rsidR="00403B5B">
        <w:t xml:space="preserve">combined </w:t>
      </w:r>
      <w:r w:rsidRPr="00EF5A5F">
        <w:t xml:space="preserve">number of </w:t>
      </w:r>
      <w:r w:rsidRPr="00FA13F9">
        <w:t xml:space="preserve">units of competency </w:t>
      </w:r>
      <w:r w:rsidR="00394397" w:rsidRPr="00FA13F9">
        <w:t xml:space="preserve">and modules </w:t>
      </w:r>
      <w:r w:rsidR="00A161CF" w:rsidRPr="00FA13F9">
        <w:t xml:space="preserve">completed </w:t>
      </w:r>
      <w:r w:rsidRPr="00FA13F9">
        <w:t xml:space="preserve">nationally </w:t>
      </w:r>
      <w:r w:rsidR="00403B5B" w:rsidRPr="00FA13F9">
        <w:t>changed by</w:t>
      </w:r>
      <w:r w:rsidR="0008539C" w:rsidRPr="00FA13F9">
        <w:t>:</w:t>
      </w:r>
      <w:r w:rsidR="007A6A41" w:rsidRPr="00FA13F9">
        <w:t xml:space="preserve"> </w:t>
      </w:r>
    </w:p>
    <w:p w:rsidR="00FA13F9" w:rsidRPr="00FA13F9" w:rsidRDefault="00403B5B" w:rsidP="00403B5B">
      <w:pPr>
        <w:pStyle w:val="ListBullet"/>
        <w:rPr>
          <w:b/>
          <w:sz w:val="24"/>
        </w:rPr>
      </w:pPr>
      <w:r w:rsidRPr="00FA13F9">
        <w:t xml:space="preserve">an increase of </w:t>
      </w:r>
      <w:r w:rsidR="00764797" w:rsidRPr="00FA13F9">
        <w:t>55.0</w:t>
      </w:r>
      <w:r w:rsidR="00394397" w:rsidRPr="00FA13F9">
        <w:t> per cent for students reporting disability (</w:t>
      </w:r>
      <w:r w:rsidRPr="00FA13F9">
        <w:t xml:space="preserve">table </w:t>
      </w:r>
      <w:proofErr w:type="spellStart"/>
      <w:r w:rsidR="00394397" w:rsidRPr="00FA13F9">
        <w:t>5A.8</w:t>
      </w:r>
      <w:r w:rsidR="00EF7AD6">
        <w:t>6</w:t>
      </w:r>
      <w:proofErr w:type="spellEnd"/>
      <w:r w:rsidR="00FA13F9" w:rsidRPr="00FA13F9">
        <w:t>)</w:t>
      </w:r>
      <w:r w:rsidRPr="00FA13F9">
        <w:t xml:space="preserve"> </w:t>
      </w:r>
    </w:p>
    <w:p w:rsidR="00403B5B" w:rsidRPr="00FA13F9" w:rsidRDefault="00FA13F9" w:rsidP="00403B5B">
      <w:pPr>
        <w:pStyle w:val="ListBullet"/>
        <w:rPr>
          <w:rStyle w:val="DraftingNote"/>
          <w:color w:val="auto"/>
          <w:u w:val="none"/>
        </w:rPr>
      </w:pPr>
      <w:r w:rsidRPr="00FA13F9">
        <w:t xml:space="preserve">an increase of </w:t>
      </w:r>
      <w:r w:rsidR="00403B5B" w:rsidRPr="00FA13F9">
        <w:t>51.2</w:t>
      </w:r>
      <w:r w:rsidR="00394397" w:rsidRPr="00FA13F9">
        <w:t> per cent for students speaking a language other than English at home (table </w:t>
      </w:r>
      <w:proofErr w:type="spellStart"/>
      <w:r w:rsidR="00394397" w:rsidRPr="00FA13F9">
        <w:t>5A.8</w:t>
      </w:r>
      <w:r w:rsidR="00EF7AD6">
        <w:t>7</w:t>
      </w:r>
      <w:proofErr w:type="spellEnd"/>
      <w:r w:rsidRPr="00FA13F9">
        <w:t>)</w:t>
      </w:r>
    </w:p>
    <w:p w:rsidR="00394397" w:rsidRPr="00FA13F9" w:rsidRDefault="00FA13F9" w:rsidP="00394397">
      <w:pPr>
        <w:pStyle w:val="ListBullet"/>
      </w:pPr>
      <w:r w:rsidRPr="00FA13F9">
        <w:t>a decrease of 5.7</w:t>
      </w:r>
      <w:r w:rsidR="00394397" w:rsidRPr="00FA13F9">
        <w:t> per cent for students from remote and very remote areas (table </w:t>
      </w:r>
      <w:proofErr w:type="spellStart"/>
      <w:r w:rsidR="00394397" w:rsidRPr="00FA13F9">
        <w:t>5A.8</w:t>
      </w:r>
      <w:r w:rsidR="00EF7AD6">
        <w:t>5</w:t>
      </w:r>
      <w:proofErr w:type="spellEnd"/>
      <w:r w:rsidR="00394397" w:rsidRPr="00FA13F9">
        <w:t>)</w:t>
      </w:r>
      <w:r w:rsidRPr="00FA13F9">
        <w:t>.</w:t>
      </w:r>
    </w:p>
    <w:p w:rsidR="0044755D" w:rsidRPr="00EF5A5F" w:rsidRDefault="0044755D" w:rsidP="00307044">
      <w:pPr>
        <w:pStyle w:val="Heading5"/>
      </w:pPr>
      <w:r w:rsidRPr="00EF5A5F">
        <w:t>Skill outputs from VET — Qualification Equivalents</w:t>
      </w:r>
    </w:p>
    <w:p w:rsidR="0093215F" w:rsidRPr="00EF5A5F" w:rsidRDefault="0093215F" w:rsidP="00307044">
      <w:pPr>
        <w:pStyle w:val="BodyText"/>
      </w:pPr>
      <w:r w:rsidRPr="004336B1">
        <w:t xml:space="preserve">Nationally, </w:t>
      </w:r>
      <w:r w:rsidR="00CA13A6" w:rsidRPr="004336B1">
        <w:t xml:space="preserve">government funded VET students </w:t>
      </w:r>
      <w:r w:rsidR="00682387" w:rsidRPr="004336B1">
        <w:t>undertook</w:t>
      </w:r>
      <w:r w:rsidR="00CA13A6" w:rsidRPr="004336B1">
        <w:t xml:space="preserve"> </w:t>
      </w:r>
      <w:r w:rsidR="00E47A58" w:rsidRPr="004336B1">
        <w:t xml:space="preserve">training equivalent to </w:t>
      </w:r>
      <w:r w:rsidR="00A161CF" w:rsidRPr="004336B1">
        <w:t xml:space="preserve">approximately </w:t>
      </w:r>
      <w:r w:rsidR="004336B1" w:rsidRPr="004336B1">
        <w:t>645 3</w:t>
      </w:r>
      <w:r w:rsidR="002018EB" w:rsidRPr="004336B1">
        <w:t>00</w:t>
      </w:r>
      <w:r w:rsidRPr="004336B1">
        <w:t xml:space="preserve"> VET qualification</w:t>
      </w:r>
      <w:r w:rsidR="00682387" w:rsidRPr="004336B1">
        <w:t>s</w:t>
      </w:r>
      <w:r w:rsidR="008368A7" w:rsidRPr="004336B1">
        <w:t xml:space="preserve"> </w:t>
      </w:r>
      <w:r w:rsidRPr="004336B1">
        <w:t xml:space="preserve">in </w:t>
      </w:r>
      <w:r w:rsidR="002018EB" w:rsidRPr="004336B1">
        <w:t>201</w:t>
      </w:r>
      <w:r w:rsidR="00FA7B37" w:rsidRPr="004336B1">
        <w:t>2</w:t>
      </w:r>
      <w:r w:rsidR="00CA13A6" w:rsidRPr="004336B1">
        <w:t xml:space="preserve">, an increase from </w:t>
      </w:r>
      <w:r w:rsidR="004336B1" w:rsidRPr="004336B1">
        <w:t>575</w:t>
      </w:r>
      <w:r w:rsidR="002018EB" w:rsidRPr="004336B1">
        <w:t> </w:t>
      </w:r>
      <w:r w:rsidR="004336B1" w:rsidRPr="004336B1">
        <w:t>9</w:t>
      </w:r>
      <w:r w:rsidR="002018EB" w:rsidRPr="004336B1">
        <w:t>00</w:t>
      </w:r>
      <w:r w:rsidR="00CA13A6" w:rsidRPr="004336B1">
        <w:t xml:space="preserve"> in </w:t>
      </w:r>
      <w:r w:rsidR="002018EB" w:rsidRPr="004336B1">
        <w:t>201</w:t>
      </w:r>
      <w:r w:rsidR="00FA7B37" w:rsidRPr="004336B1">
        <w:t>1</w:t>
      </w:r>
      <w:r w:rsidR="002018EB" w:rsidRPr="004336B1">
        <w:t xml:space="preserve"> </w:t>
      </w:r>
      <w:r w:rsidR="00431954" w:rsidRPr="004336B1">
        <w:t xml:space="preserve">and from </w:t>
      </w:r>
      <w:r w:rsidR="004336B1" w:rsidRPr="004336B1">
        <w:t>414</w:t>
      </w:r>
      <w:r w:rsidR="002018EB" w:rsidRPr="004336B1">
        <w:t> </w:t>
      </w:r>
      <w:r w:rsidR="004336B1" w:rsidRPr="004336B1">
        <w:t>0</w:t>
      </w:r>
      <w:r w:rsidR="002018EB" w:rsidRPr="004336B1">
        <w:t>00</w:t>
      </w:r>
      <w:r w:rsidR="00431954" w:rsidRPr="004336B1">
        <w:t xml:space="preserve"> in </w:t>
      </w:r>
      <w:r w:rsidR="002018EB" w:rsidRPr="004336B1">
        <w:t>200</w:t>
      </w:r>
      <w:r w:rsidR="00FA7B37" w:rsidRPr="004336B1">
        <w:t>8</w:t>
      </w:r>
      <w:r w:rsidR="00284675" w:rsidRPr="004336B1">
        <w:t>.</w:t>
      </w:r>
      <w:r w:rsidR="00CA13A6" w:rsidRPr="004336B1">
        <w:t xml:space="preserve"> </w:t>
      </w:r>
      <w:r w:rsidR="00284675" w:rsidRPr="004336B1">
        <w:t xml:space="preserve">The change from </w:t>
      </w:r>
      <w:r w:rsidR="002018EB" w:rsidRPr="004336B1">
        <w:t>200</w:t>
      </w:r>
      <w:r w:rsidR="00FA7B37" w:rsidRPr="004336B1">
        <w:t>8</w:t>
      </w:r>
      <w:r w:rsidR="002018EB" w:rsidRPr="004336B1">
        <w:t xml:space="preserve"> </w:t>
      </w:r>
      <w:r w:rsidR="00284675" w:rsidRPr="004336B1">
        <w:t xml:space="preserve">to </w:t>
      </w:r>
      <w:r w:rsidR="002018EB" w:rsidRPr="004336B1">
        <w:t>201</w:t>
      </w:r>
      <w:r w:rsidR="00FA7B37" w:rsidRPr="004336B1">
        <w:t>2</w:t>
      </w:r>
      <w:r w:rsidR="002018EB" w:rsidRPr="004336B1">
        <w:t xml:space="preserve"> </w:t>
      </w:r>
      <w:r w:rsidR="00284675" w:rsidRPr="004336B1">
        <w:t xml:space="preserve">represents a </w:t>
      </w:r>
      <w:r w:rsidR="004336B1" w:rsidRPr="004336B1">
        <w:t>55.9</w:t>
      </w:r>
      <w:r w:rsidR="000040CE" w:rsidRPr="004336B1">
        <w:t xml:space="preserve"> per cent increase </w:t>
      </w:r>
      <w:r w:rsidR="000040CE" w:rsidRPr="00EF5A5F">
        <w:t xml:space="preserve">(table </w:t>
      </w:r>
      <w:proofErr w:type="spellStart"/>
      <w:r w:rsidR="000040CE" w:rsidRPr="00EF5A5F">
        <w:t>5A.</w:t>
      </w:r>
      <w:r w:rsidR="00EF7AD6">
        <w:t>83</w:t>
      </w:r>
      <w:proofErr w:type="spellEnd"/>
      <w:r w:rsidR="000040CE" w:rsidRPr="00EF5A5F">
        <w:t xml:space="preserve">). </w:t>
      </w:r>
      <w:r w:rsidR="00CA13A6" w:rsidRPr="00EF5A5F">
        <w:t>T</w:t>
      </w:r>
      <w:r w:rsidR="006633D2">
        <w:t>rends in t</w:t>
      </w:r>
      <w:r w:rsidR="00CA13A6" w:rsidRPr="00EF5A5F">
        <w:t xml:space="preserve">he number of </w:t>
      </w:r>
      <w:r w:rsidR="00DB24C3" w:rsidRPr="00EF5A5F">
        <w:t>Q</w:t>
      </w:r>
      <w:r w:rsidR="00CA13A6" w:rsidRPr="00EF5A5F">
        <w:t xml:space="preserve">ualification </w:t>
      </w:r>
      <w:r w:rsidR="00DB24C3" w:rsidRPr="00EF5A5F">
        <w:t>E</w:t>
      </w:r>
      <w:r w:rsidR="00CA13A6" w:rsidRPr="00EF5A5F">
        <w:t>quivalents varied across jurisdictions</w:t>
      </w:r>
      <w:r w:rsidRPr="00EF5A5F">
        <w:t xml:space="preserve"> (figure </w:t>
      </w:r>
      <w:r w:rsidR="00606C29">
        <w:t>5.4</w:t>
      </w:r>
      <w:r w:rsidR="0020762A">
        <w:t>6</w:t>
      </w:r>
      <w:r w:rsidRPr="00EF5A5F">
        <w:t>).</w:t>
      </w:r>
    </w:p>
    <w:p w:rsidR="0093215F" w:rsidRPr="00F56C66" w:rsidRDefault="0093215F" w:rsidP="00A82778">
      <w:pPr>
        <w:pStyle w:val="FigureTitle"/>
        <w:rPr>
          <w:rStyle w:val="NoteLabel"/>
          <w:b/>
        </w:rPr>
      </w:pPr>
      <w:r w:rsidRPr="00F56C66">
        <w:rPr>
          <w:b w:val="0"/>
        </w:rPr>
        <w:t xml:space="preserve">Figure </w:t>
      </w:r>
      <w:bookmarkStart w:id="69" w:name="OLE_LINK47"/>
      <w:r w:rsidR="00AB7026" w:rsidRPr="00F56C66">
        <w:rPr>
          <w:b w:val="0"/>
        </w:rPr>
        <w:t>5.</w:t>
      </w:r>
      <w:r w:rsidR="009D604A" w:rsidRPr="00F56C66">
        <w:rPr>
          <w:b w:val="0"/>
          <w:noProof/>
        </w:rPr>
        <w:t>4</w:t>
      </w:r>
      <w:bookmarkEnd w:id="69"/>
      <w:r w:rsidR="0020762A">
        <w:rPr>
          <w:b w:val="0"/>
          <w:noProof/>
        </w:rPr>
        <w:t>6</w:t>
      </w:r>
      <w:r w:rsidRPr="00F56C66">
        <w:tab/>
      </w:r>
      <w:r w:rsidR="00BD0457" w:rsidRPr="00F56C66">
        <w:t>Qualification Equivalents</w:t>
      </w:r>
      <w:r w:rsidR="00746065" w:rsidRPr="00F56C66">
        <w:t xml:space="preserve">, all </w:t>
      </w:r>
      <w:r w:rsidR="000E3766" w:rsidRPr="00F56C66">
        <w:t>students</w:t>
      </w:r>
      <w:r w:rsidR="00BD0457" w:rsidRPr="00F56C66">
        <w:t xml:space="preserve">, </w:t>
      </w:r>
      <w:r w:rsidR="00DB44EF" w:rsidRPr="00F56C66">
        <w:t>201</w:t>
      </w:r>
      <w:r w:rsidR="00FA7B37" w:rsidRPr="00F56C66">
        <w:t>2</w:t>
      </w:r>
      <w:r w:rsidR="00DB44EF" w:rsidRPr="00F56C66">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3215F" w:rsidRPr="00EF5A5F" w:rsidTr="0018104F">
        <w:tc>
          <w:tcPr>
            <w:tcW w:w="8777" w:type="dxa"/>
          </w:tcPr>
          <w:p w:rsidR="0093215F" w:rsidRPr="00EF5A5F" w:rsidRDefault="00C2656E" w:rsidP="0018104F">
            <w:pPr>
              <w:pStyle w:val="Figure"/>
            </w:pPr>
            <w:r>
              <w:rPr>
                <w:noProof/>
              </w:rPr>
              <w:drawing>
                <wp:inline distT="0" distB="0" distL="0" distR="0">
                  <wp:extent cx="5391785" cy="2691130"/>
                  <wp:effectExtent l="0" t="0" r="0" b="0"/>
                  <wp:docPr id="286" name="Picture 286" descr="Figure 5.46 Qualification Equivalents, all students,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AC1451" w:rsidRPr="0073220E" w:rsidRDefault="00AC1451" w:rsidP="0014685B">
      <w:pPr>
        <w:pStyle w:val="Note"/>
      </w:pPr>
      <w:r w:rsidRPr="0073220E">
        <w:rPr>
          <w:rStyle w:val="NoteLabel"/>
        </w:rPr>
        <w:t>a</w:t>
      </w:r>
      <w:r w:rsidRPr="0073220E">
        <w:t xml:space="preserve"> Data are for government funded VET students. </w:t>
      </w:r>
    </w:p>
    <w:p w:rsidR="0093215F" w:rsidRPr="0073220E" w:rsidRDefault="0093215F" w:rsidP="00DB24C3">
      <w:pPr>
        <w:pStyle w:val="Source"/>
      </w:pPr>
      <w:r w:rsidRPr="0073220E">
        <w:rPr>
          <w:i/>
        </w:rPr>
        <w:t>Source</w:t>
      </w:r>
      <w:r w:rsidRPr="0073220E">
        <w:t xml:space="preserve">: </w:t>
      </w:r>
      <w:proofErr w:type="spellStart"/>
      <w:r w:rsidRPr="0073220E">
        <w:t>NCVER</w:t>
      </w:r>
      <w:proofErr w:type="spellEnd"/>
      <w:r w:rsidRPr="0073220E">
        <w:t xml:space="preserve"> (unpublished) National VET provider collection; table </w:t>
      </w:r>
      <w:proofErr w:type="spellStart"/>
      <w:r w:rsidRPr="0073220E">
        <w:t>5A</w:t>
      </w:r>
      <w:r w:rsidR="00CA13A6" w:rsidRPr="0073220E">
        <w:t>.</w:t>
      </w:r>
      <w:r w:rsidR="00EF7AD6">
        <w:t>83</w:t>
      </w:r>
      <w:proofErr w:type="spellEnd"/>
      <w:r w:rsidR="00037932" w:rsidRPr="0073220E">
        <w:t>.</w:t>
      </w:r>
    </w:p>
    <w:p w:rsidR="00746065" w:rsidRPr="00EF5A5F" w:rsidRDefault="002E16A2" w:rsidP="00307044">
      <w:pPr>
        <w:pStyle w:val="BodyText"/>
      </w:pPr>
      <w:r w:rsidRPr="00925D60">
        <w:t xml:space="preserve">Nationally, government funded VET Indigenous students </w:t>
      </w:r>
      <w:r w:rsidR="00682387" w:rsidRPr="00925D60">
        <w:t xml:space="preserve">undertook training equivalent to </w:t>
      </w:r>
      <w:r w:rsidR="00DB44EF" w:rsidRPr="00925D60">
        <w:t>2</w:t>
      </w:r>
      <w:r w:rsidR="00925D60" w:rsidRPr="00925D60">
        <w:t>6</w:t>
      </w:r>
      <w:r w:rsidR="00DB44EF" w:rsidRPr="00925D60">
        <w:t> </w:t>
      </w:r>
      <w:r w:rsidR="00925D60" w:rsidRPr="00925D60">
        <w:t>812</w:t>
      </w:r>
      <w:r w:rsidRPr="00925D60">
        <w:t xml:space="preserve"> VET qualification</w:t>
      </w:r>
      <w:r w:rsidR="00682387" w:rsidRPr="00925D60">
        <w:t>s</w:t>
      </w:r>
      <w:r w:rsidRPr="00925D60">
        <w:t xml:space="preserve"> in </w:t>
      </w:r>
      <w:r w:rsidR="00DB44EF" w:rsidRPr="00925D60">
        <w:t>201</w:t>
      </w:r>
      <w:r w:rsidR="00FA7B37" w:rsidRPr="00925D60">
        <w:t>2</w:t>
      </w:r>
      <w:r w:rsidRPr="00925D60">
        <w:t xml:space="preserve">, an increase from </w:t>
      </w:r>
      <w:r w:rsidR="00DB44EF" w:rsidRPr="00925D60">
        <w:t>2</w:t>
      </w:r>
      <w:r w:rsidR="00925D60" w:rsidRPr="00925D60">
        <w:t>5</w:t>
      </w:r>
      <w:r w:rsidR="00DB44EF" w:rsidRPr="00925D60">
        <w:t> </w:t>
      </w:r>
      <w:r w:rsidR="00925D60" w:rsidRPr="00925D60">
        <w:t>744</w:t>
      </w:r>
      <w:r w:rsidRPr="00925D60">
        <w:t xml:space="preserve"> in </w:t>
      </w:r>
      <w:r w:rsidR="00DB44EF" w:rsidRPr="00925D60">
        <w:t>201</w:t>
      </w:r>
      <w:r w:rsidR="00FA7B37" w:rsidRPr="00925D60">
        <w:t>1</w:t>
      </w:r>
      <w:r w:rsidR="00DB44EF" w:rsidRPr="00925D60">
        <w:t xml:space="preserve"> </w:t>
      </w:r>
      <w:r w:rsidRPr="00925D60">
        <w:t xml:space="preserve">and from </w:t>
      </w:r>
      <w:r w:rsidR="00DB44EF" w:rsidRPr="00925D60">
        <w:t>1</w:t>
      </w:r>
      <w:r w:rsidR="00925D60" w:rsidRPr="00925D60">
        <w:t>8</w:t>
      </w:r>
      <w:r w:rsidR="00DB44EF" w:rsidRPr="00925D60">
        <w:t> </w:t>
      </w:r>
      <w:r w:rsidR="00925D60" w:rsidRPr="00925D60">
        <w:t>079</w:t>
      </w:r>
      <w:r w:rsidRPr="00925D60">
        <w:t xml:space="preserve"> in </w:t>
      </w:r>
      <w:r w:rsidR="00DB44EF" w:rsidRPr="00925D60">
        <w:t>200</w:t>
      </w:r>
      <w:r w:rsidR="00FA7B37" w:rsidRPr="00925D60">
        <w:t>8</w:t>
      </w:r>
      <w:r w:rsidR="00E0293F" w:rsidRPr="00925D60">
        <w:t xml:space="preserve">. </w:t>
      </w:r>
      <w:r w:rsidRPr="00925D60">
        <w:t xml:space="preserve">The change from </w:t>
      </w:r>
      <w:r w:rsidR="00DB44EF" w:rsidRPr="00925D60">
        <w:t>200</w:t>
      </w:r>
      <w:r w:rsidR="00FA7B37" w:rsidRPr="00925D60">
        <w:t>8</w:t>
      </w:r>
      <w:r w:rsidR="00DB44EF" w:rsidRPr="00925D60">
        <w:t xml:space="preserve"> </w:t>
      </w:r>
      <w:r w:rsidRPr="00925D60">
        <w:t xml:space="preserve">to </w:t>
      </w:r>
      <w:r w:rsidR="00DB44EF" w:rsidRPr="00925D60">
        <w:t>201</w:t>
      </w:r>
      <w:r w:rsidR="00FA7B37" w:rsidRPr="00925D60">
        <w:t>2</w:t>
      </w:r>
      <w:r w:rsidR="00DB44EF" w:rsidRPr="00925D60">
        <w:t xml:space="preserve"> </w:t>
      </w:r>
      <w:r w:rsidRPr="00925D60">
        <w:t xml:space="preserve">represents a </w:t>
      </w:r>
      <w:r w:rsidR="003E39D1">
        <w:t>48.3</w:t>
      </w:r>
      <w:r w:rsidRPr="00925D60">
        <w:t xml:space="preserve"> per cent increase (compared with a </w:t>
      </w:r>
      <w:r w:rsidR="003E39D1">
        <w:t>55.9</w:t>
      </w:r>
      <w:r w:rsidRPr="00925D60">
        <w:t xml:space="preserve"> per cent increase for all government funded students </w:t>
      </w:r>
      <w:r w:rsidRPr="00925D60">
        <w:lastRenderedPageBreak/>
        <w:t xml:space="preserve">over the same period) </w:t>
      </w:r>
      <w:r w:rsidR="00E0293F" w:rsidRPr="00925D60">
        <w:t xml:space="preserve">(table </w:t>
      </w:r>
      <w:proofErr w:type="spellStart"/>
      <w:r w:rsidR="00E0293F" w:rsidRPr="00925D60">
        <w:t>5A.</w:t>
      </w:r>
      <w:r w:rsidR="00EF7AD6">
        <w:t>83</w:t>
      </w:r>
      <w:proofErr w:type="spellEnd"/>
      <w:r w:rsidR="00E0293F" w:rsidRPr="00925D60">
        <w:t xml:space="preserve">). </w:t>
      </w:r>
      <w:r w:rsidRPr="00925D60">
        <w:t xml:space="preserve">The number </w:t>
      </w:r>
      <w:r w:rsidRPr="00EF5A5F">
        <w:t xml:space="preserve">of </w:t>
      </w:r>
      <w:r w:rsidR="00DB24C3" w:rsidRPr="00EF5A5F">
        <w:t>Q</w:t>
      </w:r>
      <w:r w:rsidRPr="00EF5A5F">
        <w:t xml:space="preserve">ualification </w:t>
      </w:r>
      <w:r w:rsidR="00DB24C3" w:rsidRPr="00EF5A5F">
        <w:t>E</w:t>
      </w:r>
      <w:r w:rsidRPr="00EF5A5F">
        <w:t>quivalents varied across jurisdictions (figure </w:t>
      </w:r>
      <w:r w:rsidR="00606C29">
        <w:t>5.4</w:t>
      </w:r>
      <w:r w:rsidR="0020762A">
        <w:t>7</w:t>
      </w:r>
      <w:r w:rsidR="00746065" w:rsidRPr="00EF5A5F">
        <w:t>).</w:t>
      </w:r>
    </w:p>
    <w:p w:rsidR="00746065" w:rsidRPr="00D8153B" w:rsidRDefault="00746065" w:rsidP="004E0E5E">
      <w:pPr>
        <w:pStyle w:val="FigureTitle"/>
        <w:rPr>
          <w:rStyle w:val="NoteLabel"/>
          <w:b/>
        </w:rPr>
      </w:pPr>
      <w:r w:rsidRPr="00D8153B">
        <w:rPr>
          <w:b w:val="0"/>
        </w:rPr>
        <w:t xml:space="preserve">Figure </w:t>
      </w:r>
      <w:bookmarkStart w:id="70" w:name="OLE_LINK49"/>
      <w:r w:rsidR="00AB7026" w:rsidRPr="00D8153B">
        <w:rPr>
          <w:b w:val="0"/>
        </w:rPr>
        <w:t>5.</w:t>
      </w:r>
      <w:r w:rsidR="009D604A" w:rsidRPr="00D8153B">
        <w:rPr>
          <w:b w:val="0"/>
          <w:noProof/>
        </w:rPr>
        <w:t>4</w:t>
      </w:r>
      <w:bookmarkEnd w:id="70"/>
      <w:r w:rsidR="0020762A">
        <w:rPr>
          <w:b w:val="0"/>
          <w:noProof/>
        </w:rPr>
        <w:t>7</w:t>
      </w:r>
      <w:r w:rsidRPr="00D8153B">
        <w:tab/>
        <w:t xml:space="preserve">Qualification Equivalents, Indigenous </w:t>
      </w:r>
      <w:r w:rsidR="000E3766" w:rsidRPr="00D8153B">
        <w:t>students</w:t>
      </w:r>
      <w:r w:rsidRPr="00D8153B">
        <w:t xml:space="preserve">, </w:t>
      </w:r>
      <w:r w:rsidR="00DB44EF" w:rsidRPr="00D8153B">
        <w:t>201</w:t>
      </w:r>
      <w:r w:rsidR="00FA7B37" w:rsidRPr="00D8153B">
        <w:t>2</w:t>
      </w:r>
      <w:r w:rsidR="00DB44EF" w:rsidRPr="00D8153B">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46065" w:rsidRPr="00EF5A5F" w:rsidTr="00746065">
        <w:tc>
          <w:tcPr>
            <w:tcW w:w="8777" w:type="dxa"/>
          </w:tcPr>
          <w:p w:rsidR="00746065" w:rsidRPr="00EF5A5F" w:rsidRDefault="00C2656E" w:rsidP="00746065">
            <w:pPr>
              <w:pStyle w:val="Figure"/>
            </w:pPr>
            <w:r>
              <w:rPr>
                <w:noProof/>
              </w:rPr>
              <w:drawing>
                <wp:inline distT="0" distB="0" distL="0" distR="0">
                  <wp:extent cx="5391785" cy="2691130"/>
                  <wp:effectExtent l="0" t="0" r="0" b="0"/>
                  <wp:docPr id="287" name="Picture 287" descr="Figure 5.47 Qualification Equivalents, Indigenous students, 2012&#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AC1451" w:rsidRPr="0073220E" w:rsidRDefault="00AC1451" w:rsidP="0014685B">
      <w:pPr>
        <w:pStyle w:val="Note"/>
      </w:pPr>
      <w:r w:rsidRPr="0073220E">
        <w:rPr>
          <w:rStyle w:val="NoteLabel"/>
        </w:rPr>
        <w:t>a</w:t>
      </w:r>
      <w:r w:rsidRPr="0073220E">
        <w:t xml:space="preserve"> Data are for government funded VET students. </w:t>
      </w:r>
    </w:p>
    <w:p w:rsidR="00746065" w:rsidRPr="0073220E" w:rsidRDefault="00746065" w:rsidP="00164896">
      <w:pPr>
        <w:pStyle w:val="Source"/>
      </w:pPr>
      <w:r w:rsidRPr="0073220E">
        <w:rPr>
          <w:i/>
        </w:rPr>
        <w:t>Source</w:t>
      </w:r>
      <w:r w:rsidRPr="0073220E">
        <w:t xml:space="preserve">: </w:t>
      </w:r>
      <w:proofErr w:type="spellStart"/>
      <w:r w:rsidRPr="0073220E">
        <w:t>NCVER</w:t>
      </w:r>
      <w:proofErr w:type="spellEnd"/>
      <w:r w:rsidRPr="0073220E">
        <w:t xml:space="preserve"> (unpublished) National VET provider collection; table </w:t>
      </w:r>
      <w:proofErr w:type="spellStart"/>
      <w:r w:rsidRPr="0073220E">
        <w:t>5A.</w:t>
      </w:r>
      <w:r w:rsidR="00EF7AD6">
        <w:t>83</w:t>
      </w:r>
      <w:proofErr w:type="spellEnd"/>
      <w:r w:rsidR="00DB24C3" w:rsidRPr="0073220E">
        <w:t>.</w:t>
      </w:r>
    </w:p>
    <w:p w:rsidR="00C12517" w:rsidRPr="004252FF" w:rsidRDefault="00106D66" w:rsidP="00155F55">
      <w:pPr>
        <w:pStyle w:val="BodyText"/>
      </w:pPr>
      <w:r>
        <w:t>Figure </w:t>
      </w:r>
      <w:r w:rsidR="00606C29">
        <w:t>5.4</w:t>
      </w:r>
      <w:r w:rsidR="0020762A">
        <w:t>8</w:t>
      </w:r>
      <w:r>
        <w:t xml:space="preserve"> shows t</w:t>
      </w:r>
      <w:r w:rsidR="00576BA0" w:rsidRPr="00EF5A5F">
        <w:t xml:space="preserve">he </w:t>
      </w:r>
      <w:r w:rsidR="00576BA0" w:rsidRPr="004252FF">
        <w:t xml:space="preserve">number of Qualification Equivalents </w:t>
      </w:r>
      <w:r w:rsidR="00B07F65" w:rsidRPr="004252FF">
        <w:t xml:space="preserve">since </w:t>
      </w:r>
      <w:r w:rsidR="00AA77BD" w:rsidRPr="004252FF">
        <w:t>200</w:t>
      </w:r>
      <w:r w:rsidR="00FA7B37" w:rsidRPr="004252FF">
        <w:t>8</w:t>
      </w:r>
      <w:r w:rsidR="00AA77BD" w:rsidRPr="004252FF">
        <w:t xml:space="preserve"> for all students at certificate levels III or IV and a</w:t>
      </w:r>
      <w:r w:rsidR="00923F5A" w:rsidRPr="004252FF">
        <w:t>t</w:t>
      </w:r>
      <w:r w:rsidR="00AA77BD" w:rsidRPr="004252FF">
        <w:t xml:space="preserve"> diploma level and above.</w:t>
      </w:r>
      <w:r w:rsidR="00235438" w:rsidRPr="004252FF">
        <w:t xml:space="preserve"> </w:t>
      </w:r>
      <w:r w:rsidRPr="004252FF">
        <w:t>Nationally f</w:t>
      </w:r>
      <w:r w:rsidR="00155F55" w:rsidRPr="004252FF">
        <w:t>rom 200</w:t>
      </w:r>
      <w:r w:rsidR="00FA7B37" w:rsidRPr="004252FF">
        <w:t>8</w:t>
      </w:r>
      <w:r w:rsidR="00155F55" w:rsidRPr="004252FF">
        <w:t xml:space="preserve"> to </w:t>
      </w:r>
      <w:r w:rsidR="004D6337" w:rsidRPr="004252FF">
        <w:t>201</w:t>
      </w:r>
      <w:r w:rsidR="00FA7B37" w:rsidRPr="004252FF">
        <w:t>2</w:t>
      </w:r>
      <w:r w:rsidR="00155F55" w:rsidRPr="004252FF">
        <w:t xml:space="preserve">, the number of Qualification Equivalents increased by </w:t>
      </w:r>
      <w:r w:rsidR="004252FF" w:rsidRPr="004252FF">
        <w:t>67.5</w:t>
      </w:r>
      <w:r w:rsidR="00155F55" w:rsidRPr="004252FF">
        <w:t xml:space="preserve"> per cent at certificate levels III or IV, and by </w:t>
      </w:r>
      <w:r w:rsidR="00C15F4D">
        <w:t>62.0</w:t>
      </w:r>
      <w:r w:rsidR="00155F55" w:rsidRPr="004252FF">
        <w:t xml:space="preserve"> per cent at diploma level and above (table </w:t>
      </w:r>
      <w:proofErr w:type="spellStart"/>
      <w:r w:rsidR="00155F55" w:rsidRPr="004252FF">
        <w:t>5A.</w:t>
      </w:r>
      <w:r w:rsidR="00EF7AD6">
        <w:t>83</w:t>
      </w:r>
      <w:proofErr w:type="spellEnd"/>
      <w:r w:rsidR="00155F55" w:rsidRPr="004252FF">
        <w:t>).</w:t>
      </w:r>
    </w:p>
    <w:p w:rsidR="00C12517" w:rsidRDefault="00C12517">
      <w:pPr>
        <w:rPr>
          <w:szCs w:val="20"/>
        </w:rPr>
      </w:pPr>
      <w:r>
        <w:br w:type="page"/>
      </w:r>
    </w:p>
    <w:p w:rsidR="004712CE" w:rsidRPr="00F56C66" w:rsidRDefault="004712CE" w:rsidP="004712CE">
      <w:pPr>
        <w:pStyle w:val="FigureTitle"/>
        <w:rPr>
          <w:rStyle w:val="NoteLabel"/>
          <w:b/>
        </w:rPr>
      </w:pPr>
      <w:r w:rsidRPr="00F56C66">
        <w:rPr>
          <w:b w:val="0"/>
        </w:rPr>
        <w:lastRenderedPageBreak/>
        <w:t xml:space="preserve">Figure </w:t>
      </w:r>
      <w:bookmarkStart w:id="71" w:name="OLE_LINK52"/>
      <w:r w:rsidR="00AA77BD" w:rsidRPr="00F56C66">
        <w:rPr>
          <w:b w:val="0"/>
        </w:rPr>
        <w:t>5.</w:t>
      </w:r>
      <w:r w:rsidR="009D604A" w:rsidRPr="00F56C66">
        <w:rPr>
          <w:b w:val="0"/>
          <w:noProof/>
        </w:rPr>
        <w:t>4</w:t>
      </w:r>
      <w:bookmarkEnd w:id="71"/>
      <w:r w:rsidR="0020762A">
        <w:rPr>
          <w:b w:val="0"/>
          <w:noProof/>
        </w:rPr>
        <w:t>8</w:t>
      </w:r>
      <w:r w:rsidRPr="00F56C66">
        <w:tab/>
        <w:t>Qualification Equivalents</w:t>
      </w:r>
      <w:r w:rsidR="005E517D" w:rsidRPr="00F56C66">
        <w:t xml:space="preserve"> in </w:t>
      </w:r>
      <w:r w:rsidR="00235438" w:rsidRPr="00F56C66">
        <w:t>selected qualification levels</w:t>
      </w:r>
      <w:r w:rsidR="001355AB" w:rsidRPr="00F56C66">
        <w:t>, all students</w:t>
      </w:r>
      <w:r w:rsidRPr="00F56C66">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4712CE" w:rsidRPr="00EF5A5F" w:rsidTr="004712CE">
        <w:tc>
          <w:tcPr>
            <w:tcW w:w="8777" w:type="dxa"/>
          </w:tcPr>
          <w:p w:rsidR="00234CB3" w:rsidRPr="00EF5A5F" w:rsidRDefault="00C2656E" w:rsidP="00B92E37">
            <w:pPr>
              <w:pStyle w:val="Figure"/>
              <w:spacing w:after="0"/>
            </w:pPr>
            <w:r>
              <w:rPr>
                <w:noProof/>
              </w:rPr>
              <w:drawing>
                <wp:inline distT="0" distB="0" distL="0" distR="0">
                  <wp:extent cx="5391785" cy="2691130"/>
                  <wp:effectExtent l="0" t="0" r="0" b="0"/>
                  <wp:docPr id="288" name="Picture 288" descr="Figure 5.48 Qualification Equivalents in selected qualification levels, all students&#10;&#10;Qualificaiton Equivalents in certificate III or IV&#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r w:rsidR="004712CE" w:rsidRPr="00EF5A5F" w:rsidTr="004712CE">
        <w:tc>
          <w:tcPr>
            <w:tcW w:w="8777" w:type="dxa"/>
          </w:tcPr>
          <w:p w:rsidR="004712CE" w:rsidRPr="00EF5A5F" w:rsidRDefault="00C2656E" w:rsidP="00B92E37">
            <w:pPr>
              <w:pStyle w:val="Figure"/>
              <w:spacing w:before="0"/>
            </w:pPr>
            <w:r>
              <w:rPr>
                <w:noProof/>
              </w:rPr>
              <w:drawing>
                <wp:inline distT="0" distB="0" distL="0" distR="0">
                  <wp:extent cx="5391785" cy="2691130"/>
                  <wp:effectExtent l="0" t="0" r="0" b="0"/>
                  <wp:docPr id="289" name="Picture 289" descr="Figure 5.48 Qualification Equivalents in selected qualification levels, all students&#10;&#10;Qualificaiton Equivalents in diploma and abov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4712CE" w:rsidRPr="0073220E" w:rsidRDefault="004712CE" w:rsidP="004712CE">
      <w:pPr>
        <w:pStyle w:val="Note"/>
      </w:pPr>
      <w:r w:rsidRPr="0073220E">
        <w:rPr>
          <w:rStyle w:val="NoteLabel"/>
        </w:rPr>
        <w:t>a</w:t>
      </w:r>
      <w:r w:rsidRPr="0073220E">
        <w:t xml:space="preserve"> Data are for government funded VET students. </w:t>
      </w:r>
    </w:p>
    <w:p w:rsidR="004712CE" w:rsidRPr="0073220E" w:rsidRDefault="004712CE" w:rsidP="004712CE">
      <w:pPr>
        <w:pStyle w:val="Source"/>
      </w:pPr>
      <w:r w:rsidRPr="0073220E">
        <w:rPr>
          <w:i/>
        </w:rPr>
        <w:t>Source</w:t>
      </w:r>
      <w:r w:rsidRPr="0073220E">
        <w:t xml:space="preserve">: </w:t>
      </w:r>
      <w:proofErr w:type="spellStart"/>
      <w:r w:rsidRPr="0073220E">
        <w:t>NCVER</w:t>
      </w:r>
      <w:proofErr w:type="spellEnd"/>
      <w:r w:rsidRPr="0073220E">
        <w:t xml:space="preserve"> (unpublished) National VET provider collection; table </w:t>
      </w:r>
      <w:proofErr w:type="spellStart"/>
      <w:r w:rsidRPr="0073220E">
        <w:t>5A.</w:t>
      </w:r>
      <w:r w:rsidR="00EF7AD6">
        <w:t>83</w:t>
      </w:r>
      <w:proofErr w:type="spellEnd"/>
      <w:r w:rsidR="00537AB7" w:rsidRPr="0073220E">
        <w:t>.</w:t>
      </w:r>
    </w:p>
    <w:p w:rsidR="001A123C" w:rsidRDefault="001A123C">
      <w:pPr>
        <w:rPr>
          <w:szCs w:val="20"/>
        </w:rPr>
      </w:pPr>
      <w:r>
        <w:br w:type="page"/>
      </w:r>
    </w:p>
    <w:p w:rsidR="00B07F65" w:rsidRDefault="00B07F65" w:rsidP="001A123C">
      <w:pPr>
        <w:pStyle w:val="BodyText"/>
      </w:pPr>
      <w:r w:rsidRPr="00EF5A5F">
        <w:lastRenderedPageBreak/>
        <w:t xml:space="preserve">Figure </w:t>
      </w:r>
      <w:r w:rsidR="00606C29">
        <w:t>5.</w:t>
      </w:r>
      <w:r w:rsidR="0020762A">
        <w:t>49</w:t>
      </w:r>
      <w:r w:rsidRPr="00EF5A5F">
        <w:t xml:space="preserve"> shows the annual changes in Qualification Equivalents</w:t>
      </w:r>
      <w:r w:rsidRPr="00B07F65">
        <w:t xml:space="preserve"> </w:t>
      </w:r>
      <w:r>
        <w:t>at certificate levels III or IV and at diploma level and above since 200</w:t>
      </w:r>
      <w:r w:rsidR="00FA7B37">
        <w:t>8</w:t>
      </w:r>
      <w:r w:rsidR="002F08ED">
        <w:t>, indicating that</w:t>
      </w:r>
      <w:r w:rsidR="001A123C">
        <w:t xml:space="preserve"> Qualification Equivalents increased nationally from </w:t>
      </w:r>
      <w:r w:rsidR="004D6337">
        <w:t>201</w:t>
      </w:r>
      <w:r w:rsidR="00FA7B37">
        <w:t>1</w:t>
      </w:r>
      <w:r w:rsidR="001A123C">
        <w:t xml:space="preserve"> to 201</w:t>
      </w:r>
      <w:r w:rsidR="00FA7B37">
        <w:t>2</w:t>
      </w:r>
      <w:r w:rsidR="001A123C">
        <w:t xml:space="preserve"> by:</w:t>
      </w:r>
    </w:p>
    <w:p w:rsidR="001A123C" w:rsidRPr="004252FF" w:rsidRDefault="00C15F4D" w:rsidP="002F08ED">
      <w:pPr>
        <w:pStyle w:val="ListBullet"/>
      </w:pPr>
      <w:r>
        <w:t>16.4</w:t>
      </w:r>
      <w:r w:rsidR="002F08ED" w:rsidRPr="004252FF">
        <w:t xml:space="preserve"> per cent </w:t>
      </w:r>
      <w:r w:rsidR="001A123C" w:rsidRPr="004252FF">
        <w:t>at certificate levels III or IV</w:t>
      </w:r>
    </w:p>
    <w:p w:rsidR="002F08ED" w:rsidRPr="004252FF" w:rsidRDefault="00C15F4D" w:rsidP="002F08ED">
      <w:pPr>
        <w:pStyle w:val="ListBullet"/>
      </w:pPr>
      <w:r>
        <w:t>1.9</w:t>
      </w:r>
      <w:r w:rsidR="001A123C" w:rsidRPr="004252FF">
        <w:t> per cent at diploma level and above.</w:t>
      </w:r>
    </w:p>
    <w:p w:rsidR="000F7DCC" w:rsidRPr="00F56C66" w:rsidRDefault="000F7DCC" w:rsidP="000F7DCC">
      <w:pPr>
        <w:pStyle w:val="FigureTitle"/>
        <w:rPr>
          <w:rStyle w:val="NoteLabel"/>
          <w:b/>
        </w:rPr>
      </w:pPr>
      <w:r w:rsidRPr="00F56C66">
        <w:rPr>
          <w:b w:val="0"/>
        </w:rPr>
        <w:t xml:space="preserve">Figure </w:t>
      </w:r>
      <w:bookmarkStart w:id="72" w:name="OLE_LINK78"/>
      <w:r w:rsidR="00DD1242" w:rsidRPr="00F56C66">
        <w:rPr>
          <w:b w:val="0"/>
        </w:rPr>
        <w:t>5.</w:t>
      </w:r>
      <w:bookmarkEnd w:id="72"/>
      <w:r w:rsidR="0020762A">
        <w:rPr>
          <w:b w:val="0"/>
          <w:noProof/>
        </w:rPr>
        <w:t>49</w:t>
      </w:r>
      <w:r w:rsidRPr="00F56C66">
        <w:tab/>
        <w:t xml:space="preserve">Qualification Equivalents </w:t>
      </w:r>
      <w:r w:rsidR="00436EC7" w:rsidRPr="00F56C66">
        <w:t>in selected qualification levels</w:t>
      </w:r>
      <w:r w:rsidR="001355AB" w:rsidRPr="00F56C66">
        <w:t xml:space="preserve"> for all students</w:t>
      </w:r>
      <w:r w:rsidRPr="00F56C66">
        <w:t>, by change from previous year</w:t>
      </w:r>
      <w:r w:rsidR="00537AB7" w:rsidRPr="00F56C66">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0F7DCC" w:rsidRPr="00EF5A5F" w:rsidTr="009236CC">
        <w:tc>
          <w:tcPr>
            <w:tcW w:w="8777" w:type="dxa"/>
          </w:tcPr>
          <w:p w:rsidR="000F7DCC" w:rsidRDefault="007A39A3" w:rsidP="006F5A0D">
            <w:pPr>
              <w:pStyle w:val="Figure"/>
              <w:spacing w:after="0"/>
            </w:pPr>
            <w:r>
              <w:rPr>
                <w:noProof/>
              </w:rPr>
              <w:drawing>
                <wp:inline distT="0" distB="0" distL="0" distR="0">
                  <wp:extent cx="5391785" cy="2691130"/>
                  <wp:effectExtent l="0" t="0" r="0" b="0"/>
                  <wp:docPr id="290" name="Picture 290" descr="Figure 5.49 Qualification Equivalents in selected qualification levels for all students, by change from previous year&#10;&#10;Qualification Equivalents in certificate III or IV&#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p w:rsidR="00F26005" w:rsidRPr="00EF5A5F" w:rsidRDefault="007A39A3" w:rsidP="006F5A0D">
            <w:pPr>
              <w:pStyle w:val="Figure"/>
              <w:spacing w:before="0" w:after="0"/>
            </w:pPr>
            <w:r>
              <w:rPr>
                <w:noProof/>
              </w:rPr>
              <w:drawing>
                <wp:inline distT="0" distB="0" distL="0" distR="0">
                  <wp:extent cx="5391785" cy="2691130"/>
                  <wp:effectExtent l="0" t="0" r="0" b="0"/>
                  <wp:docPr id="291" name="Picture 291" descr="Figure 5.49 Qualification Equivalents in selected qualification levels for all students, by change from previous year&#10;&#10;Qualification Equivalents in diploma and above&#10;&#10;More details can be found within the text surrounding this 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1785" cy="2691130"/>
                          </a:xfrm>
                          <a:prstGeom prst="rect">
                            <a:avLst/>
                          </a:prstGeom>
                          <a:noFill/>
                          <a:ln>
                            <a:noFill/>
                          </a:ln>
                        </pic:spPr>
                      </pic:pic>
                    </a:graphicData>
                  </a:graphic>
                </wp:inline>
              </w:drawing>
            </w:r>
          </w:p>
        </w:tc>
      </w:tr>
    </w:tbl>
    <w:p w:rsidR="000F7DCC" w:rsidRPr="0073220E" w:rsidRDefault="000F7DCC" w:rsidP="000F7DCC">
      <w:pPr>
        <w:pStyle w:val="Note"/>
      </w:pPr>
      <w:r w:rsidRPr="0073220E">
        <w:rPr>
          <w:rStyle w:val="NoteLabel"/>
        </w:rPr>
        <w:t>a</w:t>
      </w:r>
      <w:r w:rsidRPr="0073220E">
        <w:t xml:space="preserve"> Data are for government funded VET students. </w:t>
      </w:r>
    </w:p>
    <w:p w:rsidR="000F7DCC" w:rsidRPr="0073220E" w:rsidRDefault="000F7DCC" w:rsidP="000F7DCC">
      <w:pPr>
        <w:pStyle w:val="Source"/>
      </w:pPr>
      <w:r w:rsidRPr="0073220E">
        <w:rPr>
          <w:i/>
        </w:rPr>
        <w:t>Source</w:t>
      </w:r>
      <w:r w:rsidRPr="0073220E">
        <w:t xml:space="preserve">: </w:t>
      </w:r>
      <w:proofErr w:type="spellStart"/>
      <w:r w:rsidRPr="0073220E">
        <w:t>NCVER</w:t>
      </w:r>
      <w:proofErr w:type="spellEnd"/>
      <w:r w:rsidRPr="0073220E">
        <w:t xml:space="preserve"> (unpublished) National VET provider collection; table </w:t>
      </w:r>
      <w:proofErr w:type="spellStart"/>
      <w:r w:rsidRPr="0073220E">
        <w:t>5A.</w:t>
      </w:r>
      <w:r w:rsidR="00EF7AD6">
        <w:t>83</w:t>
      </w:r>
      <w:proofErr w:type="spellEnd"/>
      <w:r w:rsidR="00537AB7" w:rsidRPr="0073220E">
        <w:t>.</w:t>
      </w:r>
    </w:p>
    <w:p w:rsidR="00C57336" w:rsidRPr="00EF5A5F" w:rsidRDefault="00C57336" w:rsidP="00281C53">
      <w:pPr>
        <w:pStyle w:val="Heading4"/>
      </w:pPr>
      <w:r w:rsidRPr="00EF5A5F">
        <w:lastRenderedPageBreak/>
        <w:t>Employer outcomes</w:t>
      </w:r>
    </w:p>
    <w:p w:rsidR="008260D6" w:rsidRPr="00EF5A5F" w:rsidRDefault="00C57336" w:rsidP="0014685B">
      <w:pPr>
        <w:pStyle w:val="BodyText"/>
      </w:pPr>
      <w:r w:rsidRPr="00EF5A5F">
        <w:t xml:space="preserve">The biennial </w:t>
      </w:r>
      <w:r w:rsidR="00033A0B" w:rsidRPr="00EF5A5F">
        <w:rPr>
          <w:i/>
        </w:rPr>
        <w:t>S</w:t>
      </w:r>
      <w:r w:rsidRPr="00EF5A5F">
        <w:rPr>
          <w:i/>
        </w:rPr>
        <w:t>urvey of Employers’ Use and Views of the VET System</w:t>
      </w:r>
      <w:r w:rsidRPr="00EF5A5F">
        <w:t xml:space="preserve"> </w:t>
      </w:r>
      <w:r w:rsidR="00B845FE" w:rsidRPr="00EF5A5F">
        <w:t>(</w:t>
      </w:r>
      <w:proofErr w:type="spellStart"/>
      <w:r w:rsidR="00B845FE" w:rsidRPr="00EF5A5F">
        <w:t>NCVER</w:t>
      </w:r>
      <w:proofErr w:type="spellEnd"/>
      <w:r w:rsidR="00B845FE" w:rsidRPr="00EF5A5F">
        <w:t> </w:t>
      </w:r>
      <w:r w:rsidR="00923F5A">
        <w:t>2011</w:t>
      </w:r>
      <w:r w:rsidR="00B845FE" w:rsidRPr="00EF5A5F">
        <w:t xml:space="preserve">) </w:t>
      </w:r>
      <w:r w:rsidRPr="00EF5A5F">
        <w:t>captures the extent to which employers make use of, and are satisfied with</w:t>
      </w:r>
      <w:r w:rsidR="0039053B" w:rsidRPr="00EF5A5F">
        <w:t>,</w:t>
      </w:r>
      <w:r w:rsidRPr="00EF5A5F">
        <w:t xml:space="preserve"> aspects of the VET </w:t>
      </w:r>
      <w:r w:rsidRPr="0014685B">
        <w:t>system. The</w:t>
      </w:r>
      <w:r w:rsidRPr="00EF5A5F">
        <w:t xml:space="preserve"> survey reveals the reasons why employers make the choices they do </w:t>
      </w:r>
      <w:r w:rsidR="00640656" w:rsidRPr="00EF5A5F">
        <w:t xml:space="preserve">to meet </w:t>
      </w:r>
      <w:r w:rsidRPr="00EF5A5F">
        <w:t>their skill needs</w:t>
      </w:r>
      <w:r w:rsidR="00640656" w:rsidRPr="00EF5A5F">
        <w:t>,</w:t>
      </w:r>
      <w:r w:rsidRPr="00EF5A5F">
        <w:t xml:space="preserve"> and their levels of satisfaction with the products and services of the VET system. The </w:t>
      </w:r>
      <w:r w:rsidR="00B460BE" w:rsidRPr="00EF5A5F">
        <w:t xml:space="preserve">findings </w:t>
      </w:r>
      <w:r w:rsidRPr="00EF5A5F">
        <w:t>represent the responses of all employers with at least one employee and their training exp</w:t>
      </w:r>
      <w:r w:rsidR="001E2A7F" w:rsidRPr="00EF5A5F">
        <w:t>eriences in the 12 </w:t>
      </w:r>
      <w:r w:rsidRPr="00EF5A5F">
        <w:t xml:space="preserve">months prior to the survey. </w:t>
      </w:r>
    </w:p>
    <w:p w:rsidR="003C71D3" w:rsidRPr="005E2807" w:rsidRDefault="00464274" w:rsidP="00EC40F7">
      <w:pPr>
        <w:pStyle w:val="BodyText"/>
      </w:pPr>
      <w:r w:rsidRPr="00EF5A5F">
        <w:t xml:space="preserve">The </w:t>
      </w:r>
      <w:r w:rsidR="003C71D3" w:rsidRPr="00106D66">
        <w:rPr>
          <w:i/>
        </w:rPr>
        <w:t>Survey of Employers’ Use and Views</w:t>
      </w:r>
      <w:r w:rsidR="003C71D3" w:rsidRPr="00EF5A5F">
        <w:t xml:space="preserve"> </w:t>
      </w:r>
      <w:r w:rsidRPr="00EF5A5F">
        <w:t xml:space="preserve">includes responses from employers in relation to satisfaction with </w:t>
      </w:r>
      <w:r w:rsidR="00EA074C" w:rsidRPr="00EF5A5F">
        <w:t>‘</w:t>
      </w:r>
      <w:r w:rsidRPr="00EF5A5F">
        <w:t>formal vocational qualifications as a job requirement</w:t>
      </w:r>
      <w:r w:rsidR="00EA074C" w:rsidRPr="00EF5A5F">
        <w:t>’</w:t>
      </w:r>
      <w:r w:rsidRPr="00EF5A5F">
        <w:t xml:space="preserve"> where their employees in that category may have completed their required </w:t>
      </w:r>
      <w:r w:rsidR="00EA074C" w:rsidRPr="00EF5A5F">
        <w:t>‘</w:t>
      </w:r>
      <w:r w:rsidRPr="00EF5A5F">
        <w:t>fo</w:t>
      </w:r>
      <w:r w:rsidR="00EA074C" w:rsidRPr="00EF5A5F">
        <w:t xml:space="preserve">rmal vocational qualifications’ </w:t>
      </w:r>
      <w:r w:rsidRPr="00EF5A5F">
        <w:t>prior to the last 12 months (</w:t>
      </w:r>
      <w:r w:rsidR="005E04E7" w:rsidRPr="00EF5A5F">
        <w:t>that is,</w:t>
      </w:r>
      <w:r w:rsidRPr="00EF5A5F">
        <w:t xml:space="preserve"> earlier than the survey period), and irrespective of the timing, the training may have been provided by a non-VET provider. This presents a differen</w:t>
      </w:r>
      <w:r w:rsidR="00365667" w:rsidRPr="00EF5A5F">
        <w:t>t</w:t>
      </w:r>
      <w:r w:rsidRPr="00EF5A5F">
        <w:t xml:space="preserve"> scope to </w:t>
      </w:r>
      <w:r w:rsidR="00D91661">
        <w:t xml:space="preserve">the rest of </w:t>
      </w:r>
      <w:r w:rsidRPr="00EF5A5F">
        <w:t>th</w:t>
      </w:r>
      <w:r w:rsidR="00365667" w:rsidRPr="00EF5A5F">
        <w:t>is</w:t>
      </w:r>
      <w:r w:rsidRPr="00EF5A5F">
        <w:t xml:space="preserve"> Report</w:t>
      </w:r>
      <w:r w:rsidR="005E04E7" w:rsidRPr="00EF5A5F">
        <w:t xml:space="preserve">, which aims to report </w:t>
      </w:r>
      <w:r w:rsidR="005E04E7" w:rsidRPr="000C682B">
        <w:rPr>
          <w:shd w:val="clear" w:color="auto" w:fill="FFFFFF" w:themeFill="background1"/>
        </w:rPr>
        <w:t>data relating to government funded VET programs for specific reporting periods.</w:t>
      </w:r>
      <w:r w:rsidR="005E2807" w:rsidRPr="000C682B">
        <w:rPr>
          <w:shd w:val="clear" w:color="auto" w:fill="FFFFFF" w:themeFill="background1"/>
        </w:rPr>
        <w:t xml:space="preserve"> Data from the 2013 </w:t>
      </w:r>
      <w:r w:rsidR="005E2807" w:rsidRPr="000C682B">
        <w:rPr>
          <w:i/>
          <w:shd w:val="clear" w:color="auto" w:fill="FFFFFF" w:themeFill="background1"/>
        </w:rPr>
        <w:t xml:space="preserve">Survey of Employers’ Use and Views </w:t>
      </w:r>
      <w:r w:rsidR="005E2807" w:rsidRPr="000C682B">
        <w:rPr>
          <w:shd w:val="clear" w:color="auto" w:fill="FFFFFF" w:themeFill="background1"/>
        </w:rPr>
        <w:t xml:space="preserve">(released late </w:t>
      </w:r>
      <w:r w:rsidR="00A05EDB" w:rsidRPr="000C682B">
        <w:rPr>
          <w:shd w:val="clear" w:color="auto" w:fill="FFFFFF" w:themeFill="background1"/>
        </w:rPr>
        <w:t xml:space="preserve">in </w:t>
      </w:r>
      <w:r w:rsidR="005E2807" w:rsidRPr="000C682B">
        <w:rPr>
          <w:shd w:val="clear" w:color="auto" w:fill="FFFFFF" w:themeFill="background1"/>
        </w:rPr>
        <w:t>2013) will be included in the 2015 Report.</w:t>
      </w:r>
    </w:p>
    <w:p w:rsidR="004A6BA4" w:rsidRPr="00EF5A5F" w:rsidRDefault="004A6BA4" w:rsidP="00DE03C8">
      <w:pPr>
        <w:pStyle w:val="Heading5"/>
      </w:pPr>
      <w:r w:rsidRPr="00EF5A5F">
        <w:t>Employer engagement with VET</w:t>
      </w:r>
    </w:p>
    <w:p w:rsidR="00C57336" w:rsidRPr="00EF5A5F" w:rsidRDefault="00EA074C" w:rsidP="00C57336">
      <w:pPr>
        <w:pStyle w:val="BodyText"/>
      </w:pPr>
      <w:r w:rsidRPr="00EF5A5F">
        <w:t xml:space="preserve">‘Employer engagement with VET’ is an indicator of governments’ objective that </w:t>
      </w:r>
      <w:r w:rsidR="00AF0E3B">
        <w:t xml:space="preserve">the needs of </w:t>
      </w:r>
      <w:r w:rsidRPr="00EF5A5F">
        <w:t xml:space="preserve">employers and individuals will be </w:t>
      </w:r>
      <w:r w:rsidR="00AF0E3B">
        <w:t>the focus</w:t>
      </w:r>
      <w:r w:rsidRPr="00EF5A5F">
        <w:t xml:space="preserve"> of VET </w:t>
      </w:r>
      <w:r w:rsidR="00C57336" w:rsidRPr="00EF5A5F">
        <w:t>(box</w:t>
      </w:r>
      <w:r w:rsidR="00762441" w:rsidRPr="00EF5A5F">
        <w:t> </w:t>
      </w:r>
      <w:r w:rsidR="00442BBD">
        <w:t>5.16</w:t>
      </w:r>
      <w:r w:rsidR="00C57336" w:rsidRPr="00EF5A5F">
        <w:t>).</w:t>
      </w:r>
    </w:p>
    <w:p w:rsidR="00762441" w:rsidRPr="00EF5A5F" w:rsidRDefault="007624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62441" w:rsidRPr="00EF5A5F">
        <w:tc>
          <w:tcPr>
            <w:tcW w:w="8771" w:type="dxa"/>
            <w:tcBorders>
              <w:top w:val="single" w:sz="6" w:space="0" w:color="auto"/>
              <w:bottom w:val="nil"/>
            </w:tcBorders>
          </w:tcPr>
          <w:p w:rsidR="00762441" w:rsidRPr="00EF5A5F" w:rsidRDefault="00762441">
            <w:pPr>
              <w:pStyle w:val="BoxTitle"/>
            </w:pPr>
            <w:r w:rsidRPr="00EF5A5F">
              <w:rPr>
                <w:b w:val="0"/>
              </w:rPr>
              <w:t xml:space="preserve">Box </w:t>
            </w:r>
            <w:bookmarkStart w:id="73" w:name="OLE_LINK59"/>
            <w:r w:rsidR="00AB7026">
              <w:rPr>
                <w:b w:val="0"/>
              </w:rPr>
              <w:t>5.</w:t>
            </w:r>
            <w:r w:rsidR="009D604A">
              <w:rPr>
                <w:b w:val="0"/>
                <w:noProof/>
              </w:rPr>
              <w:t>16</w:t>
            </w:r>
            <w:bookmarkEnd w:id="73"/>
            <w:r w:rsidRPr="00EF5A5F">
              <w:tab/>
              <w:t>Employer engagement with VET</w:t>
            </w:r>
          </w:p>
        </w:tc>
      </w:tr>
      <w:tr w:rsidR="00762441" w:rsidRPr="00EF5A5F">
        <w:trPr>
          <w:cantSplit/>
        </w:trPr>
        <w:tc>
          <w:tcPr>
            <w:tcW w:w="8771" w:type="dxa"/>
            <w:tcBorders>
              <w:top w:val="nil"/>
              <w:left w:val="single" w:sz="6" w:space="0" w:color="auto"/>
              <w:bottom w:val="nil"/>
              <w:right w:val="single" w:sz="6" w:space="0" w:color="auto"/>
            </w:tcBorders>
          </w:tcPr>
          <w:p w:rsidR="00762441" w:rsidRPr="00EF5A5F" w:rsidRDefault="00B22B17" w:rsidP="00762441">
            <w:pPr>
              <w:pStyle w:val="Box"/>
            </w:pPr>
            <w:r w:rsidRPr="00EF5A5F">
              <w:t xml:space="preserve">‘Employer engagement with VET’ </w:t>
            </w:r>
            <w:r w:rsidR="00762441" w:rsidRPr="00EF5A5F">
              <w:t xml:space="preserve">is defined as the proportion of Australian employers who in the last </w:t>
            </w:r>
            <w:r w:rsidR="00F87522" w:rsidRPr="00EF5A5F">
              <w:t xml:space="preserve">twelve </w:t>
            </w:r>
            <w:r w:rsidR="00762441" w:rsidRPr="00EF5A5F">
              <w:t>months:</w:t>
            </w:r>
          </w:p>
          <w:p w:rsidR="00762441" w:rsidRPr="00EF5A5F" w:rsidRDefault="00762441" w:rsidP="00762441">
            <w:pPr>
              <w:pStyle w:val="BoxListBullet"/>
            </w:pPr>
            <w:r w:rsidRPr="00EF5A5F">
              <w:t>had employees undertaking apprenticeships/traineeships</w:t>
            </w:r>
            <w:r w:rsidR="00B745C2">
              <w:t>, or</w:t>
            </w:r>
          </w:p>
          <w:p w:rsidR="00762441" w:rsidRPr="00EF5A5F" w:rsidRDefault="00762441" w:rsidP="00762441">
            <w:pPr>
              <w:pStyle w:val="BoxListBullet"/>
            </w:pPr>
            <w:r w:rsidRPr="00EF5A5F">
              <w:t>arranged or provided nationally recognised training (other than apprenticeships</w:t>
            </w:r>
            <w:r w:rsidR="00A60D75" w:rsidRPr="00EF5A5F">
              <w:t xml:space="preserve"> </w:t>
            </w:r>
            <w:r w:rsidRPr="00EF5A5F">
              <w:t>/traineeships) for employees</w:t>
            </w:r>
            <w:r w:rsidR="00B745C2">
              <w:t>, or</w:t>
            </w:r>
          </w:p>
          <w:p w:rsidR="00762441" w:rsidRPr="00EF5A5F" w:rsidRDefault="00762441" w:rsidP="00762441">
            <w:pPr>
              <w:pStyle w:val="BoxListBullet"/>
            </w:pPr>
            <w:r w:rsidRPr="00EF5A5F">
              <w:t>had employees with formal vocational qualification</w:t>
            </w:r>
            <w:r w:rsidR="0039053B" w:rsidRPr="00EF5A5F">
              <w:t>s</w:t>
            </w:r>
            <w:r w:rsidR="00B745C2">
              <w:t xml:space="preserve"> as a requirement of their job.</w:t>
            </w:r>
          </w:p>
          <w:p w:rsidR="00762441" w:rsidRPr="00EF5A5F" w:rsidRDefault="00762441" w:rsidP="00762441">
            <w:pPr>
              <w:pStyle w:val="Box"/>
            </w:pPr>
            <w:r w:rsidRPr="00EF5A5F">
              <w:t>A high or increasing proportion of employers who had employees undertaking apprenticeships/traineeships, who arranged or provided nationally recognised training (other than apprenticeships/traineeships) for employees or who had employees with</w:t>
            </w:r>
            <w:r w:rsidR="00AF0E3B">
              <w:t xml:space="preserve"> a</w:t>
            </w:r>
            <w:r w:rsidRPr="00EF5A5F">
              <w:t xml:space="preserve"> formal vocational qualification as a requirement of their job is desirable, indicating greater employer engagement with VET.</w:t>
            </w:r>
          </w:p>
          <w:p w:rsidR="001D1E8C" w:rsidRDefault="001D1E8C" w:rsidP="001D1E8C">
            <w:pPr>
              <w:pStyle w:val="Box"/>
            </w:pPr>
            <w:r>
              <w:t xml:space="preserve">Data reported for this </w:t>
            </w:r>
            <w:r w:rsidR="003349FE">
              <w:t>measure</w:t>
            </w:r>
            <w:r>
              <w:t xml:space="preserve">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2011 data are available for all jurisdictions providing the service.</w:t>
            </w:r>
          </w:p>
          <w:p w:rsidR="00114FE2" w:rsidRPr="00EF5A5F" w:rsidRDefault="00CA3150" w:rsidP="00FA7B37">
            <w:pPr>
              <w:pStyle w:val="Box"/>
            </w:pPr>
            <w:r w:rsidRPr="00EF5A5F">
              <w:t xml:space="preserve">Data quality information for this indicator is at </w:t>
            </w:r>
            <w:proofErr w:type="spellStart"/>
            <w:r w:rsidRPr="00EF5A5F">
              <w:t>www</w:t>
            </w:r>
            <w:r w:rsidR="00CE07B3" w:rsidRPr="00EF5A5F">
              <w:t>.pc.gov.au</w:t>
            </w:r>
            <w:proofErr w:type="spellEnd"/>
            <w:r w:rsidR="00CE07B3" w:rsidRPr="00EF5A5F">
              <w:t>/</w:t>
            </w:r>
            <w:proofErr w:type="spellStart"/>
            <w:r w:rsidR="00CE07B3" w:rsidRPr="00EF5A5F">
              <w:t>gsp</w:t>
            </w:r>
            <w:proofErr w:type="spellEnd"/>
            <w:r w:rsidR="00CE07B3" w:rsidRPr="00EF5A5F">
              <w:t>/reports/</w:t>
            </w:r>
            <w:proofErr w:type="spellStart"/>
            <w:r w:rsidR="00CE07B3" w:rsidRPr="00EF5A5F">
              <w:t>rogs</w:t>
            </w:r>
            <w:proofErr w:type="spellEnd"/>
            <w:r w:rsidR="00CE07B3" w:rsidRPr="00EF5A5F">
              <w:t>/</w:t>
            </w:r>
            <w:r w:rsidR="00E86671">
              <w:t>2</w:t>
            </w:r>
            <w:r w:rsidR="006C0F99">
              <w:t>01</w:t>
            </w:r>
            <w:r w:rsidR="00FA7B37">
              <w:t>4</w:t>
            </w:r>
            <w:r w:rsidR="00836495" w:rsidRPr="00EF5A5F">
              <w:t>.</w:t>
            </w:r>
          </w:p>
        </w:tc>
      </w:tr>
      <w:tr w:rsidR="00762441" w:rsidRPr="00EF5A5F">
        <w:trPr>
          <w:cantSplit/>
        </w:trPr>
        <w:tc>
          <w:tcPr>
            <w:tcW w:w="8771" w:type="dxa"/>
            <w:tcBorders>
              <w:top w:val="nil"/>
              <w:left w:val="single" w:sz="6" w:space="0" w:color="auto"/>
              <w:bottom w:val="single" w:sz="6" w:space="0" w:color="auto"/>
              <w:right w:val="single" w:sz="6" w:space="0" w:color="auto"/>
            </w:tcBorders>
          </w:tcPr>
          <w:p w:rsidR="00762441" w:rsidRPr="00EF5A5F" w:rsidRDefault="00762441">
            <w:pPr>
              <w:pStyle w:val="Box"/>
              <w:spacing w:before="0" w:line="120" w:lineRule="exact"/>
            </w:pPr>
          </w:p>
        </w:tc>
      </w:tr>
      <w:tr w:rsidR="00762441" w:rsidRPr="00EF5A5F">
        <w:tc>
          <w:tcPr>
            <w:tcW w:w="8771" w:type="dxa"/>
            <w:tcBorders>
              <w:top w:val="nil"/>
              <w:left w:val="nil"/>
              <w:bottom w:val="nil"/>
              <w:right w:val="nil"/>
            </w:tcBorders>
          </w:tcPr>
          <w:p w:rsidR="00762441" w:rsidRPr="00EF5A5F" w:rsidRDefault="00762441">
            <w:pPr>
              <w:pStyle w:val="Box"/>
              <w:keepNext w:val="0"/>
              <w:spacing w:before="60" w:after="60" w:line="80" w:lineRule="exact"/>
              <w:rPr>
                <w:b/>
                <w:sz w:val="14"/>
              </w:rPr>
            </w:pPr>
          </w:p>
        </w:tc>
      </w:tr>
    </w:tbl>
    <w:p w:rsidR="00B745C2" w:rsidRPr="00EF5A5F" w:rsidRDefault="00B745C2" w:rsidP="00B745C2">
      <w:pPr>
        <w:pStyle w:val="BodyText"/>
      </w:pPr>
      <w:r w:rsidRPr="00EF5A5F">
        <w:t xml:space="preserve">Nationally in </w:t>
      </w:r>
      <w:r w:rsidR="006C0F99">
        <w:t>2011</w:t>
      </w:r>
      <w:r w:rsidRPr="00EF5A5F">
        <w:t>:</w:t>
      </w:r>
    </w:p>
    <w:p w:rsidR="00C57336" w:rsidRPr="00EF5A5F" w:rsidRDefault="006C0F99" w:rsidP="00B745C2">
      <w:pPr>
        <w:pStyle w:val="ListBullet"/>
      </w:pPr>
      <w:r>
        <w:t>29.0</w:t>
      </w:r>
      <w:r w:rsidR="00B779C6" w:rsidRPr="00EF5A5F">
        <w:t xml:space="preserve"> per cent </w:t>
      </w:r>
      <w:r w:rsidR="00C57336" w:rsidRPr="00EF5A5F">
        <w:t xml:space="preserve">of employers </w:t>
      </w:r>
      <w:r w:rsidR="00B779C6">
        <w:t xml:space="preserve">reported that they </w:t>
      </w:r>
      <w:r w:rsidR="00F87522" w:rsidRPr="00EF5A5F">
        <w:t xml:space="preserve">were </w:t>
      </w:r>
      <w:r w:rsidR="00C57336" w:rsidRPr="00EF5A5F">
        <w:t xml:space="preserve">engaged with apprenticeships or traineeships in the </w:t>
      </w:r>
      <w:r w:rsidR="00F87522" w:rsidRPr="00EF5A5F">
        <w:t>last</w:t>
      </w:r>
      <w:r w:rsidR="00C57336" w:rsidRPr="00EF5A5F">
        <w:t xml:space="preserve"> </w:t>
      </w:r>
      <w:r w:rsidR="00F87522" w:rsidRPr="00EF5A5F">
        <w:t xml:space="preserve">twelve </w:t>
      </w:r>
      <w:r w:rsidR="00C57336" w:rsidRPr="00EF5A5F">
        <w:t>months</w:t>
      </w:r>
      <w:r w:rsidR="00F87522" w:rsidRPr="00EF5A5F">
        <w:t xml:space="preserve"> </w:t>
      </w:r>
      <w:r w:rsidR="00C57336" w:rsidRPr="00EF5A5F">
        <w:t>(figure</w:t>
      </w:r>
      <w:r w:rsidR="004D51FB" w:rsidRPr="00EF5A5F">
        <w:t> </w:t>
      </w:r>
      <w:r w:rsidR="00606C29">
        <w:t>5.5</w:t>
      </w:r>
      <w:r w:rsidR="0020762A">
        <w:t>0</w:t>
      </w:r>
      <w:r w:rsidR="00C57336" w:rsidRPr="00EF5A5F">
        <w:t>). Th</w:t>
      </w:r>
      <w:r w:rsidR="00047F11" w:rsidRPr="00EF5A5F">
        <w:t>is varied by industry</w:t>
      </w:r>
      <w:r w:rsidR="001E2A7F" w:rsidRPr="00EF5A5F">
        <w:t>,</w:t>
      </w:r>
      <w:r w:rsidR="00047F11" w:rsidRPr="00EF5A5F">
        <w:t xml:space="preserve"> from </w:t>
      </w:r>
      <w:r>
        <w:t>8.5</w:t>
      </w:r>
      <w:r w:rsidR="00047F11" w:rsidRPr="00EF5A5F">
        <w:t> </w:t>
      </w:r>
      <w:r w:rsidR="00C57336" w:rsidRPr="00EF5A5F">
        <w:t>per</w:t>
      </w:r>
      <w:r w:rsidR="004D51FB" w:rsidRPr="00EF5A5F">
        <w:t> </w:t>
      </w:r>
      <w:r w:rsidR="00C57336" w:rsidRPr="00EF5A5F">
        <w:t xml:space="preserve">cent in </w:t>
      </w:r>
      <w:r>
        <w:t>transport, postal and warehousing</w:t>
      </w:r>
      <w:r w:rsidR="00C459C9" w:rsidRPr="00EF5A5F">
        <w:t>,</w:t>
      </w:r>
      <w:r w:rsidR="000C4F11" w:rsidRPr="00EF5A5F">
        <w:t xml:space="preserve"> </w:t>
      </w:r>
      <w:r w:rsidR="00C57336" w:rsidRPr="00EF5A5F">
        <w:t xml:space="preserve">to </w:t>
      </w:r>
      <w:r>
        <w:t>61.7</w:t>
      </w:r>
      <w:r w:rsidR="004D51FB" w:rsidRPr="00EF5A5F">
        <w:t> </w:t>
      </w:r>
      <w:r w:rsidR="00C57336" w:rsidRPr="00EF5A5F">
        <w:t>per</w:t>
      </w:r>
      <w:r w:rsidR="004D51FB" w:rsidRPr="00EF5A5F">
        <w:t> </w:t>
      </w:r>
      <w:r w:rsidR="00C57336" w:rsidRPr="00EF5A5F">
        <w:t xml:space="preserve">cent in </w:t>
      </w:r>
      <w:r w:rsidR="00B06794" w:rsidRPr="00EF5A5F">
        <w:t>construction</w:t>
      </w:r>
      <w:r w:rsidR="00A76CE1" w:rsidRPr="00EF5A5F">
        <w:t xml:space="preserve"> (</w:t>
      </w:r>
      <w:proofErr w:type="spellStart"/>
      <w:r w:rsidR="00C85933" w:rsidRPr="00EF5A5F">
        <w:t>NCVER</w:t>
      </w:r>
      <w:proofErr w:type="spellEnd"/>
      <w:r w:rsidR="00C85933" w:rsidRPr="00EF5A5F">
        <w:t xml:space="preserve"> </w:t>
      </w:r>
      <w:r>
        <w:t>2011</w:t>
      </w:r>
      <w:r w:rsidR="00B779C6">
        <w:t>)</w:t>
      </w:r>
    </w:p>
    <w:p w:rsidR="00C57336" w:rsidRPr="00EF5A5F" w:rsidRDefault="006C0F99" w:rsidP="00B779C6">
      <w:pPr>
        <w:pStyle w:val="ListBullet"/>
      </w:pPr>
      <w:r>
        <w:t>21.</w:t>
      </w:r>
      <w:r w:rsidR="004D6337">
        <w:t>7</w:t>
      </w:r>
      <w:r w:rsidR="00B779C6" w:rsidRPr="00EF5A5F">
        <w:t xml:space="preserve"> per cent </w:t>
      </w:r>
      <w:r w:rsidR="00C57336" w:rsidRPr="00EF5A5F">
        <w:t xml:space="preserve">of employers </w:t>
      </w:r>
      <w:r w:rsidR="00B779C6">
        <w:t xml:space="preserve">reported that they </w:t>
      </w:r>
      <w:r w:rsidR="00B779C6" w:rsidRPr="00EF5A5F">
        <w:t xml:space="preserve">were </w:t>
      </w:r>
      <w:r w:rsidR="00C57336" w:rsidRPr="00EF5A5F">
        <w:t>engaged with nationally recognised training</w:t>
      </w:r>
      <w:r w:rsidR="004D51FB" w:rsidRPr="00EF5A5F">
        <w:t xml:space="preserve"> in the </w:t>
      </w:r>
      <w:r w:rsidR="00F87522" w:rsidRPr="00EF5A5F">
        <w:t>last twelve</w:t>
      </w:r>
      <w:r w:rsidR="004D51FB" w:rsidRPr="00EF5A5F">
        <w:t xml:space="preserve"> months (figure </w:t>
      </w:r>
      <w:r w:rsidR="00606C29">
        <w:t>5.5</w:t>
      </w:r>
      <w:r w:rsidR="00DC6270">
        <w:t>0</w:t>
      </w:r>
      <w:r w:rsidR="00C57336" w:rsidRPr="00EF5A5F">
        <w:t>). Engagement with nationally recognised training varie</w:t>
      </w:r>
      <w:r w:rsidR="001E2A7F" w:rsidRPr="00EF5A5F">
        <w:t>d</w:t>
      </w:r>
      <w:r w:rsidR="004D51FB" w:rsidRPr="00EF5A5F">
        <w:t xml:space="preserve"> by industry from </w:t>
      </w:r>
      <w:r>
        <w:t>11.1</w:t>
      </w:r>
      <w:r w:rsidR="00C459C9" w:rsidRPr="00EF5A5F">
        <w:t xml:space="preserve"> per cent in </w:t>
      </w:r>
      <w:r>
        <w:t>information, media and telecommunications</w:t>
      </w:r>
      <w:r w:rsidR="00C459C9" w:rsidRPr="00EF5A5F">
        <w:t xml:space="preserve">, to </w:t>
      </w:r>
      <w:r>
        <w:t>46.8</w:t>
      </w:r>
      <w:r w:rsidR="004D51FB" w:rsidRPr="00EF5A5F">
        <w:t> </w:t>
      </w:r>
      <w:r w:rsidR="00C57336" w:rsidRPr="00EF5A5F">
        <w:t>per</w:t>
      </w:r>
      <w:r w:rsidR="004D51FB" w:rsidRPr="00EF5A5F">
        <w:t xml:space="preserve"> cent in </w:t>
      </w:r>
      <w:r>
        <w:t>mining</w:t>
      </w:r>
      <w:r w:rsidR="00C459C9" w:rsidRPr="00EF5A5F">
        <w:t xml:space="preserve"> </w:t>
      </w:r>
      <w:r w:rsidR="00C57336" w:rsidRPr="00EF5A5F">
        <w:t>(</w:t>
      </w:r>
      <w:proofErr w:type="spellStart"/>
      <w:r w:rsidR="00C57336" w:rsidRPr="00EF5A5F">
        <w:t>NCVER</w:t>
      </w:r>
      <w:proofErr w:type="spellEnd"/>
      <w:r w:rsidR="00FA13F9">
        <w:t> </w:t>
      </w:r>
      <w:r>
        <w:t>2011</w:t>
      </w:r>
      <w:r w:rsidR="00B779C6">
        <w:t>)</w:t>
      </w:r>
    </w:p>
    <w:p w:rsidR="00C57336" w:rsidRPr="00EF5A5F" w:rsidRDefault="00E86671" w:rsidP="00B779C6">
      <w:pPr>
        <w:pStyle w:val="ListBullet"/>
      </w:pPr>
      <w:r>
        <w:t>34.5</w:t>
      </w:r>
      <w:r w:rsidR="00B779C6" w:rsidRPr="00EF5A5F">
        <w:t xml:space="preserve"> per cent </w:t>
      </w:r>
      <w:r w:rsidR="00C57336" w:rsidRPr="00EF5A5F">
        <w:t xml:space="preserve">of employers </w:t>
      </w:r>
      <w:r w:rsidR="00B779C6">
        <w:t xml:space="preserve">reported that they </w:t>
      </w:r>
      <w:r w:rsidR="00B779C6" w:rsidRPr="00EF5A5F">
        <w:t xml:space="preserve">were </w:t>
      </w:r>
      <w:r w:rsidR="00C57336" w:rsidRPr="00EF5A5F">
        <w:t>engaged with employing people with a formal vocational qualification as a job requirement</w:t>
      </w:r>
      <w:r w:rsidR="004D51FB" w:rsidRPr="00EF5A5F">
        <w:t xml:space="preserve"> in the last </w:t>
      </w:r>
      <w:r w:rsidR="00F87522" w:rsidRPr="00EF5A5F">
        <w:t xml:space="preserve">twelve </w:t>
      </w:r>
      <w:r w:rsidR="004D51FB" w:rsidRPr="00EF5A5F">
        <w:t xml:space="preserve">months </w:t>
      </w:r>
      <w:r w:rsidR="00C57336" w:rsidRPr="00EF5A5F">
        <w:t xml:space="preserve">(figure </w:t>
      </w:r>
      <w:r w:rsidR="00606C29">
        <w:t>5.5</w:t>
      </w:r>
      <w:r w:rsidR="00DC6270">
        <w:t>0</w:t>
      </w:r>
      <w:r w:rsidR="00C57336" w:rsidRPr="00EF5A5F">
        <w:t xml:space="preserve">). Employers </w:t>
      </w:r>
      <w:r w:rsidR="001E2A7F" w:rsidRPr="00EF5A5F">
        <w:t>with</w:t>
      </w:r>
      <w:r w:rsidR="00C57336" w:rsidRPr="00EF5A5F">
        <w:t xml:space="preserve"> vocational qualifications as a job requirement varie</w:t>
      </w:r>
      <w:r w:rsidR="001E2A7F" w:rsidRPr="00EF5A5F">
        <w:t>d</w:t>
      </w:r>
      <w:r w:rsidR="004D51FB" w:rsidRPr="00EF5A5F">
        <w:t xml:space="preserve"> from </w:t>
      </w:r>
      <w:r>
        <w:t>13.3</w:t>
      </w:r>
      <w:r w:rsidR="004D51FB" w:rsidRPr="00EF5A5F">
        <w:t> </w:t>
      </w:r>
      <w:r w:rsidR="00C57336" w:rsidRPr="00EF5A5F">
        <w:t>per</w:t>
      </w:r>
      <w:r w:rsidR="004D51FB" w:rsidRPr="00EF5A5F">
        <w:t> </w:t>
      </w:r>
      <w:r w:rsidR="00C57336" w:rsidRPr="00EF5A5F">
        <w:t xml:space="preserve">cent in </w:t>
      </w:r>
      <w:r w:rsidR="00C459C9" w:rsidRPr="00EF5A5F">
        <w:t xml:space="preserve">agriculture, forestry and fishing, </w:t>
      </w:r>
      <w:r>
        <w:t xml:space="preserve">and in transport, postal and warehousing </w:t>
      </w:r>
      <w:r w:rsidR="004D51FB" w:rsidRPr="00EF5A5F">
        <w:t xml:space="preserve">to </w:t>
      </w:r>
      <w:r>
        <w:t>53.4</w:t>
      </w:r>
      <w:r w:rsidR="004D51FB" w:rsidRPr="00EF5A5F">
        <w:t> </w:t>
      </w:r>
      <w:r w:rsidR="00C57336" w:rsidRPr="00EF5A5F">
        <w:t>per</w:t>
      </w:r>
      <w:r w:rsidR="004D51FB" w:rsidRPr="00EF5A5F">
        <w:t> </w:t>
      </w:r>
      <w:r w:rsidR="00C57336" w:rsidRPr="00EF5A5F">
        <w:t xml:space="preserve">cent in </w:t>
      </w:r>
      <w:r w:rsidR="00C459C9" w:rsidRPr="00EF5A5F">
        <w:t xml:space="preserve">education and training </w:t>
      </w:r>
      <w:r w:rsidR="006F6DDD" w:rsidRPr="00EF5A5F">
        <w:t>(</w:t>
      </w:r>
      <w:proofErr w:type="spellStart"/>
      <w:r w:rsidR="006F6DDD" w:rsidRPr="00EF5A5F">
        <w:t>NCVER</w:t>
      </w:r>
      <w:proofErr w:type="spellEnd"/>
      <w:r w:rsidR="006F6DDD" w:rsidRPr="00EF5A5F">
        <w:t xml:space="preserve"> </w:t>
      </w:r>
      <w:r w:rsidR="006C0F99">
        <w:t>2011</w:t>
      </w:r>
      <w:r w:rsidR="00C57336" w:rsidRPr="00EF5A5F">
        <w:t>).</w:t>
      </w:r>
    </w:p>
    <w:p w:rsidR="00762441" w:rsidRPr="0073220E" w:rsidRDefault="00762441" w:rsidP="00B779C6">
      <w:pPr>
        <w:pStyle w:val="FigureTitle"/>
      </w:pPr>
      <w:r w:rsidRPr="00EF5A5F">
        <w:rPr>
          <w:b w:val="0"/>
        </w:rPr>
        <w:lastRenderedPageBreak/>
        <w:t xml:space="preserve">Figure </w:t>
      </w:r>
      <w:bookmarkStart w:id="74" w:name="OLE_LINK58"/>
      <w:r w:rsidR="00DD1242">
        <w:rPr>
          <w:b w:val="0"/>
        </w:rPr>
        <w:t>5.</w:t>
      </w:r>
      <w:r w:rsidR="009D604A">
        <w:rPr>
          <w:b w:val="0"/>
          <w:noProof/>
        </w:rPr>
        <w:t>5</w:t>
      </w:r>
      <w:bookmarkEnd w:id="74"/>
      <w:r w:rsidR="0020762A">
        <w:rPr>
          <w:b w:val="0"/>
          <w:noProof/>
        </w:rPr>
        <w:t>0</w:t>
      </w:r>
      <w:r w:rsidRPr="00EF5A5F">
        <w:tab/>
        <w:t xml:space="preserve">Proportion of employers who are engaged with aspects of the VET system, </w:t>
      </w:r>
      <w:r w:rsidR="00E86671">
        <w:t>2011</w:t>
      </w:r>
      <w:r w:rsidR="00E86671" w:rsidRPr="00EF5A5F">
        <w:rPr>
          <w:rStyle w:val="NoteLabel"/>
          <w:b/>
        </w:rPr>
        <w:t>a</w:t>
      </w:r>
      <w:r w:rsidRPr="00EF5A5F">
        <w:rPr>
          <w:rStyle w:val="NoteLabel"/>
          <w:b/>
        </w:rPr>
        <w:t>, b, c, d</w:t>
      </w:r>
      <w:r w:rsidR="00260A1A">
        <w:rPr>
          <w:rStyle w:val="NoteLabel"/>
          <w:b/>
        </w:rPr>
        <w:t xml:space="preserve">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62441" w:rsidRPr="00EF5A5F">
        <w:tc>
          <w:tcPr>
            <w:tcW w:w="8777" w:type="dxa"/>
          </w:tcPr>
          <w:p w:rsidR="00762441" w:rsidRPr="00EF5A5F" w:rsidRDefault="00275150">
            <w:pPr>
              <w:pStyle w:val="Figure"/>
            </w:pPr>
            <w:r>
              <w:rPr>
                <w:noProof/>
              </w:rPr>
              <w:drawing>
                <wp:inline distT="0" distB="0" distL="0" distR="0" wp14:anchorId="2FCBF712" wp14:editId="3ED22895">
                  <wp:extent cx="5400040" cy="2700020"/>
                  <wp:effectExtent l="0" t="0" r="0" b="5080"/>
                  <wp:docPr id="65" name="Picture 65" descr="Figure 5.51 - Proportion of employers who are engaged with aspects of the VET system,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00040" cy="2700020"/>
                          </a:xfrm>
                          <a:prstGeom prst="rect">
                            <a:avLst/>
                          </a:prstGeom>
                          <a:noFill/>
                          <a:ln>
                            <a:noFill/>
                          </a:ln>
                        </pic:spPr>
                      </pic:pic>
                    </a:graphicData>
                  </a:graphic>
                </wp:inline>
              </w:drawing>
            </w:r>
          </w:p>
        </w:tc>
      </w:tr>
    </w:tbl>
    <w:p w:rsidR="00762441" w:rsidRPr="00EF5A5F" w:rsidRDefault="00762441">
      <w:pPr>
        <w:pStyle w:val="Note"/>
      </w:pPr>
      <w:proofErr w:type="spellStart"/>
      <w:r w:rsidRPr="00EF5A5F">
        <w:rPr>
          <w:rStyle w:val="NoteLabel"/>
        </w:rPr>
        <w:t>a</w:t>
      </w:r>
      <w:proofErr w:type="spellEnd"/>
      <w:r w:rsidR="00614726" w:rsidRPr="00EF5A5F">
        <w:t xml:space="preserve"> </w:t>
      </w:r>
      <w:r w:rsidRPr="00EF5A5F">
        <w:t xml:space="preserve">Engagement with apprenticeships/traineeships means </w:t>
      </w:r>
      <w:r w:rsidR="00F87522" w:rsidRPr="00EF5A5F">
        <w:t xml:space="preserve">an employer </w:t>
      </w:r>
      <w:r w:rsidRPr="00EF5A5F">
        <w:t xml:space="preserve">had employees undertaking an apprenticeship or traineeship in the last 12 months. </w:t>
      </w:r>
      <w:r w:rsidRPr="00EF5A5F">
        <w:rPr>
          <w:rStyle w:val="NoteLabel"/>
        </w:rPr>
        <w:t>b</w:t>
      </w:r>
      <w:r w:rsidRPr="00EF5A5F">
        <w:t xml:space="preserve"> Engagement with nationally recognised training means </w:t>
      </w:r>
      <w:r w:rsidR="00F87522" w:rsidRPr="00EF5A5F">
        <w:t xml:space="preserve">an employer </w:t>
      </w:r>
      <w:r w:rsidRPr="00EF5A5F">
        <w:t xml:space="preserve">arranged or provided nationally recognised training to employees over the </w:t>
      </w:r>
      <w:r w:rsidR="005D4FD6" w:rsidRPr="00EF5A5F">
        <w:t xml:space="preserve">last </w:t>
      </w:r>
      <w:r w:rsidRPr="00EF5A5F">
        <w:t xml:space="preserve">12 months. </w:t>
      </w:r>
      <w:r w:rsidRPr="00EF5A5F">
        <w:rPr>
          <w:rStyle w:val="NoteLabel"/>
        </w:rPr>
        <w:t>c</w:t>
      </w:r>
      <w:r w:rsidR="00365667" w:rsidRPr="00EF5A5F">
        <w:t> </w:t>
      </w:r>
      <w:r w:rsidRPr="00EF5A5F">
        <w:t xml:space="preserve">Engagement with formal vocational qualifications means </w:t>
      </w:r>
      <w:r w:rsidR="00F87522" w:rsidRPr="00EF5A5F">
        <w:t xml:space="preserve">an employer </w:t>
      </w:r>
      <w:r w:rsidRPr="00EF5A5F">
        <w:t xml:space="preserve">had employees in the last 12 months with a formal vocational qualification that was a requirement of their job. </w:t>
      </w:r>
      <w:r w:rsidRPr="00EF5A5F">
        <w:rPr>
          <w:rStyle w:val="NoteLabel"/>
        </w:rPr>
        <w:t>d</w:t>
      </w:r>
      <w:r w:rsidRPr="00EF5A5F">
        <w:t xml:space="preserve"> </w:t>
      </w:r>
      <w:r w:rsidR="00FB2278">
        <w:t>E</w:t>
      </w:r>
      <w:r w:rsidR="00FB2278" w:rsidRPr="00171E10">
        <w:t>rror bars represent the 95 per cent confidence interval associated with each point estimate.</w:t>
      </w:r>
    </w:p>
    <w:p w:rsidR="00762441" w:rsidRPr="00EF5A5F" w:rsidRDefault="00762441">
      <w:pPr>
        <w:pStyle w:val="Source"/>
      </w:pPr>
      <w:r w:rsidRPr="00EF5A5F">
        <w:rPr>
          <w:i/>
        </w:rPr>
        <w:t>Source</w:t>
      </w:r>
      <w:r w:rsidRPr="00EF5A5F">
        <w:t xml:space="preserve">: </w:t>
      </w:r>
      <w:proofErr w:type="spellStart"/>
      <w:r w:rsidR="009E7AF3" w:rsidRPr="00EF5A5F">
        <w:t>NCVER</w:t>
      </w:r>
      <w:proofErr w:type="spellEnd"/>
      <w:r w:rsidR="009E7AF3" w:rsidRPr="00EF5A5F">
        <w:t xml:space="preserve"> </w:t>
      </w:r>
      <w:r w:rsidR="004C22CB" w:rsidRPr="00EF5A5F">
        <w:t xml:space="preserve">(unpublished) </w:t>
      </w:r>
      <w:r w:rsidR="009E7AF3" w:rsidRPr="00EF5A5F">
        <w:rPr>
          <w:i/>
        </w:rPr>
        <w:t>Survey of Employer</w:t>
      </w:r>
      <w:r w:rsidR="00033A0B" w:rsidRPr="00EF5A5F">
        <w:rPr>
          <w:i/>
        </w:rPr>
        <w:t>s’</w:t>
      </w:r>
      <w:r w:rsidR="009E7AF3" w:rsidRPr="00EF5A5F">
        <w:rPr>
          <w:i/>
        </w:rPr>
        <w:t xml:space="preserve"> Use and Views</w:t>
      </w:r>
      <w:r w:rsidR="00033A0B" w:rsidRPr="00EF5A5F">
        <w:rPr>
          <w:i/>
        </w:rPr>
        <w:t xml:space="preserve"> of the VET System</w:t>
      </w:r>
      <w:r w:rsidR="009E7AF3" w:rsidRPr="00EF5A5F">
        <w:t xml:space="preserve">; </w:t>
      </w:r>
      <w:r w:rsidR="005D12AC" w:rsidRPr="00EF5A5F">
        <w:t xml:space="preserve">table </w:t>
      </w:r>
      <w:proofErr w:type="spellStart"/>
      <w:r w:rsidR="005D12AC" w:rsidRPr="00EF5A5F">
        <w:t>5A.</w:t>
      </w:r>
      <w:r w:rsidR="00EF7AD6">
        <w:t>89</w:t>
      </w:r>
      <w:proofErr w:type="spellEnd"/>
      <w:r w:rsidRPr="00EF5A5F">
        <w:t>.</w:t>
      </w:r>
    </w:p>
    <w:p w:rsidR="00E86671" w:rsidRDefault="00E86671" w:rsidP="00E86671">
      <w:pPr>
        <w:pStyle w:val="BodyText"/>
      </w:pPr>
      <w:r>
        <w:t xml:space="preserve">Table </w:t>
      </w:r>
      <w:proofErr w:type="spellStart"/>
      <w:r>
        <w:t>5A.89</w:t>
      </w:r>
      <w:proofErr w:type="spellEnd"/>
      <w:r>
        <w:t xml:space="preserve"> provides additional historical information on employer engagement with VET from 2005</w:t>
      </w:r>
      <w:r w:rsidR="002834C9">
        <w:t xml:space="preserve"> to 2011</w:t>
      </w:r>
      <w:r>
        <w:t>.</w:t>
      </w:r>
    </w:p>
    <w:p w:rsidR="004A6BA4" w:rsidRPr="00EF5A5F" w:rsidRDefault="004A6BA4" w:rsidP="000C4F11">
      <w:pPr>
        <w:pStyle w:val="Heading5"/>
        <w:spacing w:before="360"/>
      </w:pPr>
      <w:r w:rsidRPr="00EF5A5F">
        <w:t>Employer satisfaction with VET</w:t>
      </w:r>
    </w:p>
    <w:p w:rsidR="00C57336" w:rsidRPr="00EF5A5F" w:rsidRDefault="000B28F2" w:rsidP="00C57336">
      <w:pPr>
        <w:pStyle w:val="BodyText"/>
      </w:pPr>
      <w:r w:rsidRPr="00EF5A5F">
        <w:t>‘Employer satisfaction with VET’ is an indicator of governments’ objective that industry will have a highly skilled workforce to support strong pe</w:t>
      </w:r>
      <w:r w:rsidR="00AC2902" w:rsidRPr="00EF5A5F">
        <w:t>rformance in the global economy</w:t>
      </w:r>
      <w:r w:rsidRPr="00EF5A5F">
        <w:t xml:space="preserve"> </w:t>
      </w:r>
      <w:r w:rsidR="00C57336" w:rsidRPr="00EF5A5F">
        <w:t>(box</w:t>
      </w:r>
      <w:r w:rsidR="00762441" w:rsidRPr="00EF5A5F">
        <w:t> </w:t>
      </w:r>
      <w:r w:rsidR="00442BBD">
        <w:t>5.17</w:t>
      </w:r>
      <w:r w:rsidR="00C57336" w:rsidRPr="00EF5A5F">
        <w:t>).</w:t>
      </w:r>
    </w:p>
    <w:p w:rsidR="00762441" w:rsidRPr="00EF5A5F" w:rsidRDefault="00762441">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62441" w:rsidRPr="00EF5A5F">
        <w:tc>
          <w:tcPr>
            <w:tcW w:w="8771" w:type="dxa"/>
            <w:tcBorders>
              <w:top w:val="single" w:sz="6" w:space="0" w:color="auto"/>
              <w:bottom w:val="nil"/>
            </w:tcBorders>
          </w:tcPr>
          <w:p w:rsidR="00762441" w:rsidRPr="00EF5A5F" w:rsidRDefault="00762441">
            <w:pPr>
              <w:pStyle w:val="BoxTitle"/>
            </w:pPr>
            <w:r w:rsidRPr="00EF5A5F">
              <w:rPr>
                <w:b w:val="0"/>
              </w:rPr>
              <w:t xml:space="preserve">Box </w:t>
            </w:r>
            <w:bookmarkStart w:id="75" w:name="OLE_LINK57"/>
            <w:r w:rsidR="00AB7026">
              <w:rPr>
                <w:b w:val="0"/>
              </w:rPr>
              <w:t>5.</w:t>
            </w:r>
            <w:r w:rsidR="009D604A">
              <w:rPr>
                <w:b w:val="0"/>
                <w:noProof/>
              </w:rPr>
              <w:t>17</w:t>
            </w:r>
            <w:bookmarkEnd w:id="75"/>
            <w:r w:rsidRPr="00EF5A5F">
              <w:tab/>
              <w:t>Employer satisfaction with VET</w:t>
            </w:r>
          </w:p>
        </w:tc>
      </w:tr>
      <w:tr w:rsidR="00762441" w:rsidRPr="00EF5A5F">
        <w:trPr>
          <w:cantSplit/>
        </w:trPr>
        <w:tc>
          <w:tcPr>
            <w:tcW w:w="8771" w:type="dxa"/>
            <w:tcBorders>
              <w:top w:val="nil"/>
              <w:left w:val="single" w:sz="6" w:space="0" w:color="auto"/>
              <w:bottom w:val="nil"/>
              <w:right w:val="single" w:sz="6" w:space="0" w:color="auto"/>
            </w:tcBorders>
          </w:tcPr>
          <w:p w:rsidR="00762441" w:rsidRPr="00EF5A5F" w:rsidRDefault="000B28F2" w:rsidP="00762441">
            <w:pPr>
              <w:pStyle w:val="Box"/>
            </w:pPr>
            <w:r w:rsidRPr="00EF5A5F">
              <w:t xml:space="preserve">‘Employer satisfaction with VET’ </w:t>
            </w:r>
            <w:r w:rsidR="00762441" w:rsidRPr="00EF5A5F">
              <w:t xml:space="preserve">is defined as the proportion of Australian employers who engaged in an aspect of VET, </w:t>
            </w:r>
            <w:r w:rsidR="0039053B" w:rsidRPr="00EF5A5F">
              <w:t xml:space="preserve">and </w:t>
            </w:r>
            <w:r w:rsidR="00762441" w:rsidRPr="00EF5A5F">
              <w:t xml:space="preserve">who are satisfied with VET in meeting the skill needs of their workforce. </w:t>
            </w:r>
          </w:p>
          <w:p w:rsidR="00762441" w:rsidRPr="00EF5A5F" w:rsidRDefault="00762441" w:rsidP="00762441">
            <w:pPr>
              <w:pStyle w:val="Box"/>
            </w:pPr>
            <w:r w:rsidRPr="00EF5A5F">
              <w:t>A high or increasing proportion of employers who are satisfied with VET in meeting the skill needs of their workforce is desirable.</w:t>
            </w:r>
          </w:p>
          <w:p w:rsidR="001D1E8C" w:rsidRDefault="001D1E8C" w:rsidP="001D1E8C">
            <w:pPr>
              <w:pStyle w:val="Box"/>
            </w:pPr>
            <w:r>
              <w:t xml:space="preserve">Data reported for this indicator are </w:t>
            </w:r>
          </w:p>
          <w:p w:rsidR="001D1E8C" w:rsidRDefault="001D1E8C" w:rsidP="001D1E8C">
            <w:pPr>
              <w:pStyle w:val="BoxListBullet"/>
            </w:pPr>
            <w:r>
              <w:t>comparable (subject to caveats) across jurisdictions and over time</w:t>
            </w:r>
          </w:p>
          <w:p w:rsidR="001D1E8C" w:rsidRDefault="001D1E8C" w:rsidP="001D1E8C">
            <w:pPr>
              <w:pStyle w:val="BoxListBullet"/>
            </w:pPr>
            <w:r>
              <w:t>complete for the current reporting period (subject to caveats). All required 2011 data are available for all jurisdictions providing the service.</w:t>
            </w:r>
          </w:p>
          <w:p w:rsidR="00114FE2" w:rsidRPr="00EF5A5F" w:rsidRDefault="00CA3150" w:rsidP="001D1E8C">
            <w:pPr>
              <w:pStyle w:val="Box"/>
            </w:pPr>
            <w:r w:rsidRPr="00EF5A5F">
              <w:t xml:space="preserve">Data quality information for this indicator is at </w:t>
            </w:r>
            <w:proofErr w:type="spellStart"/>
            <w:r w:rsidRPr="00EF5A5F">
              <w:t>www</w:t>
            </w:r>
            <w:r w:rsidR="00CE07B3" w:rsidRPr="00EF5A5F">
              <w:t>.pc.gov.au</w:t>
            </w:r>
            <w:proofErr w:type="spellEnd"/>
            <w:r w:rsidR="00CE07B3" w:rsidRPr="00EF5A5F">
              <w:t>/</w:t>
            </w:r>
            <w:proofErr w:type="spellStart"/>
            <w:r w:rsidR="00CE07B3" w:rsidRPr="00EF5A5F">
              <w:t>gsp</w:t>
            </w:r>
            <w:proofErr w:type="spellEnd"/>
            <w:r w:rsidR="00CE07B3" w:rsidRPr="00EF5A5F">
              <w:t>/reports/</w:t>
            </w:r>
            <w:proofErr w:type="spellStart"/>
            <w:r w:rsidR="00CE07B3" w:rsidRPr="00EF5A5F">
              <w:t>rogs</w:t>
            </w:r>
            <w:proofErr w:type="spellEnd"/>
            <w:r w:rsidR="00CE07B3" w:rsidRPr="00EF5A5F">
              <w:t>/</w:t>
            </w:r>
            <w:r w:rsidR="00490181">
              <w:t>201</w:t>
            </w:r>
            <w:r w:rsidR="001D1E8C">
              <w:t>4</w:t>
            </w:r>
            <w:r w:rsidR="00836495" w:rsidRPr="00EF5A5F">
              <w:t>.</w:t>
            </w:r>
          </w:p>
        </w:tc>
      </w:tr>
      <w:tr w:rsidR="00762441" w:rsidRPr="00EF5A5F">
        <w:trPr>
          <w:cantSplit/>
        </w:trPr>
        <w:tc>
          <w:tcPr>
            <w:tcW w:w="8771" w:type="dxa"/>
            <w:tcBorders>
              <w:top w:val="nil"/>
              <w:left w:val="single" w:sz="6" w:space="0" w:color="auto"/>
              <w:bottom w:val="single" w:sz="6" w:space="0" w:color="auto"/>
              <w:right w:val="single" w:sz="6" w:space="0" w:color="auto"/>
            </w:tcBorders>
          </w:tcPr>
          <w:p w:rsidR="00762441" w:rsidRPr="00EF5A5F" w:rsidRDefault="00762441">
            <w:pPr>
              <w:pStyle w:val="Box"/>
              <w:spacing w:before="0" w:line="120" w:lineRule="exact"/>
            </w:pPr>
          </w:p>
        </w:tc>
      </w:tr>
      <w:tr w:rsidR="00762441" w:rsidRPr="00EF5A5F">
        <w:tc>
          <w:tcPr>
            <w:tcW w:w="8771" w:type="dxa"/>
            <w:tcBorders>
              <w:top w:val="nil"/>
              <w:left w:val="nil"/>
              <w:bottom w:val="nil"/>
              <w:right w:val="nil"/>
            </w:tcBorders>
          </w:tcPr>
          <w:p w:rsidR="00762441" w:rsidRPr="00EF5A5F" w:rsidRDefault="00762441" w:rsidP="000C4F11">
            <w:pPr>
              <w:pStyle w:val="Box"/>
              <w:keepNext w:val="0"/>
              <w:spacing w:before="60" w:after="60" w:line="240" w:lineRule="auto"/>
              <w:rPr>
                <w:b/>
                <w:sz w:val="4"/>
                <w:szCs w:val="4"/>
              </w:rPr>
            </w:pPr>
          </w:p>
        </w:tc>
      </w:tr>
    </w:tbl>
    <w:p w:rsidR="00713391" w:rsidRPr="00EF5A5F" w:rsidRDefault="00C57336" w:rsidP="00C57336">
      <w:pPr>
        <w:pStyle w:val="BodyText"/>
      </w:pPr>
      <w:r w:rsidRPr="00EF5A5F">
        <w:t>Nationally</w:t>
      </w:r>
      <w:r w:rsidR="00713391" w:rsidRPr="00EF5A5F">
        <w:t xml:space="preserve"> in </w:t>
      </w:r>
      <w:r w:rsidR="00490181">
        <w:t>2011</w:t>
      </w:r>
      <w:r w:rsidR="00713391" w:rsidRPr="00EF5A5F">
        <w:t>:</w:t>
      </w:r>
    </w:p>
    <w:p w:rsidR="00C57336" w:rsidRPr="00EF5A5F" w:rsidRDefault="00490181" w:rsidP="00713391">
      <w:pPr>
        <w:pStyle w:val="ListBullet"/>
      </w:pPr>
      <w:r>
        <w:t>82.7</w:t>
      </w:r>
      <w:r w:rsidR="000C4F11" w:rsidRPr="00EF5A5F">
        <w:t> </w:t>
      </w:r>
      <w:r w:rsidR="00C57336" w:rsidRPr="00EF5A5F">
        <w:t>per</w:t>
      </w:r>
      <w:r w:rsidR="004D51FB" w:rsidRPr="00EF5A5F">
        <w:t> </w:t>
      </w:r>
      <w:r w:rsidR="00C57336" w:rsidRPr="00EF5A5F">
        <w:t>cent of employers engaged with apprenticeships or traineeships were satisfied with VET as a way of providing employees with skills required for the job (figure</w:t>
      </w:r>
      <w:r w:rsidR="004D51FB" w:rsidRPr="00EF5A5F">
        <w:t> </w:t>
      </w:r>
      <w:r w:rsidR="00606C29">
        <w:t>5.5</w:t>
      </w:r>
      <w:r w:rsidR="0020762A">
        <w:t>1</w:t>
      </w:r>
      <w:r w:rsidR="00C57336" w:rsidRPr="00EF5A5F">
        <w:t xml:space="preserve">). </w:t>
      </w:r>
      <w:r w:rsidR="00BD4120" w:rsidRPr="00EF5A5F">
        <w:t>S</w:t>
      </w:r>
      <w:r w:rsidR="00F136FC" w:rsidRPr="00EF5A5F">
        <w:t xml:space="preserve">atisfaction </w:t>
      </w:r>
      <w:r w:rsidR="00071B10" w:rsidRPr="00EF5A5F">
        <w:t xml:space="preserve">was </w:t>
      </w:r>
      <w:r>
        <w:t>83.2</w:t>
      </w:r>
      <w:r w:rsidR="00F136FC" w:rsidRPr="00EF5A5F">
        <w:t xml:space="preserve"> per cent in the </w:t>
      </w:r>
      <w:r>
        <w:t>2009</w:t>
      </w:r>
      <w:r w:rsidRPr="00EF5A5F">
        <w:t xml:space="preserve"> </w:t>
      </w:r>
      <w:r w:rsidR="00F136FC" w:rsidRPr="00EF5A5F">
        <w:t>survey (table</w:t>
      </w:r>
      <w:r w:rsidR="00C15F4D">
        <w:t> </w:t>
      </w:r>
      <w:proofErr w:type="spellStart"/>
      <w:r w:rsidR="00F136FC" w:rsidRPr="00EF5A5F">
        <w:t>5A.</w:t>
      </w:r>
      <w:r w:rsidR="00EF7AD6">
        <w:t>90</w:t>
      </w:r>
      <w:proofErr w:type="spellEnd"/>
      <w:r w:rsidR="00F136FC" w:rsidRPr="00EF5A5F">
        <w:t xml:space="preserve">). </w:t>
      </w:r>
      <w:r w:rsidR="00C57336" w:rsidRPr="00EF5A5F">
        <w:t>Employer satisfaction with using apprenticeships or traineeships as a way of meeting skill needs varie</w:t>
      </w:r>
      <w:r w:rsidR="001E2A7F" w:rsidRPr="00EF5A5F">
        <w:t>d</w:t>
      </w:r>
      <w:r w:rsidR="00C57336" w:rsidRPr="00EF5A5F">
        <w:t xml:space="preserve"> across industry</w:t>
      </w:r>
      <w:r w:rsidR="001E2A7F" w:rsidRPr="00EF5A5F">
        <w:t>,</w:t>
      </w:r>
      <w:r w:rsidR="00C57336" w:rsidRPr="00EF5A5F">
        <w:t xml:space="preserve"> with the lowest satisfacti</w:t>
      </w:r>
      <w:r w:rsidR="004D51FB" w:rsidRPr="00EF5A5F">
        <w:t xml:space="preserve">on levels </w:t>
      </w:r>
      <w:r w:rsidR="00DF712B" w:rsidRPr="00EF5A5F">
        <w:t xml:space="preserve">in the </w:t>
      </w:r>
      <w:r>
        <w:t>2011</w:t>
      </w:r>
      <w:r w:rsidRPr="00EF5A5F">
        <w:t xml:space="preserve"> </w:t>
      </w:r>
      <w:r w:rsidR="00DF712B" w:rsidRPr="00EF5A5F">
        <w:t xml:space="preserve">survey </w:t>
      </w:r>
      <w:r w:rsidR="004D51FB" w:rsidRPr="00EF5A5F">
        <w:t xml:space="preserve">in </w:t>
      </w:r>
      <w:r>
        <w:t>information, media and telecommunications</w:t>
      </w:r>
      <w:r w:rsidRPr="00EF5A5F" w:rsidDel="00490181">
        <w:t xml:space="preserve"> </w:t>
      </w:r>
      <w:r w:rsidR="004D51FB" w:rsidRPr="00EF5A5F">
        <w:t>(</w:t>
      </w:r>
      <w:r>
        <w:t>69.6</w:t>
      </w:r>
      <w:r w:rsidR="004D51FB" w:rsidRPr="00EF5A5F">
        <w:t> </w:t>
      </w:r>
      <w:r w:rsidR="00C57336" w:rsidRPr="00EF5A5F">
        <w:t>per</w:t>
      </w:r>
      <w:r w:rsidR="004D51FB" w:rsidRPr="00EF5A5F">
        <w:t> </w:t>
      </w:r>
      <w:r w:rsidR="00C57336" w:rsidRPr="00EF5A5F">
        <w:t>cent)</w:t>
      </w:r>
      <w:r w:rsidR="00B745C2">
        <w:t xml:space="preserve"> </w:t>
      </w:r>
      <w:r w:rsidR="00B745C2" w:rsidRPr="00EF5A5F">
        <w:t>(</w:t>
      </w:r>
      <w:proofErr w:type="spellStart"/>
      <w:r w:rsidR="00B745C2" w:rsidRPr="00EF5A5F">
        <w:t>NCVER</w:t>
      </w:r>
      <w:proofErr w:type="spellEnd"/>
      <w:r w:rsidR="00B745C2" w:rsidRPr="00EF5A5F">
        <w:t xml:space="preserve"> </w:t>
      </w:r>
      <w:r>
        <w:t>2011</w:t>
      </w:r>
      <w:r w:rsidR="00B745C2" w:rsidRPr="00EF5A5F">
        <w:t>)</w:t>
      </w:r>
    </w:p>
    <w:p w:rsidR="00C57336" w:rsidRPr="00EF5A5F" w:rsidRDefault="00490181" w:rsidP="00713391">
      <w:pPr>
        <w:pStyle w:val="ListBullet"/>
      </w:pPr>
      <w:r>
        <w:t>8</w:t>
      </w:r>
      <w:r w:rsidR="004A0593">
        <w:t>8</w:t>
      </w:r>
      <w:r>
        <w:t>.5</w:t>
      </w:r>
      <w:r w:rsidR="004D51FB" w:rsidRPr="00EF5A5F">
        <w:t> </w:t>
      </w:r>
      <w:r w:rsidR="00C57336" w:rsidRPr="00EF5A5F">
        <w:t>per</w:t>
      </w:r>
      <w:r w:rsidR="004D51FB" w:rsidRPr="00EF5A5F">
        <w:t> </w:t>
      </w:r>
      <w:r w:rsidR="00C57336" w:rsidRPr="00EF5A5F">
        <w:t>cent of employers who arranged or provided nationally recognised trainin</w:t>
      </w:r>
      <w:r w:rsidR="004D51FB" w:rsidRPr="00EF5A5F">
        <w:t>g to employees over the past 12 </w:t>
      </w:r>
      <w:r w:rsidR="00C57336" w:rsidRPr="00EF5A5F">
        <w:t>months were satisfied with nationally recognised training as a way of providing employees with skil</w:t>
      </w:r>
      <w:r w:rsidR="004D51FB" w:rsidRPr="00EF5A5F">
        <w:t>ls required for the job (figure </w:t>
      </w:r>
      <w:r w:rsidR="00606C29">
        <w:t>5.5</w:t>
      </w:r>
      <w:r w:rsidR="00DC6270">
        <w:t>1</w:t>
      </w:r>
      <w:r w:rsidR="00C57336" w:rsidRPr="00EF5A5F">
        <w:t xml:space="preserve">). </w:t>
      </w:r>
      <w:r w:rsidR="00F136FC" w:rsidRPr="00EF5A5F">
        <w:t xml:space="preserve">Satisfaction </w:t>
      </w:r>
      <w:r w:rsidR="00071B10" w:rsidRPr="00EF5A5F">
        <w:t xml:space="preserve">was </w:t>
      </w:r>
      <w:r>
        <w:t>85.8</w:t>
      </w:r>
      <w:r w:rsidR="00207E80" w:rsidRPr="00EF5A5F">
        <w:t> </w:t>
      </w:r>
      <w:r w:rsidR="00F136FC" w:rsidRPr="00EF5A5F">
        <w:t xml:space="preserve">per cent in the </w:t>
      </w:r>
      <w:r>
        <w:t>2009</w:t>
      </w:r>
      <w:r w:rsidRPr="00EF5A5F">
        <w:t xml:space="preserve"> </w:t>
      </w:r>
      <w:r w:rsidR="00DF712B" w:rsidRPr="00EF5A5F">
        <w:t>survey (table </w:t>
      </w:r>
      <w:proofErr w:type="spellStart"/>
      <w:r w:rsidR="00F136FC" w:rsidRPr="00EF5A5F">
        <w:t>5A.</w:t>
      </w:r>
      <w:r w:rsidR="00EF7AD6">
        <w:t>90</w:t>
      </w:r>
      <w:proofErr w:type="spellEnd"/>
      <w:r w:rsidR="00F136FC" w:rsidRPr="00EF5A5F">
        <w:t>).</w:t>
      </w:r>
      <w:r w:rsidR="000B28F2" w:rsidRPr="00EF5A5F">
        <w:t xml:space="preserve"> </w:t>
      </w:r>
      <w:r w:rsidR="00C57336" w:rsidRPr="00EF5A5F">
        <w:t>Employer satisfaction with using nationally recognised training as a way of providing employees wi</w:t>
      </w:r>
      <w:r w:rsidR="001E2A7F" w:rsidRPr="00EF5A5F">
        <w:t xml:space="preserve">th skills required for the job </w:t>
      </w:r>
      <w:r w:rsidR="00DF712B" w:rsidRPr="00EF5A5F">
        <w:t xml:space="preserve">in the </w:t>
      </w:r>
      <w:r>
        <w:t>2011</w:t>
      </w:r>
      <w:r w:rsidRPr="00EF5A5F">
        <w:t xml:space="preserve"> </w:t>
      </w:r>
      <w:r w:rsidR="00DF712B" w:rsidRPr="00EF5A5F">
        <w:t xml:space="preserve">survey </w:t>
      </w:r>
      <w:r w:rsidR="001E2A7F" w:rsidRPr="00EF5A5F">
        <w:t>wa</w:t>
      </w:r>
      <w:r w:rsidR="004D51FB" w:rsidRPr="00EF5A5F">
        <w:t xml:space="preserve">s lowest in </w:t>
      </w:r>
      <w:r>
        <w:t>information, media and telecommunications</w:t>
      </w:r>
      <w:r w:rsidRPr="00EF5A5F" w:rsidDel="00490181">
        <w:t xml:space="preserve"> </w:t>
      </w:r>
      <w:r w:rsidR="004D51FB" w:rsidRPr="00EF5A5F">
        <w:t>(</w:t>
      </w:r>
      <w:r>
        <w:t>76.6</w:t>
      </w:r>
      <w:r w:rsidR="004D51FB" w:rsidRPr="00EF5A5F">
        <w:t> </w:t>
      </w:r>
      <w:r w:rsidR="00C57336" w:rsidRPr="00EF5A5F">
        <w:t>p</w:t>
      </w:r>
      <w:r w:rsidR="004D51FB" w:rsidRPr="00EF5A5F">
        <w:t>er cent)</w:t>
      </w:r>
      <w:r w:rsidR="00C57336" w:rsidRPr="00EF5A5F">
        <w:t xml:space="preserve"> </w:t>
      </w:r>
      <w:r w:rsidR="00B745C2" w:rsidRPr="00EF5A5F">
        <w:t>(</w:t>
      </w:r>
      <w:proofErr w:type="spellStart"/>
      <w:r w:rsidR="00B745C2" w:rsidRPr="00EF5A5F">
        <w:t>NCVER</w:t>
      </w:r>
      <w:proofErr w:type="spellEnd"/>
      <w:r w:rsidR="00B745C2" w:rsidRPr="00EF5A5F">
        <w:t xml:space="preserve"> </w:t>
      </w:r>
      <w:r>
        <w:t>2011</w:t>
      </w:r>
      <w:r w:rsidR="00B745C2" w:rsidRPr="00EF5A5F">
        <w:t>)</w:t>
      </w:r>
    </w:p>
    <w:p w:rsidR="00C57336" w:rsidRPr="00EF5A5F" w:rsidRDefault="00490181" w:rsidP="00713391">
      <w:pPr>
        <w:pStyle w:val="ListBullet"/>
      </w:pPr>
      <w:r>
        <w:t>84.8</w:t>
      </w:r>
      <w:r w:rsidR="00614726" w:rsidRPr="00EF5A5F">
        <w:t> </w:t>
      </w:r>
      <w:r w:rsidR="00C57336" w:rsidRPr="00EF5A5F">
        <w:t>per</w:t>
      </w:r>
      <w:r w:rsidR="00614726" w:rsidRPr="00EF5A5F">
        <w:t> </w:t>
      </w:r>
      <w:r w:rsidR="00C57336" w:rsidRPr="00EF5A5F">
        <w:t>cent of employers who had employees in the last 12</w:t>
      </w:r>
      <w:r w:rsidR="004D51FB" w:rsidRPr="00EF5A5F">
        <w:t> </w:t>
      </w:r>
      <w:r w:rsidR="00C57336" w:rsidRPr="00EF5A5F">
        <w:t xml:space="preserve">months with a formal vocational qualification that was a requirement of their job were satisfied with formal vocational requirements as </w:t>
      </w:r>
      <w:r w:rsidR="00E133FA" w:rsidRPr="00EF5A5F">
        <w:t xml:space="preserve">a way of meeting </w:t>
      </w:r>
      <w:r w:rsidR="00137754" w:rsidRPr="00EF5A5F">
        <w:t xml:space="preserve">their </w:t>
      </w:r>
      <w:r w:rsidR="004C2E63" w:rsidRPr="00EF5A5F">
        <w:t>skill</w:t>
      </w:r>
      <w:r w:rsidR="00E133FA" w:rsidRPr="00EF5A5F">
        <w:t xml:space="preserve"> </w:t>
      </w:r>
      <w:r w:rsidR="00A948CD" w:rsidRPr="00EF5A5F">
        <w:t xml:space="preserve">needs </w:t>
      </w:r>
      <w:r w:rsidR="004C2E63" w:rsidRPr="00EF5A5F">
        <w:t xml:space="preserve">for the job </w:t>
      </w:r>
      <w:r w:rsidR="00E133FA" w:rsidRPr="00EF5A5F">
        <w:t>(figure </w:t>
      </w:r>
      <w:r w:rsidR="00606C29">
        <w:t>5.5</w:t>
      </w:r>
      <w:r w:rsidR="00DC6270">
        <w:t>1</w:t>
      </w:r>
      <w:r w:rsidR="00C57336" w:rsidRPr="00EF5A5F">
        <w:t xml:space="preserve">). </w:t>
      </w:r>
      <w:r w:rsidR="00EA03E0" w:rsidRPr="00EF5A5F">
        <w:t>S</w:t>
      </w:r>
      <w:r w:rsidR="000B28F2" w:rsidRPr="00EF5A5F">
        <w:t xml:space="preserve">atisfaction </w:t>
      </w:r>
      <w:r w:rsidR="00071B10" w:rsidRPr="00EF5A5F">
        <w:t xml:space="preserve">was </w:t>
      </w:r>
      <w:r>
        <w:t>83.4</w:t>
      </w:r>
      <w:r w:rsidR="00071B10" w:rsidRPr="00EF5A5F">
        <w:t> per</w:t>
      </w:r>
      <w:r w:rsidR="00CA2DFD" w:rsidRPr="00EF5A5F">
        <w:t xml:space="preserve"> cent in the </w:t>
      </w:r>
      <w:r>
        <w:t>2009</w:t>
      </w:r>
      <w:r w:rsidRPr="00EF5A5F">
        <w:t xml:space="preserve"> </w:t>
      </w:r>
      <w:r w:rsidR="00CA2DFD" w:rsidRPr="00EF5A5F">
        <w:t>survey (table </w:t>
      </w:r>
      <w:proofErr w:type="spellStart"/>
      <w:r w:rsidR="00071B10" w:rsidRPr="00EF5A5F">
        <w:t>5A.</w:t>
      </w:r>
      <w:r w:rsidR="00EF7AD6">
        <w:t>90</w:t>
      </w:r>
      <w:proofErr w:type="spellEnd"/>
      <w:r w:rsidR="00071B10" w:rsidRPr="00EF5A5F">
        <w:t xml:space="preserve">). </w:t>
      </w:r>
      <w:r w:rsidR="00C57336" w:rsidRPr="00EF5A5F">
        <w:t>Employer satisfaction with using vocational qualifications as a job requirement as</w:t>
      </w:r>
      <w:r w:rsidR="004C2E63" w:rsidRPr="00EF5A5F">
        <w:t xml:space="preserve"> a way of meeting skill</w:t>
      </w:r>
      <w:r w:rsidR="001E2A7F" w:rsidRPr="00EF5A5F">
        <w:t xml:space="preserve"> needs </w:t>
      </w:r>
      <w:r w:rsidR="00DF712B" w:rsidRPr="00EF5A5F">
        <w:t xml:space="preserve">in the </w:t>
      </w:r>
      <w:r>
        <w:t>2011</w:t>
      </w:r>
      <w:r w:rsidRPr="00EF5A5F">
        <w:t xml:space="preserve"> </w:t>
      </w:r>
      <w:r w:rsidR="00DF712B" w:rsidRPr="00EF5A5F">
        <w:t xml:space="preserve">survey </w:t>
      </w:r>
      <w:r w:rsidR="001E2A7F" w:rsidRPr="00EF5A5F">
        <w:t>wa</w:t>
      </w:r>
      <w:r w:rsidR="00C57336" w:rsidRPr="00EF5A5F">
        <w:t xml:space="preserve">s lowest </w:t>
      </w:r>
      <w:r w:rsidR="004D51FB" w:rsidRPr="00EF5A5F">
        <w:t xml:space="preserve">in </w:t>
      </w:r>
      <w:r>
        <w:t>information, media and telecommunications</w:t>
      </w:r>
      <w:r w:rsidR="00207E80" w:rsidRPr="00EF5A5F" w:rsidDel="00207E80">
        <w:t xml:space="preserve"> </w:t>
      </w:r>
      <w:r w:rsidR="004D51FB" w:rsidRPr="00EF5A5F">
        <w:t>(</w:t>
      </w:r>
      <w:r>
        <w:t>78.8</w:t>
      </w:r>
      <w:r w:rsidR="004D51FB" w:rsidRPr="00EF5A5F">
        <w:t> </w:t>
      </w:r>
      <w:r w:rsidR="00C57336" w:rsidRPr="00EF5A5F">
        <w:t>per</w:t>
      </w:r>
      <w:r w:rsidR="004D51FB" w:rsidRPr="00EF5A5F">
        <w:t> </w:t>
      </w:r>
      <w:r w:rsidR="00C57336" w:rsidRPr="00EF5A5F">
        <w:t xml:space="preserve">cent) </w:t>
      </w:r>
      <w:r w:rsidR="006F6DDD" w:rsidRPr="00EF5A5F">
        <w:t>(</w:t>
      </w:r>
      <w:proofErr w:type="spellStart"/>
      <w:r w:rsidR="006F6DDD" w:rsidRPr="00EF5A5F">
        <w:t>NCVER</w:t>
      </w:r>
      <w:proofErr w:type="spellEnd"/>
      <w:r w:rsidR="006F6DDD" w:rsidRPr="00EF5A5F">
        <w:t xml:space="preserve"> </w:t>
      </w:r>
      <w:r>
        <w:t>2011</w:t>
      </w:r>
      <w:r w:rsidR="00047F11" w:rsidRPr="00EF5A5F">
        <w:t>).</w:t>
      </w:r>
    </w:p>
    <w:p w:rsidR="00762441" w:rsidRPr="00EF5A5F" w:rsidRDefault="00762441" w:rsidP="00B779C6">
      <w:pPr>
        <w:pStyle w:val="FigureTitle"/>
      </w:pPr>
      <w:r w:rsidRPr="00EF5A5F">
        <w:rPr>
          <w:b w:val="0"/>
        </w:rPr>
        <w:lastRenderedPageBreak/>
        <w:t xml:space="preserve">Figure </w:t>
      </w:r>
      <w:bookmarkStart w:id="76" w:name="OLE_LINK64"/>
      <w:r w:rsidR="00AB7026">
        <w:rPr>
          <w:b w:val="0"/>
        </w:rPr>
        <w:t>5.</w:t>
      </w:r>
      <w:r w:rsidR="009D604A">
        <w:rPr>
          <w:b w:val="0"/>
          <w:noProof/>
        </w:rPr>
        <w:t>5</w:t>
      </w:r>
      <w:bookmarkEnd w:id="76"/>
      <w:r w:rsidR="0020762A">
        <w:rPr>
          <w:b w:val="0"/>
          <w:noProof/>
        </w:rPr>
        <w:t>1</w:t>
      </w:r>
      <w:r w:rsidRPr="00EF5A5F">
        <w:tab/>
        <w:t>Proportion of employers who engaged with an aspect of the VET system and are satisfied with VET as a way of</w:t>
      </w:r>
      <w:r w:rsidR="00EE4B2A" w:rsidRPr="00EF5A5F">
        <w:t xml:space="preserve"> meeting their skill needs, </w:t>
      </w:r>
      <w:r w:rsidR="00490181">
        <w:t>2011</w:t>
      </w:r>
      <w:r w:rsidR="00490181" w:rsidRPr="00EF5A5F">
        <w:rPr>
          <w:rStyle w:val="NoteLabel"/>
          <w:b/>
        </w:rPr>
        <w:t>a</w:t>
      </w:r>
      <w:r w:rsidR="00250737">
        <w:rPr>
          <w:rStyle w:val="NoteLabel"/>
          <w:b/>
        </w:rPr>
        <w:t>, b, c</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762441" w:rsidRPr="00EF5A5F">
        <w:tc>
          <w:tcPr>
            <w:tcW w:w="8777" w:type="dxa"/>
          </w:tcPr>
          <w:p w:rsidR="00762441" w:rsidRPr="00EF5A5F" w:rsidRDefault="00B65E5E">
            <w:pPr>
              <w:pStyle w:val="Figure"/>
            </w:pPr>
            <w:r>
              <w:rPr>
                <w:noProof/>
              </w:rPr>
              <w:drawing>
                <wp:inline distT="0" distB="0" distL="0" distR="0" wp14:anchorId="1F6BBB11" wp14:editId="02F433FA">
                  <wp:extent cx="5400675" cy="2695575"/>
                  <wp:effectExtent l="0" t="0" r="9525" b="9525"/>
                  <wp:docPr id="14" name="Picture 14" descr="Figure 5.52 - Proportion of employers who engaged with an aspect of the VET system and are satisfied with VET as a way of meeting their skill needs, 2011.&#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Description: Figure 5.52 Proportion of employers who engaged with an aspect of the VET system and are satisfied with VET as a way of meeting their skill needs, 2011.&#10;&#10;More details can be found within the text surrounding this image."/>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400675" cy="2695575"/>
                          </a:xfrm>
                          <a:prstGeom prst="rect">
                            <a:avLst/>
                          </a:prstGeom>
                          <a:noFill/>
                          <a:ln>
                            <a:noFill/>
                          </a:ln>
                        </pic:spPr>
                      </pic:pic>
                    </a:graphicData>
                  </a:graphic>
                </wp:inline>
              </w:drawing>
            </w:r>
          </w:p>
        </w:tc>
      </w:tr>
    </w:tbl>
    <w:p w:rsidR="00762441" w:rsidRPr="00EF5A5F" w:rsidRDefault="00762441" w:rsidP="00207E80">
      <w:pPr>
        <w:pStyle w:val="Note"/>
      </w:pPr>
      <w:r w:rsidRPr="00EF5A5F">
        <w:rPr>
          <w:rStyle w:val="NoteLabel"/>
        </w:rPr>
        <w:t>a</w:t>
      </w:r>
      <w:r w:rsidR="00614726" w:rsidRPr="00EF5A5F">
        <w:t xml:space="preserve"> </w:t>
      </w:r>
      <w:r w:rsidRPr="00EF5A5F">
        <w:t xml:space="preserve">Satisfaction is measured on a 5 point scale, ‘satisfied’ includes employers who were satisfied or very satisfied and ‘dissatisfied’ includes employers who were dissatisfied or very dissatisfied. </w:t>
      </w:r>
      <w:r w:rsidRPr="00EF5A5F">
        <w:rPr>
          <w:rStyle w:val="NoteLabel"/>
        </w:rPr>
        <w:t>b</w:t>
      </w:r>
      <w:r w:rsidR="00250737">
        <w:t xml:space="preserve"> Further information concerning employer satisfaction are provided in the footnotes of table </w:t>
      </w:r>
      <w:proofErr w:type="spellStart"/>
      <w:r w:rsidR="00250737">
        <w:t>5A.90</w:t>
      </w:r>
      <w:proofErr w:type="spellEnd"/>
      <w:r w:rsidR="00250737">
        <w:t>.</w:t>
      </w:r>
      <w:r w:rsidRPr="00EF5A5F">
        <w:t xml:space="preserve"> </w:t>
      </w:r>
      <w:r w:rsidR="00250737">
        <w:rPr>
          <w:rStyle w:val="NoteLabel"/>
        </w:rPr>
        <w:t>c</w:t>
      </w:r>
      <w:r w:rsidRPr="00EF5A5F">
        <w:t xml:space="preserve"> </w:t>
      </w:r>
      <w:r w:rsidR="00FB2278">
        <w:t>E</w:t>
      </w:r>
      <w:r w:rsidR="00FB2278" w:rsidRPr="00171E10">
        <w:t>rror bars represent the 95 per cent confidence interval associated with each point estimate.</w:t>
      </w:r>
    </w:p>
    <w:p w:rsidR="00762441" w:rsidRDefault="00762441" w:rsidP="00207E80">
      <w:pPr>
        <w:pStyle w:val="Source"/>
      </w:pPr>
      <w:r w:rsidRPr="00EF5A5F">
        <w:rPr>
          <w:i/>
        </w:rPr>
        <w:t>Source</w:t>
      </w:r>
      <w:r w:rsidRPr="00EF5A5F">
        <w:t xml:space="preserve">: </w:t>
      </w:r>
      <w:proofErr w:type="spellStart"/>
      <w:r w:rsidRPr="00EF5A5F">
        <w:t>NCVER</w:t>
      </w:r>
      <w:proofErr w:type="spellEnd"/>
      <w:r w:rsidRPr="00EF5A5F">
        <w:t xml:space="preserve"> </w:t>
      </w:r>
      <w:r w:rsidR="004C22CB" w:rsidRPr="00EF5A5F">
        <w:t xml:space="preserve">(unpublished) </w:t>
      </w:r>
      <w:r w:rsidR="00033A0B" w:rsidRPr="00EF5A5F">
        <w:rPr>
          <w:i/>
        </w:rPr>
        <w:t>Survey of Employers’ Use and Views of the VET System</w:t>
      </w:r>
      <w:r w:rsidRPr="00EF5A5F">
        <w:t>; t</w:t>
      </w:r>
      <w:r w:rsidR="005D12AC" w:rsidRPr="00EF5A5F">
        <w:t xml:space="preserve">able </w:t>
      </w:r>
      <w:proofErr w:type="spellStart"/>
      <w:r w:rsidR="005D12AC" w:rsidRPr="00EF5A5F">
        <w:t>5</w:t>
      </w:r>
      <w:r w:rsidRPr="00EF5A5F">
        <w:t>A.</w:t>
      </w:r>
      <w:r w:rsidR="00EF7AD6">
        <w:t>90</w:t>
      </w:r>
      <w:proofErr w:type="spellEnd"/>
      <w:r w:rsidRPr="00EF5A5F">
        <w:t>.</w:t>
      </w:r>
    </w:p>
    <w:p w:rsidR="002834C9" w:rsidRDefault="002834C9" w:rsidP="002834C9">
      <w:pPr>
        <w:pStyle w:val="BodyText"/>
      </w:pPr>
      <w:r>
        <w:t xml:space="preserve">Table </w:t>
      </w:r>
      <w:proofErr w:type="spellStart"/>
      <w:r>
        <w:t>5A.9</w:t>
      </w:r>
      <w:r w:rsidR="00EF7AD6">
        <w:t>0</w:t>
      </w:r>
      <w:proofErr w:type="spellEnd"/>
      <w:r>
        <w:t xml:space="preserve"> provides additional historical information on employer satisfaction with VET from 2005 to 2011.</w:t>
      </w:r>
    </w:p>
    <w:p w:rsidR="00C57336" w:rsidRPr="00EF5A5F" w:rsidRDefault="00FA7BB6" w:rsidP="00281C53">
      <w:pPr>
        <w:pStyle w:val="Heading2"/>
      </w:pPr>
      <w:bookmarkStart w:id="77" w:name="_Toc341279242"/>
      <w:r w:rsidRPr="00EF5A5F">
        <w:t>5</w:t>
      </w:r>
      <w:r w:rsidR="00C57336" w:rsidRPr="00EF5A5F">
        <w:t>.4</w:t>
      </w:r>
      <w:r w:rsidR="00C57336" w:rsidRPr="00EF5A5F">
        <w:tab/>
        <w:t>Future directions in performance reporting</w:t>
      </w:r>
      <w:bookmarkEnd w:id="77"/>
    </w:p>
    <w:p w:rsidR="00FC04C6" w:rsidRPr="00EF5A5F" w:rsidRDefault="00FC04C6" w:rsidP="00FC04C6">
      <w:pPr>
        <w:pStyle w:val="Heading3"/>
      </w:pPr>
      <w:r w:rsidRPr="00EF5A5F">
        <w:t>Improving reporting of indicators</w:t>
      </w:r>
    </w:p>
    <w:p w:rsidR="00FC252D" w:rsidRPr="00EF5A5F" w:rsidRDefault="00FC252D" w:rsidP="00C57336">
      <w:pPr>
        <w:pStyle w:val="BodyText"/>
      </w:pPr>
      <w:r w:rsidRPr="00EF5A5F">
        <w:t xml:space="preserve">Aspects of </w:t>
      </w:r>
      <w:r w:rsidR="008C7339" w:rsidRPr="00EF5A5F">
        <w:t xml:space="preserve">some </w:t>
      </w:r>
      <w:r w:rsidRPr="00EF5A5F">
        <w:t xml:space="preserve">VET indicators are not yet fully developed or comparable, </w:t>
      </w:r>
      <w:r w:rsidR="0039053B" w:rsidRPr="00EF5A5F">
        <w:t xml:space="preserve">and </w:t>
      </w:r>
      <w:r w:rsidR="00BC4C0A" w:rsidRPr="00EF5A5F">
        <w:t xml:space="preserve">developments </w:t>
      </w:r>
      <w:r w:rsidRPr="00EF5A5F">
        <w:t xml:space="preserve">for future </w:t>
      </w:r>
      <w:r w:rsidR="00BC4C0A" w:rsidRPr="00EF5A5F">
        <w:t>r</w:t>
      </w:r>
      <w:r w:rsidR="0039053B" w:rsidRPr="00EF5A5F">
        <w:t xml:space="preserve">eports </w:t>
      </w:r>
      <w:r w:rsidRPr="00EF5A5F">
        <w:t>include:</w:t>
      </w:r>
    </w:p>
    <w:p w:rsidR="00FC252D" w:rsidRPr="00EF5A5F" w:rsidRDefault="00FC252D" w:rsidP="00FC252D">
      <w:pPr>
        <w:pStyle w:val="ListBullet"/>
      </w:pPr>
      <w:r w:rsidRPr="00EF5A5F">
        <w:t>improv</w:t>
      </w:r>
      <w:r w:rsidR="001E2A7F" w:rsidRPr="00EF5A5F">
        <w:t>ing</w:t>
      </w:r>
      <w:r w:rsidRPr="00EF5A5F">
        <w:t xml:space="preserve"> the quality of outcomes data</w:t>
      </w:r>
      <w:r w:rsidR="00D91661" w:rsidRPr="00D91661">
        <w:t xml:space="preserve"> </w:t>
      </w:r>
      <w:r w:rsidR="00D91661">
        <w:t xml:space="preserve">for </w:t>
      </w:r>
      <w:r w:rsidR="00D91661" w:rsidRPr="00EF5A5F">
        <w:t>Indigenous</w:t>
      </w:r>
      <w:r w:rsidR="00D91661">
        <w:t xml:space="preserve"> students</w:t>
      </w:r>
    </w:p>
    <w:p w:rsidR="00D07B22" w:rsidRPr="00EF5A5F" w:rsidRDefault="0039053B" w:rsidP="00FC252D">
      <w:pPr>
        <w:pStyle w:val="ListBullet"/>
      </w:pPr>
      <w:r w:rsidRPr="00EF5A5F">
        <w:t>reporting on students who commenced and completed courses</w:t>
      </w:r>
      <w:r w:rsidR="001E2A7F" w:rsidRPr="00EF5A5F">
        <w:t xml:space="preserve"> and developing related </w:t>
      </w:r>
      <w:r w:rsidR="00C57336" w:rsidRPr="00EF5A5F">
        <w:t>skill profile indicators</w:t>
      </w:r>
    </w:p>
    <w:p w:rsidR="00C57336" w:rsidRPr="00EF5A5F" w:rsidRDefault="00D07B22" w:rsidP="005E2807">
      <w:pPr>
        <w:pStyle w:val="ListBullet"/>
      </w:pPr>
      <w:r w:rsidRPr="00EF5A5F">
        <w:t>improving the timeliness of qualifications completed data.</w:t>
      </w:r>
    </w:p>
    <w:p w:rsidR="00C57336" w:rsidRPr="00EF5A5F" w:rsidRDefault="00FA7BB6" w:rsidP="00AC7881">
      <w:pPr>
        <w:pStyle w:val="Heading2"/>
      </w:pPr>
      <w:bookmarkStart w:id="78" w:name="_Toc341279243"/>
      <w:r w:rsidRPr="00EF5A5F">
        <w:lastRenderedPageBreak/>
        <w:t>5</w:t>
      </w:r>
      <w:r w:rsidR="00C57336" w:rsidRPr="00EF5A5F">
        <w:t>.5</w:t>
      </w:r>
      <w:r w:rsidR="00C57336" w:rsidRPr="00EF5A5F">
        <w:tab/>
        <w:t>Jurisdictions’ comments</w:t>
      </w:r>
      <w:bookmarkEnd w:id="78"/>
    </w:p>
    <w:p w:rsidR="00C57336" w:rsidRPr="00EF5A5F" w:rsidRDefault="00C57336" w:rsidP="00BC7550">
      <w:pPr>
        <w:pStyle w:val="BodyText"/>
      </w:pPr>
      <w:r w:rsidRPr="00EF5A5F">
        <w:t>This section provides comments from each jurisdiction on the se</w:t>
      </w:r>
      <w:r w:rsidR="005F32C7" w:rsidRPr="00EF5A5F">
        <w:t>rvices covered in this chapter.</w:t>
      </w:r>
    </w:p>
    <w:p w:rsidR="00837DC6" w:rsidRPr="00EF5A5F" w:rsidRDefault="003D7D7F" w:rsidP="00837DC6">
      <w:pPr>
        <w:pStyle w:val="BodyText"/>
        <w:spacing w:before="0" w:line="240" w:lineRule="auto"/>
        <w:rPr>
          <w:sz w:val="12"/>
          <w:szCs w:val="12"/>
        </w:rPr>
      </w:pPr>
      <w:r w:rsidRPr="00EF5A5F">
        <w:br w:type="page"/>
      </w:r>
    </w:p>
    <w:tbl>
      <w:tblPr>
        <w:tblW w:w="10632" w:type="dxa"/>
        <w:tblInd w:w="-885" w:type="dxa"/>
        <w:tblLayout w:type="fixed"/>
        <w:tblLook w:val="01E0" w:firstRow="1" w:lastRow="1" w:firstColumn="1" w:lastColumn="1" w:noHBand="0" w:noVBand="0"/>
      </w:tblPr>
      <w:tblGrid>
        <w:gridCol w:w="992"/>
        <w:gridCol w:w="8789"/>
        <w:gridCol w:w="851"/>
      </w:tblGrid>
      <w:tr w:rsidR="00BC3E70" w:rsidRPr="00EF5A5F" w:rsidTr="00282176">
        <w:tc>
          <w:tcPr>
            <w:tcW w:w="992" w:type="dxa"/>
            <w:vMerge w:val="restart"/>
          </w:tcPr>
          <w:p w:rsidR="00BC3E70" w:rsidRPr="00EF5A5F" w:rsidRDefault="00BC3E70" w:rsidP="00BC3E70">
            <w:pPr>
              <w:pStyle w:val="BodyText"/>
              <w:rPr>
                <w:b/>
                <w:sz w:val="132"/>
                <w:szCs w:val="132"/>
              </w:rPr>
            </w:pPr>
            <w:r w:rsidRPr="00EF5A5F">
              <w:rPr>
                <w:b/>
                <w:sz w:val="132"/>
                <w:szCs w:val="132"/>
              </w:rPr>
              <w:lastRenderedPageBreak/>
              <w:t>“</w:t>
            </w:r>
          </w:p>
        </w:tc>
        <w:tc>
          <w:tcPr>
            <w:tcW w:w="8789" w:type="dxa"/>
          </w:tcPr>
          <w:p w:rsidR="00BC3E70" w:rsidRPr="00EF5A5F" w:rsidRDefault="00BC3E70" w:rsidP="00BC3E70">
            <w:pPr>
              <w:pStyle w:val="Jurisdictioncommentsheading"/>
            </w:pPr>
            <w:r w:rsidRPr="00EF5A5F">
              <w:t>Australian Government comments</w:t>
            </w:r>
          </w:p>
        </w:tc>
        <w:tc>
          <w:tcPr>
            <w:tcW w:w="851" w:type="dxa"/>
            <w:vMerge w:val="restart"/>
          </w:tcPr>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Pr="000E628F" w:rsidRDefault="000E628F" w:rsidP="00BC3E70">
            <w:pPr>
              <w:pStyle w:val="BodyText"/>
              <w:rPr>
                <w:b/>
                <w:sz w:val="40"/>
                <w:szCs w:val="40"/>
              </w:rPr>
            </w:pPr>
          </w:p>
          <w:p w:rsidR="00BC3E70" w:rsidRPr="00EF5A5F" w:rsidRDefault="00BC3E70" w:rsidP="00BC3E70">
            <w:pPr>
              <w:pStyle w:val="BodyText"/>
              <w:rPr>
                <w:b/>
                <w:sz w:val="132"/>
                <w:szCs w:val="132"/>
              </w:rPr>
            </w:pPr>
            <w:r w:rsidRPr="00EF5A5F">
              <w:rPr>
                <w:b/>
                <w:sz w:val="132"/>
                <w:szCs w:val="132"/>
              </w:rPr>
              <w:t>”</w:t>
            </w:r>
          </w:p>
        </w:tc>
      </w:tr>
      <w:tr w:rsidR="006872F4" w:rsidRPr="00EF5A5F" w:rsidTr="00282176">
        <w:trPr>
          <w:trHeight w:val="9792"/>
        </w:trPr>
        <w:tc>
          <w:tcPr>
            <w:tcW w:w="992" w:type="dxa"/>
            <w:vMerge/>
          </w:tcPr>
          <w:p w:rsidR="006872F4" w:rsidRPr="00EF5A5F" w:rsidRDefault="006872F4" w:rsidP="00BC3E70">
            <w:pPr>
              <w:pStyle w:val="BodyText"/>
            </w:pPr>
          </w:p>
        </w:tc>
        <w:tc>
          <w:tcPr>
            <w:tcW w:w="8789" w:type="dxa"/>
            <w:shd w:val="clear" w:color="auto" w:fill="auto"/>
          </w:tcPr>
          <w:p w:rsidR="00B9105D" w:rsidRPr="00B9105D" w:rsidRDefault="00B9105D" w:rsidP="00B9105D">
            <w:pPr>
              <w:pStyle w:val="Jurisdictioncommentsbodytext"/>
            </w:pPr>
            <w:r w:rsidRPr="00B9105D">
              <w:t xml:space="preserve">In April 2012 </w:t>
            </w:r>
            <w:r w:rsidRPr="00F80A99">
              <w:rPr>
                <w:shd w:val="clear" w:color="auto" w:fill="FFFFFF" w:themeFill="background1"/>
              </w:rPr>
              <w:t xml:space="preserve">the </w:t>
            </w:r>
            <w:r w:rsidR="00F80A99" w:rsidRPr="00F80A99">
              <w:rPr>
                <w:shd w:val="clear" w:color="auto" w:fill="FFFFFF" w:themeFill="background1"/>
              </w:rPr>
              <w:t>Commonwealth</w:t>
            </w:r>
            <w:r w:rsidRPr="00F80A99">
              <w:rPr>
                <w:shd w:val="clear" w:color="auto" w:fill="FFFFFF" w:themeFill="background1"/>
              </w:rPr>
              <w:t xml:space="preserve"> and all states and territories agreed a revised National Agreement on Skills and Workforce</w:t>
            </w:r>
            <w:r w:rsidRPr="00B9105D">
              <w:t xml:space="preserve"> Development and a new National Partnership Agreement on Skills Reform.</w:t>
            </w:r>
          </w:p>
          <w:p w:rsidR="00B9105D" w:rsidRDefault="00B9105D" w:rsidP="00B9105D">
            <w:pPr>
              <w:pStyle w:val="Jurisdictioncommentslistbullet"/>
            </w:pPr>
            <w:r>
              <w:t xml:space="preserve">Under the National Agreement, the Australian Government will provide Special Purpose Payments of $1.4 billion each year to the states and territories as a contribution towards the operation of their training systems. </w:t>
            </w:r>
          </w:p>
          <w:p w:rsidR="00B9105D" w:rsidRDefault="00B9105D" w:rsidP="00B9105D">
            <w:pPr>
              <w:pStyle w:val="Jurisdictioncommentslistbullet"/>
            </w:pPr>
            <w:r>
              <w:t xml:space="preserve">Under the Skills Reform National Partnership the </w:t>
            </w:r>
            <w:r w:rsidR="0054092F" w:rsidRPr="00F80A99">
              <w:rPr>
                <w:shd w:val="clear" w:color="auto" w:fill="FFFFFF" w:themeFill="background1"/>
              </w:rPr>
              <w:t>Australian Government</w:t>
            </w:r>
            <w:r w:rsidRPr="00F80A99">
              <w:rPr>
                <w:shd w:val="clear" w:color="auto" w:fill="FFFFFF" w:themeFill="background1"/>
              </w:rPr>
              <w:t xml:space="preserve"> will</w:t>
            </w:r>
            <w:r>
              <w:t xml:space="preserve"> invest an additional $1.75 billion over five years from 2012 for reforms to make the VET system more responsive, accessible, transparent and of higher quality.</w:t>
            </w:r>
          </w:p>
          <w:p w:rsidR="00B9105D" w:rsidRPr="00B9105D" w:rsidRDefault="00B9105D" w:rsidP="00B9105D">
            <w:pPr>
              <w:pStyle w:val="Jurisdictioncommentsbodytext"/>
            </w:pPr>
            <w:r w:rsidRPr="00B9105D">
              <w:t>The key reforms to be delivered under the Skills Reform National Partnership include:</w:t>
            </w:r>
          </w:p>
          <w:p w:rsidR="00B9105D" w:rsidRDefault="00B9105D" w:rsidP="00B9105D">
            <w:pPr>
              <w:pStyle w:val="Jurisdictioncommentslistbullet"/>
            </w:pPr>
            <w:r>
              <w:t>a national training entitlement for a government subsidised training place to at least the first Certificate III qualification for eligible working age Australians</w:t>
            </w:r>
          </w:p>
          <w:p w:rsidR="00B9105D" w:rsidRDefault="00B9105D" w:rsidP="00B9105D">
            <w:pPr>
              <w:pStyle w:val="Jurisdictioncommentslistbullet"/>
            </w:pPr>
            <w:r>
              <w:t>the national extension of income contingent loans for government subsidised Diploma and Advanced Diploma students</w:t>
            </w:r>
          </w:p>
          <w:p w:rsidR="00B9105D" w:rsidRDefault="00B9105D" w:rsidP="00B9105D">
            <w:pPr>
              <w:pStyle w:val="Jurisdictioncommentslistbullet"/>
            </w:pPr>
            <w:r>
              <w:t>improving VET information portals and systems to support consumer choice in contestable demand driven training markets</w:t>
            </w:r>
          </w:p>
          <w:p w:rsidR="00B9105D" w:rsidRDefault="00B9105D" w:rsidP="00B9105D">
            <w:pPr>
              <w:pStyle w:val="Jurisdictioncommentslistbullet"/>
            </w:pPr>
            <w:r>
              <w:t>improving the quality of training through independent validation of training provider assessments in consultation with industry.</w:t>
            </w:r>
          </w:p>
          <w:p w:rsidR="00347BB3" w:rsidRDefault="00B9105D" w:rsidP="00B9105D">
            <w:pPr>
              <w:pStyle w:val="Jurisdictioncommentsbodytext"/>
            </w:pPr>
            <w:r w:rsidRPr="00B9105D">
              <w:t xml:space="preserve">Each state and territory has agreed a jurisdiction specific Implementation Plan with </w:t>
            </w:r>
            <w:r w:rsidRPr="00F80A99">
              <w:rPr>
                <w:shd w:val="clear" w:color="auto" w:fill="FFFFFF" w:themeFill="background1"/>
              </w:rPr>
              <w:t xml:space="preserve">the </w:t>
            </w:r>
            <w:r w:rsidR="00F80A99" w:rsidRPr="00F80A99">
              <w:rPr>
                <w:shd w:val="clear" w:color="auto" w:fill="FFFFFF" w:themeFill="background1"/>
              </w:rPr>
              <w:t>Commonwealth</w:t>
            </w:r>
            <w:r w:rsidRPr="00F80A99">
              <w:rPr>
                <w:shd w:val="clear" w:color="auto" w:fill="FFFFFF" w:themeFill="background1"/>
              </w:rPr>
              <w:t>, which</w:t>
            </w:r>
            <w:r w:rsidRPr="00B9105D">
              <w:t xml:space="preserve"> sets out the way in which structural reforms and improvements in training outcomes will be delivered in their jurisdiction.</w:t>
            </w:r>
            <w:r w:rsidR="0054092F">
              <w:t xml:space="preserve"> </w:t>
            </w:r>
          </w:p>
          <w:p w:rsidR="0054092F" w:rsidRPr="00EF5A5F" w:rsidRDefault="0054092F" w:rsidP="00B9105D">
            <w:pPr>
              <w:pStyle w:val="Jurisdictioncommentsbodytext"/>
            </w:pPr>
          </w:p>
        </w:tc>
        <w:tc>
          <w:tcPr>
            <w:tcW w:w="851" w:type="dxa"/>
            <w:vMerge/>
          </w:tcPr>
          <w:p w:rsidR="006872F4" w:rsidRPr="00EF5A5F" w:rsidRDefault="006872F4" w:rsidP="00BC3E70">
            <w:pPr>
              <w:pStyle w:val="BodyText"/>
            </w:pPr>
          </w:p>
        </w:tc>
      </w:tr>
    </w:tbl>
    <w:p w:rsidR="00572B93" w:rsidRPr="00EF5A5F" w:rsidRDefault="00572B93" w:rsidP="00572B93">
      <w:pPr>
        <w:pStyle w:val="BodyText"/>
        <w:spacing w:before="0" w:line="240" w:lineRule="auto"/>
        <w:rPr>
          <w:sz w:val="12"/>
          <w:szCs w:val="12"/>
        </w:rPr>
      </w:pPr>
    </w:p>
    <w:p w:rsidR="00572B93" w:rsidRPr="00EF5A5F" w:rsidRDefault="004A2ED4" w:rsidP="00572B93">
      <w:pPr>
        <w:pStyle w:val="BodyText"/>
        <w:spacing w:before="0" w:line="240" w:lineRule="auto"/>
        <w:rPr>
          <w:sz w:val="12"/>
          <w:szCs w:val="12"/>
        </w:rPr>
      </w:pPr>
      <w:r w:rsidRPr="00EF5A5F">
        <w:br w:type="page"/>
      </w:r>
    </w:p>
    <w:tbl>
      <w:tblPr>
        <w:tblW w:w="10632" w:type="dxa"/>
        <w:tblInd w:w="-885" w:type="dxa"/>
        <w:tblLayout w:type="fixed"/>
        <w:tblLook w:val="01E0" w:firstRow="1" w:lastRow="1" w:firstColumn="1" w:lastColumn="1" w:noHBand="0" w:noVBand="0"/>
      </w:tblPr>
      <w:tblGrid>
        <w:gridCol w:w="992"/>
        <w:gridCol w:w="8789"/>
        <w:gridCol w:w="851"/>
      </w:tblGrid>
      <w:tr w:rsidR="004A2ED4" w:rsidRPr="00EF5A5F" w:rsidTr="00282176">
        <w:tc>
          <w:tcPr>
            <w:tcW w:w="992" w:type="dxa"/>
            <w:vMerge w:val="restart"/>
          </w:tcPr>
          <w:p w:rsidR="004A2ED4" w:rsidRPr="00EF5A5F" w:rsidRDefault="004A2ED4" w:rsidP="00746FFD">
            <w:pPr>
              <w:pStyle w:val="BodyText"/>
              <w:rPr>
                <w:b/>
                <w:sz w:val="132"/>
                <w:szCs w:val="132"/>
              </w:rPr>
            </w:pPr>
            <w:r w:rsidRPr="00EF5A5F">
              <w:rPr>
                <w:b/>
                <w:sz w:val="132"/>
                <w:szCs w:val="132"/>
              </w:rPr>
              <w:lastRenderedPageBreak/>
              <w:t>“</w:t>
            </w:r>
          </w:p>
        </w:tc>
        <w:tc>
          <w:tcPr>
            <w:tcW w:w="8789" w:type="dxa"/>
          </w:tcPr>
          <w:p w:rsidR="004A2ED4" w:rsidRPr="00EF5A5F" w:rsidRDefault="004A2ED4" w:rsidP="00746FFD">
            <w:pPr>
              <w:pStyle w:val="Jurisdictioncommentsheading"/>
            </w:pPr>
            <w:r w:rsidRPr="00EF5A5F">
              <w:t>New South Wales Government comments</w:t>
            </w:r>
          </w:p>
        </w:tc>
        <w:tc>
          <w:tcPr>
            <w:tcW w:w="851" w:type="dxa"/>
            <w:vMerge w:val="restart"/>
          </w:tcPr>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Default="000E628F" w:rsidP="00746FFD">
            <w:pPr>
              <w:pStyle w:val="BodyText"/>
              <w:rPr>
                <w:b/>
                <w:sz w:val="40"/>
                <w:szCs w:val="40"/>
              </w:rPr>
            </w:pPr>
          </w:p>
          <w:p w:rsidR="000E628F" w:rsidRPr="000E628F" w:rsidRDefault="000E628F" w:rsidP="00746FFD">
            <w:pPr>
              <w:pStyle w:val="BodyText"/>
              <w:rPr>
                <w:b/>
                <w:sz w:val="40"/>
                <w:szCs w:val="40"/>
              </w:rPr>
            </w:pPr>
          </w:p>
          <w:p w:rsidR="004A2ED4" w:rsidRPr="00EF5A5F" w:rsidRDefault="004A2ED4" w:rsidP="00746FFD">
            <w:pPr>
              <w:pStyle w:val="BodyText"/>
              <w:rPr>
                <w:b/>
                <w:sz w:val="132"/>
                <w:szCs w:val="132"/>
              </w:rPr>
            </w:pPr>
            <w:r w:rsidRPr="00EF5A5F">
              <w:rPr>
                <w:b/>
                <w:sz w:val="132"/>
                <w:szCs w:val="132"/>
              </w:rPr>
              <w:t>”</w:t>
            </w:r>
          </w:p>
        </w:tc>
      </w:tr>
      <w:tr w:rsidR="006872F4" w:rsidRPr="00EF5A5F" w:rsidTr="00282176">
        <w:trPr>
          <w:trHeight w:val="12485"/>
        </w:trPr>
        <w:tc>
          <w:tcPr>
            <w:tcW w:w="992" w:type="dxa"/>
            <w:vMerge/>
          </w:tcPr>
          <w:p w:rsidR="006872F4" w:rsidRPr="00EF5A5F" w:rsidRDefault="006872F4" w:rsidP="00746FFD">
            <w:pPr>
              <w:pStyle w:val="BodyText"/>
            </w:pPr>
          </w:p>
        </w:tc>
        <w:tc>
          <w:tcPr>
            <w:tcW w:w="8789" w:type="dxa"/>
          </w:tcPr>
          <w:p w:rsidR="00FC0F5D" w:rsidRPr="00FC0F5D" w:rsidRDefault="00FC0F5D" w:rsidP="00FC0F5D">
            <w:pPr>
              <w:pStyle w:val="Jurisdictioncommentsbodytext"/>
              <w:rPr>
                <w:rFonts w:cs="Arial"/>
              </w:rPr>
            </w:pPr>
            <w:r w:rsidRPr="00FC0F5D">
              <w:rPr>
                <w:rFonts w:cs="Arial"/>
              </w:rPr>
              <w:t>NSW continues to deliver high quality Vocational Education and Training (VET) to meet the skill needs of industry and the people of NSW. In 2012, 153.6 million hours of training were delivered throughout the State, with 27 per cent of all Australian VET qualifications being completed by NSW students in 2011.</w:t>
            </w:r>
          </w:p>
          <w:p w:rsidR="00FC0F5D" w:rsidRPr="00FC0F5D" w:rsidRDefault="00FC0F5D" w:rsidP="00FC0F5D">
            <w:pPr>
              <w:pStyle w:val="Jurisdictioncommentsbodytext"/>
              <w:rPr>
                <w:rFonts w:cs="Arial"/>
              </w:rPr>
            </w:pPr>
            <w:r w:rsidRPr="00FC0F5D">
              <w:rPr>
                <w:rFonts w:cs="Arial"/>
              </w:rPr>
              <w:t>NSW has introduced a number of initiatives to ensure that we have an educated and skilled workforce to drive a productive and growing economy. These include:</w:t>
            </w:r>
          </w:p>
          <w:p w:rsidR="00FC0F5D" w:rsidRPr="00FC0F5D" w:rsidRDefault="00FC0F5D" w:rsidP="00FC0F5D">
            <w:pPr>
              <w:pStyle w:val="Jurisdictioncommentslistbullet"/>
            </w:pPr>
            <w:r w:rsidRPr="00FC0F5D">
              <w:t>more students enrolling in higher level qualifications (Certificate III, Diploma) and, more importantly, a higher proportion completing their qualifications</w:t>
            </w:r>
          </w:p>
          <w:p w:rsidR="00FC0F5D" w:rsidRPr="00FC0F5D" w:rsidRDefault="00FC0F5D" w:rsidP="00FC0F5D">
            <w:pPr>
              <w:pStyle w:val="Jurisdictioncommentslistbullet"/>
            </w:pPr>
            <w:r w:rsidRPr="00FC0F5D">
              <w:t xml:space="preserve">students graduating in the first TAFE NSW bachelor degree level qualification  </w:t>
            </w:r>
          </w:p>
          <w:p w:rsidR="00FC0F5D" w:rsidRPr="00FC0F5D" w:rsidRDefault="00FC0F5D" w:rsidP="00FC0F5D">
            <w:pPr>
              <w:pStyle w:val="Jurisdictioncommentslistbullet"/>
            </w:pPr>
            <w:r w:rsidRPr="00FC0F5D">
              <w:t>announced the Smart and Skilled reforms of vocational education and training (VET). These will give more people the chance to gain the skills they need to get a job and advance their careers.</w:t>
            </w:r>
          </w:p>
          <w:p w:rsidR="00FC0F5D" w:rsidRPr="00FC0F5D" w:rsidRDefault="00FC0F5D" w:rsidP="00FC0F5D">
            <w:pPr>
              <w:pStyle w:val="Jurisdictioncommentsbodytext"/>
              <w:rPr>
                <w:rFonts w:cs="Arial"/>
              </w:rPr>
            </w:pPr>
            <w:r w:rsidRPr="00FC0F5D">
              <w:rPr>
                <w:rFonts w:cs="Arial"/>
              </w:rPr>
              <w:t>TAFE NSW offers unparalleled breadth and depth of training across its network of ten TAFE NSW Institutes and 130 campuses. Each TAFE NSW Institute is embedded within its community, has extensive business and community partnerships and offers training and related services customised to the specific needs of the region including addressing specialist training requirements of regional and remote communities.</w:t>
            </w:r>
          </w:p>
          <w:p w:rsidR="00FC0F5D" w:rsidRPr="00FC0F5D" w:rsidRDefault="00FC0F5D" w:rsidP="00FC0F5D">
            <w:pPr>
              <w:pStyle w:val="Jurisdictioncommentsbodytext"/>
              <w:rPr>
                <w:rFonts w:cs="Arial"/>
              </w:rPr>
            </w:pPr>
            <w:r w:rsidRPr="00FC0F5D">
              <w:rPr>
                <w:rFonts w:cs="Arial"/>
              </w:rPr>
              <w:t xml:space="preserve">A key role of TAFE NSW is to provide training for the occupations that drive the productivity and growth of New South Wales. TAFE NSW prioritises the delivery of training to support growing industry areas with strong job prospects. </w:t>
            </w:r>
          </w:p>
          <w:p w:rsidR="00FC0F5D" w:rsidRPr="00FC0F5D" w:rsidRDefault="00FC0F5D" w:rsidP="00FC0F5D">
            <w:pPr>
              <w:pStyle w:val="Jurisdictioncommentsbodytext"/>
              <w:rPr>
                <w:rFonts w:cs="Arial"/>
              </w:rPr>
            </w:pPr>
            <w:r w:rsidRPr="00FC0F5D">
              <w:rPr>
                <w:rFonts w:cs="Arial"/>
              </w:rPr>
              <w:t>Through independent analysis, research and comprehensive industry consultation, TAFE NSW anticipates industry demand for training and skills. Based on the resultant evidence, public funding is allocated to training according to the skills in demand in each region. TAFE NSW is uniquely able to rapidly respond to the changing needs of the economy, region by region.</w:t>
            </w:r>
          </w:p>
          <w:p w:rsidR="00FC0F5D" w:rsidRPr="00FC0F5D" w:rsidRDefault="00FC0F5D" w:rsidP="00FC0F5D">
            <w:pPr>
              <w:pStyle w:val="Jurisdictioncommentsbodytext"/>
              <w:rPr>
                <w:rFonts w:cs="Arial"/>
              </w:rPr>
            </w:pPr>
            <w:r w:rsidRPr="00FC0F5D">
              <w:rPr>
                <w:rFonts w:cs="Arial"/>
              </w:rPr>
              <w:t>A high priority for NSW is helping young people to make a successful transition from school to further education, training and employment and improving the completion rates of apprentices and trainees. Initiatives to achieve these goals include:</w:t>
            </w:r>
          </w:p>
          <w:p w:rsidR="00FC0F5D" w:rsidRPr="00FC0F5D" w:rsidRDefault="00FC0F5D" w:rsidP="00FC0F5D">
            <w:pPr>
              <w:pStyle w:val="Jurisdictioncommentslistbullet"/>
            </w:pPr>
            <w:r w:rsidRPr="00FC0F5D">
              <w:t xml:space="preserve">increasing partnerships with industry and enterprises to deliver workforce development solutions and increased work-based, flexible and online delivery; and </w:t>
            </w:r>
          </w:p>
          <w:p w:rsidR="00751EA8" w:rsidRPr="00751EA8" w:rsidRDefault="00FC0F5D" w:rsidP="00FC0F5D">
            <w:pPr>
              <w:pStyle w:val="Jurisdictioncommentslistbullet"/>
            </w:pPr>
            <w:r w:rsidRPr="00FC0F5D">
              <w:t>reducing the duration of 28 trade qualifications through skill-based assessments, with further reductions where there is relevant prior learning.</w:t>
            </w:r>
          </w:p>
        </w:tc>
        <w:tc>
          <w:tcPr>
            <w:tcW w:w="851" w:type="dxa"/>
            <w:vMerge/>
          </w:tcPr>
          <w:p w:rsidR="006872F4" w:rsidRPr="00EF5A5F" w:rsidRDefault="006872F4" w:rsidP="00746FFD">
            <w:pPr>
              <w:pStyle w:val="BodyText"/>
            </w:pPr>
          </w:p>
        </w:tc>
      </w:tr>
    </w:tbl>
    <w:p w:rsidR="0039750F" w:rsidRPr="00EF5A5F" w:rsidRDefault="0039750F" w:rsidP="0039750F">
      <w:pPr>
        <w:pStyle w:val="BodyText"/>
        <w:spacing w:before="0" w:line="240" w:lineRule="auto"/>
        <w:rPr>
          <w:sz w:val="12"/>
          <w:szCs w:val="12"/>
        </w:rPr>
      </w:pPr>
    </w:p>
    <w:p w:rsidR="00572B93" w:rsidRPr="00EF5A5F" w:rsidRDefault="00572B93" w:rsidP="00572B93">
      <w:pPr>
        <w:pStyle w:val="BodyText"/>
        <w:spacing w:before="0" w:line="240" w:lineRule="auto"/>
        <w:rPr>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BC3E70" w:rsidRPr="00EF5A5F" w:rsidTr="00282176">
        <w:tc>
          <w:tcPr>
            <w:tcW w:w="992" w:type="dxa"/>
            <w:vMerge w:val="restart"/>
          </w:tcPr>
          <w:p w:rsidR="00BC3E70" w:rsidRPr="00EF5A5F" w:rsidRDefault="00BC3E70" w:rsidP="00BC3E70">
            <w:pPr>
              <w:pStyle w:val="BodyText"/>
              <w:rPr>
                <w:b/>
                <w:sz w:val="132"/>
                <w:szCs w:val="132"/>
              </w:rPr>
            </w:pPr>
            <w:r w:rsidRPr="00EF5A5F">
              <w:rPr>
                <w:b/>
                <w:sz w:val="132"/>
                <w:szCs w:val="132"/>
              </w:rPr>
              <w:t>“</w:t>
            </w:r>
          </w:p>
        </w:tc>
        <w:tc>
          <w:tcPr>
            <w:tcW w:w="8789" w:type="dxa"/>
          </w:tcPr>
          <w:p w:rsidR="00BC3E70" w:rsidRPr="00EF5A5F" w:rsidRDefault="00BC3E70" w:rsidP="00BC3E70">
            <w:pPr>
              <w:pStyle w:val="Jurisdictioncommentsheading"/>
            </w:pPr>
            <w:r w:rsidRPr="00EF5A5F">
              <w:t>Victorian Government comments</w:t>
            </w:r>
          </w:p>
        </w:tc>
        <w:tc>
          <w:tcPr>
            <w:tcW w:w="851" w:type="dxa"/>
            <w:vMerge w:val="restart"/>
          </w:tcPr>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0E628F" w:rsidRDefault="000E628F" w:rsidP="00BC3E70">
            <w:pPr>
              <w:pStyle w:val="BodyText"/>
              <w:rPr>
                <w:b/>
                <w:sz w:val="40"/>
                <w:szCs w:val="40"/>
              </w:rPr>
            </w:pPr>
          </w:p>
          <w:p w:rsidR="00320D66" w:rsidRDefault="00320D66" w:rsidP="00BC3E70">
            <w:pPr>
              <w:pStyle w:val="BodyText"/>
              <w:rPr>
                <w:b/>
                <w:sz w:val="40"/>
                <w:szCs w:val="40"/>
              </w:rPr>
            </w:pPr>
          </w:p>
          <w:p w:rsidR="000E628F" w:rsidRDefault="000E628F" w:rsidP="00BC3E70">
            <w:pPr>
              <w:pStyle w:val="BodyText"/>
              <w:rPr>
                <w:b/>
                <w:sz w:val="40"/>
                <w:szCs w:val="40"/>
              </w:rPr>
            </w:pPr>
          </w:p>
          <w:p w:rsidR="00D8417B" w:rsidRDefault="00D8417B" w:rsidP="00BC3E70">
            <w:pPr>
              <w:pStyle w:val="BodyText"/>
              <w:rPr>
                <w:b/>
                <w:sz w:val="40"/>
                <w:szCs w:val="40"/>
              </w:rPr>
            </w:pPr>
          </w:p>
          <w:p w:rsidR="00BC3E70" w:rsidRPr="00EF5A5F" w:rsidRDefault="007A28AC" w:rsidP="007A28AC">
            <w:pPr>
              <w:pStyle w:val="BodyText"/>
              <w:rPr>
                <w:b/>
                <w:sz w:val="132"/>
                <w:szCs w:val="132"/>
              </w:rPr>
            </w:pPr>
            <w:r w:rsidRPr="00EF5A5F">
              <w:rPr>
                <w:b/>
                <w:sz w:val="132"/>
                <w:szCs w:val="132"/>
              </w:rPr>
              <w:t>”</w:t>
            </w:r>
          </w:p>
        </w:tc>
      </w:tr>
      <w:tr w:rsidR="006872F4" w:rsidRPr="00EF5A5F" w:rsidTr="00616E29">
        <w:trPr>
          <w:trHeight w:val="87"/>
        </w:trPr>
        <w:tc>
          <w:tcPr>
            <w:tcW w:w="992" w:type="dxa"/>
            <w:vMerge/>
          </w:tcPr>
          <w:p w:rsidR="006872F4" w:rsidRPr="00EF5A5F" w:rsidRDefault="006872F4" w:rsidP="00BC3E70">
            <w:pPr>
              <w:pStyle w:val="BodyText"/>
            </w:pPr>
          </w:p>
        </w:tc>
        <w:tc>
          <w:tcPr>
            <w:tcW w:w="8789" w:type="dxa"/>
          </w:tcPr>
          <w:p w:rsidR="00CC7611" w:rsidRPr="00CC7611" w:rsidRDefault="00CC7611" w:rsidP="00CC7611">
            <w:pPr>
              <w:pStyle w:val="Jurisdictioncommentsbodytext"/>
            </w:pPr>
            <w:r w:rsidRPr="00CC7611">
              <w:t>The introduction of the Victorian Training Guarantee (</w:t>
            </w:r>
            <w:proofErr w:type="spellStart"/>
            <w:r w:rsidRPr="00CC7611">
              <w:t>VTG</w:t>
            </w:r>
            <w:proofErr w:type="spellEnd"/>
            <w:r w:rsidRPr="00CC7611">
              <w:t>) in 2008 resulted in significant growth in government subsidised activity, with the number of students engaged in government subsidised training increasing by about 193</w:t>
            </w:r>
            <w:r>
              <w:t xml:space="preserve"> </w:t>
            </w:r>
            <w:r w:rsidRPr="00CC7611">
              <w:t>300 or 64</w:t>
            </w:r>
            <w:r>
              <w:t> per cent</w:t>
            </w:r>
            <w:r w:rsidRPr="00CC7611">
              <w:t xml:space="preserve"> between 2008 and 2012. This growth in training activity was not necessarily always in areas of industry and economic need. In response the Government in May 2012 announced Refocusing Vocational Training in Victoria (</w:t>
            </w:r>
            <w:proofErr w:type="spellStart"/>
            <w:r w:rsidRPr="00CC7611">
              <w:t>RVT</w:t>
            </w:r>
            <w:proofErr w:type="spellEnd"/>
            <w:r w:rsidRPr="00CC7611">
              <w:t xml:space="preserve">), to ensure investment better targets areas of greatest public benefit and future jobs growth, such as training in “in shortage” and specialised occupations. </w:t>
            </w:r>
          </w:p>
          <w:p w:rsidR="00CC7611" w:rsidRPr="00CC7611" w:rsidRDefault="00CC7611" w:rsidP="00CC7611">
            <w:pPr>
              <w:pStyle w:val="Jurisdictioncommentsbodytext"/>
            </w:pPr>
            <w:r w:rsidRPr="00CC7611">
              <w:t xml:space="preserve">Under </w:t>
            </w:r>
            <w:proofErr w:type="spellStart"/>
            <w:r w:rsidRPr="00CC7611">
              <w:t>RVT</w:t>
            </w:r>
            <w:proofErr w:type="spellEnd"/>
            <w:r w:rsidRPr="00CC7611">
              <w:t xml:space="preserve"> the individual entitlement to a subsidised training place was retained and strengthened to ensure that businesses and students continued to be able to choose what and where they studied. The reform package also made sure that the cost of access remained sustainable and government subsidies focused on areas of greatest public value. The public value of each course being assessed on the basis of its value to the economy in terms of jobs or productivity and the extent to which an incentive is needed to stimulate delivery of training by providers and participation by enough students to meet industry needs.</w:t>
            </w:r>
          </w:p>
          <w:p w:rsidR="00CC7611" w:rsidRPr="00CC7611" w:rsidRDefault="00CC7611" w:rsidP="00CC7611">
            <w:pPr>
              <w:pStyle w:val="Jurisdictioncommentsbodytext"/>
            </w:pPr>
            <w:r w:rsidRPr="00CC7611">
              <w:t xml:space="preserve">Since the introduction of the </w:t>
            </w:r>
            <w:proofErr w:type="spellStart"/>
            <w:r w:rsidRPr="00CC7611">
              <w:t>RVT</w:t>
            </w:r>
            <w:proofErr w:type="spellEnd"/>
            <w:r w:rsidRPr="00CC7611">
              <w:t xml:space="preserve"> reforms there has been a shift to a greater number of government subsidised enrolments in courses contributing to improving Victoria’s economic prosperity. Victorian data shows that government subsidised enrolments in training related to “in shortage” occupations increased by 18 per cent to over 150</w:t>
            </w:r>
            <w:r>
              <w:t xml:space="preserve"> </w:t>
            </w:r>
            <w:r w:rsidRPr="00CC7611">
              <w:t xml:space="preserve">000 enrolments in 2012 compared to the previous year, preliminary results for 2013 confirm this trend is continuing. </w:t>
            </w:r>
          </w:p>
          <w:p w:rsidR="00CC7611" w:rsidRPr="00CC7611" w:rsidRDefault="00CC7611" w:rsidP="00CC7611">
            <w:pPr>
              <w:pStyle w:val="Jurisdictioncommentsbodytext"/>
            </w:pPr>
            <w:r w:rsidRPr="00CC7611">
              <w:t>Since the twelve months of market operation under the new market settings announced in 2012 and there is early evidence that the introduction of new subsidy bands, which saw 20</w:t>
            </w:r>
            <w:r>
              <w:t xml:space="preserve"> per cent</w:t>
            </w:r>
            <w:r w:rsidRPr="00CC7611">
              <w:t xml:space="preserve"> of Government funded courses either retaining or attracting higher subsidy levels than before and reductions in areas that were experiencing unprecedented growth, has resulted in an adjustment to training demand and with it, a rebalancing of Government investment in the first half of 2013. Such adjustments are broadly aligned with key labour market requirements, as evidenced by the change in share of course commencements from low public value to higher value. Victorian data indicates that after 12</w:t>
            </w:r>
            <w:r w:rsidR="00D8417B">
              <w:t> </w:t>
            </w:r>
            <w:r w:rsidRPr="00CC7611">
              <w:t xml:space="preserve">months of market operation of </w:t>
            </w:r>
            <w:proofErr w:type="spellStart"/>
            <w:r w:rsidRPr="00CC7611">
              <w:t>RVT</w:t>
            </w:r>
            <w:proofErr w:type="spellEnd"/>
            <w:r w:rsidRPr="00CC7611">
              <w:t>, the share of commencing course enrolments of higher public value courses increased by 20 percentage points to 69</w:t>
            </w:r>
            <w:r>
              <w:t xml:space="preserve"> per cent</w:t>
            </w:r>
            <w:r w:rsidRPr="00CC7611">
              <w:t xml:space="preserve"> by the middle of 2013.</w:t>
            </w:r>
          </w:p>
          <w:p w:rsidR="006872F4" w:rsidRPr="00616E29" w:rsidRDefault="00CC7611" w:rsidP="00CC7611">
            <w:pPr>
              <w:pStyle w:val="Jurisdictioncommentsbodytext"/>
            </w:pPr>
            <w:r w:rsidRPr="00CC7611">
              <w:t>In conjunction with the greater alignment of training to industry needs, has been the ongoing increase in the participation of learners facing barriers, Victorian data shows that the participation of unemployed students for example has increased by 73</w:t>
            </w:r>
            <w:r>
              <w:t xml:space="preserve"> per cent</w:t>
            </w:r>
            <w:r w:rsidRPr="00CC7611">
              <w:t xml:space="preserve"> between 2008 to 2012 and preliminary data for 2013 indicate that this trend is continuing.</w:t>
            </w:r>
          </w:p>
        </w:tc>
        <w:tc>
          <w:tcPr>
            <w:tcW w:w="851" w:type="dxa"/>
            <w:vMerge/>
          </w:tcPr>
          <w:p w:rsidR="006872F4" w:rsidRPr="00EF5A5F" w:rsidRDefault="006872F4" w:rsidP="00BC3E70">
            <w:pPr>
              <w:pStyle w:val="BodyText"/>
            </w:pPr>
          </w:p>
        </w:tc>
      </w:tr>
    </w:tbl>
    <w:p w:rsidR="0039750F" w:rsidRPr="00EF5A5F" w:rsidRDefault="0039750F" w:rsidP="0039750F">
      <w:pPr>
        <w:pStyle w:val="BodyText"/>
        <w:spacing w:before="0" w:line="240" w:lineRule="auto"/>
        <w:rPr>
          <w:sz w:val="12"/>
          <w:szCs w:val="12"/>
        </w:rPr>
      </w:pPr>
    </w:p>
    <w:p w:rsidR="00572B93" w:rsidRDefault="00572B93" w:rsidP="00572B93">
      <w:pPr>
        <w:pStyle w:val="BodyText"/>
        <w:spacing w:before="0" w:line="240" w:lineRule="auto"/>
        <w:rPr>
          <w:sz w:val="12"/>
          <w:szCs w:val="12"/>
        </w:rPr>
      </w:pPr>
    </w:p>
    <w:p w:rsidR="00471A4C" w:rsidRDefault="00471A4C" w:rsidP="00572B93">
      <w:pPr>
        <w:pStyle w:val="BodyText"/>
        <w:spacing w:before="0" w:line="240" w:lineRule="auto"/>
        <w:rPr>
          <w:sz w:val="12"/>
          <w:szCs w:val="12"/>
        </w:rPr>
      </w:pPr>
    </w:p>
    <w:p w:rsidR="00471A4C" w:rsidRDefault="00471A4C" w:rsidP="00572B93">
      <w:pPr>
        <w:pStyle w:val="BodyText"/>
        <w:spacing w:before="0" w:line="240" w:lineRule="auto"/>
        <w:rPr>
          <w:sz w:val="12"/>
          <w:szCs w:val="12"/>
        </w:rPr>
      </w:pPr>
    </w:p>
    <w:p w:rsidR="00471A4C" w:rsidRDefault="00471A4C" w:rsidP="00572B93">
      <w:pPr>
        <w:pStyle w:val="BodyText"/>
        <w:spacing w:before="0" w:line="240" w:lineRule="auto"/>
        <w:rPr>
          <w:sz w:val="12"/>
          <w:szCs w:val="12"/>
        </w:rPr>
      </w:pPr>
    </w:p>
    <w:p w:rsidR="00471A4C" w:rsidRDefault="00471A4C" w:rsidP="00572B93">
      <w:pPr>
        <w:pStyle w:val="BodyText"/>
        <w:spacing w:before="0" w:line="240" w:lineRule="auto"/>
        <w:rPr>
          <w:sz w:val="12"/>
          <w:szCs w:val="12"/>
        </w:rPr>
      </w:pPr>
    </w:p>
    <w:p w:rsidR="00471A4C" w:rsidRPr="00EF5A5F" w:rsidRDefault="00471A4C" w:rsidP="00572B93">
      <w:pPr>
        <w:pStyle w:val="BodyText"/>
        <w:spacing w:before="0" w:line="240" w:lineRule="auto"/>
        <w:rPr>
          <w:sz w:val="12"/>
          <w:szCs w:val="12"/>
        </w:rPr>
      </w:pPr>
    </w:p>
    <w:p w:rsidR="007A28AC" w:rsidRPr="00EF5A5F" w:rsidRDefault="007A28AC" w:rsidP="007A28AC">
      <w:pPr>
        <w:pStyle w:val="BodyText"/>
        <w:spacing w:before="0" w:line="240" w:lineRule="auto"/>
        <w:jc w:val="left"/>
        <w:rPr>
          <w:b/>
          <w:vanish/>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7A28AC" w:rsidRPr="00EF5A5F" w:rsidTr="00D14D44">
        <w:tc>
          <w:tcPr>
            <w:tcW w:w="992" w:type="dxa"/>
            <w:vMerge w:val="restart"/>
          </w:tcPr>
          <w:p w:rsidR="007A28AC" w:rsidRPr="00EF5A5F" w:rsidRDefault="007A28AC" w:rsidP="00D14D44">
            <w:pPr>
              <w:pStyle w:val="BodyText"/>
              <w:rPr>
                <w:b/>
                <w:sz w:val="132"/>
                <w:szCs w:val="132"/>
              </w:rPr>
            </w:pPr>
            <w:r w:rsidRPr="00EF5A5F">
              <w:rPr>
                <w:b/>
                <w:sz w:val="132"/>
                <w:szCs w:val="132"/>
              </w:rPr>
              <w:lastRenderedPageBreak/>
              <w:t>“</w:t>
            </w:r>
          </w:p>
        </w:tc>
        <w:tc>
          <w:tcPr>
            <w:tcW w:w="8789" w:type="dxa"/>
          </w:tcPr>
          <w:p w:rsidR="007A28AC" w:rsidRPr="00EF5A5F" w:rsidRDefault="007A28AC" w:rsidP="00D14D44">
            <w:pPr>
              <w:pStyle w:val="Jurisdictioncommentsheading"/>
            </w:pPr>
            <w:r>
              <w:t>Queensland</w:t>
            </w:r>
            <w:r w:rsidRPr="00EF5A5F">
              <w:t xml:space="preserve"> Government comments</w:t>
            </w:r>
          </w:p>
        </w:tc>
        <w:tc>
          <w:tcPr>
            <w:tcW w:w="851" w:type="dxa"/>
            <w:vMerge w:val="restart"/>
          </w:tcPr>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Pr="000E628F" w:rsidRDefault="007A28AC" w:rsidP="00D14D44">
            <w:pPr>
              <w:pStyle w:val="BodyText"/>
              <w:rPr>
                <w:b/>
                <w:sz w:val="40"/>
                <w:szCs w:val="40"/>
              </w:rPr>
            </w:pPr>
          </w:p>
          <w:p w:rsidR="007A28AC" w:rsidRPr="00EF5A5F" w:rsidRDefault="007A28AC" w:rsidP="00D14D44">
            <w:pPr>
              <w:pStyle w:val="BodyText"/>
              <w:rPr>
                <w:b/>
                <w:sz w:val="132"/>
                <w:szCs w:val="132"/>
              </w:rPr>
            </w:pPr>
            <w:r w:rsidRPr="00EF5A5F">
              <w:rPr>
                <w:b/>
                <w:sz w:val="132"/>
                <w:szCs w:val="132"/>
              </w:rPr>
              <w:t>”</w:t>
            </w:r>
          </w:p>
        </w:tc>
      </w:tr>
      <w:tr w:rsidR="007A28AC" w:rsidRPr="00EF5A5F" w:rsidTr="00D14D44">
        <w:trPr>
          <w:trHeight w:val="10503"/>
        </w:trPr>
        <w:tc>
          <w:tcPr>
            <w:tcW w:w="992" w:type="dxa"/>
            <w:vMerge/>
          </w:tcPr>
          <w:p w:rsidR="007A28AC" w:rsidRPr="00EF5A5F" w:rsidRDefault="007A28AC" w:rsidP="00D14D44">
            <w:pPr>
              <w:pStyle w:val="BodyText"/>
            </w:pPr>
          </w:p>
        </w:tc>
        <w:tc>
          <w:tcPr>
            <w:tcW w:w="8789" w:type="dxa"/>
          </w:tcPr>
          <w:p w:rsidR="007A28AC" w:rsidRDefault="007A28AC" w:rsidP="007A28AC">
            <w:pPr>
              <w:pStyle w:val="Jurisdictioncommentsbodytext"/>
            </w:pPr>
            <w:r>
              <w:t>The Queensland Government is committed to revitalising its vocational education and training (VET) sector as a key strategy to deliver on its promise to grow a four pillar economy (based on tourism, agriculture, resources and construction) and reduce unemployment in the State. A vibrant and responsive VET sector will play a pivotal role in achieving the government's vision of a system that fosters economic growth through improved productivity.</w:t>
            </w:r>
          </w:p>
          <w:p w:rsidR="007A28AC" w:rsidRDefault="007A28AC" w:rsidP="007A28AC">
            <w:pPr>
              <w:pStyle w:val="Jurisdictioncommentsbodytext"/>
            </w:pPr>
            <w:r>
              <w:t>In June 2012, the Queensland Government established the Queensland Skills and Training Taskforce to provide independent advice and recommendations to reform the operations and outcomes of Queensland's VET sector. Taskforce membership comprised key industry, business and government leaders.</w:t>
            </w:r>
          </w:p>
          <w:p w:rsidR="007A28AC" w:rsidRDefault="007A28AC" w:rsidP="007A28AC">
            <w:pPr>
              <w:pStyle w:val="Jurisdictioncommentsbodytext"/>
            </w:pPr>
            <w:r>
              <w:t xml:space="preserve">The Taskforce conducted a comprehensive review of the VET sector, supported by wide ranging and extensive consultation with stakeholders. Upon conclusion of its review in November 2012, the Taskforce delivered its final report, paving the way for a major overhaul of Queensland's VET sector to meet the needs of both industry and students.      </w:t>
            </w:r>
          </w:p>
          <w:p w:rsidR="007A28AC" w:rsidRDefault="007A28AC" w:rsidP="007A28AC">
            <w:pPr>
              <w:pStyle w:val="Jurisdictioncommentsbodytext"/>
            </w:pPr>
            <w:r>
              <w:t>The Queensland Government released its government response to the Queensland Skills and Training Taskforce final report in November 2012.</w:t>
            </w:r>
          </w:p>
          <w:p w:rsidR="007A28AC" w:rsidRDefault="007A28AC" w:rsidP="007A28AC">
            <w:pPr>
              <w:pStyle w:val="Jurisdictioncommentsbodytext"/>
            </w:pPr>
            <w:r>
              <w:t>The Government Response supported the majority of the Taskforce's recommendations and committed to the release of a five-year VET action plan in 2013 outlining a long term vision for the sector, supporting Queensland's commitment to focusing on job outcomes, transforming VET investment, renewing TAFE Queensland and reforming trade skill pathways in order to revamp and modernise Queensland's VET sector.</w:t>
            </w:r>
          </w:p>
          <w:p w:rsidR="007A28AC" w:rsidRDefault="007A28AC" w:rsidP="007A28AC">
            <w:pPr>
              <w:pStyle w:val="Jurisdictioncommentsbodytext"/>
            </w:pPr>
            <w:r>
              <w:t xml:space="preserve">The Queensland Government's five year action plan for further education and training </w:t>
            </w:r>
            <w:r w:rsidR="00AF5F4A">
              <w:t>—</w:t>
            </w:r>
            <w:r>
              <w:t xml:space="preserve"> </w:t>
            </w:r>
            <w:r w:rsidRPr="005929FE">
              <w:rPr>
                <w:i/>
              </w:rPr>
              <w:t>Great skills. Real opportunities.</w:t>
            </w:r>
            <w:r>
              <w:t xml:space="preserve"> </w:t>
            </w:r>
            <w:r w:rsidR="00AF5F4A">
              <w:t>—</w:t>
            </w:r>
            <w:r>
              <w:t xml:space="preserve"> was released on 8 June 2013.  Commencing in 2013 and continuing over a five year period, the plan will deliver sustainable reform for Queensland's VET sector.  </w:t>
            </w:r>
          </w:p>
          <w:p w:rsidR="007A28AC" w:rsidRDefault="007A28AC" w:rsidP="007A28AC">
            <w:pPr>
              <w:pStyle w:val="Jurisdictioncommentsbodytext"/>
            </w:pPr>
            <w:r>
              <w:t>Industry, employers, providers, students, apprentices and trainees are at the heart of Queensland skills reforms. Key actions in the plan include:</w:t>
            </w:r>
          </w:p>
          <w:p w:rsidR="007A28AC" w:rsidRDefault="007A28AC" w:rsidP="007A28AC">
            <w:pPr>
              <w:pStyle w:val="Jurisdictioncommentslistbullet"/>
            </w:pPr>
            <w:r>
              <w:t>engaging industry and employers in a partnership to match training to employment;</w:t>
            </w:r>
          </w:p>
          <w:p w:rsidR="007A28AC" w:rsidRDefault="007A28AC" w:rsidP="007A28AC">
            <w:pPr>
              <w:pStyle w:val="Jurisdictioncommentslistbullet"/>
            </w:pPr>
            <w:r>
              <w:t xml:space="preserve">making training accessible to all Queenslanders; and </w:t>
            </w:r>
          </w:p>
          <w:p w:rsidR="007A28AC" w:rsidRDefault="007A28AC" w:rsidP="007A28AC">
            <w:pPr>
              <w:pStyle w:val="Jurisdictioncommentslistbullet"/>
            </w:pPr>
            <w:r>
              <w:t>delivering quality training linked to employment outcomes.</w:t>
            </w:r>
          </w:p>
          <w:p w:rsidR="007A28AC" w:rsidRPr="00EF5A5F" w:rsidRDefault="007A28AC" w:rsidP="00D14D44">
            <w:pPr>
              <w:pStyle w:val="Jurisdictioncommentslistbullet"/>
              <w:numPr>
                <w:ilvl w:val="0"/>
                <w:numId w:val="0"/>
              </w:numPr>
            </w:pPr>
          </w:p>
        </w:tc>
        <w:tc>
          <w:tcPr>
            <w:tcW w:w="851" w:type="dxa"/>
            <w:vMerge/>
          </w:tcPr>
          <w:p w:rsidR="007A28AC" w:rsidRPr="00EF5A5F" w:rsidRDefault="007A28AC" w:rsidP="00D14D44">
            <w:pPr>
              <w:pStyle w:val="BodyText"/>
            </w:pPr>
          </w:p>
        </w:tc>
      </w:tr>
    </w:tbl>
    <w:p w:rsidR="0039750F" w:rsidRDefault="007A28AC" w:rsidP="0039750F">
      <w:pPr>
        <w:pStyle w:val="BodyText"/>
        <w:spacing w:before="0" w:line="240" w:lineRule="auto"/>
      </w:pPr>
      <w:r w:rsidRPr="00EF5A5F">
        <w:br w:type="page"/>
      </w:r>
    </w:p>
    <w:p w:rsidR="00D14D44" w:rsidRPr="00EF5A5F" w:rsidRDefault="00D14D44" w:rsidP="00D14D44">
      <w:pPr>
        <w:pStyle w:val="BodyText"/>
        <w:spacing w:before="0" w:line="240" w:lineRule="auto"/>
        <w:jc w:val="left"/>
        <w:rPr>
          <w:b/>
          <w:vanish/>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D14D44" w:rsidRPr="00EF5A5F" w:rsidTr="00D14D44">
        <w:tc>
          <w:tcPr>
            <w:tcW w:w="992" w:type="dxa"/>
            <w:vMerge w:val="restart"/>
          </w:tcPr>
          <w:p w:rsidR="00D14D44" w:rsidRPr="00EF5A5F" w:rsidRDefault="00D14D44" w:rsidP="00D14D44">
            <w:pPr>
              <w:pStyle w:val="BodyText"/>
              <w:rPr>
                <w:b/>
                <w:sz w:val="132"/>
                <w:szCs w:val="132"/>
              </w:rPr>
            </w:pPr>
            <w:r w:rsidRPr="00EF5A5F">
              <w:rPr>
                <w:b/>
                <w:sz w:val="132"/>
                <w:szCs w:val="132"/>
              </w:rPr>
              <w:t>“</w:t>
            </w:r>
          </w:p>
        </w:tc>
        <w:tc>
          <w:tcPr>
            <w:tcW w:w="8789" w:type="dxa"/>
          </w:tcPr>
          <w:p w:rsidR="00D14D44" w:rsidRPr="00EF5A5F" w:rsidRDefault="00141F6C" w:rsidP="00D14D44">
            <w:pPr>
              <w:pStyle w:val="Jurisdictioncommentsheading"/>
            </w:pPr>
            <w:r w:rsidRPr="00141F6C">
              <w:t>Western Australia</w:t>
            </w:r>
            <w:r>
              <w:t>n</w:t>
            </w:r>
            <w:r w:rsidR="00D14D44" w:rsidRPr="00EF5A5F">
              <w:t xml:space="preserve"> Government comments</w:t>
            </w:r>
          </w:p>
        </w:tc>
        <w:tc>
          <w:tcPr>
            <w:tcW w:w="851" w:type="dxa"/>
            <w:vMerge w:val="restart"/>
          </w:tcPr>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Default="00D14D44" w:rsidP="00D14D44">
            <w:pPr>
              <w:pStyle w:val="BodyText"/>
              <w:rPr>
                <w:b/>
                <w:sz w:val="40"/>
                <w:szCs w:val="40"/>
              </w:rPr>
            </w:pPr>
          </w:p>
          <w:p w:rsidR="00D14D44" w:rsidRPr="000E628F" w:rsidRDefault="00D14D44" w:rsidP="00D14D44">
            <w:pPr>
              <w:pStyle w:val="BodyText"/>
              <w:rPr>
                <w:b/>
                <w:sz w:val="40"/>
                <w:szCs w:val="40"/>
              </w:rPr>
            </w:pPr>
          </w:p>
          <w:p w:rsidR="00D14D44" w:rsidRPr="00EF5A5F" w:rsidRDefault="00D14D44" w:rsidP="00D14D44">
            <w:pPr>
              <w:pStyle w:val="BodyText"/>
              <w:rPr>
                <w:b/>
                <w:sz w:val="132"/>
                <w:szCs w:val="132"/>
              </w:rPr>
            </w:pPr>
            <w:r w:rsidRPr="00EF5A5F">
              <w:rPr>
                <w:b/>
                <w:sz w:val="132"/>
                <w:szCs w:val="132"/>
              </w:rPr>
              <w:t>”</w:t>
            </w:r>
          </w:p>
        </w:tc>
      </w:tr>
      <w:tr w:rsidR="00D14D44" w:rsidRPr="00EF5A5F" w:rsidTr="00D14D44">
        <w:trPr>
          <w:trHeight w:val="11634"/>
        </w:trPr>
        <w:tc>
          <w:tcPr>
            <w:tcW w:w="992" w:type="dxa"/>
            <w:vMerge/>
          </w:tcPr>
          <w:p w:rsidR="00D14D44" w:rsidRPr="00EF5A5F" w:rsidRDefault="00D14D44" w:rsidP="00D14D44">
            <w:pPr>
              <w:pStyle w:val="BodyText"/>
            </w:pPr>
          </w:p>
        </w:tc>
        <w:tc>
          <w:tcPr>
            <w:tcW w:w="8789" w:type="dxa"/>
          </w:tcPr>
          <w:p w:rsidR="00D14D44" w:rsidRDefault="00D14D44" w:rsidP="00D14D44">
            <w:pPr>
              <w:pStyle w:val="Jurisdictioncommentsbodytext"/>
            </w:pPr>
            <w:r>
              <w:t xml:space="preserve">Western Australia continues its work towards the strategic goals identified in Skilling WA – A workforce development plan for Western Australia. This plan identifies training as a key mechanism for workforce development as it can increase the potential of all Western Australians to contribute to the state’s economic development and to benefit from it. </w:t>
            </w:r>
          </w:p>
          <w:p w:rsidR="00D14D44" w:rsidRDefault="00D14D44" w:rsidP="00D14D44">
            <w:pPr>
              <w:pStyle w:val="Jurisdictioncommentsbodytext"/>
            </w:pPr>
            <w:r>
              <w:t>Western Australia’s training system operates over a vast and geographically diverse state. It serves a range of metropolitan, regional and remote communities and the Western Australian government works to ensure that the delivery of services is equitable. In 2012, a network of 365 registered training organisations delivered publicly funded training in 2251 locations across the state and the participation rate in regional and remote areas was high. Students in remote and very remote areas experienced positive outcomes, with 91</w:t>
            </w:r>
            <w:r w:rsidR="00D8417B">
              <w:t> per cent</w:t>
            </w:r>
            <w:r>
              <w:t xml:space="preserve"> of graduates in employment after training.</w:t>
            </w:r>
          </w:p>
          <w:p w:rsidR="00D14D44" w:rsidRDefault="00D14D44" w:rsidP="00D14D44">
            <w:pPr>
              <w:pStyle w:val="Jurisdictioncommentsbodytext"/>
            </w:pPr>
            <w:r>
              <w:t>The Western Australian government works with industry representatives and employers to ensure that training meets stakeholder needs. The apprenticeship system is vital part of this and continues to provide the skills needed by the state. As at 30 June 2012, there was a record high of 45 000 apprentices and trainees in training.</w:t>
            </w:r>
          </w:p>
          <w:p w:rsidR="00D14D44" w:rsidRDefault="00D14D44" w:rsidP="00D14D44">
            <w:pPr>
              <w:pStyle w:val="Jurisdictioncommentsbodytext"/>
            </w:pPr>
            <w:r>
              <w:t>Overall student outcomes were positive for the 145 318 students in 2012, with an 86</w:t>
            </w:r>
            <w:r w:rsidR="00AF5F4A" w:rsidRPr="00AF5F4A">
              <w:rPr>
                <w:sz w:val="20"/>
              </w:rPr>
              <w:t xml:space="preserve"> </w:t>
            </w:r>
            <w:r w:rsidR="00AF5F4A">
              <w:t>per</w:t>
            </w:r>
            <w:r w:rsidR="00AF5F4A" w:rsidRPr="00AF5F4A">
              <w:rPr>
                <w:sz w:val="20"/>
              </w:rPr>
              <w:t xml:space="preserve"> </w:t>
            </w:r>
            <w:r w:rsidR="00AF5F4A">
              <w:t>cent</w:t>
            </w:r>
            <w:r>
              <w:t xml:space="preserve"> student satisfaction rate and an 82</w:t>
            </w:r>
            <w:r w:rsidR="00AF5F4A">
              <w:t xml:space="preserve"> per cent</w:t>
            </w:r>
            <w:r>
              <w:t xml:space="preserve"> graduate employment rate. In addition, the proportion of qualification completions at Diploma level continued to rise, from 12.2</w:t>
            </w:r>
            <w:r w:rsidR="00AF5F4A">
              <w:t xml:space="preserve"> per cent</w:t>
            </w:r>
            <w:r>
              <w:t xml:space="preserve"> in 2010 to 13.7</w:t>
            </w:r>
            <w:r w:rsidR="00AF5F4A">
              <w:t xml:space="preserve"> per cent</w:t>
            </w:r>
            <w:r>
              <w:t xml:space="preserve"> in 2011.</w:t>
            </w:r>
          </w:p>
          <w:p w:rsidR="00D14D44" w:rsidRDefault="00D14D44" w:rsidP="00D14D44">
            <w:pPr>
              <w:pStyle w:val="Jurisdictioncommentsbodytext"/>
            </w:pPr>
            <w:r>
              <w:t>The Western Australian government is deeply committed to improving training and employment outcomes for Aboriginal people and recognises that meaningful outcomes can only be achieved through strong collaboration and partnerships. 2012 was a successful year, with an 88</w:t>
            </w:r>
            <w:r w:rsidR="00AF5F4A">
              <w:t xml:space="preserve"> per cent</w:t>
            </w:r>
            <w:r>
              <w:t xml:space="preserve"> satisfaction rate among Aboriginal students at Western Australia’s State Training Providers and 85</w:t>
            </w:r>
            <w:r w:rsidR="00AF5F4A">
              <w:t> per cent</w:t>
            </w:r>
            <w:r>
              <w:t xml:space="preserve"> of Aboriginal graduates employed or in further study after training.</w:t>
            </w:r>
          </w:p>
          <w:p w:rsidR="00D14D44" w:rsidRDefault="00D14D44" w:rsidP="00D14D44">
            <w:pPr>
              <w:pStyle w:val="Jurisdictioncommentsbodytext"/>
            </w:pPr>
            <w:r>
              <w:t>In 2013 the Department announced the release of Future Skills WA: Training</w:t>
            </w:r>
            <w:r w:rsidR="00AF5F4A">
              <w:t xml:space="preserve"> for tomorrow's opportunities. </w:t>
            </w:r>
            <w:r>
              <w:t xml:space="preserve">Future Skills WA will commence on January 1 2014 and Western Australians will be guaranteed a government subsidised training place at a training provider of choice, where the enrolment is in a qualification that meets the priorities of the State. The new reform is intended to increase access to priority training opportunities; give greater student choice of training provider; align investment in skills to meet current and future industry needs; and ensure a sustainable government subsidised training system. </w:t>
            </w:r>
          </w:p>
          <w:p w:rsidR="00D14D44" w:rsidRPr="00EF5A5F" w:rsidRDefault="00D14D44" w:rsidP="00B30D71">
            <w:pPr>
              <w:pStyle w:val="Jurisdictioncommentslistbullet"/>
              <w:numPr>
                <w:ilvl w:val="0"/>
                <w:numId w:val="0"/>
              </w:numPr>
              <w:spacing w:after="0"/>
            </w:pPr>
            <w:r>
              <w:t xml:space="preserve">In the context of these reforms, the Minister for Training and Workforce Development has initiated the independent </w:t>
            </w:r>
            <w:proofErr w:type="spellStart"/>
            <w:r>
              <w:t>Seares</w:t>
            </w:r>
            <w:proofErr w:type="spellEnd"/>
            <w:r>
              <w:t xml:space="preserve"> Review of Western Australia’s VET sector. The review will look at strategies and make recommendations to support the future growth of State Training Providers and create a plan for streamlined information flows between industry, the sector and the State Government. The report is due to be delivered in April 2014.</w:t>
            </w:r>
          </w:p>
        </w:tc>
        <w:tc>
          <w:tcPr>
            <w:tcW w:w="851" w:type="dxa"/>
            <w:vMerge/>
          </w:tcPr>
          <w:p w:rsidR="00D14D44" w:rsidRPr="00EF5A5F" w:rsidRDefault="00D14D44" w:rsidP="00D14D44">
            <w:pPr>
              <w:pStyle w:val="BodyText"/>
            </w:pPr>
          </w:p>
        </w:tc>
      </w:tr>
    </w:tbl>
    <w:p w:rsidR="007A28AC" w:rsidRDefault="007A28AC" w:rsidP="007A28AC">
      <w:pPr>
        <w:pStyle w:val="BodyText"/>
        <w:spacing w:before="0" w:line="240" w:lineRule="auto"/>
        <w:jc w:val="left"/>
        <w:rPr>
          <w:b/>
          <w:vanish/>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130440" w:rsidRPr="00EF5A5F" w:rsidTr="000C682B">
        <w:tc>
          <w:tcPr>
            <w:tcW w:w="992" w:type="dxa"/>
            <w:vMerge w:val="restart"/>
          </w:tcPr>
          <w:p w:rsidR="00130440" w:rsidRPr="00EF5A5F" w:rsidRDefault="00130440" w:rsidP="000C682B">
            <w:pPr>
              <w:pStyle w:val="BodyText"/>
              <w:rPr>
                <w:b/>
                <w:sz w:val="132"/>
                <w:szCs w:val="132"/>
              </w:rPr>
            </w:pPr>
            <w:r w:rsidRPr="00EF5A5F">
              <w:rPr>
                <w:b/>
                <w:sz w:val="132"/>
                <w:szCs w:val="132"/>
              </w:rPr>
              <w:lastRenderedPageBreak/>
              <w:t>“</w:t>
            </w:r>
          </w:p>
        </w:tc>
        <w:tc>
          <w:tcPr>
            <w:tcW w:w="8789" w:type="dxa"/>
          </w:tcPr>
          <w:p w:rsidR="00130440" w:rsidRPr="00EF5A5F" w:rsidRDefault="00130440" w:rsidP="000C682B">
            <w:pPr>
              <w:pStyle w:val="Jurisdictioncommentsheading"/>
            </w:pPr>
            <w:r w:rsidRPr="00EF5A5F">
              <w:t>South Australian Government comments</w:t>
            </w:r>
          </w:p>
        </w:tc>
        <w:tc>
          <w:tcPr>
            <w:tcW w:w="851" w:type="dxa"/>
            <w:vMerge w:val="restart"/>
          </w:tcPr>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40"/>
                <w:szCs w:val="40"/>
              </w:rPr>
            </w:pPr>
          </w:p>
          <w:p w:rsidR="00130440" w:rsidRDefault="00130440" w:rsidP="000C682B">
            <w:pPr>
              <w:pStyle w:val="BodyText"/>
              <w:spacing w:before="360" w:after="100" w:afterAutospacing="1" w:line="240" w:lineRule="auto"/>
              <w:rPr>
                <w:b/>
                <w:sz w:val="20"/>
              </w:rPr>
            </w:pPr>
          </w:p>
          <w:p w:rsidR="00130440" w:rsidRPr="000E628F" w:rsidRDefault="00130440" w:rsidP="000C682B">
            <w:pPr>
              <w:pStyle w:val="BodyText"/>
              <w:spacing w:before="360" w:after="100" w:afterAutospacing="1" w:line="240" w:lineRule="auto"/>
              <w:rPr>
                <w:b/>
                <w:sz w:val="20"/>
              </w:rPr>
            </w:pPr>
          </w:p>
          <w:p w:rsidR="00130440" w:rsidRPr="00EF5A5F" w:rsidRDefault="00130440" w:rsidP="000C682B">
            <w:pPr>
              <w:pStyle w:val="BodyText"/>
              <w:spacing w:before="360" w:after="100" w:afterAutospacing="1" w:line="240" w:lineRule="auto"/>
              <w:rPr>
                <w:b/>
                <w:sz w:val="132"/>
                <w:szCs w:val="132"/>
              </w:rPr>
            </w:pPr>
            <w:r w:rsidRPr="00EF5A5F">
              <w:rPr>
                <w:b/>
                <w:sz w:val="132"/>
                <w:szCs w:val="132"/>
              </w:rPr>
              <w:t>”</w:t>
            </w:r>
          </w:p>
        </w:tc>
      </w:tr>
      <w:tr w:rsidR="00130440" w:rsidRPr="00EF5A5F" w:rsidTr="000C682B">
        <w:trPr>
          <w:trHeight w:val="11363"/>
        </w:trPr>
        <w:tc>
          <w:tcPr>
            <w:tcW w:w="992" w:type="dxa"/>
            <w:vMerge/>
          </w:tcPr>
          <w:p w:rsidR="00130440" w:rsidRPr="00EF5A5F" w:rsidRDefault="00130440" w:rsidP="000C682B">
            <w:pPr>
              <w:pStyle w:val="BodyText"/>
            </w:pPr>
          </w:p>
        </w:tc>
        <w:tc>
          <w:tcPr>
            <w:tcW w:w="8789" w:type="dxa"/>
          </w:tcPr>
          <w:p w:rsidR="00130440" w:rsidRDefault="00130440" w:rsidP="000C682B">
            <w:pPr>
              <w:pStyle w:val="Jurisdictioncommentsbodytext"/>
              <w:shd w:val="clear" w:color="auto" w:fill="FFFFFF" w:themeFill="background1"/>
            </w:pPr>
            <w:r w:rsidRPr="00D348B7">
              <w:rPr>
                <w:i/>
              </w:rPr>
              <w:t>Skills for All</w:t>
            </w:r>
            <w:r>
              <w:t xml:space="preserve"> was implemented during 2012, resulting in the most significant reform in the history of the Vocational Education and Training (VET) system in South Australia, and creating a fully contestable VET market. </w:t>
            </w:r>
          </w:p>
          <w:p w:rsidR="00130440" w:rsidRDefault="00130440" w:rsidP="000C682B">
            <w:pPr>
              <w:pStyle w:val="Jurisdictioncommentsbodytext"/>
              <w:shd w:val="clear" w:color="auto" w:fill="FFFFFF" w:themeFill="background1"/>
            </w:pPr>
            <w:r w:rsidRPr="00D348B7">
              <w:rPr>
                <w:i/>
              </w:rPr>
              <w:t>Skills for All</w:t>
            </w:r>
            <w:r>
              <w:t xml:space="preserve"> is a demand driven system, more responsive to students, industry and business, supporting the state’s productivity and participation objectives. Skills for All aims to increase people’s skills, labour market outcomes and career opportunities by offering training for existing workers and job seekers. The introduction of </w:t>
            </w:r>
            <w:r w:rsidRPr="00D348B7">
              <w:rPr>
                <w:i/>
              </w:rPr>
              <w:t>Skills for All</w:t>
            </w:r>
            <w:r>
              <w:t xml:space="preserve"> resulted in significant increases in government-funded VET activity from 2011 to 2012:</w:t>
            </w:r>
          </w:p>
          <w:p w:rsidR="00130440" w:rsidRDefault="00130440" w:rsidP="000C682B">
            <w:pPr>
              <w:pStyle w:val="Jurisdictioncommentsbodytext"/>
              <w:shd w:val="clear" w:color="auto" w:fill="FFFFFF" w:themeFill="background1"/>
            </w:pPr>
            <w:r>
              <w:t>•</w:t>
            </w:r>
            <w:r>
              <w:tab/>
              <w:t>Students: increasing by 21.3 per cent, from 101 600 to 123 300</w:t>
            </w:r>
          </w:p>
          <w:p w:rsidR="00130440" w:rsidRDefault="00130440" w:rsidP="000C682B">
            <w:pPr>
              <w:pStyle w:val="Jurisdictioncommentsbodytext"/>
              <w:shd w:val="clear" w:color="auto" w:fill="FFFFFF" w:themeFill="background1"/>
            </w:pPr>
            <w:r>
              <w:t>•</w:t>
            </w:r>
            <w:r>
              <w:tab/>
              <w:t>Course enrolments: increasing by 29.2 per cent, from 112 300 to 145 200</w:t>
            </w:r>
          </w:p>
          <w:p w:rsidR="00130440" w:rsidRDefault="00130440" w:rsidP="000C682B">
            <w:pPr>
              <w:pStyle w:val="Jurisdictioncommentsbodytext"/>
              <w:shd w:val="clear" w:color="auto" w:fill="FFFFFF" w:themeFill="background1"/>
            </w:pPr>
            <w:r>
              <w:t>•</w:t>
            </w:r>
            <w:r>
              <w:tab/>
              <w:t>Subject enrolments: increasing by 25.4 per cent, from 811 400 to 1 017 400</w:t>
            </w:r>
          </w:p>
          <w:p w:rsidR="00130440" w:rsidRDefault="00130440" w:rsidP="000C682B">
            <w:pPr>
              <w:pStyle w:val="Jurisdictioncommentsbodytext"/>
              <w:shd w:val="clear" w:color="auto" w:fill="FFFFFF" w:themeFill="background1"/>
            </w:pPr>
            <w:r>
              <w:t>•</w:t>
            </w:r>
            <w:r>
              <w:tab/>
              <w:t>Increased participation for target groups</w:t>
            </w:r>
          </w:p>
          <w:p w:rsidR="00130440" w:rsidRDefault="00130440" w:rsidP="000C682B">
            <w:pPr>
              <w:pStyle w:val="Jurisdictioncommentsbodytext"/>
            </w:pPr>
            <w:r>
              <w:t>•</w:t>
            </w:r>
            <w:r>
              <w:tab/>
              <w:t>Efficiency improvements with government expenditure per annual hour decreasing by 25.0 per cent, from $14.09 in 2011 to $10.57 in 2012.</w:t>
            </w:r>
          </w:p>
          <w:p w:rsidR="00130440" w:rsidRDefault="00130440" w:rsidP="000C682B">
            <w:pPr>
              <w:pStyle w:val="Jurisdictioncommentsbodytext"/>
            </w:pPr>
            <w:r>
              <w:t xml:space="preserve">Infrastructure investment in 2012 resulted in significant progress on the $125 million Sustainable Industries Education Centre at </w:t>
            </w:r>
            <w:proofErr w:type="spellStart"/>
            <w:r>
              <w:t>Tonsley</w:t>
            </w:r>
            <w:proofErr w:type="spellEnd"/>
            <w:r>
              <w:t xml:space="preserve"> Park and the announcement of the $38.3 million Mining and Engineering Centre at Regency Park. These two flagship projects highlight the $250 million investment that the South Australian government has made in VET over the last few years.</w:t>
            </w:r>
          </w:p>
          <w:p w:rsidR="00130440" w:rsidRDefault="00130440" w:rsidP="000C682B">
            <w:pPr>
              <w:pStyle w:val="Jurisdictioncommentsbodytext"/>
            </w:pPr>
            <w:r>
              <w:t>South Australia, through its Science, Technology, Engineering and Mathematics (STEM) Strategy provided a range of STEM related educational programs through Skills for All, with increased enrolment activity, and progressed two key initiatives:</w:t>
            </w:r>
          </w:p>
          <w:p w:rsidR="00130440" w:rsidRDefault="00130440" w:rsidP="000C682B">
            <w:pPr>
              <w:pStyle w:val="Jurisdictioncommentsbodytext"/>
            </w:pPr>
            <w:r>
              <w:t>•</w:t>
            </w:r>
            <w:r>
              <w:tab/>
              <w:t>Women in STEM – A report providing a comprehensive analysis of female participation rates in STEM fields</w:t>
            </w:r>
          </w:p>
          <w:p w:rsidR="00130440" w:rsidRDefault="00130440" w:rsidP="000C682B">
            <w:pPr>
              <w:pStyle w:val="Jurisdictioncommentsbodytext"/>
            </w:pPr>
            <w:r>
              <w:t>•</w:t>
            </w:r>
            <w:r>
              <w:tab/>
              <w:t>STEM Portal – a one-stop web-based point of reference for all issues related to STEM.</w:t>
            </w:r>
          </w:p>
          <w:p w:rsidR="00130440" w:rsidRDefault="00130440" w:rsidP="000C682B">
            <w:pPr>
              <w:pStyle w:val="Jurisdictioncommentsbodytext"/>
            </w:pPr>
            <w:r>
              <w:t>Throughout the year the Department assisted/funded:</w:t>
            </w:r>
          </w:p>
          <w:p w:rsidR="00130440" w:rsidRDefault="00130440" w:rsidP="000C682B">
            <w:pPr>
              <w:pStyle w:val="Jurisdictioncommentsbodytext"/>
              <w:spacing w:after="120"/>
            </w:pPr>
            <w:r>
              <w:t>•</w:t>
            </w:r>
            <w:r>
              <w:tab/>
              <w:t>almost 9 000 individuals under Skills for All in the Regions programs with almost 2 500 gaining employment and many more continuing their studies</w:t>
            </w:r>
          </w:p>
          <w:p w:rsidR="00130440" w:rsidRDefault="00130440" w:rsidP="000C682B">
            <w:pPr>
              <w:pStyle w:val="Jurisdictioncommentsbodytext"/>
              <w:spacing w:after="120"/>
            </w:pPr>
            <w:r>
              <w:t>•</w:t>
            </w:r>
            <w:r>
              <w:tab/>
              <w:t>135 Aboriginal jobseekers were given the opportunity to undertake training which could lead to jobs in the mining sector through a joint state and Australian Government program Connecting Aboriginal People to Mining</w:t>
            </w:r>
          </w:p>
          <w:p w:rsidR="00130440" w:rsidRDefault="00130440" w:rsidP="000C682B">
            <w:pPr>
              <w:pStyle w:val="Jurisdictioncommentsbodytext"/>
              <w:spacing w:after="120"/>
            </w:pPr>
            <w:r>
              <w:t>•</w:t>
            </w:r>
            <w:r>
              <w:tab/>
              <w:t>Additional funds in Adult Community Education to create an extra 6 000 training places aimed at increasing adult literacy and numeracy skills</w:t>
            </w:r>
          </w:p>
          <w:p w:rsidR="00130440" w:rsidRPr="00EF5A5F" w:rsidRDefault="00130440" w:rsidP="000C682B">
            <w:pPr>
              <w:pStyle w:val="Jurisdictioncommentsbodytext"/>
              <w:spacing w:after="0"/>
            </w:pPr>
            <w:r>
              <w:t>•</w:t>
            </w:r>
            <w:r>
              <w:tab/>
              <w:t>South Australia continued the Learner Support Services program, increasing completion rates of students experiencing significant barriers to learning.</w:t>
            </w:r>
          </w:p>
        </w:tc>
        <w:tc>
          <w:tcPr>
            <w:tcW w:w="851" w:type="dxa"/>
            <w:vMerge/>
          </w:tcPr>
          <w:p w:rsidR="00130440" w:rsidRPr="00EF5A5F" w:rsidRDefault="00130440" w:rsidP="000C682B">
            <w:pPr>
              <w:pStyle w:val="BodyText"/>
            </w:pPr>
          </w:p>
        </w:tc>
      </w:tr>
      <w:tr w:rsidR="007A28AC" w:rsidRPr="00EF5A5F" w:rsidTr="00D14D44">
        <w:tc>
          <w:tcPr>
            <w:tcW w:w="992" w:type="dxa"/>
            <w:vMerge w:val="restart"/>
          </w:tcPr>
          <w:p w:rsidR="007A28AC" w:rsidRPr="00EF5A5F" w:rsidRDefault="007A28AC" w:rsidP="00D14D44">
            <w:pPr>
              <w:pStyle w:val="BodyText"/>
              <w:rPr>
                <w:b/>
                <w:sz w:val="132"/>
                <w:szCs w:val="132"/>
              </w:rPr>
            </w:pPr>
            <w:r w:rsidRPr="00EF5A5F">
              <w:rPr>
                <w:b/>
                <w:sz w:val="132"/>
                <w:szCs w:val="132"/>
              </w:rPr>
              <w:lastRenderedPageBreak/>
              <w:t>“</w:t>
            </w:r>
          </w:p>
        </w:tc>
        <w:tc>
          <w:tcPr>
            <w:tcW w:w="8789" w:type="dxa"/>
          </w:tcPr>
          <w:p w:rsidR="007A28AC" w:rsidRPr="00EF5A5F" w:rsidRDefault="007A28AC" w:rsidP="00D14D44">
            <w:pPr>
              <w:pStyle w:val="Jurisdictioncommentsheading"/>
            </w:pPr>
            <w:r>
              <w:t>Tasmania</w:t>
            </w:r>
            <w:r w:rsidR="00141F6C">
              <w:t>n</w:t>
            </w:r>
            <w:r w:rsidRPr="00EF5A5F">
              <w:t xml:space="preserve"> Government comments</w:t>
            </w:r>
          </w:p>
        </w:tc>
        <w:tc>
          <w:tcPr>
            <w:tcW w:w="851" w:type="dxa"/>
            <w:vMerge w:val="restart"/>
          </w:tcPr>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7A28AC" w:rsidRDefault="007A28AC" w:rsidP="00D14D44">
            <w:pPr>
              <w:pStyle w:val="BodyText"/>
              <w:rPr>
                <w:b/>
                <w:sz w:val="40"/>
                <w:szCs w:val="40"/>
              </w:rPr>
            </w:pPr>
          </w:p>
          <w:p w:rsidR="00AF5F4A" w:rsidRDefault="00AF5F4A" w:rsidP="00D14D44">
            <w:pPr>
              <w:pStyle w:val="BodyText"/>
              <w:rPr>
                <w:b/>
                <w:sz w:val="40"/>
                <w:szCs w:val="40"/>
              </w:rPr>
            </w:pPr>
          </w:p>
          <w:p w:rsidR="00AF5F4A" w:rsidRDefault="00AF5F4A" w:rsidP="00D14D44">
            <w:pPr>
              <w:pStyle w:val="BodyText"/>
              <w:rPr>
                <w:b/>
                <w:sz w:val="40"/>
                <w:szCs w:val="40"/>
              </w:rPr>
            </w:pPr>
          </w:p>
          <w:p w:rsidR="00AF5F4A" w:rsidRDefault="00AF5F4A" w:rsidP="00D14D44">
            <w:pPr>
              <w:pStyle w:val="BodyText"/>
              <w:rPr>
                <w:b/>
                <w:sz w:val="40"/>
                <w:szCs w:val="40"/>
              </w:rPr>
            </w:pPr>
          </w:p>
          <w:p w:rsidR="007A28AC" w:rsidRPr="000E628F" w:rsidRDefault="007A28AC" w:rsidP="003902AB">
            <w:pPr>
              <w:pStyle w:val="BodyText"/>
              <w:spacing w:after="240"/>
              <w:rPr>
                <w:b/>
                <w:sz w:val="40"/>
                <w:szCs w:val="40"/>
              </w:rPr>
            </w:pPr>
          </w:p>
          <w:p w:rsidR="007A28AC" w:rsidRPr="00EF5A5F" w:rsidRDefault="007A28AC" w:rsidP="00D14D44">
            <w:pPr>
              <w:pStyle w:val="BodyText"/>
              <w:rPr>
                <w:b/>
                <w:sz w:val="132"/>
                <w:szCs w:val="132"/>
              </w:rPr>
            </w:pPr>
            <w:r w:rsidRPr="00EF5A5F">
              <w:rPr>
                <w:b/>
                <w:sz w:val="132"/>
                <w:szCs w:val="132"/>
              </w:rPr>
              <w:t>”</w:t>
            </w:r>
          </w:p>
        </w:tc>
      </w:tr>
      <w:tr w:rsidR="007A28AC" w:rsidRPr="00EF5A5F" w:rsidTr="00D14D44">
        <w:trPr>
          <w:trHeight w:val="10503"/>
        </w:trPr>
        <w:tc>
          <w:tcPr>
            <w:tcW w:w="992" w:type="dxa"/>
            <w:vMerge/>
          </w:tcPr>
          <w:p w:rsidR="007A28AC" w:rsidRPr="00EF5A5F" w:rsidRDefault="007A28AC" w:rsidP="00D14D44">
            <w:pPr>
              <w:pStyle w:val="BodyText"/>
            </w:pPr>
          </w:p>
        </w:tc>
        <w:tc>
          <w:tcPr>
            <w:tcW w:w="8789" w:type="dxa"/>
          </w:tcPr>
          <w:p w:rsidR="00B30D71" w:rsidRDefault="00B30D71" w:rsidP="00B30D71">
            <w:pPr>
              <w:pStyle w:val="Jurisdictioncommentsbodytext"/>
            </w:pPr>
            <w:r>
              <w:t xml:space="preserve">2012 marked the start of a period of change in the Tasmanian training and workforce development system that will continue over a number of years. </w:t>
            </w:r>
          </w:p>
          <w:p w:rsidR="00B30D71" w:rsidRDefault="00B30D71" w:rsidP="00B30D71">
            <w:pPr>
              <w:pStyle w:val="Jurisdictioncommentsbodytext"/>
            </w:pPr>
            <w:r>
              <w:t>There was a focus on aligning the actions of the Tasmanian Skills Strategy with those of the Tasmanian Economic Development Plan; the renewed National Agreement on Skills and Workforce Development and the new National Partnership Agreement on Skills Reform, both of which were signed in April 2012; and continuing feedback from Tasmanian industry.</w:t>
            </w:r>
          </w:p>
          <w:p w:rsidR="00B30D71" w:rsidRDefault="00B30D71" w:rsidP="00B30D71">
            <w:pPr>
              <w:pStyle w:val="Jurisdictioncommentsbodytext"/>
            </w:pPr>
            <w:r>
              <w:t xml:space="preserve">The Minister for Education and Skills commissioned a Review of the Role and Function of Tasmania’s Public Sector VET Providers in late 2011. The findings of the review, known as the Simmons’ Review, have led to significant changes in Tasmania’s training system. Major changes include a new </w:t>
            </w:r>
            <w:r w:rsidRPr="00870864">
              <w:rPr>
                <w:i/>
              </w:rPr>
              <w:t>Training and Workforce Development Act</w:t>
            </w:r>
            <w:r>
              <w:t xml:space="preserve"> to cover the provision of VET in Tasmania; the establishment of a new sole public registered training organisation, </w:t>
            </w:r>
            <w:proofErr w:type="spellStart"/>
            <w:r>
              <w:t>TasTAFE</w:t>
            </w:r>
            <w:proofErr w:type="spellEnd"/>
            <w:r>
              <w:t>; and new arrangements for how Government seeks strategic advice from industry. Significant work occurred in 2012 to prepare the system for these changes; the changes will come into effect during 2013.</w:t>
            </w:r>
          </w:p>
          <w:p w:rsidR="00B30D71" w:rsidRDefault="00B30D71" w:rsidP="00B30D71">
            <w:pPr>
              <w:pStyle w:val="Jurisdictioncommentsbodytext"/>
            </w:pPr>
            <w:r>
              <w:t>During 2012:</w:t>
            </w:r>
          </w:p>
          <w:p w:rsidR="00B30D71" w:rsidRDefault="00B30D71" w:rsidP="00B30D71">
            <w:pPr>
              <w:pStyle w:val="Jurisdictioncommentsbodytext"/>
            </w:pPr>
            <w:r>
              <w:t>•</w:t>
            </w:r>
            <w:r>
              <w:tab/>
              <w:t>42 800 Tasmanians increased their skills through VET studies;</w:t>
            </w:r>
          </w:p>
          <w:p w:rsidR="00B30D71" w:rsidRDefault="00B30D71" w:rsidP="00B30D71">
            <w:pPr>
              <w:pStyle w:val="Jurisdictioncommentsbodytext"/>
            </w:pPr>
            <w:r>
              <w:t>•</w:t>
            </w:r>
            <w:r>
              <w:tab/>
              <w:t>13 067 Tasmanian Apprentices and Trainees were in training; and</w:t>
            </w:r>
          </w:p>
          <w:p w:rsidR="00B30D71" w:rsidRDefault="00B30D71" w:rsidP="00B30D71">
            <w:pPr>
              <w:pStyle w:val="Jurisdictioncommentsbodytext"/>
            </w:pPr>
            <w:r>
              <w:t>•</w:t>
            </w:r>
            <w:r>
              <w:tab/>
              <w:t>12.3 per cent of the working aged Tasmanians participated in VET.</w:t>
            </w:r>
          </w:p>
          <w:p w:rsidR="00B30D71" w:rsidRDefault="00B30D71" w:rsidP="00B30D71">
            <w:pPr>
              <w:pStyle w:val="Jurisdictioncommentsbodytext"/>
            </w:pPr>
            <w:r>
              <w:t xml:space="preserve">Participation in and spending on VET fell in 2012. This was partially due to the end of the National Partnership Agreement on Productivity Places Program in 2012, which led to a decline in funding and training places available in the Tasmanian training system. </w:t>
            </w:r>
          </w:p>
          <w:p w:rsidR="00B30D71" w:rsidRDefault="00B30D71" w:rsidP="00B30D71">
            <w:pPr>
              <w:pStyle w:val="Jurisdictioncommentsbodytext"/>
            </w:pPr>
            <w:r>
              <w:t>Tasmanian training contract completion and attrition rates for apprentices and trainees remained significantly higher than the national average in 2012. For example across all occupations, Tasmania’s completion rate for contracts started in 2007 was 58.6 per cent compared to the national rate of 50.8 per cent.</w:t>
            </w:r>
          </w:p>
          <w:p w:rsidR="00B30D71" w:rsidRDefault="00B30D71" w:rsidP="00B30D71">
            <w:pPr>
              <w:pStyle w:val="Jurisdictioncommentsbodytext"/>
            </w:pPr>
            <w:r>
              <w:t>Some of the Tasmania’s successes in 2012 included:</w:t>
            </w:r>
          </w:p>
          <w:p w:rsidR="00B30D71" w:rsidRDefault="00B30D71" w:rsidP="00B30D71">
            <w:pPr>
              <w:pStyle w:val="Jurisdictioncommentsbodytext"/>
            </w:pPr>
            <w:r>
              <w:t>•</w:t>
            </w:r>
            <w:r>
              <w:tab/>
              <w:t xml:space="preserve">The launch of </w:t>
            </w:r>
            <w:proofErr w:type="spellStart"/>
            <w:r>
              <w:t>26TEN</w:t>
            </w:r>
            <w:proofErr w:type="spellEnd"/>
            <w:r>
              <w:t xml:space="preserve">, a </w:t>
            </w:r>
            <w:proofErr w:type="spellStart"/>
            <w:r>
              <w:t>state-wide</w:t>
            </w:r>
            <w:proofErr w:type="spellEnd"/>
            <w:r>
              <w:t xml:space="preserve"> campaign to help improve adult literacy in Tasmania, which includes a members program, a website, a 1300 service, literacy awareness and plain English workshops, a grant program and a public awareness campaign;</w:t>
            </w:r>
          </w:p>
          <w:p w:rsidR="00B30D71" w:rsidRDefault="00B30D71" w:rsidP="00B30D71">
            <w:pPr>
              <w:pStyle w:val="Jurisdictioncommentsbodytext"/>
            </w:pPr>
            <w:r>
              <w:t>•</w:t>
            </w:r>
            <w:r>
              <w:tab/>
              <w:t xml:space="preserve">Tasmanian Small Employer of the Year, </w:t>
            </w:r>
            <w:proofErr w:type="spellStart"/>
            <w:r>
              <w:t>Comstar</w:t>
            </w:r>
            <w:proofErr w:type="spellEnd"/>
            <w:r>
              <w:t xml:space="preserve"> Systems, and Tasmanian VET teacher of the Year, Fiona French, both won awards in their respective categories at the Australian Training Awards; and</w:t>
            </w:r>
          </w:p>
          <w:p w:rsidR="007A28AC" w:rsidRPr="00EF5A5F" w:rsidRDefault="00B30D71" w:rsidP="00D8417B">
            <w:pPr>
              <w:pStyle w:val="Jurisdictioncommentslistbullet"/>
              <w:numPr>
                <w:ilvl w:val="0"/>
                <w:numId w:val="0"/>
              </w:numPr>
              <w:spacing w:after="0"/>
            </w:pPr>
            <w:r>
              <w:t>•</w:t>
            </w:r>
            <w:r>
              <w:tab/>
              <w:t>Skills Tasmania, in partnership with TAFE NSW, managed the National E</w:t>
            </w:r>
            <w:r w:rsidR="00D8417B">
              <w:noBreakHyphen/>
            </w:r>
            <w:r>
              <w:t>learning for Participation and Skills Program for the National VET E-Learning Strategy.</w:t>
            </w:r>
          </w:p>
        </w:tc>
        <w:tc>
          <w:tcPr>
            <w:tcW w:w="851" w:type="dxa"/>
            <w:vMerge/>
          </w:tcPr>
          <w:p w:rsidR="007A28AC" w:rsidRPr="00EF5A5F" w:rsidRDefault="007A28AC" w:rsidP="00D14D44">
            <w:pPr>
              <w:pStyle w:val="BodyText"/>
            </w:pPr>
          </w:p>
        </w:tc>
      </w:tr>
    </w:tbl>
    <w:p w:rsidR="007A28AC" w:rsidRPr="00EF5A5F" w:rsidRDefault="007A28AC" w:rsidP="0039750F">
      <w:pPr>
        <w:pStyle w:val="BodyText"/>
        <w:spacing w:before="0" w:line="240" w:lineRule="auto"/>
        <w:rPr>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E05029" w:rsidRPr="00EF5A5F" w:rsidTr="00282176">
        <w:tc>
          <w:tcPr>
            <w:tcW w:w="992" w:type="dxa"/>
            <w:vMerge w:val="restart"/>
          </w:tcPr>
          <w:p w:rsidR="00E05029" w:rsidRPr="00EF5A5F" w:rsidRDefault="00E05029" w:rsidP="00E05029">
            <w:pPr>
              <w:pStyle w:val="BodyText"/>
              <w:rPr>
                <w:b/>
                <w:sz w:val="132"/>
                <w:szCs w:val="132"/>
              </w:rPr>
            </w:pPr>
            <w:r w:rsidRPr="00EF5A5F">
              <w:rPr>
                <w:b/>
                <w:sz w:val="132"/>
                <w:szCs w:val="132"/>
              </w:rPr>
              <w:lastRenderedPageBreak/>
              <w:t>“</w:t>
            </w:r>
          </w:p>
        </w:tc>
        <w:tc>
          <w:tcPr>
            <w:tcW w:w="8789" w:type="dxa"/>
          </w:tcPr>
          <w:p w:rsidR="00E05029" w:rsidRPr="00EF5A5F" w:rsidRDefault="00E05029" w:rsidP="00E05029">
            <w:pPr>
              <w:pStyle w:val="Jurisdictioncommentsheading"/>
            </w:pPr>
            <w:r w:rsidRPr="00EF5A5F">
              <w:t>Australian Capital Territory Government comments</w:t>
            </w:r>
          </w:p>
        </w:tc>
        <w:tc>
          <w:tcPr>
            <w:tcW w:w="851" w:type="dxa"/>
            <w:vMerge w:val="restart"/>
          </w:tcPr>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0E628F" w:rsidRDefault="000E628F" w:rsidP="00E05029">
            <w:pPr>
              <w:pStyle w:val="BodyText"/>
              <w:rPr>
                <w:b/>
                <w:sz w:val="40"/>
                <w:szCs w:val="40"/>
              </w:rPr>
            </w:pPr>
          </w:p>
          <w:p w:rsidR="00AF5F4A" w:rsidRDefault="00AF5F4A" w:rsidP="00E05029">
            <w:pPr>
              <w:pStyle w:val="BodyText"/>
              <w:rPr>
                <w:b/>
                <w:sz w:val="40"/>
                <w:szCs w:val="40"/>
              </w:rPr>
            </w:pPr>
          </w:p>
          <w:p w:rsidR="00AF5F4A" w:rsidRDefault="00AF5F4A" w:rsidP="00E05029">
            <w:pPr>
              <w:pStyle w:val="BodyText"/>
              <w:rPr>
                <w:b/>
                <w:sz w:val="40"/>
                <w:szCs w:val="40"/>
              </w:rPr>
            </w:pPr>
          </w:p>
          <w:p w:rsidR="000E628F" w:rsidRDefault="000E628F" w:rsidP="00E05029">
            <w:pPr>
              <w:pStyle w:val="BodyText"/>
              <w:rPr>
                <w:b/>
                <w:sz w:val="40"/>
                <w:szCs w:val="40"/>
              </w:rPr>
            </w:pPr>
          </w:p>
          <w:p w:rsidR="00B057D1" w:rsidRDefault="00B057D1" w:rsidP="00E05029">
            <w:pPr>
              <w:pStyle w:val="BodyText"/>
              <w:rPr>
                <w:b/>
                <w:sz w:val="40"/>
                <w:szCs w:val="40"/>
              </w:rPr>
            </w:pPr>
          </w:p>
          <w:p w:rsidR="00B057D1" w:rsidRPr="000E628F" w:rsidRDefault="00B057D1" w:rsidP="00E05029">
            <w:pPr>
              <w:pStyle w:val="BodyText"/>
              <w:rPr>
                <w:b/>
                <w:sz w:val="40"/>
                <w:szCs w:val="40"/>
              </w:rPr>
            </w:pPr>
          </w:p>
          <w:p w:rsidR="00E05029" w:rsidRPr="00EF5A5F" w:rsidRDefault="00E05029" w:rsidP="00E05029">
            <w:pPr>
              <w:pStyle w:val="BodyText"/>
              <w:rPr>
                <w:b/>
                <w:sz w:val="132"/>
                <w:szCs w:val="132"/>
              </w:rPr>
            </w:pPr>
            <w:r w:rsidRPr="00EF5A5F">
              <w:rPr>
                <w:b/>
                <w:sz w:val="132"/>
                <w:szCs w:val="132"/>
              </w:rPr>
              <w:t>”</w:t>
            </w:r>
          </w:p>
        </w:tc>
      </w:tr>
      <w:tr w:rsidR="00434188" w:rsidRPr="00EF5A5F" w:rsidTr="00282176">
        <w:tc>
          <w:tcPr>
            <w:tcW w:w="992" w:type="dxa"/>
            <w:vMerge/>
          </w:tcPr>
          <w:p w:rsidR="00434188" w:rsidRPr="00EF5A5F" w:rsidRDefault="00434188" w:rsidP="006F1D68">
            <w:pPr>
              <w:pStyle w:val="BodyText"/>
            </w:pPr>
          </w:p>
        </w:tc>
        <w:tc>
          <w:tcPr>
            <w:tcW w:w="8789" w:type="dxa"/>
          </w:tcPr>
          <w:p w:rsidR="00B30D71" w:rsidRDefault="00B30D71" w:rsidP="00B30D71">
            <w:pPr>
              <w:pStyle w:val="Jurisdictioncommentsbodytext"/>
            </w:pPr>
            <w:r>
              <w:t>The ACT maintained exceptional education levels and employment outcomes between the Census years 2006 and 2011. In 2012 the challenge that confronted the ACT was to both sustain and improve on these high attainment levels. To achieve this, the ACT Government’s VET efforts focused on supporting the skill needs of industry and students, including those from disadvantaged groups.</w:t>
            </w:r>
          </w:p>
          <w:p w:rsidR="00B30D71" w:rsidRDefault="00B30D71" w:rsidP="00B30D71">
            <w:pPr>
              <w:pStyle w:val="Jurisdictioncommentsbodytext"/>
            </w:pPr>
            <w:r>
              <w:t>Notable achievements were made in 2012 in the areas of employment-based training in the early childhood education and care (</w:t>
            </w:r>
            <w:proofErr w:type="spellStart"/>
            <w:r>
              <w:t>ECEC</w:t>
            </w:r>
            <w:proofErr w:type="spellEnd"/>
            <w:r>
              <w:t>) sector, support for students with a disability and completions of apprenticeship and traineeships by Aboriginal and Torres Strait Islander young people.</w:t>
            </w:r>
          </w:p>
          <w:p w:rsidR="00B30D71" w:rsidRDefault="00B30D71" w:rsidP="00B30D71">
            <w:pPr>
              <w:pStyle w:val="Jurisdictioncommentsbodytext"/>
            </w:pPr>
            <w:r>
              <w:t xml:space="preserve">According to </w:t>
            </w:r>
            <w:proofErr w:type="spellStart"/>
            <w:r>
              <w:t>NCVER</w:t>
            </w:r>
            <w:proofErr w:type="spellEnd"/>
            <w:r>
              <w:t xml:space="preserve"> estimates for 2012, completions of traineeships in qualifications approved for the purpose of the </w:t>
            </w:r>
            <w:r w:rsidRPr="00870864">
              <w:rPr>
                <w:i/>
              </w:rPr>
              <w:t>Education and Care Services</w:t>
            </w:r>
            <w:r>
              <w:t xml:space="preserve"> </w:t>
            </w:r>
            <w:r w:rsidRPr="005929FE">
              <w:rPr>
                <w:i/>
              </w:rPr>
              <w:t>National Law Act 2010</w:t>
            </w:r>
            <w:r>
              <w:t xml:space="preserve"> increased by 59</w:t>
            </w:r>
            <w:r w:rsidR="00AF5F4A">
              <w:t xml:space="preserve"> per cent</w:t>
            </w:r>
            <w:r>
              <w:t xml:space="preserve"> in the ACT when compared with 2011 completions. In addition, the Joint Group Training Program in the ACT assisted trainees with additional support needs, and their employers, to ensure the successful completion of Certificate III in Children’s Services qualifications. Further, an initiative of the ACT Government, beginning in 2012, provided Certificate III in Children’s Services scholarships to employees not able to undertake traineeships and subsidies to their employers to provide study release during work hours.</w:t>
            </w:r>
          </w:p>
          <w:p w:rsidR="00B30D71" w:rsidRDefault="00B30D71" w:rsidP="00B30D71">
            <w:pPr>
              <w:pStyle w:val="Jurisdictioncommentsbodytext"/>
            </w:pPr>
            <w:r>
              <w:t xml:space="preserve">Between 2009 and 2012, the ACT Government funded the Canberra Institute of Technology (CIT) to purchase specialised </w:t>
            </w:r>
            <w:proofErr w:type="spellStart"/>
            <w:r>
              <w:t>ICT</w:t>
            </w:r>
            <w:proofErr w:type="spellEnd"/>
            <w:r>
              <w:t xml:space="preserve"> equipment and adaptive software to assist students with a disability requiring high level support. The CIT also provides disability education advisors and specialist disability support workers to assist students with a disability across four campuses and two flexible learning centres. In 2012 commencements in </w:t>
            </w:r>
            <w:proofErr w:type="spellStart"/>
            <w:r>
              <w:t>AQF</w:t>
            </w:r>
            <w:proofErr w:type="spellEnd"/>
            <w:r>
              <w:t xml:space="preserve"> Certificate III and above qualifications by students with a disability at CIT were 52</w:t>
            </w:r>
            <w:r w:rsidR="00AF5F4A">
              <w:t xml:space="preserve"> per cent</w:t>
            </w:r>
            <w:r>
              <w:t xml:space="preserve"> higher than in 2008. Completions in </w:t>
            </w:r>
            <w:proofErr w:type="spellStart"/>
            <w:r>
              <w:t>AQF</w:t>
            </w:r>
            <w:proofErr w:type="spellEnd"/>
            <w:r>
              <w:t xml:space="preserve"> Certificate III and above qualifications in 2011 by students with a disability at CIT were also 52</w:t>
            </w:r>
            <w:r w:rsidR="00AF5F4A">
              <w:t xml:space="preserve"> per cent</w:t>
            </w:r>
            <w:r>
              <w:t xml:space="preserve"> higher than in 2008.</w:t>
            </w:r>
          </w:p>
          <w:p w:rsidR="00957C4F" w:rsidRPr="00EF5A5F" w:rsidRDefault="00B30D71" w:rsidP="00B30D71">
            <w:pPr>
              <w:pStyle w:val="Jurisdictioncommentsbodytext"/>
              <w:spacing w:after="0"/>
            </w:pPr>
            <w:r>
              <w:t xml:space="preserve">The gap between Indigenous and non-Indigenous youth (age 20-24) with a Year 12 or equivalent attainment narrowed by 4.4 percentage points between 2006 and 2011 in the ACT. In 2012, apprenticeship and traineeship completions by Aboriginal and Torres Strait Islander young people aged 15 to 19 years in the ACT are estimated  by </w:t>
            </w:r>
            <w:proofErr w:type="spellStart"/>
            <w:r>
              <w:t>NCVER</w:t>
            </w:r>
            <w:proofErr w:type="spellEnd"/>
            <w:r>
              <w:t xml:space="preserve"> to be 83 per cent higher in 2012 than 2011. In the ACT Australian School-based Apprenticeships (</w:t>
            </w:r>
            <w:proofErr w:type="spellStart"/>
            <w:r>
              <w:t>ASBAs</w:t>
            </w:r>
            <w:proofErr w:type="spellEnd"/>
            <w:r>
              <w:t xml:space="preserve">) that develop work readiness skills in preparation for further study towards a skilled occupation are assisting young Aboriginal and Torres Strait Islander students to complete their Year 12 and transition to employment and further education or training. Since 2010, the ACT Education and Training Directorate has promoted </w:t>
            </w:r>
            <w:proofErr w:type="spellStart"/>
            <w:r>
              <w:t>ASBA</w:t>
            </w:r>
            <w:proofErr w:type="spellEnd"/>
            <w:r>
              <w:t xml:space="preserve"> programs specifically designed for Aboriginal and Torres Strait Islander students. In 2012 Aboriginal and Torres Strait Islander students are accessing </w:t>
            </w:r>
            <w:proofErr w:type="spellStart"/>
            <w:r>
              <w:t>ASBAs</w:t>
            </w:r>
            <w:proofErr w:type="spellEnd"/>
            <w:r>
              <w:t xml:space="preserve"> in a notably wider range of occupation areas than was the case in the years prior to 2010.</w:t>
            </w:r>
            <w:r w:rsidR="00CC40DB" w:rsidRPr="00CC40DB">
              <w:t xml:space="preserve"> </w:t>
            </w:r>
          </w:p>
        </w:tc>
        <w:tc>
          <w:tcPr>
            <w:tcW w:w="851" w:type="dxa"/>
            <w:vMerge/>
          </w:tcPr>
          <w:p w:rsidR="00434188" w:rsidRPr="00EF5A5F" w:rsidRDefault="00434188" w:rsidP="006F1D68">
            <w:pPr>
              <w:pStyle w:val="BodyText"/>
            </w:pPr>
          </w:p>
        </w:tc>
      </w:tr>
    </w:tbl>
    <w:p w:rsidR="00572B93" w:rsidRPr="00EF5A5F" w:rsidRDefault="00572B93" w:rsidP="007B5F4B">
      <w:pPr>
        <w:pStyle w:val="BodyText"/>
        <w:spacing w:before="0" w:line="240" w:lineRule="auto"/>
        <w:jc w:val="left"/>
        <w:rPr>
          <w:b/>
          <w:vanish/>
          <w:sz w:val="12"/>
          <w:szCs w:val="12"/>
        </w:rPr>
      </w:pPr>
    </w:p>
    <w:tbl>
      <w:tblPr>
        <w:tblW w:w="10632" w:type="dxa"/>
        <w:tblInd w:w="-885" w:type="dxa"/>
        <w:tblLayout w:type="fixed"/>
        <w:tblLook w:val="01E0" w:firstRow="1" w:lastRow="1" w:firstColumn="1" w:lastColumn="1" w:noHBand="0" w:noVBand="0"/>
      </w:tblPr>
      <w:tblGrid>
        <w:gridCol w:w="992"/>
        <w:gridCol w:w="8789"/>
        <w:gridCol w:w="851"/>
      </w:tblGrid>
      <w:tr w:rsidR="00572B93" w:rsidRPr="00EF5A5F" w:rsidTr="00282176">
        <w:tc>
          <w:tcPr>
            <w:tcW w:w="992" w:type="dxa"/>
            <w:vMerge w:val="restart"/>
          </w:tcPr>
          <w:p w:rsidR="00572B93" w:rsidRPr="00EF5A5F" w:rsidRDefault="00572B93" w:rsidP="00572B93">
            <w:pPr>
              <w:pStyle w:val="BodyText"/>
              <w:rPr>
                <w:b/>
                <w:sz w:val="132"/>
                <w:szCs w:val="132"/>
              </w:rPr>
            </w:pPr>
            <w:r w:rsidRPr="00EF5A5F">
              <w:rPr>
                <w:b/>
                <w:sz w:val="132"/>
                <w:szCs w:val="132"/>
              </w:rPr>
              <w:lastRenderedPageBreak/>
              <w:t>“</w:t>
            </w:r>
          </w:p>
        </w:tc>
        <w:tc>
          <w:tcPr>
            <w:tcW w:w="8789" w:type="dxa"/>
          </w:tcPr>
          <w:p w:rsidR="00572B93" w:rsidRPr="00EF5A5F" w:rsidRDefault="00572B93" w:rsidP="00572B93">
            <w:pPr>
              <w:pStyle w:val="Jurisdictioncommentsheading"/>
            </w:pPr>
            <w:r w:rsidRPr="00EF5A5F">
              <w:t>Northern Territory Government comments</w:t>
            </w:r>
          </w:p>
        </w:tc>
        <w:tc>
          <w:tcPr>
            <w:tcW w:w="851" w:type="dxa"/>
            <w:vMerge w:val="restart"/>
          </w:tcPr>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Default="000E628F" w:rsidP="00572B93">
            <w:pPr>
              <w:pStyle w:val="BodyText"/>
              <w:rPr>
                <w:b/>
                <w:sz w:val="40"/>
                <w:szCs w:val="40"/>
              </w:rPr>
            </w:pPr>
          </w:p>
          <w:p w:rsidR="000E628F" w:rsidRPr="000E628F" w:rsidRDefault="000E628F" w:rsidP="00572B93">
            <w:pPr>
              <w:pStyle w:val="BodyText"/>
              <w:rPr>
                <w:b/>
                <w:sz w:val="40"/>
                <w:szCs w:val="40"/>
              </w:rPr>
            </w:pPr>
          </w:p>
          <w:p w:rsidR="00572B93" w:rsidRPr="00EF5A5F" w:rsidRDefault="00572B93" w:rsidP="00572B93">
            <w:pPr>
              <w:pStyle w:val="BodyText"/>
              <w:rPr>
                <w:b/>
                <w:sz w:val="132"/>
                <w:szCs w:val="132"/>
              </w:rPr>
            </w:pPr>
            <w:r w:rsidRPr="00EF5A5F">
              <w:rPr>
                <w:b/>
                <w:sz w:val="132"/>
                <w:szCs w:val="132"/>
              </w:rPr>
              <w:t>”</w:t>
            </w:r>
          </w:p>
        </w:tc>
      </w:tr>
      <w:tr w:rsidR="007B5F4B" w:rsidRPr="00EF5A5F" w:rsidTr="00282176">
        <w:trPr>
          <w:trHeight w:val="10503"/>
        </w:trPr>
        <w:tc>
          <w:tcPr>
            <w:tcW w:w="992" w:type="dxa"/>
            <w:vMerge/>
          </w:tcPr>
          <w:p w:rsidR="007B5F4B" w:rsidRPr="00EF5A5F" w:rsidRDefault="007B5F4B" w:rsidP="00572B93">
            <w:pPr>
              <w:pStyle w:val="BodyText"/>
            </w:pPr>
          </w:p>
        </w:tc>
        <w:tc>
          <w:tcPr>
            <w:tcW w:w="8789" w:type="dxa"/>
          </w:tcPr>
          <w:p w:rsidR="00B057D1" w:rsidRDefault="00B057D1" w:rsidP="00A263EA">
            <w:pPr>
              <w:pStyle w:val="Jurisdictioncommentsbodytext"/>
            </w:pPr>
            <w:r>
              <w:t>In 2012, the Northern Territo</w:t>
            </w:r>
            <w:r w:rsidR="00A263EA">
              <w:t>ry Government continued with it</w:t>
            </w:r>
            <w:r>
              <w:t>s strategy to move the State Training Authority into the agency responsible for business and industry. This move has assisted to realign the focus of the authority to meet industry needs, ensuring the Northern Territory is in the best position to develop a workforce that can meet the needs of Territory businesses and the demands of current and future major projects such as:</w:t>
            </w:r>
          </w:p>
          <w:p w:rsidR="00B057D1" w:rsidRDefault="00B057D1" w:rsidP="00B057D1">
            <w:pPr>
              <w:pStyle w:val="Jurisdictioncommentslistbullet"/>
            </w:pPr>
            <w:proofErr w:type="spellStart"/>
            <w:r>
              <w:t>Ichthys</w:t>
            </w:r>
            <w:proofErr w:type="spellEnd"/>
            <w:r>
              <w:t xml:space="preserve"> Liquefied Natural Gas Project</w:t>
            </w:r>
          </w:p>
          <w:p w:rsidR="00B057D1" w:rsidRDefault="00B057D1" w:rsidP="00B057D1">
            <w:pPr>
              <w:pStyle w:val="Jurisdictioncommentslistbullet"/>
            </w:pPr>
            <w:proofErr w:type="spellStart"/>
            <w:r>
              <w:t>Bayu-Undan</w:t>
            </w:r>
            <w:proofErr w:type="spellEnd"/>
            <w:r>
              <w:t xml:space="preserve"> Gas field in the Timor Sea</w:t>
            </w:r>
          </w:p>
          <w:p w:rsidR="00B057D1" w:rsidRDefault="00B057D1" w:rsidP="00B057D1">
            <w:pPr>
              <w:pStyle w:val="Jurisdictioncommentslistbullet"/>
            </w:pPr>
            <w:r>
              <w:t>Marine Supply Base, which will service the oil and gas industry</w:t>
            </w:r>
            <w:r w:rsidR="00AF5F4A">
              <w:t>.</w:t>
            </w:r>
          </w:p>
          <w:p w:rsidR="00B057D1" w:rsidRDefault="00B057D1" w:rsidP="00AF5F4A">
            <w:pPr>
              <w:pStyle w:val="Jurisdictioncommentsbodytext"/>
            </w:pPr>
            <w:r>
              <w:t xml:space="preserve">The </w:t>
            </w:r>
            <w:r w:rsidRPr="00870864">
              <w:rPr>
                <w:i/>
              </w:rPr>
              <w:t>Productivity Places Program</w:t>
            </w:r>
            <w:r>
              <w:t xml:space="preserve"> entered its final year in 2012 with an allocation of both job seeker and existing worker places across various industry sectors including building and construction, community services and health, mining and electro-technology, primary industries, tourism and hospitality, occupational health and safety and training and assessment. Of the places which commenced in 2012 (1393), 77 per cent have already completed, noting that some participants are still in the process of completing their qualifications.</w:t>
            </w:r>
          </w:p>
          <w:p w:rsidR="00B057D1" w:rsidRDefault="00B057D1" w:rsidP="00AF5F4A">
            <w:pPr>
              <w:pStyle w:val="Jurisdictioncommentsbodytext"/>
            </w:pPr>
            <w:r>
              <w:t>The Northern Territory continues to have the highest VET participation rate  for the nation, with nearly one in every ten (9.3 per cent) Territorians and 12.5 per cent of the working age population (ages 15-64) participating in government funded vocational training.</w:t>
            </w:r>
          </w:p>
          <w:p w:rsidR="00B057D1" w:rsidRDefault="00B057D1" w:rsidP="00AF5F4A">
            <w:pPr>
              <w:pStyle w:val="Jurisdictioncommentsbodytext"/>
            </w:pPr>
            <w:r>
              <w:t>Additional highlights of 2012 include:</w:t>
            </w:r>
          </w:p>
          <w:p w:rsidR="00B057D1" w:rsidRDefault="00B057D1" w:rsidP="00B057D1">
            <w:pPr>
              <w:pStyle w:val="Jurisdictioncommentslistbullet"/>
            </w:pPr>
            <w:r>
              <w:t>The department continued to work with industry to identify programs specifically aimed at developing ‘Green Skills’</w:t>
            </w:r>
          </w:p>
          <w:p w:rsidR="00B057D1" w:rsidRDefault="00B057D1" w:rsidP="00B057D1">
            <w:pPr>
              <w:pStyle w:val="Jurisdictioncommentslistbullet"/>
            </w:pPr>
            <w:r>
              <w:t>43 per cent of the Northern Territory’s government funded vocational students were indigenous</w:t>
            </w:r>
          </w:p>
          <w:p w:rsidR="00B057D1" w:rsidRDefault="00B057D1" w:rsidP="00B057D1">
            <w:pPr>
              <w:pStyle w:val="Jurisdictioncommentslistbullet"/>
            </w:pPr>
            <w:r>
              <w:t>23 per cent of the Northern Territory’s apprentices/trainees who were in-training in 2012 were indigenous</w:t>
            </w:r>
          </w:p>
          <w:p w:rsidR="00A52937" w:rsidRPr="00EF5A5F" w:rsidRDefault="00B057D1" w:rsidP="00AF5F4A">
            <w:pPr>
              <w:pStyle w:val="Jurisdictioncommentslistbullet"/>
            </w:pPr>
            <w:r>
              <w:t xml:space="preserve">48 per cent of the students studying under the apprentice/trainee scheme were </w:t>
            </w:r>
            <w:r w:rsidRPr="00AF5F4A">
              <w:t>training</w:t>
            </w:r>
            <w:r>
              <w:t xml:space="preserve"> in a traditional trade occupation</w:t>
            </w:r>
            <w:r w:rsidR="00AF5F4A">
              <w:t>.</w:t>
            </w:r>
          </w:p>
        </w:tc>
        <w:tc>
          <w:tcPr>
            <w:tcW w:w="851" w:type="dxa"/>
            <w:vMerge/>
          </w:tcPr>
          <w:p w:rsidR="007B5F4B" w:rsidRPr="00EF5A5F" w:rsidRDefault="007B5F4B" w:rsidP="00572B93">
            <w:pPr>
              <w:pStyle w:val="BodyText"/>
            </w:pPr>
          </w:p>
        </w:tc>
      </w:tr>
    </w:tbl>
    <w:p w:rsidR="00C57336" w:rsidRPr="00EA6B27" w:rsidRDefault="00572B93" w:rsidP="00EA6B27">
      <w:pPr>
        <w:pStyle w:val="Heading2"/>
        <w:spacing w:before="0"/>
      </w:pPr>
      <w:r w:rsidRPr="00EF5A5F">
        <w:br w:type="page"/>
      </w:r>
      <w:bookmarkStart w:id="79" w:name="_Toc341279244"/>
      <w:r w:rsidR="008D401C">
        <w:lastRenderedPageBreak/>
        <w:t xml:space="preserve">5.6 </w:t>
      </w:r>
      <w:r w:rsidR="0009650F">
        <w:tab/>
      </w:r>
      <w:r w:rsidR="00C57336" w:rsidRPr="00EA6B27">
        <w:t>Definitions of key terms</w:t>
      </w:r>
      <w:bookmarkEnd w:id="79"/>
    </w:p>
    <w:p w:rsidR="004F3A94" w:rsidRPr="00EF5A5F" w:rsidRDefault="004F3A94" w:rsidP="004F3A94">
      <w:pPr>
        <w:pStyle w:val="BoxSpace"/>
      </w:pPr>
    </w:p>
    <w:tbl>
      <w:tblPr>
        <w:tblW w:w="0" w:type="auto"/>
        <w:tblInd w:w="108" w:type="dxa"/>
        <w:tblLook w:val="01E0" w:firstRow="1" w:lastRow="1" w:firstColumn="1" w:lastColumn="1" w:noHBand="0" w:noVBand="0"/>
      </w:tblPr>
      <w:tblGrid>
        <w:gridCol w:w="2302"/>
        <w:gridCol w:w="6487"/>
      </w:tblGrid>
      <w:tr w:rsidR="00DE4470" w:rsidRPr="00EF5A5F" w:rsidTr="00282176">
        <w:tc>
          <w:tcPr>
            <w:tcW w:w="2302" w:type="dxa"/>
          </w:tcPr>
          <w:p w:rsidR="00DE4470" w:rsidRPr="00EF5A5F" w:rsidRDefault="00DE4470" w:rsidP="00282176">
            <w:pPr>
              <w:pStyle w:val="TableBodyText"/>
              <w:spacing w:before="60" w:after="60"/>
              <w:jc w:val="left"/>
              <w:rPr>
                <w:b/>
              </w:rPr>
            </w:pPr>
            <w:r w:rsidRPr="00EF5A5F">
              <w:rPr>
                <w:b/>
              </w:rPr>
              <w:t>Adult and community education providers</w:t>
            </w:r>
          </w:p>
        </w:tc>
        <w:tc>
          <w:tcPr>
            <w:tcW w:w="6487" w:type="dxa"/>
          </w:tcPr>
          <w:p w:rsidR="00DE4470" w:rsidRPr="00EF5A5F" w:rsidRDefault="00DE4470" w:rsidP="00282176">
            <w:pPr>
              <w:pStyle w:val="TableBodyText"/>
              <w:spacing w:before="60" w:after="60"/>
              <w:jc w:val="left"/>
            </w:pPr>
            <w:r w:rsidRPr="00EF5A5F">
              <w:t xml:space="preserve">Organisations </w:t>
            </w:r>
            <w:r w:rsidR="000C7F1C" w:rsidRPr="00EF5A5F">
              <w:t>that</w:t>
            </w:r>
            <w:r w:rsidRPr="00EF5A5F">
              <w:t xml:space="preserve"> deliver community-based adult education and training intended principally for adults, including general, vocational, basic and community education, and recreation, leisure and personal enrichment programs.</w:t>
            </w:r>
          </w:p>
        </w:tc>
      </w:tr>
      <w:tr w:rsidR="00D34C36" w:rsidRPr="00EF5A5F" w:rsidTr="00282176">
        <w:tc>
          <w:tcPr>
            <w:tcW w:w="2302" w:type="dxa"/>
          </w:tcPr>
          <w:p w:rsidR="00D34C36" w:rsidRPr="00EF5A5F" w:rsidRDefault="00D34C36" w:rsidP="00282176">
            <w:pPr>
              <w:pStyle w:val="TableBodyText"/>
              <w:spacing w:before="60" w:after="60"/>
              <w:jc w:val="left"/>
              <w:rPr>
                <w:b/>
              </w:rPr>
            </w:pPr>
            <w:r w:rsidRPr="00EF5A5F">
              <w:rPr>
                <w:b/>
              </w:rPr>
              <w:t>Annual hours</w:t>
            </w:r>
          </w:p>
        </w:tc>
        <w:tc>
          <w:tcPr>
            <w:tcW w:w="6487" w:type="dxa"/>
          </w:tcPr>
          <w:p w:rsidR="00D34C36" w:rsidRPr="00EF5A5F" w:rsidRDefault="00D34C36" w:rsidP="00282176">
            <w:pPr>
              <w:pStyle w:val="TableBodyText"/>
              <w:spacing w:before="60" w:after="60"/>
              <w:jc w:val="left"/>
            </w:pPr>
            <w:r w:rsidRPr="00EF5A5F">
              <w:t>The total hours of delivery based on the standard nominal hour value for each subject undertaken. These represent the hours of supervised training under a traditional delivery strategy</w:t>
            </w:r>
            <w:r w:rsidR="004043CD" w:rsidRPr="00EF5A5F">
              <w:t>. Annual hours are adjusted to account for invalid module enrolments.</w:t>
            </w:r>
          </w:p>
        </w:tc>
      </w:tr>
      <w:tr w:rsidR="00D34C36" w:rsidRPr="00EF5A5F" w:rsidTr="00282176">
        <w:tc>
          <w:tcPr>
            <w:tcW w:w="2302" w:type="dxa"/>
          </w:tcPr>
          <w:p w:rsidR="00D34C36" w:rsidRPr="00EF5A5F" w:rsidRDefault="00D34C36" w:rsidP="00282176">
            <w:pPr>
              <w:pStyle w:val="TableBodyText"/>
              <w:spacing w:before="60" w:after="60"/>
              <w:jc w:val="left"/>
              <w:rPr>
                <w:b/>
              </w:rPr>
            </w:pPr>
            <w:proofErr w:type="spellStart"/>
            <w:r w:rsidRPr="00EF5A5F">
              <w:rPr>
                <w:b/>
              </w:rPr>
              <w:t>AVETMISS</w:t>
            </w:r>
            <w:proofErr w:type="spellEnd"/>
          </w:p>
        </w:tc>
        <w:tc>
          <w:tcPr>
            <w:tcW w:w="6487" w:type="dxa"/>
          </w:tcPr>
          <w:p w:rsidR="00D34C36" w:rsidRPr="00EF5A5F" w:rsidRDefault="00D34C36" w:rsidP="00282176">
            <w:pPr>
              <w:pStyle w:val="TableBodyText"/>
              <w:spacing w:before="60" w:after="60"/>
              <w:jc w:val="left"/>
            </w:pPr>
            <w:r w:rsidRPr="00EF5A5F">
              <w:t>Australian Vocational Education and Training Management Information Statistical Standard. A nationally consistent standard for the collection, analysis and reporting of vocational education and training information throughout Australia. This standard was observed in the collection and preparation of data for this Report.</w:t>
            </w:r>
          </w:p>
        </w:tc>
      </w:tr>
      <w:tr w:rsidR="00D34C36" w:rsidRPr="00EF5A5F" w:rsidTr="00282176">
        <w:tc>
          <w:tcPr>
            <w:tcW w:w="2302" w:type="dxa"/>
          </w:tcPr>
          <w:p w:rsidR="00D34C36" w:rsidRPr="00EF5A5F" w:rsidRDefault="00D34C36" w:rsidP="00282176">
            <w:pPr>
              <w:pStyle w:val="TableBodyText"/>
              <w:spacing w:before="60" w:after="60"/>
              <w:jc w:val="left"/>
              <w:rPr>
                <w:b/>
              </w:rPr>
            </w:pPr>
            <w:r w:rsidRPr="00EF5A5F">
              <w:rPr>
                <w:b/>
              </w:rPr>
              <w:t>Completions</w:t>
            </w:r>
          </w:p>
        </w:tc>
        <w:tc>
          <w:tcPr>
            <w:tcW w:w="6487" w:type="dxa"/>
          </w:tcPr>
          <w:p w:rsidR="00D34C36" w:rsidRPr="00EF5A5F" w:rsidRDefault="00D34C36" w:rsidP="0052379E">
            <w:pPr>
              <w:pStyle w:val="TableBodyText"/>
              <w:spacing w:before="60" w:after="60"/>
              <w:jc w:val="left"/>
            </w:pPr>
            <w:r w:rsidRPr="00EF5A5F">
              <w:t>Fulfilment of all of the requirements of a course enrolment or module enrolment. Completion of a qualification or course is indicated by acknowledging eligibility for a qualification (whether or not the student physically received the acknowledgment).</w:t>
            </w:r>
          </w:p>
          <w:p w:rsidR="00DA20A2" w:rsidRPr="00EF5A5F" w:rsidRDefault="00E562E7" w:rsidP="0052379E">
            <w:pPr>
              <w:pStyle w:val="TableBodyText"/>
              <w:spacing w:before="60" w:after="60"/>
              <w:jc w:val="left"/>
            </w:pPr>
            <w:r w:rsidRPr="0014685B">
              <w:t xml:space="preserve">Data on qualifications completed includes both government and </w:t>
            </w:r>
            <w:r w:rsidR="00565A39" w:rsidRPr="0014685B">
              <w:br/>
            </w:r>
            <w:r w:rsidRPr="0014685B">
              <w:t>non-government funded VET students attending TAFE, and only government funded students from private providers</w:t>
            </w:r>
            <w:r w:rsidRPr="00EF5A5F">
              <w:rPr>
                <w:shd w:val="pct25" w:color="auto" w:fill="auto"/>
              </w:rPr>
              <w:t>.</w:t>
            </w:r>
            <w:r w:rsidR="00DA20A2" w:rsidRPr="00EF5A5F">
              <w:t xml:space="preserve"> This differs to other </w:t>
            </w:r>
            <w:r w:rsidRPr="00EF5A5F">
              <w:t>data under the outcome indicator ‘</w:t>
            </w:r>
            <w:r w:rsidR="00DA20A2" w:rsidRPr="00EF5A5F">
              <w:t>skill profile'</w:t>
            </w:r>
            <w:r w:rsidRPr="00EF5A5F">
              <w:t xml:space="preserve">, </w:t>
            </w:r>
            <w:r w:rsidR="00DA20A2" w:rsidRPr="00EF5A5F">
              <w:t xml:space="preserve">such as data for units of competency and modules </w:t>
            </w:r>
            <w:r w:rsidR="00033A0B" w:rsidRPr="00EF5A5F">
              <w:t>completed</w:t>
            </w:r>
            <w:r w:rsidR="00DA20A2" w:rsidRPr="00EF5A5F">
              <w:t>, which are reported for government-funded students only (in keeping with the scope of the VET chapter focusing on government-funded activity). This is due to a limitation of the data, that does not enable correct disaggregation of completions by funding source.</w:t>
            </w:r>
          </w:p>
        </w:tc>
      </w:tr>
      <w:tr w:rsidR="00D34C36" w:rsidRPr="00EF5A5F" w:rsidTr="00282176">
        <w:tc>
          <w:tcPr>
            <w:tcW w:w="2302" w:type="dxa"/>
          </w:tcPr>
          <w:p w:rsidR="00D34C36" w:rsidRPr="00EF5A5F" w:rsidRDefault="00D34C36" w:rsidP="00282176">
            <w:pPr>
              <w:pStyle w:val="TableBodyText"/>
              <w:spacing w:before="60" w:after="60"/>
              <w:jc w:val="left"/>
              <w:rPr>
                <w:b/>
              </w:rPr>
            </w:pPr>
            <w:r w:rsidRPr="00EF5A5F">
              <w:rPr>
                <w:b/>
              </w:rPr>
              <w:t>Course</w:t>
            </w:r>
          </w:p>
        </w:tc>
        <w:tc>
          <w:tcPr>
            <w:tcW w:w="6487" w:type="dxa"/>
          </w:tcPr>
          <w:p w:rsidR="00D34C36" w:rsidRPr="00EF5A5F" w:rsidRDefault="00D34C36" w:rsidP="00282176">
            <w:pPr>
              <w:pStyle w:val="TableBodyText"/>
              <w:spacing w:before="60" w:after="60"/>
              <w:jc w:val="left"/>
            </w:pPr>
            <w:r w:rsidRPr="00EF5A5F">
              <w:t>A structured program of study that leads to the acquisition of identified competencies and includes assessment leading to a qualification.</w:t>
            </w:r>
          </w:p>
        </w:tc>
      </w:tr>
      <w:tr w:rsidR="00D34C36" w:rsidRPr="00EF5A5F" w:rsidTr="00282176">
        <w:tc>
          <w:tcPr>
            <w:tcW w:w="2302" w:type="dxa"/>
          </w:tcPr>
          <w:p w:rsidR="00D34C36" w:rsidRPr="00EF5A5F" w:rsidRDefault="00D34C36" w:rsidP="00282176">
            <w:pPr>
              <w:pStyle w:val="TableBodyText"/>
              <w:spacing w:before="60" w:after="60"/>
              <w:jc w:val="left"/>
              <w:rPr>
                <w:b/>
              </w:rPr>
            </w:pPr>
            <w:r w:rsidRPr="00EF5A5F">
              <w:rPr>
                <w:b/>
              </w:rPr>
              <w:t>Course mix weight</w:t>
            </w:r>
          </w:p>
        </w:tc>
        <w:tc>
          <w:tcPr>
            <w:tcW w:w="6487" w:type="dxa"/>
          </w:tcPr>
          <w:p w:rsidR="00E63198" w:rsidRPr="00EF5A5F" w:rsidRDefault="00A97788" w:rsidP="00A97788">
            <w:pPr>
              <w:pStyle w:val="TableBodyText"/>
              <w:spacing w:before="60" w:after="60"/>
              <w:jc w:val="left"/>
            </w:pPr>
            <w:r w:rsidRPr="00A97788">
              <w:t xml:space="preserve">Expenditure per annual hour is weighted to recognise the different proportions of relatively more expensive and less expensive training programs </w:t>
            </w:r>
            <w:r w:rsidRPr="009F0F4A">
              <w:t xml:space="preserve">which occur across jurisdictions. One method of calculating these course mix weights applies to all years in this Report. Under this method, cost relativities by subject field of education are applied to tabulations of annual hours by subject field of education and state/territory. </w:t>
            </w:r>
            <w:r w:rsidR="00E63198" w:rsidRPr="009F0F4A">
              <w:t>A course mix weighting greater than 1.000 indicates</w:t>
            </w:r>
            <w:r w:rsidR="00E63198" w:rsidRPr="00EF5A5F">
              <w:t xml:space="preserve"> that the </w:t>
            </w:r>
            <w:r w:rsidR="00B1111A" w:rsidRPr="00EF5A5F">
              <w:t>S</w:t>
            </w:r>
            <w:r w:rsidR="00E63198" w:rsidRPr="00EF5A5F">
              <w:t xml:space="preserve">tate or </w:t>
            </w:r>
            <w:r w:rsidR="00B1111A" w:rsidRPr="00EF5A5F">
              <w:t>T</w:t>
            </w:r>
            <w:r w:rsidR="00E63198" w:rsidRPr="00EF5A5F">
              <w:t xml:space="preserve">erritory is offering relatively more expensive programs </w:t>
            </w:r>
            <w:r w:rsidR="00E5210A" w:rsidRPr="00EF5A5F">
              <w:t>compared with</w:t>
            </w:r>
            <w:r w:rsidR="00E63198" w:rsidRPr="00EF5A5F">
              <w:t xml:space="preserve"> the national profile.</w:t>
            </w:r>
          </w:p>
        </w:tc>
      </w:tr>
      <w:tr w:rsidR="00EA6B27" w:rsidRPr="00EF5A5F" w:rsidTr="00EA6B27">
        <w:tc>
          <w:tcPr>
            <w:tcW w:w="2302" w:type="dxa"/>
          </w:tcPr>
          <w:p w:rsidR="00EA6B27" w:rsidRPr="00EF5A5F" w:rsidRDefault="00EA6B27" w:rsidP="001C0F0F">
            <w:pPr>
              <w:pStyle w:val="TableBodyText"/>
              <w:spacing w:before="60" w:after="60"/>
              <w:jc w:val="left"/>
              <w:rPr>
                <w:b/>
              </w:rPr>
            </w:pPr>
            <w:r w:rsidRPr="00EF5A5F">
              <w:rPr>
                <w:b/>
              </w:rPr>
              <w:t>Employer engagement with VET</w:t>
            </w:r>
          </w:p>
        </w:tc>
        <w:tc>
          <w:tcPr>
            <w:tcW w:w="6487" w:type="dxa"/>
          </w:tcPr>
          <w:p w:rsidR="00EA6B27" w:rsidRPr="00EF5A5F" w:rsidRDefault="00EA6B27" w:rsidP="001C0F0F">
            <w:pPr>
              <w:pStyle w:val="TableBodyText"/>
              <w:spacing w:before="60" w:after="60"/>
              <w:jc w:val="left"/>
            </w:pPr>
            <w:r w:rsidRPr="00EF5A5F">
              <w:t xml:space="preserve">The proportion of Australian employers who in the last 12 months had employees undertaking apprenticeships/traineeships (now referred to as Australian Apprenticeships), </w:t>
            </w:r>
            <w:r>
              <w:t xml:space="preserve">or </w:t>
            </w:r>
            <w:r w:rsidRPr="00EF5A5F">
              <w:t>arranged or provided nationally recognised training (other than apprenticeships</w:t>
            </w:r>
            <w:r>
              <w:t xml:space="preserve"> </w:t>
            </w:r>
            <w:r w:rsidRPr="00EF5A5F">
              <w:t>/traineeships) for employees, or had employees with formal vocational qualification as a requirement of their job.</w:t>
            </w:r>
          </w:p>
        </w:tc>
      </w:tr>
    </w:tbl>
    <w:p w:rsidR="00EA6B27" w:rsidRDefault="00EA6B27"/>
    <w:tbl>
      <w:tblPr>
        <w:tblW w:w="0" w:type="auto"/>
        <w:tblInd w:w="108" w:type="dxa"/>
        <w:tblLook w:val="01E0" w:firstRow="1" w:lastRow="1" w:firstColumn="1" w:lastColumn="1" w:noHBand="0" w:noVBand="0"/>
      </w:tblPr>
      <w:tblGrid>
        <w:gridCol w:w="2293"/>
        <w:gridCol w:w="9"/>
        <w:gridCol w:w="6446"/>
        <w:gridCol w:w="41"/>
      </w:tblGrid>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lastRenderedPageBreak/>
              <w:t>Employer satisfaction with VET</w:t>
            </w:r>
          </w:p>
        </w:tc>
        <w:tc>
          <w:tcPr>
            <w:tcW w:w="6487" w:type="dxa"/>
            <w:gridSpan w:val="2"/>
          </w:tcPr>
          <w:p w:rsidR="00D34C36" w:rsidRPr="00EF5A5F" w:rsidRDefault="00D34C36" w:rsidP="00282176">
            <w:pPr>
              <w:pStyle w:val="TableBodyText"/>
              <w:spacing w:before="60" w:after="60"/>
              <w:jc w:val="left"/>
            </w:pPr>
            <w:r w:rsidRPr="00EF5A5F">
              <w:t xml:space="preserve">The proportion of Australian employers who </w:t>
            </w:r>
            <w:r w:rsidR="0072272E">
              <w:t xml:space="preserve">engaged in an aspect of VET, and who were </w:t>
            </w:r>
            <w:r w:rsidRPr="00EF5A5F">
              <w:t>satisfied with VET in meeting the skill needs of their workforce. The components of satisfaction with the VET system are satisfaction with apprentices/trainees, nationally recognised training</w:t>
            </w:r>
            <w:r w:rsidR="000C7F1C" w:rsidRPr="00EF5A5F">
              <w:t>,</w:t>
            </w:r>
            <w:r w:rsidRPr="00EF5A5F">
              <w:t xml:space="preserve"> and formal vocational qualifications as a job requirement. Satisfaction is measured on a 5 point scale, ‘satisfied’ includes employers who were satisfied or very satisfied and ‘dissatisfied’ includes employers who were dissatisfied or very dissatisfied.</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Enrolment</w:t>
            </w:r>
          </w:p>
        </w:tc>
        <w:tc>
          <w:tcPr>
            <w:tcW w:w="6487" w:type="dxa"/>
            <w:gridSpan w:val="2"/>
          </w:tcPr>
          <w:p w:rsidR="00F758BD" w:rsidRPr="00EF5A5F" w:rsidRDefault="00D34C36" w:rsidP="0052379E">
            <w:pPr>
              <w:pStyle w:val="TableBodyText"/>
              <w:spacing w:before="60" w:after="60"/>
              <w:jc w:val="left"/>
            </w:pPr>
            <w:r w:rsidRPr="00EF5A5F">
              <w:t>The registration of a student at a training organisation’s delivery location for the purpose of undertaking a program of study. The enrolment is considered valid only if the student has undertaken enrolment procedures, met their fee obligations, and has engaged in learning activity regardless of the mode of delivery.</w:t>
            </w:r>
            <w:r w:rsidR="00F758BD" w:rsidRPr="00EF5A5F">
              <w:t xml:space="preserve"> </w:t>
            </w:r>
          </w:p>
          <w:p w:rsidR="00E51F0B" w:rsidRPr="00EF5A5F" w:rsidRDefault="00F758BD" w:rsidP="0052379E">
            <w:pPr>
              <w:pStyle w:val="TableBodyText"/>
              <w:spacing w:before="60" w:after="60"/>
              <w:jc w:val="left"/>
            </w:pPr>
            <w:r w:rsidRPr="00EF5A5F">
              <w:t>A VET student may be enrolled in more than one VET training program, and therefore there are more ‘enrolments’ in the VET system than ‘students’. This may be of importance if comparing VET data in this chapter with other VET data.</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Fee-for-service activity</w:t>
            </w:r>
          </w:p>
        </w:tc>
        <w:tc>
          <w:tcPr>
            <w:tcW w:w="6487" w:type="dxa"/>
            <w:gridSpan w:val="2"/>
          </w:tcPr>
          <w:p w:rsidR="00D34C36" w:rsidRPr="00EF5A5F" w:rsidRDefault="00D34C36" w:rsidP="00282176">
            <w:pPr>
              <w:pStyle w:val="TableBodyText"/>
              <w:spacing w:before="60" w:after="60"/>
              <w:jc w:val="left"/>
            </w:pPr>
            <w:r w:rsidRPr="00EF5A5F">
              <w:t>Training for which most or all of the cost is borne by the student or a person or organisation on behalf of the student.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Government funded VET students</w:t>
            </w:r>
          </w:p>
        </w:tc>
        <w:tc>
          <w:tcPr>
            <w:tcW w:w="6487" w:type="dxa"/>
            <w:gridSpan w:val="2"/>
          </w:tcPr>
          <w:p w:rsidR="00CB1385" w:rsidRPr="00EF5A5F" w:rsidRDefault="00CB1385" w:rsidP="00A97788">
            <w:pPr>
              <w:spacing w:before="60" w:after="60"/>
              <w:rPr>
                <w:rFonts w:ascii="Arial" w:hAnsi="Arial"/>
                <w:sz w:val="20"/>
                <w:szCs w:val="20"/>
              </w:rPr>
            </w:pPr>
            <w:r w:rsidRPr="00EF5A5F">
              <w:rPr>
                <w:rFonts w:ascii="Arial" w:hAnsi="Arial"/>
                <w:sz w:val="20"/>
                <w:szCs w:val="20"/>
              </w:rPr>
              <w:t xml:space="preserve">Government funded VET students who are funded under Commonwealth and State recurrent, Commonwealth specific and State specific funding. This includes activity funded under the </w:t>
            </w:r>
            <w:proofErr w:type="spellStart"/>
            <w:r w:rsidRPr="00EF5A5F">
              <w:rPr>
                <w:rFonts w:ascii="Arial" w:hAnsi="Arial"/>
                <w:sz w:val="20"/>
                <w:szCs w:val="20"/>
              </w:rPr>
              <w:t>NASWD</w:t>
            </w:r>
            <w:proofErr w:type="spellEnd"/>
            <w:r w:rsidRPr="00EF5A5F">
              <w:rPr>
                <w:rFonts w:ascii="Arial" w:hAnsi="Arial"/>
                <w:sz w:val="20"/>
                <w:szCs w:val="20"/>
              </w:rPr>
              <w:t>, and excludes students participating in VET programs delivered in schools (where the delivery was undertaken by schools) or who undertook ‘recreation, leisure or personal enrichment’ education programs. Fee for-service by private providers, delivery undertaken at overseas campuses of Australian VET institutions, and credit transfer are also excluded.</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Government recurrent expenditure per annual hour</w:t>
            </w:r>
          </w:p>
        </w:tc>
        <w:tc>
          <w:tcPr>
            <w:tcW w:w="6487" w:type="dxa"/>
            <w:gridSpan w:val="2"/>
          </w:tcPr>
          <w:p w:rsidR="00D34C36" w:rsidRPr="00EF5A5F" w:rsidRDefault="00D34C36" w:rsidP="00282176">
            <w:pPr>
              <w:pStyle w:val="TableBodyText"/>
              <w:spacing w:before="60" w:after="60"/>
              <w:jc w:val="left"/>
            </w:pPr>
            <w:r w:rsidRPr="00EF5A5F">
              <w:t xml:space="preserve">Government recurrent expenditure </w:t>
            </w:r>
            <w:r w:rsidR="00C06854" w:rsidRPr="00EF5A5F">
              <w:t>divided by</w:t>
            </w:r>
            <w:r w:rsidRPr="00EF5A5F">
              <w:t xml:space="preserve"> </w:t>
            </w:r>
            <w:r w:rsidR="00D60801" w:rsidRPr="00EF5A5F">
              <w:t xml:space="preserve">the number of </w:t>
            </w:r>
            <w:r w:rsidRPr="00EF5A5F">
              <w:t>government funded annual hours</w:t>
            </w:r>
            <w:r w:rsidR="00C06854" w:rsidRPr="00EF5A5F">
              <w:t xml:space="preserve"> (adjusted for invalid enrolment rates)</w:t>
            </w:r>
            <w:r w:rsidRPr="00EF5A5F">
              <w:t>. Expenditure is adjusted for course mix weight.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Government recurrent expenditure per load pass</w:t>
            </w:r>
          </w:p>
        </w:tc>
        <w:tc>
          <w:tcPr>
            <w:tcW w:w="6487" w:type="dxa"/>
            <w:gridSpan w:val="2"/>
          </w:tcPr>
          <w:p w:rsidR="00D34C36" w:rsidRPr="00EF5A5F" w:rsidRDefault="00D60801" w:rsidP="00282176">
            <w:pPr>
              <w:pStyle w:val="TableBodyText"/>
              <w:spacing w:before="60" w:after="60"/>
              <w:jc w:val="left"/>
            </w:pPr>
            <w:r w:rsidRPr="00EF5A5F">
              <w:t>G</w:t>
            </w:r>
            <w:r w:rsidR="00D34C36" w:rsidRPr="00EF5A5F">
              <w:t xml:space="preserve">overnment recurrent expenditure divided by the number of hours successfully completed from assessable </w:t>
            </w:r>
            <w:r w:rsidR="00D4658A" w:rsidRPr="00EF5A5F">
              <w:t xml:space="preserve">government funded </w:t>
            </w:r>
            <w:r w:rsidR="00D34C36" w:rsidRPr="00EF5A5F">
              <w:t xml:space="preserve">enrolments of modules and units of competency achieved/passed and </w:t>
            </w:r>
            <w:proofErr w:type="spellStart"/>
            <w:r w:rsidR="00D34C36" w:rsidRPr="00EF5A5F">
              <w:t>RPL</w:t>
            </w:r>
            <w:proofErr w:type="spellEnd"/>
            <w:r w:rsidR="00D34C36" w:rsidRPr="00EF5A5F">
              <w: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Graduate</w:t>
            </w:r>
          </w:p>
        </w:tc>
        <w:tc>
          <w:tcPr>
            <w:tcW w:w="6487" w:type="dxa"/>
            <w:gridSpan w:val="2"/>
          </w:tcPr>
          <w:p w:rsidR="00D34C36" w:rsidRPr="00EF5A5F" w:rsidRDefault="00D34C36" w:rsidP="00282176">
            <w:pPr>
              <w:pStyle w:val="TableBodyText"/>
              <w:spacing w:before="60" w:after="60"/>
              <w:jc w:val="left"/>
            </w:pPr>
            <w:r w:rsidRPr="00EF5A5F">
              <w:t>A person who has completed a VET program.</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Graduates’ main reason for undertaking a VET course</w:t>
            </w:r>
          </w:p>
        </w:tc>
        <w:tc>
          <w:tcPr>
            <w:tcW w:w="6487" w:type="dxa"/>
            <w:gridSpan w:val="2"/>
          </w:tcPr>
          <w:p w:rsidR="00D34C36" w:rsidRPr="00EF5A5F" w:rsidRDefault="00D34C36" w:rsidP="00282176">
            <w:pPr>
              <w:pStyle w:val="TableBodyText"/>
              <w:spacing w:before="60" w:after="60"/>
              <w:jc w:val="left"/>
            </w:pPr>
            <w:r w:rsidRPr="00EF5A5F">
              <w:t>Eithe</w:t>
            </w:r>
            <w:r w:rsidR="00D60801" w:rsidRPr="00EF5A5F">
              <w:t>r seeking an employment–</w:t>
            </w:r>
            <w:r w:rsidRPr="00EF5A5F">
              <w:t>related outcome (to get a job, to try for a different career, to meet job requirements, to get extra job skills), seeking a further study outcome (to get into another course) or seeking a personal development outcome (for personal interest, for other reasons).</w:t>
            </w:r>
          </w:p>
        </w:tc>
      </w:tr>
      <w:tr w:rsidR="00EA6B27" w:rsidRPr="00EF5A5F" w:rsidTr="00EA6B27">
        <w:tc>
          <w:tcPr>
            <w:tcW w:w="2302" w:type="dxa"/>
            <w:gridSpan w:val="2"/>
          </w:tcPr>
          <w:p w:rsidR="00EA6B27" w:rsidRPr="00EF5A5F" w:rsidRDefault="00EA6B27" w:rsidP="001C0F0F">
            <w:pPr>
              <w:pStyle w:val="TableBodyText"/>
              <w:spacing w:before="60" w:after="60"/>
              <w:jc w:val="left"/>
              <w:rPr>
                <w:b/>
              </w:rPr>
            </w:pPr>
            <w:r w:rsidRPr="00EF5A5F">
              <w:rPr>
                <w:b/>
              </w:rPr>
              <w:t xml:space="preserve">Language </w:t>
            </w:r>
            <w:r>
              <w:rPr>
                <w:b/>
              </w:rPr>
              <w:t>other than English (</w:t>
            </w:r>
            <w:proofErr w:type="spellStart"/>
            <w:r>
              <w:rPr>
                <w:b/>
              </w:rPr>
              <w:t>LOTE</w:t>
            </w:r>
            <w:proofErr w:type="spellEnd"/>
            <w:r>
              <w:rPr>
                <w:b/>
              </w:rPr>
              <w:t xml:space="preserve">) </w:t>
            </w:r>
            <w:r w:rsidRPr="00EF5A5F">
              <w:rPr>
                <w:b/>
              </w:rPr>
              <w:t>spoken at home</w:t>
            </w:r>
          </w:p>
        </w:tc>
        <w:tc>
          <w:tcPr>
            <w:tcW w:w="6487" w:type="dxa"/>
            <w:gridSpan w:val="2"/>
          </w:tcPr>
          <w:p w:rsidR="00EA6B27" w:rsidRPr="00EF5A5F" w:rsidRDefault="00EA6B27" w:rsidP="001C0F0F">
            <w:pPr>
              <w:pStyle w:val="TableBodyText"/>
              <w:spacing w:before="60" w:after="60"/>
              <w:jc w:val="left"/>
            </w:pPr>
            <w:r w:rsidRPr="00EF5A5F">
              <w:t>Students speaking a language other than English at home are those who self-identify on their enrolment form that they speak a language other than English at home.</w:t>
            </w:r>
          </w:p>
        </w:tc>
      </w:tr>
      <w:tr w:rsidR="00EA6B27" w:rsidRPr="00EF5A5F" w:rsidTr="00EA6B27">
        <w:tc>
          <w:tcPr>
            <w:tcW w:w="2302" w:type="dxa"/>
            <w:gridSpan w:val="2"/>
          </w:tcPr>
          <w:p w:rsidR="00EA6B27" w:rsidRPr="00EF5A5F" w:rsidRDefault="00EA6B27" w:rsidP="001C0F0F">
            <w:pPr>
              <w:pStyle w:val="TableBodyText"/>
              <w:spacing w:before="60" w:after="60"/>
              <w:jc w:val="left"/>
              <w:rPr>
                <w:b/>
              </w:rPr>
            </w:pPr>
            <w:r w:rsidRPr="00EF5A5F">
              <w:rPr>
                <w:b/>
              </w:rPr>
              <w:t>Load pass rate</w:t>
            </w:r>
          </w:p>
        </w:tc>
        <w:tc>
          <w:tcPr>
            <w:tcW w:w="6487" w:type="dxa"/>
            <w:gridSpan w:val="2"/>
          </w:tcPr>
          <w:p w:rsidR="00EA6B27" w:rsidRPr="00EF5A5F" w:rsidRDefault="00EA6B27" w:rsidP="001C0F0F">
            <w:pPr>
              <w:pStyle w:val="TableBodyText"/>
              <w:spacing w:before="60" w:after="60"/>
              <w:jc w:val="left"/>
            </w:pPr>
            <w:r w:rsidRPr="00EF5A5F">
              <w:t xml:space="preserve">The ratio of hours attributed to students who gained competencies/passed assessment in an assessable module or unit of competency to the hours of all students who were assessed and either passed, failed or withdrew. Load pass rate is calculated as the total competency achieved/passed and </w:t>
            </w:r>
            <w:proofErr w:type="spellStart"/>
            <w:r w:rsidRPr="00EF5A5F">
              <w:t>RPL</w:t>
            </w:r>
            <w:proofErr w:type="spellEnd"/>
            <w:r w:rsidRPr="00EF5A5F">
              <w:t xml:space="preserve"> divided by the total competency achieved/passed, </w:t>
            </w:r>
            <w:proofErr w:type="spellStart"/>
            <w:r w:rsidRPr="00EF5A5F">
              <w:t>RPL</w:t>
            </w:r>
            <w:proofErr w:type="spellEnd"/>
            <w:r w:rsidRPr="00EF5A5F">
              <w:t xml:space="preserve">, competency not achieved/failed </w:t>
            </w:r>
            <w:r w:rsidRPr="00EF5A5F">
              <w:lastRenderedPageBreak/>
              <w:t>and withdrawn.</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lastRenderedPageBreak/>
              <w:t>Module</w:t>
            </w:r>
          </w:p>
        </w:tc>
        <w:tc>
          <w:tcPr>
            <w:tcW w:w="6487" w:type="dxa"/>
            <w:gridSpan w:val="2"/>
          </w:tcPr>
          <w:p w:rsidR="00D34C36" w:rsidRPr="00EF5A5F" w:rsidRDefault="00D34C36" w:rsidP="00282176">
            <w:pPr>
              <w:pStyle w:val="TableBodyText"/>
              <w:spacing w:before="60" w:after="60"/>
              <w:jc w:val="left"/>
            </w:pPr>
            <w:r w:rsidRPr="00EF5A5F">
              <w:t>A unit of training in which a student can enrol and be assessed.</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Private provider</w:t>
            </w:r>
          </w:p>
        </w:tc>
        <w:tc>
          <w:tcPr>
            <w:tcW w:w="6487" w:type="dxa"/>
            <w:gridSpan w:val="2"/>
          </w:tcPr>
          <w:p w:rsidR="00D34C36" w:rsidRPr="00EF5A5F" w:rsidRDefault="00D34C36" w:rsidP="00282176">
            <w:pPr>
              <w:pStyle w:val="TableBodyText"/>
              <w:spacing w:before="60" w:after="60"/>
              <w:jc w:val="left"/>
            </w:pPr>
            <w:r w:rsidRPr="00EF5A5F">
              <w:t>A commercial organisation that provides training to individuals and industry</w:t>
            </w:r>
            <w:r w:rsidR="006A51DB" w:rsidRPr="00EF5A5F">
              <w:t>.</w:t>
            </w:r>
          </w:p>
        </w:tc>
      </w:tr>
      <w:tr w:rsidR="00D34C36" w:rsidRPr="00EF5A5F" w:rsidTr="00282176">
        <w:trPr>
          <w:trHeight w:val="187"/>
        </w:trPr>
        <w:tc>
          <w:tcPr>
            <w:tcW w:w="2302" w:type="dxa"/>
            <w:gridSpan w:val="2"/>
          </w:tcPr>
          <w:p w:rsidR="00D34C36" w:rsidRPr="00EF5A5F" w:rsidRDefault="00BF6E12" w:rsidP="00282176">
            <w:pPr>
              <w:pStyle w:val="TableBodyText"/>
              <w:spacing w:before="60" w:after="60"/>
              <w:jc w:val="left"/>
              <w:rPr>
                <w:b/>
              </w:rPr>
            </w:pPr>
            <w:r w:rsidRPr="00EF5A5F">
              <w:rPr>
                <w:rFonts w:ascii="Times New Roman" w:hAnsi="Times New Roman"/>
                <w:sz w:val="26"/>
                <w:szCs w:val="24"/>
              </w:rPr>
              <w:br w:type="page"/>
            </w:r>
            <w:r w:rsidR="00D34C36" w:rsidRPr="00EF5A5F">
              <w:rPr>
                <w:b/>
              </w:rPr>
              <w:t>Program of study</w:t>
            </w:r>
          </w:p>
        </w:tc>
        <w:tc>
          <w:tcPr>
            <w:tcW w:w="6487" w:type="dxa"/>
            <w:gridSpan w:val="2"/>
          </w:tcPr>
          <w:p w:rsidR="00D34C36" w:rsidRPr="00EF5A5F" w:rsidRDefault="00D34C36" w:rsidP="00282176">
            <w:pPr>
              <w:pStyle w:val="TableBodyText"/>
              <w:spacing w:before="60" w:after="60"/>
              <w:jc w:val="left"/>
            </w:pPr>
            <w:r w:rsidRPr="00EF5A5F">
              <w:t>A generic term to describe Training Package qualifications, nationally recognised accredited courses, other courses (not nationally recognised accredited courses), units of competency and modules.</w:t>
            </w:r>
          </w:p>
        </w:tc>
      </w:tr>
      <w:tr w:rsidR="008E2391" w:rsidRPr="00EF5A5F" w:rsidTr="00282176">
        <w:tc>
          <w:tcPr>
            <w:tcW w:w="2302" w:type="dxa"/>
            <w:gridSpan w:val="2"/>
          </w:tcPr>
          <w:p w:rsidR="00DF02DD" w:rsidRPr="00EF5A5F" w:rsidRDefault="008E2391" w:rsidP="00282176">
            <w:pPr>
              <w:pStyle w:val="TableBodyText"/>
              <w:spacing w:before="60" w:after="60"/>
              <w:jc w:val="left"/>
              <w:rPr>
                <w:b/>
                <w:u w:val="single"/>
              </w:rPr>
            </w:pPr>
            <w:r w:rsidRPr="00EF5A5F">
              <w:rPr>
                <w:b/>
              </w:rPr>
              <w:t>Qualification Equivalents (QE)</w:t>
            </w:r>
          </w:p>
        </w:tc>
        <w:tc>
          <w:tcPr>
            <w:tcW w:w="6487" w:type="dxa"/>
            <w:gridSpan w:val="2"/>
          </w:tcPr>
          <w:p w:rsidR="00A97788" w:rsidRDefault="00A97788" w:rsidP="009F0F4A">
            <w:pPr>
              <w:pStyle w:val="TableBodyText"/>
              <w:spacing w:before="60" w:after="60"/>
              <w:jc w:val="left"/>
            </w:pPr>
            <w:r w:rsidRPr="00A97788">
              <w:t>Qualification Equivalents (QE) is a measure of the quantum of training relative to the effort required to fully complete a VET qualification.</w:t>
            </w:r>
          </w:p>
          <w:p w:rsidR="008E2391" w:rsidRPr="00EF5A5F" w:rsidRDefault="008E2391" w:rsidP="009F0F4A">
            <w:pPr>
              <w:pStyle w:val="TableBodyText"/>
              <w:spacing w:before="60" w:after="60"/>
              <w:jc w:val="left"/>
            </w:pPr>
            <w:r w:rsidRPr="009F0F4A">
              <w:t>QE expresses</w:t>
            </w:r>
            <w:r w:rsidRPr="00EF5A5F">
              <w:t xml:space="preserve"> skill outputs in terms of equivalent qualifications within each </w:t>
            </w:r>
            <w:proofErr w:type="spellStart"/>
            <w:r w:rsidRPr="00EF5A5F">
              <w:t>AQF</w:t>
            </w:r>
            <w:proofErr w:type="spellEnd"/>
            <w:r w:rsidRPr="00EF5A5F">
              <w:t xml:space="preserve"> level and </w:t>
            </w:r>
            <w:r w:rsidR="00B0608E" w:rsidRPr="00EF5A5F">
              <w:t>f</w:t>
            </w:r>
            <w:r w:rsidRPr="00EF5A5F">
              <w:t xml:space="preserve">ield of </w:t>
            </w:r>
            <w:r w:rsidR="00B0608E" w:rsidRPr="00EF5A5F">
              <w:t>e</w:t>
            </w:r>
            <w:r w:rsidRPr="00EF5A5F">
              <w:t xml:space="preserve">ducation. </w:t>
            </w:r>
            <w:proofErr w:type="spellStart"/>
            <w:r w:rsidRPr="00EF5A5F">
              <w:t>QEs</w:t>
            </w:r>
            <w:proofErr w:type="spellEnd"/>
            <w:r w:rsidRPr="00EF5A5F">
              <w:t xml:space="preserve"> are based on the training activity (annual hours) associated with completions of modules and units of competency, divided by an agreed value of training activity representing a qualification.</w:t>
            </w:r>
          </w:p>
          <w:p w:rsidR="00D13903" w:rsidRPr="00EF5A5F" w:rsidRDefault="00BD0457" w:rsidP="0052379E">
            <w:pPr>
              <w:pStyle w:val="TableBodyText"/>
              <w:spacing w:before="60" w:after="60"/>
              <w:jc w:val="left"/>
            </w:pPr>
            <w:r w:rsidRPr="00EF5A5F">
              <w:t>All courses have a nominal hour value reported as part of the national VET provider collection. This value provides a guide to the amount of activity that is required to complete the qualifications. These courses are classified by Australian Standard Classification of Education (</w:t>
            </w:r>
            <w:proofErr w:type="spellStart"/>
            <w:r w:rsidRPr="00EF5A5F">
              <w:t>ASCED</w:t>
            </w:r>
            <w:proofErr w:type="spellEnd"/>
            <w:r w:rsidRPr="00EF5A5F">
              <w:t>) field of education and qualification level.</w:t>
            </w:r>
            <w:r w:rsidR="00C11C53" w:rsidRPr="00EF5A5F">
              <w:t xml:space="preserve"> </w:t>
            </w:r>
            <w:r w:rsidR="00D13903" w:rsidRPr="00EF5A5F">
              <w:t xml:space="preserve">For example, the median hours associated with a course in the field of education Food, Hospitality and Personal Services at </w:t>
            </w:r>
            <w:r w:rsidR="00EE045F" w:rsidRPr="00EF5A5F">
              <w:t>d</w:t>
            </w:r>
            <w:r w:rsidR="00D13903" w:rsidRPr="00EF5A5F">
              <w:t>iploma level for 2005 was 1660 hours. The number of hours successfully completed in modules and units of competency from these courses was 353 052. These 353 052 nominal hours represent 213 equivalent diploma qualifications.</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Real</w:t>
            </w:r>
          </w:p>
        </w:tc>
        <w:tc>
          <w:tcPr>
            <w:tcW w:w="6487" w:type="dxa"/>
            <w:gridSpan w:val="2"/>
          </w:tcPr>
          <w:p w:rsidR="00D34C36" w:rsidRPr="00EF5A5F" w:rsidRDefault="00D34C36" w:rsidP="00282176">
            <w:pPr>
              <w:pStyle w:val="TableBodyText"/>
              <w:spacing w:before="60" w:after="60"/>
              <w:jc w:val="left"/>
            </w:pPr>
            <w:r w:rsidRPr="00EF5A5F">
              <w:t>Actual expenditure/funding/assets adjusted for changes in prices. Adjustments are made using the GDP chain price deflator and expressed in terms of final year prices.</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Recognition of prior learning</w:t>
            </w:r>
            <w:r w:rsidR="000C7F1C" w:rsidRPr="00EF5A5F">
              <w:rPr>
                <w:b/>
              </w:rPr>
              <w:t xml:space="preserve"> (</w:t>
            </w:r>
            <w:proofErr w:type="spellStart"/>
            <w:r w:rsidR="000C7F1C" w:rsidRPr="00EF5A5F">
              <w:rPr>
                <w:b/>
              </w:rPr>
              <w:t>RPL</w:t>
            </w:r>
            <w:proofErr w:type="spellEnd"/>
            <w:r w:rsidR="000C7F1C" w:rsidRPr="00EF5A5F">
              <w:rPr>
                <w:b/>
              </w:rPr>
              <w:t>)</w:t>
            </w:r>
          </w:p>
        </w:tc>
        <w:tc>
          <w:tcPr>
            <w:tcW w:w="6487" w:type="dxa"/>
            <w:gridSpan w:val="2"/>
          </w:tcPr>
          <w:p w:rsidR="00D34C36" w:rsidRPr="00EF5A5F" w:rsidRDefault="00D34C36" w:rsidP="00282176">
            <w:pPr>
              <w:pStyle w:val="TableBodyText"/>
              <w:spacing w:before="60" w:after="60"/>
              <w:jc w:val="left"/>
            </w:pPr>
            <w:proofErr w:type="spellStart"/>
            <w:r w:rsidRPr="00EF5A5F">
              <w:t>RPL</w:t>
            </w:r>
            <w:proofErr w:type="spellEnd"/>
            <w:r w:rsidRPr="00EF5A5F">
              <w:t xml:space="preserve"> is an assessment process through which students may gain formal recognition for the skills they already have. An enrolment where the student has been assessed competent for the whole unit of competency or module by a trainer. The result of the assessment is on the basis of the student’s prior skills and knowledge acquired through previous training, work or life experience.</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Recurrent funding</w:t>
            </w:r>
          </w:p>
        </w:tc>
        <w:tc>
          <w:tcPr>
            <w:tcW w:w="6487" w:type="dxa"/>
            <w:gridSpan w:val="2"/>
          </w:tcPr>
          <w:p w:rsidR="00D34C36" w:rsidRPr="00EF5A5F" w:rsidRDefault="00D34C36" w:rsidP="00282176">
            <w:pPr>
              <w:pStyle w:val="TableBodyText"/>
              <w:spacing w:before="60" w:after="60"/>
              <w:jc w:val="left"/>
            </w:pPr>
            <w:r w:rsidRPr="00EF5A5F">
              <w:t>Funding provided by the Australian, State and Territory governments to cover operating costs, salaries and rent.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Registered training organisation</w:t>
            </w:r>
            <w:r w:rsidR="000C7F1C" w:rsidRPr="00EF5A5F">
              <w:rPr>
                <w:b/>
              </w:rPr>
              <w:t xml:space="preserve"> (</w:t>
            </w:r>
            <w:proofErr w:type="spellStart"/>
            <w:r w:rsidR="000C7F1C" w:rsidRPr="00EF5A5F">
              <w:rPr>
                <w:b/>
              </w:rPr>
              <w:t>RTO</w:t>
            </w:r>
            <w:proofErr w:type="spellEnd"/>
            <w:r w:rsidR="000C7F1C" w:rsidRPr="00EF5A5F">
              <w:rPr>
                <w:b/>
              </w:rPr>
              <w:t>)</w:t>
            </w:r>
          </w:p>
        </w:tc>
        <w:tc>
          <w:tcPr>
            <w:tcW w:w="6487" w:type="dxa"/>
            <w:gridSpan w:val="2"/>
          </w:tcPr>
          <w:p w:rsidR="00D34C36" w:rsidRDefault="00D34C36" w:rsidP="00282176">
            <w:pPr>
              <w:pStyle w:val="TableBodyText"/>
              <w:spacing w:before="60" w:after="60"/>
              <w:jc w:val="left"/>
            </w:pPr>
            <w:proofErr w:type="spellStart"/>
            <w:r w:rsidRPr="00EF5A5F">
              <w:t>RTOs</w:t>
            </w:r>
            <w:proofErr w:type="spellEnd"/>
            <w:r w:rsidRPr="00EF5A5F">
              <w:t xml:space="preserve"> are organisations registered by a State or Territory recognition authority to deliver specified VET and/or assessment services, and issue nationally recognised qualifications in accordance with the </w:t>
            </w:r>
            <w:proofErr w:type="spellStart"/>
            <w:r w:rsidRPr="00EF5A5F">
              <w:t>AQTF</w:t>
            </w:r>
            <w:proofErr w:type="spellEnd"/>
            <w:r w:rsidRPr="00EF5A5F">
              <w:t xml:space="preserve">. </w:t>
            </w:r>
            <w:proofErr w:type="spellStart"/>
            <w:r w:rsidRPr="00EF5A5F">
              <w:t>RTOs</w:t>
            </w:r>
            <w:proofErr w:type="spellEnd"/>
            <w:r w:rsidRPr="00EF5A5F">
              <w:t xml:space="preserve"> include TAFE colleges and institutes, adult and community education providers, private providers, community organisations, schools, higher education institutions, commercial and enterprise training providers, industry bodies and other organisations meeting the registration requirements.</w:t>
            </w:r>
          </w:p>
          <w:p w:rsidR="00376460" w:rsidRDefault="00376460" w:rsidP="00282176">
            <w:pPr>
              <w:pStyle w:val="TableBodyText"/>
              <w:spacing w:before="60" w:after="60"/>
              <w:jc w:val="left"/>
            </w:pPr>
          </w:p>
          <w:p w:rsidR="00376460" w:rsidRDefault="00376460" w:rsidP="00282176">
            <w:pPr>
              <w:pStyle w:val="TableBodyText"/>
              <w:spacing w:before="60" w:after="60"/>
              <w:jc w:val="left"/>
            </w:pPr>
          </w:p>
          <w:p w:rsidR="00376460" w:rsidRDefault="00376460" w:rsidP="00282176">
            <w:pPr>
              <w:pStyle w:val="TableBodyText"/>
              <w:spacing w:before="60" w:after="60"/>
              <w:jc w:val="left"/>
            </w:pPr>
          </w:p>
          <w:p w:rsidR="00376460" w:rsidRDefault="00376460" w:rsidP="00282176">
            <w:pPr>
              <w:pStyle w:val="TableBodyText"/>
              <w:spacing w:before="60" w:after="60"/>
              <w:jc w:val="left"/>
            </w:pPr>
          </w:p>
          <w:p w:rsidR="00376460" w:rsidRPr="00EF5A5F" w:rsidRDefault="00376460" w:rsidP="00282176">
            <w:pPr>
              <w:pStyle w:val="TableBodyText"/>
              <w:spacing w:before="60" w:after="60"/>
              <w:jc w:val="left"/>
            </w:pPr>
          </w:p>
        </w:tc>
      </w:tr>
      <w:tr w:rsidR="00376460" w:rsidRPr="00EF5A5F" w:rsidTr="000C682B">
        <w:tc>
          <w:tcPr>
            <w:tcW w:w="2302" w:type="dxa"/>
            <w:gridSpan w:val="2"/>
            <w:shd w:val="clear" w:color="auto" w:fill="FFFFFF" w:themeFill="background1"/>
          </w:tcPr>
          <w:p w:rsidR="00376460" w:rsidRPr="00EF5A5F" w:rsidRDefault="00376460" w:rsidP="00282176">
            <w:pPr>
              <w:pStyle w:val="TableBodyText"/>
              <w:spacing w:before="60" w:after="60"/>
              <w:jc w:val="left"/>
              <w:rPr>
                <w:b/>
              </w:rPr>
            </w:pPr>
            <w:r>
              <w:rPr>
                <w:b/>
              </w:rPr>
              <w:lastRenderedPageBreak/>
              <w:t>Remoteness</w:t>
            </w:r>
          </w:p>
        </w:tc>
        <w:tc>
          <w:tcPr>
            <w:tcW w:w="6487" w:type="dxa"/>
            <w:gridSpan w:val="2"/>
            <w:shd w:val="clear" w:color="auto" w:fill="FFFFFF" w:themeFill="background1"/>
          </w:tcPr>
          <w:p w:rsidR="00376460" w:rsidRDefault="00376460" w:rsidP="00282176">
            <w:pPr>
              <w:pStyle w:val="TableBodyText"/>
              <w:spacing w:before="60" w:after="60"/>
              <w:jc w:val="left"/>
            </w:pPr>
            <w:r>
              <w:t xml:space="preserve">Remoteness is described using ARIA+, which is </w:t>
            </w:r>
            <w:r w:rsidRPr="00376460">
              <w:t>published as a 1 kilometre grid or matrix that covers the whole of Australia</w:t>
            </w:r>
            <w:r>
              <w:t xml:space="preserve">. </w:t>
            </w:r>
            <w:r w:rsidRPr="00376460">
              <w:t>The ABS calculated the arithmetic mean ARIA+ values for each Census Collection Districts (</w:t>
            </w:r>
            <w:proofErr w:type="spellStart"/>
            <w:r w:rsidRPr="00376460">
              <w:t>CCD</w:t>
            </w:r>
            <w:proofErr w:type="spellEnd"/>
            <w:r w:rsidRPr="00376460">
              <w:t>) that formed the base level of the Remoteness Structure.</w:t>
            </w:r>
          </w:p>
          <w:p w:rsidR="00376460" w:rsidRDefault="00376460" w:rsidP="00282176">
            <w:pPr>
              <w:pStyle w:val="TableBodyText"/>
              <w:spacing w:before="60" w:after="60"/>
              <w:jc w:val="left"/>
              <w:rPr>
                <w:b/>
                <w:bCs/>
              </w:rPr>
            </w:pPr>
            <w:proofErr w:type="spellStart"/>
            <w:r>
              <w:rPr>
                <w:b/>
                <w:bCs/>
              </w:rPr>
              <w:t>CCD</w:t>
            </w:r>
            <w:proofErr w:type="spellEnd"/>
            <w:r>
              <w:rPr>
                <w:b/>
                <w:bCs/>
              </w:rPr>
              <w:t xml:space="preserve"> Average ARIA+ value ranges</w:t>
            </w:r>
          </w:p>
          <w:p w:rsidR="00376460" w:rsidRPr="00EF5A5F" w:rsidRDefault="00376460" w:rsidP="00376460">
            <w:pPr>
              <w:pStyle w:val="TableBodyText"/>
              <w:spacing w:before="60" w:after="60"/>
              <w:jc w:val="left"/>
            </w:pPr>
            <w:r>
              <w:t xml:space="preserve">Major Cities: </w:t>
            </w:r>
            <w:r w:rsidRPr="00376460">
              <w:t>0 to 0.2</w:t>
            </w:r>
            <w:r>
              <w:br/>
              <w:t>Inner Regional: greater than 0.2 and less than or equal to 2.4</w:t>
            </w:r>
            <w:r>
              <w:br/>
              <w:t>Outer Regional: greater than 2.4 and less than or equal to 5.92</w:t>
            </w:r>
            <w:r>
              <w:br/>
              <w:t>Remote: greater than 5.92 and less than or equal to 10.53</w:t>
            </w:r>
            <w:r>
              <w:br/>
              <w:t>Very remote: greater than 10.53</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TAFE</w:t>
            </w:r>
          </w:p>
        </w:tc>
        <w:tc>
          <w:tcPr>
            <w:tcW w:w="6487" w:type="dxa"/>
            <w:gridSpan w:val="2"/>
          </w:tcPr>
          <w:p w:rsidR="00D34C36" w:rsidRPr="00EF5A5F" w:rsidRDefault="00D34C36" w:rsidP="00282176">
            <w:pPr>
              <w:pStyle w:val="TableBodyText"/>
              <w:spacing w:before="60" w:after="60"/>
              <w:jc w:val="left"/>
            </w:pPr>
            <w:r w:rsidRPr="00EF5A5F">
              <w:t>Technical and further education colleges and institutes, which are the primary providers of government funded VET.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Training packages</w:t>
            </w:r>
          </w:p>
        </w:tc>
        <w:tc>
          <w:tcPr>
            <w:tcW w:w="6487" w:type="dxa"/>
            <w:gridSpan w:val="2"/>
          </w:tcPr>
          <w:p w:rsidR="00D34C36" w:rsidRPr="00EF5A5F" w:rsidRDefault="00D34C36" w:rsidP="00282176">
            <w:pPr>
              <w:pStyle w:val="TableBodyText"/>
              <w:spacing w:before="60" w:after="60"/>
              <w:jc w:val="left"/>
            </w:pPr>
            <w:r w:rsidRPr="00EF5A5F">
              <w:t xml:space="preserve">An integrated set of nationally endorsed standards, guidelines and qualifications for training, assessing and recognising people’s skills, developed by industry to meet the training needs of an industry or group of industries. Training packages consist of core endorsed components of competency standards, assessment guidelines and qualifications, and optional non-endorsed components of support materials such as learning strategies, assessment resources and professional development materials. </w:t>
            </w:r>
          </w:p>
          <w:p w:rsidR="00D34C36" w:rsidRPr="00EF5A5F" w:rsidRDefault="00D34C36" w:rsidP="00282176">
            <w:pPr>
              <w:pStyle w:val="TableBodyText"/>
              <w:spacing w:before="60" w:after="60"/>
              <w:jc w:val="left"/>
            </w:pPr>
            <w:r w:rsidRPr="00EF5A5F">
              <w:t>A Training Package is the grouping together of the training components designed to assist in achieving the competencies for a specific industry. Units of competency are packaged together which, when combined at various levels, can form qualifications (Certificate, Diploma etc.).</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Unit of competency</w:t>
            </w:r>
          </w:p>
        </w:tc>
        <w:tc>
          <w:tcPr>
            <w:tcW w:w="6487" w:type="dxa"/>
            <w:gridSpan w:val="2"/>
          </w:tcPr>
          <w:p w:rsidR="00D34C36" w:rsidRPr="00EF5A5F" w:rsidRDefault="00D34C36" w:rsidP="00282176">
            <w:pPr>
              <w:pStyle w:val="TableBodyText"/>
              <w:spacing w:before="60" w:after="60"/>
              <w:jc w:val="left"/>
            </w:pPr>
            <w:r w:rsidRPr="00EF5A5F">
              <w:t xml:space="preserve">A unit of competency is the smallest component </w:t>
            </w:r>
            <w:r w:rsidR="00E629A5" w:rsidRPr="00EF5A5F">
              <w:t>of a VET program that</w:t>
            </w:r>
            <w:r w:rsidRPr="00EF5A5F">
              <w:t xml:space="preserve"> can be assessed and recognised in the VET system for collection purposes.</w:t>
            </w:r>
          </w:p>
        </w:tc>
      </w:tr>
      <w:tr w:rsidR="003F412D" w:rsidRPr="00EF5A5F" w:rsidTr="00282176">
        <w:trPr>
          <w:gridAfter w:val="1"/>
          <w:wAfter w:w="41" w:type="dxa"/>
        </w:trPr>
        <w:tc>
          <w:tcPr>
            <w:tcW w:w="2293" w:type="dxa"/>
          </w:tcPr>
          <w:p w:rsidR="003F412D" w:rsidRPr="00EF5A5F" w:rsidRDefault="003F412D" w:rsidP="00282176">
            <w:pPr>
              <w:pStyle w:val="TableBodyText"/>
              <w:spacing w:before="60" w:after="60"/>
              <w:jc w:val="left"/>
              <w:rPr>
                <w:b/>
              </w:rPr>
            </w:pPr>
            <w:r w:rsidRPr="00EF5A5F">
              <w:rPr>
                <w:b/>
              </w:rPr>
              <w:t>User cost of capital per annual hour</w:t>
            </w:r>
          </w:p>
        </w:tc>
        <w:tc>
          <w:tcPr>
            <w:tcW w:w="6455" w:type="dxa"/>
            <w:gridSpan w:val="2"/>
          </w:tcPr>
          <w:p w:rsidR="007000E7" w:rsidRPr="00EF5A5F" w:rsidRDefault="007000E7" w:rsidP="00282176">
            <w:pPr>
              <w:pStyle w:val="TableBodyText"/>
              <w:spacing w:before="60" w:after="60"/>
              <w:jc w:val="left"/>
            </w:pPr>
            <w:r w:rsidRPr="00EF5A5F">
              <w:t>User cost of capital (which is the opportunity cost of funds tied up in the capital used to deliver services, calculated as 8 per cent of the total value of the physical non-current assets) divided by government funded annual hours and course mix weight</w:t>
            </w:r>
            <w:r w:rsidR="0091113B">
              <w:t>.</w:t>
            </w:r>
          </w:p>
        </w:tc>
      </w:tr>
      <w:tr w:rsidR="003F412D" w:rsidRPr="00EF5A5F" w:rsidTr="00282176">
        <w:trPr>
          <w:gridAfter w:val="1"/>
          <w:wAfter w:w="41" w:type="dxa"/>
        </w:trPr>
        <w:tc>
          <w:tcPr>
            <w:tcW w:w="2293" w:type="dxa"/>
          </w:tcPr>
          <w:p w:rsidR="003F412D" w:rsidRPr="00EF5A5F" w:rsidRDefault="003F412D" w:rsidP="00282176">
            <w:pPr>
              <w:pStyle w:val="TableBodyText"/>
              <w:spacing w:before="60" w:after="60"/>
              <w:jc w:val="left"/>
              <w:rPr>
                <w:b/>
              </w:rPr>
            </w:pPr>
            <w:r w:rsidRPr="00EF5A5F">
              <w:rPr>
                <w:b/>
              </w:rPr>
              <w:t>User cost of capital per load pass</w:t>
            </w:r>
          </w:p>
        </w:tc>
        <w:tc>
          <w:tcPr>
            <w:tcW w:w="6455" w:type="dxa"/>
            <w:gridSpan w:val="2"/>
          </w:tcPr>
          <w:p w:rsidR="003F412D" w:rsidRPr="00EF5A5F" w:rsidRDefault="007000E7" w:rsidP="00282176">
            <w:pPr>
              <w:pStyle w:val="TableBodyText"/>
              <w:spacing w:before="60" w:after="60"/>
              <w:jc w:val="left"/>
            </w:pPr>
            <w:r w:rsidRPr="00EF5A5F">
              <w:t xml:space="preserve">User cost of capital (which is the opportunity cost of funds tied up in the capital used to deliver services, calculated as 8 per cent of the total value of the physical non-current assets) </w:t>
            </w:r>
            <w:r w:rsidR="003F412D" w:rsidRPr="00EF5A5F">
              <w:t xml:space="preserve">divided by successfully completed </w:t>
            </w:r>
            <w:r w:rsidR="00E63198" w:rsidRPr="00EF5A5F">
              <w:t xml:space="preserve">government funded </w:t>
            </w:r>
            <w:r w:rsidR="003F412D" w:rsidRPr="00EF5A5F">
              <w:t>VET modules or units of competency.</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VET participation</w:t>
            </w:r>
          </w:p>
        </w:tc>
        <w:tc>
          <w:tcPr>
            <w:tcW w:w="6487" w:type="dxa"/>
            <w:gridSpan w:val="2"/>
          </w:tcPr>
          <w:p w:rsidR="00F758BD" w:rsidRPr="00EF5A5F" w:rsidRDefault="00D34C36" w:rsidP="00282176">
            <w:pPr>
              <w:pStyle w:val="TableBodyText"/>
              <w:spacing w:before="60" w:after="60"/>
              <w:jc w:val="left"/>
            </w:pPr>
            <w:r w:rsidRPr="00EF5A5F">
              <w:t xml:space="preserve">VET student participation data presented in this Report refer only to VET students who were funded </w:t>
            </w:r>
            <w:r w:rsidRPr="0014685B">
              <w:t>by government expenditure</w:t>
            </w:r>
            <w:r w:rsidRPr="00EF5A5F">
              <w:t xml:space="preserve"> and delivered by TAFE and other government providers (including multi</w:t>
            </w:r>
            <w:r w:rsidR="005B543F" w:rsidRPr="00EF5A5F">
              <w:t>-</w:t>
            </w:r>
            <w:r w:rsidRPr="00EF5A5F">
              <w:t>sector higher education institutions), registered community providers and registered private providers. They do not include students who participated in VET programs delivered in schools (where the delivery was undertaken by schools) or undertook ‘recreation, leisure or personal enrichment’ education programs. Fee-for-service by private providers</w:t>
            </w:r>
            <w:r w:rsidR="006A51DB" w:rsidRPr="00EF5A5F">
              <w:t>,</w:t>
            </w:r>
            <w:r w:rsidRPr="00EF5A5F">
              <w:t xml:space="preserve"> delivery undertaken at overseas campuses of Australian VET institutions</w:t>
            </w:r>
            <w:r w:rsidR="006A51DB" w:rsidRPr="00EF5A5F">
              <w:t>,</w:t>
            </w:r>
            <w:r w:rsidRPr="00EF5A5F">
              <w:t xml:space="preserve"> and credit transfer are also excluded.</w:t>
            </w:r>
            <w:r w:rsidR="00F758BD" w:rsidRPr="00EF5A5F">
              <w:t xml:space="preserve"> </w:t>
            </w:r>
          </w:p>
          <w:p w:rsidR="00744EE9" w:rsidRPr="00EF5A5F" w:rsidRDefault="00F758BD" w:rsidP="00282176">
            <w:pPr>
              <w:pStyle w:val="TableBodyText"/>
              <w:spacing w:before="60" w:after="60"/>
              <w:jc w:val="left"/>
            </w:pPr>
            <w:r w:rsidRPr="00EF5A5F">
              <w:t xml:space="preserve">A VET student may be enrolled in more than one VET training program, and therefore there are more ‘enrolments’ in the VET system than ‘students’. This distinction between ‘student’ numbers and the number of ‘enrolments’ (or ‘student enrolments’) may be of importance if comparing VET data in this chapter with other VET </w:t>
            </w:r>
            <w:r w:rsidRPr="00EF5A5F">
              <w:lastRenderedPageBreak/>
              <w:t>data.</w:t>
            </w:r>
          </w:p>
        </w:tc>
      </w:tr>
      <w:tr w:rsidR="00EA6B27" w:rsidRPr="00EF5A5F" w:rsidTr="00EA6B27">
        <w:tc>
          <w:tcPr>
            <w:tcW w:w="2302" w:type="dxa"/>
            <w:gridSpan w:val="2"/>
          </w:tcPr>
          <w:p w:rsidR="00EA6B27" w:rsidRPr="00EF5A5F" w:rsidRDefault="00EA6B27" w:rsidP="001C0F0F">
            <w:pPr>
              <w:pStyle w:val="TableBodyText"/>
              <w:spacing w:before="60" w:after="60"/>
              <w:jc w:val="left"/>
              <w:rPr>
                <w:b/>
              </w:rPr>
            </w:pPr>
            <w:r w:rsidRPr="00EF5A5F">
              <w:rPr>
                <w:b/>
              </w:rPr>
              <w:lastRenderedPageBreak/>
              <w:t xml:space="preserve">VET participation by </w:t>
            </w:r>
            <w:r>
              <w:rPr>
                <w:b/>
              </w:rPr>
              <w:t>Indigenous Australians</w:t>
            </w:r>
          </w:p>
        </w:tc>
        <w:tc>
          <w:tcPr>
            <w:tcW w:w="6487" w:type="dxa"/>
            <w:gridSpan w:val="2"/>
          </w:tcPr>
          <w:p w:rsidR="00EA6B27" w:rsidRDefault="00EA6B27" w:rsidP="001C0F0F">
            <w:pPr>
              <w:pStyle w:val="TableBodyText"/>
              <w:spacing w:before="60" w:after="60"/>
              <w:jc w:val="left"/>
            </w:pPr>
            <w:r w:rsidRPr="00EF5A5F">
              <w:t xml:space="preserve">The number of government funded participants of all ages in the VET system reported as Indigenous as a proportion of the number of </w:t>
            </w:r>
            <w:r>
              <w:t>Indigenous Australians</w:t>
            </w:r>
            <w:r w:rsidRPr="00EF5A5F">
              <w:t xml:space="preserve"> aged 15–64 years in the Australian population.</w:t>
            </w:r>
          </w:p>
          <w:p w:rsidR="00EA6B27" w:rsidRPr="00EF5A5F" w:rsidRDefault="00EA6B27" w:rsidP="001C0F0F">
            <w:pPr>
              <w:pStyle w:val="TableBodyText"/>
              <w:spacing w:before="60" w:after="60"/>
              <w:jc w:val="left"/>
            </w:pPr>
            <w:r w:rsidRPr="009F0F4A">
              <w:t>Indigenous students are defined as those who self-identify on enrolment forms that they are of Aboriginal and/or Torres Strait Islander background. Not all students respond to the relevant question on the enrolment form.</w:t>
            </w:r>
          </w:p>
        </w:tc>
      </w:tr>
      <w:tr w:rsidR="00EA6B27" w:rsidRPr="00EF5A5F" w:rsidTr="00EA6B27">
        <w:tc>
          <w:tcPr>
            <w:tcW w:w="2302" w:type="dxa"/>
            <w:gridSpan w:val="2"/>
          </w:tcPr>
          <w:p w:rsidR="00EA6B27" w:rsidRPr="00EF5A5F" w:rsidRDefault="00EA6B27" w:rsidP="001C0F0F">
            <w:pPr>
              <w:pStyle w:val="TableBodyText"/>
              <w:spacing w:before="60" w:after="60"/>
              <w:jc w:val="left"/>
              <w:rPr>
                <w:b/>
              </w:rPr>
            </w:pPr>
            <w:r w:rsidRPr="00EF5A5F">
              <w:rPr>
                <w:b/>
              </w:rPr>
              <w:t>VET participation by students speaking a language other than English</w:t>
            </w:r>
          </w:p>
        </w:tc>
        <w:tc>
          <w:tcPr>
            <w:tcW w:w="6487" w:type="dxa"/>
            <w:gridSpan w:val="2"/>
          </w:tcPr>
          <w:p w:rsidR="00EA6B27" w:rsidRPr="00EF5A5F" w:rsidRDefault="00EA6B27" w:rsidP="001C0F0F">
            <w:pPr>
              <w:pStyle w:val="TableBodyText"/>
              <w:spacing w:before="60" w:after="60"/>
              <w:jc w:val="left"/>
            </w:pPr>
            <w:r w:rsidRPr="00EF5A5F">
              <w:t>The number of government funded participants of all ages in the VET system speaking a language other than English at home as a proportion of the number of all people in the Australian population speaking a language other than English at home.</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 xml:space="preserve">VET participation rate for people aged </w:t>
            </w:r>
            <w:r w:rsidR="006A51DB" w:rsidRPr="00EF5A5F">
              <w:rPr>
                <w:b/>
              </w:rPr>
              <w:br/>
            </w:r>
            <w:r w:rsidRPr="00EF5A5F">
              <w:rPr>
                <w:b/>
              </w:rPr>
              <w:t>15–64 years</w:t>
            </w:r>
          </w:p>
        </w:tc>
        <w:tc>
          <w:tcPr>
            <w:tcW w:w="6487" w:type="dxa"/>
            <w:gridSpan w:val="2"/>
          </w:tcPr>
          <w:p w:rsidR="00D34C36" w:rsidRPr="00EF5A5F" w:rsidRDefault="00D34C36" w:rsidP="00282176">
            <w:pPr>
              <w:pStyle w:val="TableBodyText"/>
              <w:spacing w:before="60" w:after="60"/>
              <w:jc w:val="left"/>
            </w:pPr>
            <w:r w:rsidRPr="00EF5A5F">
              <w:t>The number of government funded participants aged 15–64 years in the VET system as a proportion of the number of people in Australia (or each jurisdiction) aged 15–64 years.</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VET participation rate for people of all ages by region</w:t>
            </w:r>
          </w:p>
        </w:tc>
        <w:tc>
          <w:tcPr>
            <w:tcW w:w="6487" w:type="dxa"/>
            <w:gridSpan w:val="2"/>
          </w:tcPr>
          <w:p w:rsidR="00D34C36" w:rsidRPr="00EF5A5F" w:rsidRDefault="00D34C36" w:rsidP="00282176">
            <w:pPr>
              <w:pStyle w:val="TableBodyText"/>
              <w:spacing w:before="60" w:after="60"/>
              <w:jc w:val="left"/>
            </w:pPr>
            <w:r w:rsidRPr="00EF5A5F">
              <w:t>The number of government funded participants of all ages in the VET system based on students</w:t>
            </w:r>
            <w:r w:rsidR="000C7F1C" w:rsidRPr="00EF5A5F">
              <w:t>’</w:t>
            </w:r>
            <w:r w:rsidRPr="00EF5A5F">
              <w:t xml:space="preserve"> home postcode</w:t>
            </w:r>
            <w:r w:rsidR="000C7F1C" w:rsidRPr="00EF5A5F">
              <w:t>s</w:t>
            </w:r>
            <w:r w:rsidRPr="00EF5A5F">
              <w:t xml:space="preserve"> using the Accessibility and Remoteness Index for Australia (that is, major cities; inner regional areas; outer regional areas; remote and very remote areas) as a proportion of the total population of people in those geographic areas</w:t>
            </w:r>
            <w:r w:rsidR="006A51DB" w:rsidRPr="00EF5A5F">
              <w:t>.</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VET program</w:t>
            </w:r>
          </w:p>
        </w:tc>
        <w:tc>
          <w:tcPr>
            <w:tcW w:w="6487" w:type="dxa"/>
            <w:gridSpan w:val="2"/>
          </w:tcPr>
          <w:p w:rsidR="00D34C36" w:rsidRPr="00EF5A5F" w:rsidRDefault="00D34C36" w:rsidP="00282176">
            <w:pPr>
              <w:pStyle w:val="TableBodyText"/>
              <w:spacing w:before="60" w:after="60"/>
              <w:jc w:val="left"/>
            </w:pPr>
            <w:r w:rsidRPr="00EF5A5F">
              <w:t>A course or module offered by a training organisation in which students may enrol and gives people work-related knowledge and skills.</w:t>
            </w:r>
          </w:p>
        </w:tc>
      </w:tr>
      <w:tr w:rsidR="00D34C36" w:rsidRPr="00EF5A5F" w:rsidTr="00282176">
        <w:tc>
          <w:tcPr>
            <w:tcW w:w="2302" w:type="dxa"/>
            <w:gridSpan w:val="2"/>
          </w:tcPr>
          <w:p w:rsidR="00D34C36" w:rsidRPr="00EF5A5F" w:rsidRDefault="00D34C36" w:rsidP="00282176">
            <w:pPr>
              <w:pStyle w:val="TableBodyText"/>
              <w:spacing w:before="60" w:after="60"/>
              <w:jc w:val="left"/>
              <w:rPr>
                <w:b/>
              </w:rPr>
            </w:pPr>
            <w:r w:rsidRPr="00EF5A5F">
              <w:rPr>
                <w:b/>
              </w:rPr>
              <w:t>Whether the VET course helped graduates achieve their main reason for doing the course</w:t>
            </w:r>
          </w:p>
        </w:tc>
        <w:tc>
          <w:tcPr>
            <w:tcW w:w="6487" w:type="dxa"/>
            <w:gridSpan w:val="2"/>
          </w:tcPr>
          <w:p w:rsidR="00D34C36" w:rsidRPr="00EF5A5F" w:rsidRDefault="00D34C36" w:rsidP="00282176">
            <w:pPr>
              <w:pStyle w:val="TableBodyText"/>
              <w:spacing w:before="60" w:after="60"/>
              <w:jc w:val="left"/>
            </w:pPr>
            <w:r w:rsidRPr="00EF5A5F">
              <w:t>Whether ‘the course helped’, ‘the course partly helped’, ‘the course did not help’ or the graduates ‘cannot say’.</w:t>
            </w:r>
          </w:p>
        </w:tc>
      </w:tr>
    </w:tbl>
    <w:p w:rsidR="00C57336" w:rsidRPr="00EF5A5F" w:rsidRDefault="008C7339" w:rsidP="00281C53">
      <w:pPr>
        <w:pStyle w:val="Heading2"/>
      </w:pPr>
      <w:r w:rsidRPr="00EF5A5F">
        <w:br w:type="page"/>
      </w:r>
      <w:bookmarkStart w:id="80" w:name="_Toc341279245"/>
      <w:r w:rsidR="00FA7BB6" w:rsidRPr="00EF5A5F">
        <w:lastRenderedPageBreak/>
        <w:t>5</w:t>
      </w:r>
      <w:r w:rsidR="00C57336" w:rsidRPr="00EF5A5F">
        <w:t>.7</w:t>
      </w:r>
      <w:r w:rsidR="00C57336" w:rsidRPr="00EF5A5F">
        <w:tab/>
      </w:r>
      <w:r w:rsidR="009A5AEF" w:rsidRPr="00EF5A5F">
        <w:t>List of a</w:t>
      </w:r>
      <w:r w:rsidR="00C57336" w:rsidRPr="00EF5A5F">
        <w:t>ttachment tables</w:t>
      </w:r>
      <w:bookmarkEnd w:id="80"/>
    </w:p>
    <w:p w:rsidR="00E33319" w:rsidRPr="008B3751" w:rsidRDefault="00ED09E4" w:rsidP="00E33319">
      <w:pPr>
        <w:pStyle w:val="BodyText"/>
        <w:spacing w:after="120"/>
      </w:pPr>
      <w:r w:rsidRPr="00EF5A5F">
        <w:t xml:space="preserve">Attachment tables are identified in references throughout this </w:t>
      </w:r>
      <w:r w:rsidR="00034A56" w:rsidRPr="00EF5A5F">
        <w:t>chapter</w:t>
      </w:r>
      <w:r w:rsidRPr="00EF5A5F">
        <w:t xml:space="preserve"> by a ‘</w:t>
      </w:r>
      <w:proofErr w:type="spellStart"/>
      <w:r w:rsidR="00001DB0" w:rsidRPr="00EF5A5F">
        <w:t>5</w:t>
      </w:r>
      <w:r w:rsidRPr="00EF5A5F">
        <w:t>A</w:t>
      </w:r>
      <w:proofErr w:type="spellEnd"/>
      <w:r w:rsidRPr="00EF5A5F">
        <w:t xml:space="preserve">’ </w:t>
      </w:r>
      <w:r w:rsidR="00B10143">
        <w:t>prefix</w:t>
      </w:r>
      <w:r w:rsidR="00B10143" w:rsidRPr="00EF5A5F">
        <w:t xml:space="preserve"> </w:t>
      </w:r>
      <w:r w:rsidRPr="00EF5A5F">
        <w:t xml:space="preserve">(for example, table </w:t>
      </w:r>
      <w:proofErr w:type="spellStart"/>
      <w:r w:rsidRPr="00EF5A5F">
        <w:t>5A.</w:t>
      </w:r>
      <w:r w:rsidR="00C32878">
        <w:t>1</w:t>
      </w:r>
      <w:proofErr w:type="spellEnd"/>
      <w:r w:rsidRPr="00EF5A5F">
        <w:t xml:space="preserve">). </w:t>
      </w:r>
      <w:r w:rsidR="003F6103" w:rsidRPr="00EF5A5F">
        <w:t>Attachment tables are a</w:t>
      </w:r>
      <w:r w:rsidR="00F71F6F">
        <w:t xml:space="preserve">vailable on the </w:t>
      </w:r>
      <w:r w:rsidR="00E33319" w:rsidRPr="008B3751">
        <w:t>Review website (</w:t>
      </w:r>
      <w:proofErr w:type="spellStart"/>
      <w:r w:rsidR="00E33319" w:rsidRPr="00780A84">
        <w:t>www.pc.gov.au</w:t>
      </w:r>
      <w:proofErr w:type="spellEnd"/>
      <w:r w:rsidR="00E33319" w:rsidRPr="00780A84">
        <w:t>/</w:t>
      </w:r>
      <w:proofErr w:type="spellStart"/>
      <w:r w:rsidR="00E33319" w:rsidRPr="00780A84">
        <w:t>gsp</w:t>
      </w:r>
      <w:proofErr w:type="spellEnd"/>
      <w:r w:rsidR="00E33319" w:rsidRPr="008B3751">
        <w:t>).</w:t>
      </w:r>
    </w:p>
    <w:tbl>
      <w:tblPr>
        <w:tblW w:w="8789" w:type="dxa"/>
        <w:tblInd w:w="108" w:type="dxa"/>
        <w:tblLook w:val="04A0" w:firstRow="1" w:lastRow="0" w:firstColumn="1" w:lastColumn="0" w:noHBand="0" w:noVBand="1"/>
      </w:tblPr>
      <w:tblGrid>
        <w:gridCol w:w="1456"/>
        <w:gridCol w:w="7333"/>
      </w:tblGrid>
      <w:tr w:rsidR="00115304" w:rsidRPr="005C435A" w:rsidTr="00695463">
        <w:trPr>
          <w:trHeight w:val="357"/>
        </w:trPr>
        <w:tc>
          <w:tcPr>
            <w:tcW w:w="1456" w:type="dxa"/>
            <w:tcBorders>
              <w:top w:val="nil"/>
              <w:left w:val="nil"/>
              <w:bottom w:val="nil"/>
              <w:right w:val="nil"/>
            </w:tcBorders>
            <w:shd w:val="clear" w:color="auto" w:fill="auto"/>
            <w:noWrap/>
            <w:hideMark/>
          </w:tcPr>
          <w:p w:rsidR="00115304" w:rsidRPr="000C682B" w:rsidRDefault="00115304">
            <w:pPr>
              <w:rPr>
                <w:rFonts w:ascii="Arial" w:hAnsi="Arial" w:cs="Arial"/>
                <w:b/>
                <w:bCs/>
                <w:sz w:val="20"/>
                <w:szCs w:val="20"/>
              </w:rPr>
            </w:pPr>
            <w:r w:rsidRPr="007F2946">
              <w:rPr>
                <w:rFonts w:ascii="Arial" w:hAnsi="Arial" w:cs="Arial"/>
                <w:b/>
                <w:bCs/>
                <w:sz w:val="20"/>
                <w:szCs w:val="20"/>
              </w:rPr>
              <w:t xml:space="preserve">Table </w:t>
            </w:r>
            <w:proofErr w:type="spellStart"/>
            <w:r w:rsidRPr="007F2946">
              <w:rPr>
                <w:rFonts w:ascii="Arial" w:hAnsi="Arial" w:cs="Arial"/>
                <w:b/>
                <w:bCs/>
                <w:sz w:val="20"/>
                <w:szCs w:val="20"/>
              </w:rPr>
              <w:t>5A.1</w:t>
            </w:r>
            <w:proofErr w:type="spellEnd"/>
          </w:p>
        </w:tc>
        <w:tc>
          <w:tcPr>
            <w:tcW w:w="7333" w:type="dxa"/>
            <w:tcBorders>
              <w:top w:val="nil"/>
              <w:left w:val="nil"/>
              <w:bottom w:val="nil"/>
              <w:right w:val="nil"/>
            </w:tcBorders>
            <w:shd w:val="clear" w:color="auto" w:fill="auto"/>
            <w:hideMark/>
          </w:tcPr>
          <w:p w:rsidR="00115304" w:rsidRDefault="00115304">
            <w:pPr>
              <w:jc w:val="both"/>
              <w:rPr>
                <w:rFonts w:ascii="Arial" w:hAnsi="Arial" w:cs="Arial"/>
                <w:sz w:val="20"/>
                <w:szCs w:val="20"/>
              </w:rPr>
            </w:pPr>
            <w:r>
              <w:rPr>
                <w:rFonts w:ascii="Arial" w:hAnsi="Arial" w:cs="Arial"/>
                <w:sz w:val="20"/>
                <w:szCs w:val="20"/>
              </w:rPr>
              <w:t xml:space="preserve">Government real recurrent expenditure, (2012 dollars) ($ million)   </w:t>
            </w:r>
          </w:p>
        </w:tc>
      </w:tr>
      <w:tr w:rsidR="00115304" w:rsidRPr="005C435A" w:rsidTr="00695463">
        <w:trPr>
          <w:trHeight w:val="345"/>
        </w:trPr>
        <w:tc>
          <w:tcPr>
            <w:tcW w:w="1456" w:type="dxa"/>
            <w:tcBorders>
              <w:top w:val="nil"/>
              <w:left w:val="nil"/>
              <w:bottom w:val="nil"/>
              <w:right w:val="nil"/>
            </w:tcBorders>
            <w:shd w:val="clear" w:color="auto" w:fill="auto"/>
            <w:noWrap/>
            <w:hideMark/>
          </w:tcPr>
          <w:p w:rsidR="00115304" w:rsidRPr="000C682B" w:rsidRDefault="00115304">
            <w:pPr>
              <w:rPr>
                <w:rFonts w:ascii="Arial" w:hAnsi="Arial" w:cs="Arial"/>
                <w:b/>
                <w:bCs/>
                <w:sz w:val="20"/>
                <w:szCs w:val="20"/>
              </w:rPr>
            </w:pPr>
            <w:r w:rsidRPr="007F2946">
              <w:rPr>
                <w:rFonts w:ascii="Arial" w:hAnsi="Arial" w:cs="Arial"/>
                <w:b/>
                <w:bCs/>
                <w:sz w:val="20"/>
                <w:szCs w:val="20"/>
              </w:rPr>
              <w:t xml:space="preserve">Table </w:t>
            </w:r>
            <w:proofErr w:type="spellStart"/>
            <w:r w:rsidRPr="007F2946">
              <w:rPr>
                <w:rFonts w:ascii="Arial" w:hAnsi="Arial" w:cs="Arial"/>
                <w:b/>
                <w:bCs/>
                <w:sz w:val="20"/>
                <w:szCs w:val="20"/>
              </w:rPr>
              <w:t>5A.2</w:t>
            </w:r>
            <w:proofErr w:type="spellEnd"/>
          </w:p>
        </w:tc>
        <w:tc>
          <w:tcPr>
            <w:tcW w:w="7333" w:type="dxa"/>
            <w:tcBorders>
              <w:top w:val="nil"/>
              <w:left w:val="nil"/>
              <w:bottom w:val="nil"/>
              <w:right w:val="nil"/>
            </w:tcBorders>
            <w:shd w:val="clear" w:color="auto" w:fill="auto"/>
            <w:hideMark/>
          </w:tcPr>
          <w:p w:rsidR="00115304" w:rsidRDefault="00115304" w:rsidP="00115304">
            <w:pPr>
              <w:spacing w:after="80"/>
              <w:jc w:val="both"/>
              <w:rPr>
                <w:rFonts w:ascii="Arial" w:hAnsi="Arial" w:cs="Arial"/>
                <w:sz w:val="20"/>
                <w:szCs w:val="20"/>
              </w:rPr>
            </w:pPr>
            <w:r>
              <w:rPr>
                <w:rFonts w:ascii="Arial" w:hAnsi="Arial" w:cs="Arial"/>
                <w:sz w:val="20"/>
                <w:szCs w:val="20"/>
              </w:rPr>
              <w:t xml:space="preserve">Government real recurrent expenditure, (2012 dollars) ($ per person aged 15–64 years)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activity, 2012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Government funded VET activity, 2012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students, all ages, by course level    </w:t>
            </w:r>
          </w:p>
        </w:tc>
      </w:tr>
      <w:tr w:rsidR="0058276D" w:rsidRPr="005C435A" w:rsidTr="00115304">
        <w:trPr>
          <w:trHeight w:val="612"/>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Real net assets of public VET providers per person aged 15–64 years (2012 dollars), ($ per person)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Government payments to non-TAFE providers for VET delivery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Allocation of government real funds for VET (2012 dollars)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by age group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by target age group and Indigenous status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of people aged 15–64 years, by sex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all ages, by region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students, all ages, by disability status (per cent)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students, all ages, by language spoken at home (per cent)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all ages, by language spoken at home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by Indigenous status (per cent)  </w:t>
            </w:r>
          </w:p>
        </w:tc>
      </w:tr>
      <w:tr w:rsidR="0058276D" w:rsidRPr="005C435A" w:rsidTr="00115304">
        <w:trPr>
          <w:trHeight w:val="589"/>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in Certificate III and above, by target age group and Indigenous status   </w:t>
            </w:r>
          </w:p>
        </w:tc>
      </w:tr>
      <w:tr w:rsidR="0058276D" w:rsidRPr="005C435A" w:rsidTr="00115304">
        <w:trPr>
          <w:trHeight w:val="568"/>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participation in Diploma and above, by target age group and Indigenous status   </w:t>
            </w:r>
          </w:p>
        </w:tc>
      </w:tr>
      <w:tr w:rsidR="0058276D" w:rsidRPr="005C435A" w:rsidTr="00115304">
        <w:trPr>
          <w:trHeight w:val="562"/>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5A.19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Government real recurrent expenditure per annual hour (2012 dollars) ($ per hour)     </w:t>
            </w:r>
          </w:p>
        </w:tc>
      </w:tr>
      <w:tr w:rsidR="0058276D" w:rsidRPr="005C435A" w:rsidTr="00115304">
        <w:trPr>
          <w:trHeight w:val="570"/>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5A.20</w:t>
            </w:r>
            <w:proofErr w:type="spellEnd"/>
          </w:p>
        </w:tc>
        <w:tc>
          <w:tcPr>
            <w:tcW w:w="7333" w:type="dxa"/>
            <w:tcBorders>
              <w:top w:val="nil"/>
              <w:left w:val="nil"/>
              <w:bottom w:val="nil"/>
              <w:right w:val="nil"/>
            </w:tcBorders>
            <w:shd w:val="clear" w:color="auto" w:fill="auto"/>
            <w:hideMark/>
          </w:tcPr>
          <w:p w:rsidR="0058276D" w:rsidRDefault="0058276D" w:rsidP="0058276D">
            <w:pPr>
              <w:jc w:val="both"/>
              <w:rPr>
                <w:rFonts w:ascii="Arial" w:hAnsi="Arial" w:cs="Arial"/>
                <w:sz w:val="20"/>
                <w:szCs w:val="20"/>
              </w:rPr>
            </w:pPr>
            <w:r>
              <w:rPr>
                <w:rFonts w:ascii="Arial" w:hAnsi="Arial" w:cs="Arial"/>
                <w:sz w:val="20"/>
                <w:szCs w:val="20"/>
              </w:rPr>
              <w:t xml:space="preserve">Government real recurrent expenditure per hour of government funded load pass, (2012 dollars) ($ per hour)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Value of physical non-current assets and user cost of capital, 2012 </w:t>
            </w:r>
          </w:p>
        </w:tc>
      </w:tr>
      <w:tr w:rsidR="0058276D" w:rsidRPr="005C435A" w:rsidTr="00115304">
        <w:trPr>
          <w:trHeight w:val="35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Total government costs per annual hour, 2012 ($ per hour)  </w:t>
            </w:r>
          </w:p>
        </w:tc>
      </w:tr>
      <w:tr w:rsidR="0058276D" w:rsidRPr="005C435A" w:rsidTr="00115304">
        <w:trPr>
          <w:trHeight w:val="560"/>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Total government VET costs per hour of government funded load pass, 2012 ($ per hour) </w:t>
            </w:r>
          </w:p>
        </w:tc>
      </w:tr>
      <w:tr w:rsidR="0058276D" w:rsidRPr="005C435A" w:rsidTr="00115304">
        <w:trPr>
          <w:trHeight w:val="568"/>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User cost of capital per hour of government funded load pass, ($ per hour) (2012 dollars)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lastRenderedPageBreak/>
              <w:t xml:space="preserve">Table </w:t>
            </w:r>
            <w:proofErr w:type="spellStart"/>
            <w:r w:rsidRPr="0067205E">
              <w:rPr>
                <w:rFonts w:ascii="Arial" w:hAnsi="Arial" w:cs="Arial"/>
                <w:b/>
                <w:sz w:val="20"/>
                <w:szCs w:val="20"/>
              </w:rPr>
              <w:t>5A.25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in employment and/or continued on to further study after completing a course (per cent)    </w:t>
            </w:r>
          </w:p>
        </w:tc>
      </w:tr>
      <w:tr w:rsidR="0058276D" w:rsidRPr="005C435A" w:rsidTr="00115304">
        <w:trPr>
          <w:trHeight w:val="611"/>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Indigenous government funded VET graduates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non-Indigenous VET graduates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from major cities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5A.29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from inner regional areas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from outer regional areas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from remote and very remote areas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reporting disability in employment and/or continued on to further study after completing a course (per cent)      </w:t>
            </w:r>
          </w:p>
        </w:tc>
      </w:tr>
      <w:tr w:rsidR="0058276D" w:rsidRPr="005C435A" w:rsidTr="00115304">
        <w:trPr>
          <w:trHeight w:val="842"/>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speaking a language other than English at home in employment and/or continued on to further study after completing a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Labour force status after the course of VET graduates who were unemployed prior to the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Labour force status after the course of Indigenous VET graduates who were unemployed prior to the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Labour force status after the course of non-Indigenous VET graduates who were unemployed prior to the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Labour force status after the course of VET graduates who were employed prior to the course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graduates employed after their course who undertook their course for employment related reasons, relevance of course to main job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5A.39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graduates who undertook their course for employment related reasons, by job related benefits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Indigenous VET graduates who undertook their course for employment related reasons, by job related benefits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who improved their employment circumstances after training, (per cent)    </w:t>
            </w:r>
          </w:p>
        </w:tc>
      </w:tr>
      <w:tr w:rsidR="0058276D" w:rsidRPr="005C435A" w:rsidTr="00115304">
        <w:trPr>
          <w:trHeight w:val="613"/>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graduates who improved their employment circumstances after training,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Indigenous VET graduates who improved their employment circumstances after training,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non-Indigenous VET graduates who improved their employment circumstances after training,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lastRenderedPageBreak/>
              <w:t xml:space="preserve">Table </w:t>
            </w:r>
            <w:proofErr w:type="spellStart"/>
            <w:r w:rsidRPr="0067205E">
              <w:rPr>
                <w:rFonts w:ascii="Arial" w:hAnsi="Arial" w:cs="Arial"/>
                <w:b/>
                <w:sz w:val="20"/>
                <w:szCs w:val="20"/>
              </w:rPr>
              <w:t>5A.45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who improved their employment circumstances after training, by Indigenous status, (per cent)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VET graduates aged 20-64 years who improved their employment circumstances after training, by Indigenous status, (per cent)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5A.47</w:t>
            </w:r>
            <w:proofErr w:type="spellEnd"/>
          </w:p>
        </w:tc>
        <w:tc>
          <w:tcPr>
            <w:tcW w:w="7333" w:type="dxa"/>
            <w:tcBorders>
              <w:top w:val="nil"/>
              <w:left w:val="nil"/>
              <w:bottom w:val="nil"/>
              <w:right w:val="nil"/>
            </w:tcBorders>
            <w:shd w:val="clear" w:color="auto" w:fill="auto"/>
            <w:hideMark/>
          </w:tcPr>
          <w:p w:rsidR="0058276D" w:rsidRDefault="0058276D" w:rsidP="00EC50B3">
            <w:pPr>
              <w:jc w:val="both"/>
              <w:rPr>
                <w:rFonts w:ascii="Arial" w:hAnsi="Arial" w:cs="Arial"/>
                <w:sz w:val="20"/>
                <w:szCs w:val="20"/>
              </w:rPr>
            </w:pPr>
            <w:r>
              <w:rPr>
                <w:rFonts w:ascii="Arial" w:hAnsi="Arial" w:cs="Arial"/>
                <w:sz w:val="20"/>
                <w:szCs w:val="20"/>
              </w:rPr>
              <w:t xml:space="preserve">Proportion of graduates with improved employment status after training (completed study only), by level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5A.48</w:t>
            </w:r>
            <w:proofErr w:type="spellEnd"/>
          </w:p>
        </w:tc>
        <w:tc>
          <w:tcPr>
            <w:tcW w:w="7333" w:type="dxa"/>
            <w:tcBorders>
              <w:top w:val="nil"/>
              <w:left w:val="nil"/>
              <w:bottom w:val="nil"/>
              <w:right w:val="nil"/>
            </w:tcBorders>
            <w:shd w:val="clear" w:color="auto" w:fill="auto"/>
            <w:hideMark/>
          </w:tcPr>
          <w:p w:rsidR="0058276D" w:rsidRDefault="0058276D" w:rsidP="00EC50B3">
            <w:pPr>
              <w:jc w:val="both"/>
              <w:rPr>
                <w:rFonts w:ascii="Arial" w:hAnsi="Arial" w:cs="Arial"/>
                <w:sz w:val="20"/>
                <w:szCs w:val="20"/>
              </w:rPr>
            </w:pPr>
            <w:r>
              <w:rPr>
                <w:rFonts w:ascii="Arial" w:hAnsi="Arial" w:cs="Arial"/>
                <w:sz w:val="20"/>
                <w:szCs w:val="20"/>
              </w:rPr>
              <w:t xml:space="preserve">Proportion of graduates aged 20-64 years with improved employment status after training (completed study only), by level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5A.49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Load pass rates by Indigenous status (per cent)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Load pass rates by region (per cent)    </w:t>
            </w:r>
          </w:p>
        </w:tc>
      </w:tr>
      <w:tr w:rsidR="0058276D" w:rsidRPr="005C435A" w:rsidTr="00115304">
        <w:trPr>
          <w:trHeight w:val="418"/>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Load pass rates by disability status (per cent)    </w:t>
            </w:r>
          </w:p>
        </w:tc>
      </w:tr>
      <w:tr w:rsidR="0058276D" w:rsidRPr="005C435A" w:rsidTr="00115304">
        <w:trPr>
          <w:trHeight w:val="42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Load pass rates by language spoken at home (per cent)    </w:t>
            </w:r>
          </w:p>
        </w:tc>
      </w:tr>
      <w:tr w:rsidR="0058276D" w:rsidRPr="005C435A" w:rsidTr="00115304">
        <w:trPr>
          <w:trHeight w:val="9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5A.53</w:t>
            </w:r>
            <w:proofErr w:type="spellEnd"/>
            <w:r w:rsidRPr="0067205E">
              <w:rPr>
                <w:rFonts w:ascii="Arial" w:hAnsi="Arial" w:cs="Arial"/>
                <w:b/>
                <w:sz w:val="20"/>
                <w:szCs w:val="20"/>
              </w:rPr>
              <w:t xml:space="preserve"> </w:t>
            </w:r>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all students with improved education/training status after training, as a per cent of course enrolments by all students undertaking </w:t>
            </w:r>
            <w:proofErr w:type="spellStart"/>
            <w:r>
              <w:rPr>
                <w:rFonts w:ascii="Arial" w:hAnsi="Arial" w:cs="Arial"/>
                <w:sz w:val="20"/>
                <w:szCs w:val="20"/>
              </w:rPr>
              <w:t>AQF</w:t>
            </w:r>
            <w:proofErr w:type="spellEnd"/>
            <w:r>
              <w:rPr>
                <w:rFonts w:ascii="Arial" w:hAnsi="Arial" w:cs="Arial"/>
                <w:sz w:val="20"/>
                <w:szCs w:val="20"/>
              </w:rPr>
              <w:t xml:space="preserve"> qualifications, by Indigenous status </w:t>
            </w:r>
          </w:p>
        </w:tc>
      </w:tr>
      <w:tr w:rsidR="0058276D" w:rsidRPr="005C435A" w:rsidTr="00115304">
        <w:trPr>
          <w:trHeight w:val="1068"/>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students aged 20–64 years with improved education/training status after training, as a per cent of course enrolments by students aged 20–64 years undertaking </w:t>
            </w:r>
            <w:proofErr w:type="spellStart"/>
            <w:r>
              <w:rPr>
                <w:rFonts w:ascii="Arial" w:hAnsi="Arial" w:cs="Arial"/>
                <w:sz w:val="20"/>
                <w:szCs w:val="20"/>
              </w:rPr>
              <w:t>AQF</w:t>
            </w:r>
            <w:proofErr w:type="spellEnd"/>
            <w:r>
              <w:rPr>
                <w:rFonts w:ascii="Arial" w:hAnsi="Arial" w:cs="Arial"/>
                <w:sz w:val="20"/>
                <w:szCs w:val="20"/>
              </w:rPr>
              <w:t xml:space="preserve"> qualifications, by Indigenous status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all students with improved education/training status after training, as a per cent of course enrolments by all students undertaking </w:t>
            </w:r>
            <w:proofErr w:type="spellStart"/>
            <w:r>
              <w:rPr>
                <w:rFonts w:ascii="Arial" w:hAnsi="Arial" w:cs="Arial"/>
                <w:sz w:val="20"/>
                <w:szCs w:val="20"/>
              </w:rPr>
              <w:t>AQF</w:t>
            </w:r>
            <w:proofErr w:type="spellEnd"/>
            <w:r>
              <w:rPr>
                <w:rFonts w:ascii="Arial" w:hAnsi="Arial" w:cs="Arial"/>
                <w:sz w:val="20"/>
                <w:szCs w:val="20"/>
              </w:rPr>
              <w:t xml:space="preserve"> qualifications, by remoteness  (ARIA)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students aged 20–64 years with improved education/training status after training, as a per cent of course enrolments by students aged 20–64 years undertaking </w:t>
            </w:r>
            <w:proofErr w:type="spellStart"/>
            <w:r>
              <w:rPr>
                <w:rFonts w:ascii="Arial" w:hAnsi="Arial" w:cs="Arial"/>
                <w:sz w:val="20"/>
                <w:szCs w:val="20"/>
              </w:rPr>
              <w:t>AQF</w:t>
            </w:r>
            <w:proofErr w:type="spellEnd"/>
            <w:r>
              <w:rPr>
                <w:rFonts w:ascii="Arial" w:hAnsi="Arial" w:cs="Arial"/>
                <w:sz w:val="20"/>
                <w:szCs w:val="20"/>
              </w:rPr>
              <w:t xml:space="preserve"> qualifications, by remoteness (ARIA)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all students with improved education/training status after training, as a per cent of course enrolments by all students undertaking </w:t>
            </w:r>
            <w:proofErr w:type="spellStart"/>
            <w:r>
              <w:rPr>
                <w:rFonts w:ascii="Arial" w:hAnsi="Arial" w:cs="Arial"/>
                <w:sz w:val="20"/>
                <w:szCs w:val="20"/>
              </w:rPr>
              <w:t>AQF</w:t>
            </w:r>
            <w:proofErr w:type="spellEnd"/>
            <w:r>
              <w:rPr>
                <w:rFonts w:ascii="Arial" w:hAnsi="Arial" w:cs="Arial"/>
                <w:sz w:val="20"/>
                <w:szCs w:val="20"/>
              </w:rPr>
              <w:t xml:space="preserve"> qualifications, by level of qualification (</w:t>
            </w:r>
            <w:proofErr w:type="spellStart"/>
            <w:r>
              <w:rPr>
                <w:rFonts w:ascii="Arial" w:hAnsi="Arial" w:cs="Arial"/>
                <w:sz w:val="20"/>
                <w:szCs w:val="20"/>
              </w:rPr>
              <w:t>AQF</w:t>
            </w:r>
            <w:proofErr w:type="spellEnd"/>
            <w:r>
              <w:rPr>
                <w:rFonts w:ascii="Arial" w:hAnsi="Arial" w:cs="Arial"/>
                <w:sz w:val="20"/>
                <w:szCs w:val="20"/>
              </w:rPr>
              <w:t xml:space="preserve"> Certificate III  or above only), 2011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 completions by students aged 20–64 years with improved education/training status after training, as a </w:t>
            </w:r>
            <w:proofErr w:type="spellStart"/>
            <w:r>
              <w:rPr>
                <w:rFonts w:ascii="Arial" w:hAnsi="Arial" w:cs="Arial"/>
                <w:sz w:val="20"/>
                <w:szCs w:val="20"/>
              </w:rPr>
              <w:t>percent</w:t>
            </w:r>
            <w:proofErr w:type="spellEnd"/>
            <w:r>
              <w:rPr>
                <w:rFonts w:ascii="Arial" w:hAnsi="Arial" w:cs="Arial"/>
                <w:sz w:val="20"/>
                <w:szCs w:val="20"/>
              </w:rPr>
              <w:t xml:space="preserve"> of course enrolments by students aged 20–64 years undertaking </w:t>
            </w:r>
            <w:proofErr w:type="spellStart"/>
            <w:r>
              <w:rPr>
                <w:rFonts w:ascii="Arial" w:hAnsi="Arial" w:cs="Arial"/>
                <w:sz w:val="20"/>
                <w:szCs w:val="20"/>
              </w:rPr>
              <w:t>AQF</w:t>
            </w:r>
            <w:proofErr w:type="spellEnd"/>
            <w:r>
              <w:rPr>
                <w:rFonts w:ascii="Arial" w:hAnsi="Arial" w:cs="Arial"/>
                <w:sz w:val="20"/>
                <w:szCs w:val="20"/>
              </w:rPr>
              <w:t xml:space="preserve"> qualifications, by level of qualification (</w:t>
            </w:r>
            <w:proofErr w:type="spellStart"/>
            <w:r>
              <w:rPr>
                <w:rFonts w:ascii="Arial" w:hAnsi="Arial" w:cs="Arial"/>
                <w:sz w:val="20"/>
                <w:szCs w:val="20"/>
              </w:rPr>
              <w:t>AQF</w:t>
            </w:r>
            <w:proofErr w:type="spellEnd"/>
            <w:r>
              <w:rPr>
                <w:rFonts w:ascii="Arial" w:hAnsi="Arial" w:cs="Arial"/>
                <w:sz w:val="20"/>
                <w:szCs w:val="20"/>
              </w:rPr>
              <w:t xml:space="preserve"> Certificate III above only), by State and Territory, 2011</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5A.59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all graduates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Indigenous graduates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non-Indigenous graduates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from major cities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from inner regional areas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from outer regional areas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lastRenderedPageBreak/>
              <w:t xml:space="preserve">Table </w:t>
            </w:r>
            <w:proofErr w:type="spellStart"/>
            <w:r w:rsidRPr="0067205E">
              <w:rPr>
                <w:rFonts w:ascii="Arial" w:hAnsi="Arial" w:cs="Arial"/>
                <w:b/>
                <w:sz w:val="20"/>
                <w:szCs w:val="20"/>
              </w:rPr>
              <w:t>5A.65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from remote and very remote areas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reporting disability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Whether course helped graduates achieve their main reason for undertaking training, graduates speaking a language other than English at home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all graduates who were satisfied with the quality of their completed course, by purpose of study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5A.69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Indigenous graduates who were satisfied with the quality of their completed course, by purpose of study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non-Indigenous graduates who were satisfied with the quality of their completed course, by purpose of study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from major cities who were satisfied with the quality of their completed course, by purpose of study   </w:t>
            </w:r>
          </w:p>
        </w:tc>
      </w:tr>
      <w:tr w:rsidR="0058276D" w:rsidRPr="005C435A" w:rsidTr="00115304">
        <w:trPr>
          <w:trHeight w:val="61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from inner regional areas who were satisfied with the quality of their completed course, by purpose of study   </w:t>
            </w:r>
          </w:p>
        </w:tc>
      </w:tr>
      <w:tr w:rsidR="0058276D" w:rsidRPr="005C435A" w:rsidTr="00115304">
        <w:trPr>
          <w:trHeight w:val="650"/>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from outer regional areas who were satisfied with the quality of their completed course, by purpose of study   </w:t>
            </w:r>
          </w:p>
        </w:tc>
      </w:tr>
      <w:tr w:rsidR="0058276D" w:rsidRPr="005C435A" w:rsidTr="00115304">
        <w:trPr>
          <w:trHeight w:val="574"/>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from remote and very remote areas who were satisfied with the quality of their completed course, by purpose of study   </w:t>
            </w:r>
          </w:p>
        </w:tc>
      </w:tr>
      <w:tr w:rsidR="0058276D" w:rsidRPr="005C435A" w:rsidTr="00115304">
        <w:trPr>
          <w:trHeight w:val="568"/>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reporting disability who were satisfied with the quality of their completed course, by purpose of study   </w:t>
            </w:r>
          </w:p>
        </w:tc>
      </w:tr>
      <w:tr w:rsidR="0058276D" w:rsidRPr="005C435A" w:rsidTr="00115304">
        <w:trPr>
          <w:trHeight w:val="612"/>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Proportion of graduates speaking a language other than English at home who were satisfied with the quality of their completed course, by purpose of study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VET qualifications completed, by Indigenous status     </w:t>
            </w:r>
          </w:p>
        </w:tc>
      </w:tr>
      <w:tr w:rsidR="0058276D" w:rsidRPr="005C435A" w:rsidTr="00115304">
        <w:trPr>
          <w:trHeight w:val="654"/>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VET qualifications completed by students, by region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5A.79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VET qualifications completed by students, by disability status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VET qualifications completed by students, by language spoken at home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qualifications completed by students, by course level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5A.82</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VET qualifications completed by course level, Indigenous status and target age group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5A.83</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Qualification Equivalents, all ages, by Indigenous status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5A.84</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units of competency and modules completed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5A.85</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units of competency and modules completed, by regions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5A.86</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units of competency and modules completed, by disability status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5A.87</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units of competency and modules completed, by language spoken at home ('000)   </w:t>
            </w:r>
          </w:p>
        </w:tc>
      </w:tr>
      <w:tr w:rsidR="0058276D" w:rsidRPr="005C435A" w:rsidTr="00115304">
        <w:trPr>
          <w:trHeight w:val="567"/>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5A.88</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Number of units of competency and modules completed, by Indigenous status ('000)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5A.89</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Employer engagement with VET (per cent)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lastRenderedPageBreak/>
              <w:t xml:space="preserve">Table </w:t>
            </w:r>
            <w:proofErr w:type="spellStart"/>
            <w:r w:rsidRPr="0067205E">
              <w:rPr>
                <w:rFonts w:ascii="Arial" w:hAnsi="Arial" w:cs="Arial"/>
                <w:b/>
                <w:sz w:val="20"/>
                <w:szCs w:val="20"/>
              </w:rPr>
              <w:t>5A.90</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 xml:space="preserve">Employer satisfaction with VET  (per cent)   </w:t>
            </w:r>
          </w:p>
        </w:tc>
      </w:tr>
      <w:tr w:rsidR="0058276D" w:rsidRPr="005C435A" w:rsidTr="00115304">
        <w:trPr>
          <w:trHeight w:val="345"/>
        </w:trPr>
        <w:tc>
          <w:tcPr>
            <w:tcW w:w="1456" w:type="dxa"/>
            <w:tcBorders>
              <w:top w:val="nil"/>
              <w:left w:val="nil"/>
              <w:bottom w:val="nil"/>
              <w:right w:val="nil"/>
            </w:tcBorders>
            <w:shd w:val="clear" w:color="auto" w:fill="auto"/>
            <w:noWrap/>
            <w:hideMark/>
          </w:tcPr>
          <w:p w:rsidR="0058276D" w:rsidRPr="0067205E" w:rsidRDefault="0058276D" w:rsidP="00FF3898">
            <w:pPr>
              <w:rPr>
                <w:rFonts w:ascii="Arial" w:hAnsi="Arial" w:cs="Arial"/>
                <w:b/>
                <w:sz w:val="20"/>
                <w:szCs w:val="20"/>
              </w:rPr>
            </w:pPr>
            <w:r w:rsidRPr="0067205E">
              <w:rPr>
                <w:rFonts w:ascii="Arial" w:hAnsi="Arial" w:cs="Arial"/>
                <w:b/>
                <w:sz w:val="20"/>
                <w:szCs w:val="20"/>
              </w:rPr>
              <w:t xml:space="preserve">Table </w:t>
            </w:r>
            <w:proofErr w:type="spellStart"/>
            <w:r w:rsidRPr="0067205E">
              <w:rPr>
                <w:rFonts w:ascii="Arial" w:hAnsi="Arial" w:cs="Arial"/>
                <w:b/>
                <w:sz w:val="20"/>
                <w:szCs w:val="20"/>
              </w:rPr>
              <w:t>5A.91</w:t>
            </w:r>
            <w:proofErr w:type="spellEnd"/>
          </w:p>
        </w:tc>
        <w:tc>
          <w:tcPr>
            <w:tcW w:w="7333" w:type="dxa"/>
            <w:tcBorders>
              <w:top w:val="nil"/>
              <w:left w:val="nil"/>
              <w:bottom w:val="nil"/>
              <w:right w:val="nil"/>
            </w:tcBorders>
            <w:shd w:val="clear" w:color="auto" w:fill="auto"/>
            <w:hideMark/>
          </w:tcPr>
          <w:p w:rsidR="0058276D" w:rsidRDefault="0058276D">
            <w:pPr>
              <w:jc w:val="both"/>
              <w:rPr>
                <w:rFonts w:ascii="Arial" w:hAnsi="Arial" w:cs="Arial"/>
                <w:sz w:val="20"/>
                <w:szCs w:val="20"/>
              </w:rPr>
            </w:pPr>
            <w:r>
              <w:rPr>
                <w:rFonts w:ascii="Arial" w:hAnsi="Arial" w:cs="Arial"/>
                <w:sz w:val="20"/>
                <w:szCs w:val="20"/>
              </w:rPr>
              <w:t>Gross Domestic Product chain price deflator (index)</w:t>
            </w:r>
          </w:p>
        </w:tc>
      </w:tr>
    </w:tbl>
    <w:p w:rsidR="00347BB3" w:rsidRPr="00EF5A5F" w:rsidRDefault="00347BB3" w:rsidP="00C57336">
      <w:pPr>
        <w:pStyle w:val="BodyText"/>
      </w:pPr>
    </w:p>
    <w:p w:rsidR="00C57336" w:rsidRPr="00EF5A5F" w:rsidRDefault="008C7339" w:rsidP="00281C53">
      <w:pPr>
        <w:pStyle w:val="Heading2"/>
      </w:pPr>
      <w:r w:rsidRPr="00EF5A5F">
        <w:br w:type="page"/>
      </w:r>
      <w:bookmarkStart w:id="81" w:name="_Toc341279246"/>
      <w:r w:rsidR="00FA7BB6" w:rsidRPr="00EF5A5F">
        <w:lastRenderedPageBreak/>
        <w:t>5</w:t>
      </w:r>
      <w:r w:rsidR="00C57336" w:rsidRPr="00EF5A5F">
        <w:t>.8</w:t>
      </w:r>
      <w:r w:rsidR="00C57336" w:rsidRPr="00EF5A5F">
        <w:tab/>
        <w:t>References</w:t>
      </w:r>
      <w:bookmarkEnd w:id="81"/>
    </w:p>
    <w:p w:rsidR="008E0E6E" w:rsidRDefault="00C57336" w:rsidP="00473934">
      <w:pPr>
        <w:pStyle w:val="Reference"/>
      </w:pPr>
      <w:r w:rsidRPr="00C15F4D">
        <w:t xml:space="preserve">ABS (Australian Bureau of Statistics) </w:t>
      </w:r>
      <w:r w:rsidR="008E0E6E" w:rsidRPr="00EF5A5F">
        <w:t>201</w:t>
      </w:r>
      <w:r w:rsidR="008E0E6E">
        <w:t>3</w:t>
      </w:r>
      <w:r w:rsidR="008E0E6E" w:rsidRPr="00EF5A5F">
        <w:t xml:space="preserve">, </w:t>
      </w:r>
      <w:r w:rsidR="008E0E6E" w:rsidRPr="00EF5A5F">
        <w:rPr>
          <w:i/>
        </w:rPr>
        <w:t>Disability, Ageing and Carers Australia: Summary of Findings 20</w:t>
      </w:r>
      <w:r w:rsidR="008E0E6E">
        <w:rPr>
          <w:i/>
        </w:rPr>
        <w:t>12</w:t>
      </w:r>
      <w:r w:rsidR="008E0E6E" w:rsidRPr="00EF5A5F">
        <w:t>, Cat. no. 4430.0, Canberra.</w:t>
      </w:r>
    </w:p>
    <w:p w:rsidR="008E0E6E" w:rsidRDefault="007A35FA" w:rsidP="008E0E6E">
      <w:pPr>
        <w:pStyle w:val="Reference"/>
      </w:pPr>
      <w:r w:rsidRPr="00EF5A5F">
        <w:rPr>
          <w:rStyle w:val="ReferenceChar"/>
        </w:rPr>
        <w:t xml:space="preserve">—— </w:t>
      </w:r>
      <w:r w:rsidR="008E0E6E" w:rsidRPr="00C15F4D">
        <w:t xml:space="preserve">2012, </w:t>
      </w:r>
      <w:r w:rsidR="008E0E6E" w:rsidRPr="00C15F4D">
        <w:rPr>
          <w:i/>
        </w:rPr>
        <w:t>2011 Census of Population and Housing, Australia, States and Territories, Expanded Communi</w:t>
      </w:r>
      <w:r w:rsidR="008E0E6E">
        <w:rPr>
          <w:i/>
        </w:rPr>
        <w:t xml:space="preserve">ty Profile, Table </w:t>
      </w:r>
      <w:proofErr w:type="spellStart"/>
      <w:r w:rsidR="008E0E6E">
        <w:rPr>
          <w:i/>
        </w:rPr>
        <w:t>X05</w:t>
      </w:r>
      <w:proofErr w:type="spellEnd"/>
      <w:r w:rsidR="008E0E6E">
        <w:rPr>
          <w:i/>
        </w:rPr>
        <w:t xml:space="preserve"> -</w:t>
      </w:r>
      <w:r w:rsidR="008E0E6E" w:rsidRPr="00C15F4D">
        <w:rPr>
          <w:i/>
        </w:rPr>
        <w:t xml:space="preserve"> Language spoken at home by proficiency in spoken English/language by sex, </w:t>
      </w:r>
      <w:r w:rsidR="008E0E6E" w:rsidRPr="008E0E6E">
        <w:t>Cat. no. 2005.0, Canberra.</w:t>
      </w:r>
      <w:r w:rsidR="008E0E6E" w:rsidRPr="00C15F4D">
        <w:rPr>
          <w:i/>
        </w:rPr>
        <w:t xml:space="preserve"> </w:t>
      </w:r>
    </w:p>
    <w:p w:rsidR="00511061" w:rsidRPr="00EF5A5F" w:rsidRDefault="00511061" w:rsidP="00511061">
      <w:pPr>
        <w:pStyle w:val="Reference"/>
      </w:pPr>
      <w:r w:rsidRPr="00EF5A5F">
        <w:rPr>
          <w:rStyle w:val="ReferenceChar"/>
        </w:rPr>
        <w:t xml:space="preserve">—— </w:t>
      </w:r>
      <w:r w:rsidRPr="00EF5A5F">
        <w:rPr>
          <w:i/>
        </w:rPr>
        <w:t>2006 Census of Population and Housing</w:t>
      </w:r>
      <w:r w:rsidRPr="00EF5A5F">
        <w:t>, Cat. no. 2068.0, Canberra.</w:t>
      </w:r>
    </w:p>
    <w:p w:rsidR="009D52C9" w:rsidRDefault="00106CB7" w:rsidP="0014685B">
      <w:pPr>
        <w:pStyle w:val="Reference"/>
      </w:pPr>
      <w:proofErr w:type="spellStart"/>
      <w:r w:rsidRPr="00EF5A5F">
        <w:t>COAG</w:t>
      </w:r>
      <w:proofErr w:type="spellEnd"/>
      <w:r w:rsidRPr="00EF5A5F">
        <w:t xml:space="preserve"> (Council of Australian Governments</w:t>
      </w:r>
      <w:r w:rsidRPr="009D604A">
        <w:t xml:space="preserve">) </w:t>
      </w:r>
      <w:r w:rsidR="004D5C3D" w:rsidRPr="009D604A">
        <w:t>2012</w:t>
      </w:r>
      <w:r w:rsidR="009D52C9" w:rsidRPr="009D604A">
        <w:t xml:space="preserve">, </w:t>
      </w:r>
      <w:r w:rsidR="004D5C3D" w:rsidRPr="009D604A">
        <w:rPr>
          <w:i/>
        </w:rPr>
        <w:t>National Agreement for Skills and Workforce Development</w:t>
      </w:r>
      <w:r w:rsidR="004D5C3D" w:rsidRPr="009D604A">
        <w:t xml:space="preserve">, </w:t>
      </w:r>
      <w:proofErr w:type="spellStart"/>
      <w:r w:rsidR="00CE3E3B" w:rsidRPr="009D604A">
        <w:t>www.federalfinancialrelations.gov.au</w:t>
      </w:r>
      <w:proofErr w:type="spellEnd"/>
      <w:r w:rsidR="00CE3E3B" w:rsidRPr="009D604A">
        <w:t>/</w:t>
      </w:r>
      <w:r w:rsidR="00CE3E3B" w:rsidRPr="009D604A">
        <w:br/>
        <w:t>content/</w:t>
      </w:r>
      <w:proofErr w:type="spellStart"/>
      <w:r w:rsidR="00CE3E3B" w:rsidRPr="009D604A">
        <w:t>national_agreements.aspx</w:t>
      </w:r>
      <w:proofErr w:type="spellEnd"/>
      <w:r w:rsidR="004D5C3D" w:rsidRPr="009D604A">
        <w:t xml:space="preserve"> (accessed </w:t>
      </w:r>
      <w:r w:rsidR="004E2BA9" w:rsidRPr="009D604A">
        <w:t>20</w:t>
      </w:r>
      <w:r w:rsidR="004D5C3D" w:rsidRPr="009D604A">
        <w:t> </w:t>
      </w:r>
      <w:r w:rsidR="00B0497B" w:rsidRPr="009D604A">
        <w:t>Dec</w:t>
      </w:r>
      <w:r w:rsidR="00123D29" w:rsidRPr="009D604A">
        <w:t>em</w:t>
      </w:r>
      <w:r w:rsidR="004D5C3D" w:rsidRPr="009D604A">
        <w:t>ber</w:t>
      </w:r>
      <w:r w:rsidR="004D5C3D">
        <w:rPr>
          <w:rStyle w:val="ReferenceChar"/>
        </w:rPr>
        <w:t xml:space="preserve"> </w:t>
      </w:r>
      <w:r w:rsidR="004D5C3D" w:rsidRPr="0014685B">
        <w:rPr>
          <w:rStyle w:val="ReferenceChar"/>
        </w:rPr>
        <w:t>201</w:t>
      </w:r>
      <w:r w:rsidR="004D5C3D">
        <w:rPr>
          <w:rStyle w:val="ReferenceChar"/>
        </w:rPr>
        <w:t>2</w:t>
      </w:r>
      <w:r w:rsidR="004D5C3D" w:rsidRPr="00EF5A5F">
        <w:rPr>
          <w:rStyle w:val="ReferenceChar"/>
        </w:rPr>
        <w:t>).</w:t>
      </w:r>
    </w:p>
    <w:p w:rsidR="00D153A4" w:rsidRPr="00EF5A5F" w:rsidRDefault="009D52C9" w:rsidP="0014685B">
      <w:pPr>
        <w:pStyle w:val="Reference"/>
        <w:rPr>
          <w:rStyle w:val="ReferenceChar"/>
          <w:b/>
        </w:rPr>
      </w:pPr>
      <w:r w:rsidRPr="00EF5A5F">
        <w:rPr>
          <w:rStyle w:val="ReferenceChar"/>
        </w:rPr>
        <w:t xml:space="preserve">—— </w:t>
      </w:r>
      <w:r>
        <w:t>201</w:t>
      </w:r>
      <w:r w:rsidR="004D5C3D">
        <w:t>1</w:t>
      </w:r>
      <w:r w:rsidR="005416AE" w:rsidRPr="00EF5A5F">
        <w:t xml:space="preserve">, </w:t>
      </w:r>
      <w:r w:rsidR="004D5C3D" w:rsidRPr="00EF5A5F">
        <w:rPr>
          <w:rStyle w:val="ReferenceChar"/>
          <w:i/>
        </w:rPr>
        <w:t>National Indigenous Reform Agreement,</w:t>
      </w:r>
      <w:r w:rsidR="004D5C3D">
        <w:rPr>
          <w:rStyle w:val="ReferenceChar"/>
          <w:i/>
        </w:rPr>
        <w:t xml:space="preserve"> </w:t>
      </w:r>
      <w:proofErr w:type="spellStart"/>
      <w:r w:rsidR="00CE3E3B" w:rsidRPr="009D604A">
        <w:t>www.federalfinancialrela</w:t>
      </w:r>
      <w:proofErr w:type="spellEnd"/>
      <w:r w:rsidR="00CE3E3B" w:rsidRPr="009D604A">
        <w:br/>
      </w:r>
      <w:proofErr w:type="spellStart"/>
      <w:r w:rsidR="00CE3E3B" w:rsidRPr="009D604A">
        <w:t>tions.gov.au</w:t>
      </w:r>
      <w:proofErr w:type="spellEnd"/>
      <w:r w:rsidR="00CE3E3B" w:rsidRPr="009D604A">
        <w:t>/content/</w:t>
      </w:r>
      <w:proofErr w:type="spellStart"/>
      <w:r w:rsidR="00CE3E3B" w:rsidRPr="009D604A">
        <w:t>national_agr</w:t>
      </w:r>
      <w:r w:rsidR="004D5C3D" w:rsidRPr="009D604A">
        <w:t>eements.aspx</w:t>
      </w:r>
      <w:proofErr w:type="spellEnd"/>
      <w:r w:rsidR="004D5C3D" w:rsidRPr="009D604A">
        <w:t xml:space="preserve"> (a</w:t>
      </w:r>
      <w:r w:rsidR="004D5C3D" w:rsidRPr="0014685B">
        <w:rPr>
          <w:rStyle w:val="ReferenceChar"/>
        </w:rPr>
        <w:t>ccessed</w:t>
      </w:r>
      <w:r w:rsidR="004E2BA9">
        <w:rPr>
          <w:rStyle w:val="ReferenceChar"/>
        </w:rPr>
        <w:t xml:space="preserve"> 20</w:t>
      </w:r>
      <w:r w:rsidR="00B0497B">
        <w:rPr>
          <w:rStyle w:val="ReferenceChar"/>
        </w:rPr>
        <w:t xml:space="preserve"> December </w:t>
      </w:r>
      <w:r w:rsidR="004D5C3D" w:rsidRPr="0014685B">
        <w:rPr>
          <w:rStyle w:val="ReferenceChar"/>
        </w:rPr>
        <w:t>201</w:t>
      </w:r>
      <w:r w:rsidR="004D5C3D">
        <w:rPr>
          <w:rStyle w:val="ReferenceChar"/>
        </w:rPr>
        <w:t>2</w:t>
      </w:r>
      <w:r w:rsidR="004D5C3D" w:rsidRPr="00EF5A5F">
        <w:rPr>
          <w:rStyle w:val="ReferenceChar"/>
        </w:rPr>
        <w:t>).</w:t>
      </w:r>
    </w:p>
    <w:p w:rsidR="005F6DBF" w:rsidRDefault="00C57336" w:rsidP="00473934">
      <w:pPr>
        <w:pStyle w:val="Reference"/>
      </w:pPr>
      <w:proofErr w:type="spellStart"/>
      <w:r w:rsidRPr="00EF5A5F">
        <w:t>NCVER</w:t>
      </w:r>
      <w:proofErr w:type="spellEnd"/>
      <w:r w:rsidRPr="00EF5A5F">
        <w:t xml:space="preserve"> (National Centre for Vocational Education Research) </w:t>
      </w:r>
      <w:r w:rsidR="005F6DBF">
        <w:t>2011</w:t>
      </w:r>
      <w:r w:rsidR="005F6DBF" w:rsidRPr="00EF5A5F">
        <w:t xml:space="preserve">, </w:t>
      </w:r>
      <w:r w:rsidR="005F6DBF" w:rsidRPr="00EF5A5F">
        <w:rPr>
          <w:i/>
        </w:rPr>
        <w:t>Australian Vocational Education and Training Statistics: Employers’ use and views of the VET system 2009</w:t>
      </w:r>
      <w:r w:rsidR="005F6DBF" w:rsidRPr="00EF5A5F">
        <w:t>, Adelaide</w:t>
      </w:r>
      <w:r w:rsidR="005F6DBF">
        <w:t>.</w:t>
      </w:r>
    </w:p>
    <w:p w:rsidR="00C57336" w:rsidRPr="00EF5A5F" w:rsidRDefault="005F6DBF" w:rsidP="00473934">
      <w:pPr>
        <w:pStyle w:val="Reference"/>
      </w:pPr>
      <w:r w:rsidRPr="00EF5A5F">
        <w:t xml:space="preserve">—— </w:t>
      </w:r>
      <w:r w:rsidR="00C14640" w:rsidRPr="00EF5A5F">
        <w:t xml:space="preserve">2006, </w:t>
      </w:r>
      <w:r w:rsidR="00C14640" w:rsidRPr="00EF5A5F">
        <w:rPr>
          <w:i/>
        </w:rPr>
        <w:t>Australian Vocational Education and Training Statistics: Down the track: TAFE outcomes for young people two years on</w:t>
      </w:r>
      <w:r w:rsidR="00C14640" w:rsidRPr="00EF5A5F">
        <w:t>, Adelaide</w:t>
      </w:r>
      <w:r w:rsidR="00CE3E3B">
        <w:t>.</w:t>
      </w:r>
    </w:p>
    <w:p w:rsidR="00A93174" w:rsidRPr="00EF5A5F" w:rsidRDefault="00C57336" w:rsidP="00F758BD">
      <w:pPr>
        <w:pStyle w:val="Reference"/>
      </w:pPr>
      <w:proofErr w:type="spellStart"/>
      <w:r w:rsidRPr="00EF5A5F">
        <w:t>SCRGSP</w:t>
      </w:r>
      <w:proofErr w:type="spellEnd"/>
      <w:r w:rsidRPr="00EF5A5F">
        <w:t xml:space="preserve"> (Steering Committee for the Review of Government Service Provision) 2006, </w:t>
      </w:r>
      <w:r w:rsidRPr="00EF5A5F">
        <w:rPr>
          <w:i/>
        </w:rPr>
        <w:t>Report on Government Services 2006</w:t>
      </w:r>
      <w:r w:rsidRPr="00EF5A5F">
        <w:t>, Productivity Commission, Canberra.</w:t>
      </w:r>
    </w:p>
    <w:sectPr w:rsidR="00A93174" w:rsidRPr="00EF5A5F" w:rsidSect="00D14D44">
      <w:headerReference w:type="even" r:id="rId71"/>
      <w:headerReference w:type="default" r:id="rId72"/>
      <w:footerReference w:type="even" r:id="rId73"/>
      <w:footerReference w:type="default" r:id="rId74"/>
      <w:pgSz w:w="11907" w:h="16840" w:code="9"/>
      <w:pgMar w:top="1985" w:right="1304" w:bottom="1418" w:left="1814" w:header="1701" w:footer="567" w:gutter="0"/>
      <w:pgNumType w:start="1" w:chapStyle="1"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365F" w:rsidRDefault="0022365F">
      <w:r>
        <w:separator/>
      </w:r>
    </w:p>
  </w:endnote>
  <w:endnote w:type="continuationSeparator" w:id="0">
    <w:p w:rsidR="0022365F" w:rsidRDefault="002236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Frutiger LT Std 45 Light">
    <w:altName w:val="Frutiger LT Std 45 Ligh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22365F" w:rsidRPr="00E109F1">
      <w:trPr>
        <w:trHeight w:hRule="exact" w:val="740"/>
      </w:trPr>
      <w:tc>
        <w:tcPr>
          <w:tcW w:w="510" w:type="dxa"/>
          <w:tcBorders>
            <w:top w:val="single" w:sz="6" w:space="0" w:color="auto"/>
          </w:tcBorders>
        </w:tcPr>
        <w:p w:rsidR="0022365F" w:rsidRPr="00E109F1" w:rsidRDefault="0022365F">
          <w:pPr>
            <w:pStyle w:val="Footer"/>
            <w:tabs>
              <w:tab w:val="left" w:pos="0"/>
            </w:tabs>
            <w:ind w:right="0"/>
            <w:rPr>
              <w:rStyle w:val="PageNumber"/>
            </w:rPr>
          </w:pPr>
          <w:r>
            <w:rPr>
              <w:rStyle w:val="PageNumber"/>
            </w:rPr>
            <w:fldChar w:fldCharType="begin"/>
          </w:r>
          <w:r>
            <w:rPr>
              <w:rStyle w:val="PageNumber"/>
            </w:rPr>
            <w:instrText xml:space="preserve"> COMMENTS  \* MERGEFORMAT </w:instrText>
          </w:r>
          <w:r>
            <w:rPr>
              <w:rStyle w:val="PageNumber"/>
            </w:rPr>
            <w:fldChar w:fldCharType="separate"/>
          </w:r>
          <w:r>
            <w:rPr>
              <w:rStyle w:val="PageNumber"/>
            </w:rPr>
            <w:t>5.</w:t>
          </w:r>
          <w:r>
            <w:rPr>
              <w:rStyle w:val="PageNumber"/>
            </w:rPr>
            <w:fldChar w:fldCharType="end"/>
          </w:r>
          <w:r w:rsidRPr="00E109F1">
            <w:rPr>
              <w:rStyle w:val="PageNumber"/>
            </w:rPr>
            <w:fldChar w:fldCharType="begin"/>
          </w:r>
          <w:r w:rsidRPr="00E109F1">
            <w:rPr>
              <w:rStyle w:val="PageNumber"/>
            </w:rPr>
            <w:instrText xml:space="preserve">PAGE  </w:instrText>
          </w:r>
          <w:r w:rsidRPr="00E109F1">
            <w:rPr>
              <w:rStyle w:val="PageNumber"/>
            </w:rPr>
            <w:fldChar w:fldCharType="separate"/>
          </w:r>
          <w:r w:rsidR="0084320C">
            <w:rPr>
              <w:rStyle w:val="PageNumber"/>
              <w:noProof/>
            </w:rPr>
            <w:t>102</w:t>
          </w:r>
          <w:r w:rsidRPr="00E109F1">
            <w:rPr>
              <w:rStyle w:val="PageNumber"/>
            </w:rPr>
            <w:fldChar w:fldCharType="end"/>
          </w:r>
        </w:p>
      </w:tc>
      <w:tc>
        <w:tcPr>
          <w:tcW w:w="1644" w:type="dxa"/>
          <w:tcBorders>
            <w:top w:val="single" w:sz="6" w:space="0" w:color="auto"/>
          </w:tcBorders>
        </w:tcPr>
        <w:p w:rsidR="0022365F" w:rsidRPr="00E109F1" w:rsidRDefault="00DC6270" w:rsidP="008F2569">
          <w:pPr>
            <w:pStyle w:val="Footer"/>
          </w:pPr>
          <w:fldSimple w:instr=" SUBJECT  \* MERGEFORMAT ">
            <w:r w:rsidR="0022365F">
              <w:t>REPORT ON GOVERNMENT SERVICES 2014</w:t>
            </w:r>
          </w:fldSimple>
        </w:p>
      </w:tc>
      <w:tc>
        <w:tcPr>
          <w:tcW w:w="6634" w:type="dxa"/>
        </w:tcPr>
        <w:p w:rsidR="0022365F" w:rsidRPr="00E109F1" w:rsidRDefault="0022365F">
          <w:pPr>
            <w:pStyle w:val="Footer"/>
          </w:pPr>
        </w:p>
      </w:tc>
    </w:tr>
  </w:tbl>
  <w:p w:rsidR="0022365F" w:rsidRPr="00061388" w:rsidRDefault="0022365F">
    <w:pPr>
      <w:pStyle w:val="FooterEnd"/>
      <w:rPr>
        <w:color w:val="0000FF"/>
      </w:rPr>
    </w:pPr>
  </w:p>
  <w:p w:rsidR="0022365F" w:rsidRDefault="0022365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22365F" w:rsidRPr="00E109F1">
      <w:trPr>
        <w:trHeight w:hRule="exact" w:val="740"/>
      </w:trPr>
      <w:tc>
        <w:tcPr>
          <w:tcW w:w="6634" w:type="dxa"/>
        </w:tcPr>
        <w:p w:rsidR="0022365F" w:rsidRPr="00E109F1" w:rsidRDefault="0022365F">
          <w:pPr>
            <w:pStyle w:val="Footer"/>
            <w:ind w:right="360" w:firstLine="360"/>
          </w:pPr>
          <w:bookmarkStart w:id="82" w:name="_Chapter"/>
          <w:bookmarkEnd w:id="82"/>
        </w:p>
      </w:tc>
      <w:tc>
        <w:tcPr>
          <w:tcW w:w="1644" w:type="dxa"/>
          <w:tcBorders>
            <w:top w:val="single" w:sz="6" w:space="0" w:color="auto"/>
          </w:tcBorders>
        </w:tcPr>
        <w:p w:rsidR="0022365F" w:rsidRPr="00E109F1" w:rsidRDefault="00DC6270" w:rsidP="00464EEE">
          <w:pPr>
            <w:pStyle w:val="Footer"/>
          </w:pPr>
          <w:fldSimple w:instr=" TITLE  \* MERGEFORMAT ">
            <w:r w:rsidR="0022365F">
              <w:t>VOCATIONAL EDUCATION AND TRAINING</w:t>
            </w:r>
          </w:fldSimple>
        </w:p>
      </w:tc>
      <w:tc>
        <w:tcPr>
          <w:tcW w:w="510" w:type="dxa"/>
          <w:tcBorders>
            <w:top w:val="single" w:sz="6" w:space="0" w:color="auto"/>
          </w:tcBorders>
        </w:tcPr>
        <w:p w:rsidR="0022365F" w:rsidRPr="00E109F1" w:rsidRDefault="0022365F">
          <w:pPr>
            <w:pStyle w:val="Footer"/>
            <w:jc w:val="right"/>
          </w:pPr>
          <w:r w:rsidRPr="00E109F1">
            <w:rPr>
              <w:rStyle w:val="PageNumber"/>
            </w:rPr>
            <w:fldChar w:fldCharType="begin"/>
          </w:r>
          <w:r w:rsidRPr="00E109F1">
            <w:rPr>
              <w:rStyle w:val="PageNumber"/>
            </w:rPr>
            <w:instrText xml:space="preserve"> COMMENTS  \* MERGEFORMAT </w:instrText>
          </w:r>
          <w:r w:rsidRPr="00E109F1">
            <w:rPr>
              <w:rStyle w:val="PageNumber"/>
            </w:rPr>
            <w:fldChar w:fldCharType="separate"/>
          </w:r>
          <w:r>
            <w:rPr>
              <w:rStyle w:val="PageNumber"/>
            </w:rPr>
            <w:t>5.</w:t>
          </w:r>
          <w:r w:rsidRPr="00E109F1">
            <w:rPr>
              <w:rStyle w:val="PageNumber"/>
            </w:rPr>
            <w:fldChar w:fldCharType="end"/>
          </w:r>
          <w:bookmarkStart w:id="83" w:name="OLE_LINK60"/>
          <w:r w:rsidRPr="00E109F1">
            <w:rPr>
              <w:rStyle w:val="PageNumber"/>
            </w:rPr>
            <w:fldChar w:fldCharType="begin"/>
          </w:r>
          <w:r w:rsidRPr="00E109F1">
            <w:rPr>
              <w:rStyle w:val="PageNumber"/>
            </w:rPr>
            <w:instrText xml:space="preserve">PAGE  </w:instrText>
          </w:r>
          <w:r w:rsidRPr="00E109F1">
            <w:rPr>
              <w:rStyle w:val="PageNumber"/>
            </w:rPr>
            <w:fldChar w:fldCharType="separate"/>
          </w:r>
          <w:r w:rsidR="0084320C">
            <w:rPr>
              <w:rStyle w:val="PageNumber"/>
              <w:noProof/>
            </w:rPr>
            <w:t>103</w:t>
          </w:r>
          <w:r w:rsidRPr="00E109F1">
            <w:rPr>
              <w:rStyle w:val="PageNumber"/>
            </w:rPr>
            <w:fldChar w:fldCharType="end"/>
          </w:r>
        </w:p>
      </w:tc>
    </w:tr>
    <w:bookmarkEnd w:id="83"/>
  </w:tbl>
  <w:p w:rsidR="0022365F" w:rsidRPr="00061388" w:rsidRDefault="0022365F">
    <w:pPr>
      <w:pStyle w:val="FooterEnd"/>
      <w:rPr>
        <w:color w:val="0000FF"/>
      </w:rPr>
    </w:pPr>
  </w:p>
  <w:p w:rsidR="0022365F" w:rsidRDefault="0022365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365F" w:rsidRDefault="0022365F">
      <w:r>
        <w:separator/>
      </w:r>
    </w:p>
  </w:footnote>
  <w:footnote w:type="continuationSeparator" w:id="0">
    <w:p w:rsidR="0022365F" w:rsidRDefault="002236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22365F" w:rsidRPr="00E01A05">
      <w:tc>
        <w:tcPr>
          <w:tcW w:w="2155" w:type="dxa"/>
          <w:tcBorders>
            <w:top w:val="single" w:sz="24" w:space="0" w:color="auto"/>
          </w:tcBorders>
        </w:tcPr>
        <w:p w:rsidR="0022365F" w:rsidRPr="00E01A05" w:rsidRDefault="0022365F">
          <w:pPr>
            <w:pStyle w:val="HeaderEven"/>
          </w:pPr>
        </w:p>
      </w:tc>
      <w:tc>
        <w:tcPr>
          <w:tcW w:w="6634" w:type="dxa"/>
          <w:tcBorders>
            <w:top w:val="single" w:sz="6" w:space="0" w:color="auto"/>
          </w:tcBorders>
        </w:tcPr>
        <w:p w:rsidR="0022365F" w:rsidRPr="00E01A05" w:rsidRDefault="0022365F" w:rsidP="0071338F">
          <w:pPr>
            <w:pStyle w:val="HeaderEven"/>
            <w:jc w:val="right"/>
          </w:pPr>
        </w:p>
      </w:tc>
    </w:tr>
  </w:tbl>
  <w:p w:rsidR="0022365F" w:rsidRPr="00061388" w:rsidRDefault="0022365F">
    <w:pPr>
      <w:pStyle w:val="HeaderEnd"/>
      <w:rPr>
        <w:color w:val="0000FF"/>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22365F" w:rsidRPr="00E01A05">
      <w:tc>
        <w:tcPr>
          <w:tcW w:w="6634" w:type="dxa"/>
          <w:tcBorders>
            <w:top w:val="single" w:sz="6" w:space="0" w:color="auto"/>
          </w:tcBorders>
        </w:tcPr>
        <w:p w:rsidR="0022365F" w:rsidRPr="00E01A05" w:rsidRDefault="0022365F">
          <w:pPr>
            <w:pStyle w:val="HeaderOdd"/>
          </w:pPr>
        </w:p>
      </w:tc>
      <w:tc>
        <w:tcPr>
          <w:tcW w:w="2155" w:type="dxa"/>
          <w:tcBorders>
            <w:top w:val="single" w:sz="24" w:space="0" w:color="auto"/>
          </w:tcBorders>
        </w:tcPr>
        <w:p w:rsidR="0022365F" w:rsidRPr="00E01A05" w:rsidRDefault="0022365F">
          <w:pPr>
            <w:pStyle w:val="HeaderOdd"/>
          </w:pPr>
        </w:p>
      </w:tc>
    </w:tr>
  </w:tbl>
  <w:p w:rsidR="0022365F" w:rsidRPr="00061388" w:rsidRDefault="0022365F">
    <w:pPr>
      <w:pStyle w:val="HeaderEnd"/>
      <w:rPr>
        <w:color w:val="0000FF"/>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65463CF"/>
    <w:multiLevelType w:val="multilevel"/>
    <w:tmpl w:val="77F6B63A"/>
    <w:lvl w:ilvl="0">
      <w:start w:val="5"/>
      <w:numFmt w:val="decimal"/>
      <w:lvlText w:val="%1"/>
      <w:lvlJc w:val="left"/>
      <w:pPr>
        <w:tabs>
          <w:tab w:val="num" w:pos="900"/>
        </w:tabs>
        <w:ind w:left="900" w:hanging="900"/>
      </w:pPr>
      <w:rPr>
        <w:rFonts w:hint="default"/>
      </w:rPr>
    </w:lvl>
    <w:lvl w:ilvl="1">
      <w:start w:val="6"/>
      <w:numFmt w:val="decimal"/>
      <w:lvlText w:val="%1.%2"/>
      <w:lvlJc w:val="left"/>
      <w:pPr>
        <w:tabs>
          <w:tab w:val="num" w:pos="900"/>
        </w:tabs>
        <w:ind w:left="900" w:hanging="900"/>
      </w:pPr>
      <w:rPr>
        <w:rFonts w:hint="default"/>
      </w:rPr>
    </w:lvl>
    <w:lvl w:ilvl="2">
      <w:start w:val="1"/>
      <w:numFmt w:val="decimal"/>
      <w:lvlText w:val="%1.%2.%3"/>
      <w:lvlJc w:val="left"/>
      <w:pPr>
        <w:tabs>
          <w:tab w:val="num" w:pos="900"/>
        </w:tabs>
        <w:ind w:left="900" w:hanging="900"/>
      </w:pPr>
      <w:rPr>
        <w:rFonts w:hint="default"/>
      </w:rPr>
    </w:lvl>
    <w:lvl w:ilvl="3">
      <w:start w:val="1"/>
      <w:numFmt w:val="decimal"/>
      <w:lvlText w:val="%1.%2.%3.%4"/>
      <w:lvlJc w:val="left"/>
      <w:pPr>
        <w:tabs>
          <w:tab w:val="num" w:pos="900"/>
        </w:tabs>
        <w:ind w:left="900" w:hanging="90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3">
    <w:nsid w:val="3E2F4407"/>
    <w:multiLevelType w:val="hybridMultilevel"/>
    <w:tmpl w:val="F112014A"/>
    <w:lvl w:ilvl="0" w:tplc="6C209310">
      <w:start w:val="1"/>
      <w:numFmt w:val="bullet"/>
      <w:lvlText w:val=""/>
      <w:lvlJc w:val="left"/>
      <w:pPr>
        <w:tabs>
          <w:tab w:val="num" w:pos="318"/>
        </w:tabs>
        <w:ind w:left="318" w:hanging="318"/>
      </w:pPr>
      <w:rPr>
        <w:rFonts w:ascii="Symbol" w:hAnsi="Symbol" w:hint="default"/>
        <w:sz w:val="20"/>
      </w:rPr>
    </w:lvl>
    <w:lvl w:ilvl="1" w:tplc="0C090001">
      <w:start w:val="1"/>
      <w:numFmt w:val="bullet"/>
      <w:lvlText w:val=""/>
      <w:lvlJc w:val="left"/>
      <w:pPr>
        <w:tabs>
          <w:tab w:val="num" w:pos="1440"/>
        </w:tabs>
        <w:ind w:left="1440" w:hanging="360"/>
      </w:pPr>
      <w:rPr>
        <w:rFonts w:ascii="Symbol" w:hAnsi="Symbol" w:hint="default"/>
        <w:sz w:val="20"/>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6">
    <w:nsid w:val="51F74561"/>
    <w:multiLevelType w:val="singleLevel"/>
    <w:tmpl w:val="ED98921A"/>
    <w:lvl w:ilvl="0">
      <w:start w:val="1"/>
      <w:numFmt w:val="decimal"/>
      <w:lvlText w:val="%1."/>
      <w:legacy w:legacy="1" w:legacySpace="0" w:legacyIndent="340"/>
      <w:lvlJc w:val="left"/>
      <w:pPr>
        <w:ind w:left="340" w:hanging="340"/>
      </w:pPr>
    </w:lvl>
  </w:abstractNum>
  <w:abstractNum w:abstractNumId="27">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8">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9">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3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1">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3">
    <w:nsid w:val="5A096576"/>
    <w:multiLevelType w:val="singleLevel"/>
    <w:tmpl w:val="ED98921A"/>
    <w:lvl w:ilvl="0">
      <w:start w:val="1"/>
      <w:numFmt w:val="decimal"/>
      <w:lvlText w:val="%1."/>
      <w:legacy w:legacy="1" w:legacySpace="0" w:legacyIndent="340"/>
      <w:lvlJc w:val="left"/>
      <w:pPr>
        <w:ind w:left="340" w:hanging="340"/>
      </w:pPr>
    </w:lvl>
  </w:abstractNum>
  <w:abstractNum w:abstractNumId="34">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nsid w:val="60055F7F"/>
    <w:multiLevelType w:val="singleLevel"/>
    <w:tmpl w:val="ED98921A"/>
    <w:lvl w:ilvl="0">
      <w:start w:val="1"/>
      <w:numFmt w:val="decimal"/>
      <w:lvlText w:val="%1."/>
      <w:legacy w:legacy="1" w:legacySpace="0" w:legacyIndent="340"/>
      <w:lvlJc w:val="left"/>
      <w:pPr>
        <w:ind w:left="340" w:hanging="340"/>
      </w:pPr>
    </w:lvl>
  </w:abstractNum>
  <w:abstractNum w:abstractNumId="36">
    <w:nsid w:val="608E741E"/>
    <w:multiLevelType w:val="singleLevel"/>
    <w:tmpl w:val="ED98921A"/>
    <w:lvl w:ilvl="0">
      <w:start w:val="1"/>
      <w:numFmt w:val="decimal"/>
      <w:lvlText w:val="%1."/>
      <w:legacy w:legacy="1" w:legacySpace="0" w:legacyIndent="340"/>
      <w:lvlJc w:val="left"/>
      <w:pPr>
        <w:ind w:left="340" w:hanging="340"/>
      </w:pPr>
    </w:lvl>
  </w:abstractNum>
  <w:abstractNum w:abstractNumId="37">
    <w:nsid w:val="61320C1E"/>
    <w:multiLevelType w:val="singleLevel"/>
    <w:tmpl w:val="C444122C"/>
    <w:lvl w:ilvl="0">
      <w:start w:val="1"/>
      <w:numFmt w:val="decimal"/>
      <w:lvlText w:val="%1."/>
      <w:legacy w:legacy="1" w:legacySpace="0" w:legacyIndent="284"/>
      <w:lvlJc w:val="left"/>
      <w:pPr>
        <w:ind w:left="284" w:hanging="284"/>
      </w:pPr>
    </w:lvl>
  </w:abstractNum>
  <w:abstractNum w:abstractNumId="38">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40">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41">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2">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6">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39"/>
  </w:num>
  <w:num w:numId="2">
    <w:abstractNumId w:val="9"/>
  </w:num>
  <w:num w:numId="3">
    <w:abstractNumId w:val="10"/>
  </w:num>
  <w:num w:numId="4">
    <w:abstractNumId w:val="16"/>
  </w:num>
  <w:num w:numId="5">
    <w:abstractNumId w:val="27"/>
  </w:num>
  <w:num w:numId="6">
    <w:abstractNumId w:val="20"/>
  </w:num>
  <w:num w:numId="7">
    <w:abstractNumId w:val="44"/>
  </w:num>
  <w:num w:numId="8">
    <w:abstractNumId w:val="45"/>
  </w:num>
  <w:num w:numId="9">
    <w:abstractNumId w:val="17"/>
  </w:num>
  <w:num w:numId="10">
    <w:abstractNumId w:val="28"/>
  </w:num>
  <w:num w:numId="11">
    <w:abstractNumId w:val="30"/>
  </w:num>
  <w:num w:numId="12">
    <w:abstractNumId w:val="21"/>
  </w:num>
  <w:num w:numId="13">
    <w:abstractNumId w:val="7"/>
  </w:num>
  <w:num w:numId="14">
    <w:abstractNumId w:val="15"/>
  </w:num>
  <w:num w:numId="15">
    <w:abstractNumId w:val="14"/>
  </w:num>
  <w:num w:numId="16">
    <w:abstractNumId w:val="23"/>
  </w:num>
  <w:num w:numId="17">
    <w:abstractNumId w:val="19"/>
  </w:num>
  <w:num w:numId="18">
    <w:abstractNumId w:val="24"/>
  </w:num>
  <w:num w:numId="19">
    <w:abstractNumId w:val="32"/>
  </w:num>
  <w:num w:numId="20">
    <w:abstractNumId w:val="5"/>
  </w:num>
  <w:num w:numId="21">
    <w:abstractNumId w:val="3"/>
  </w:num>
  <w:num w:numId="22">
    <w:abstractNumId w:val="2"/>
  </w:num>
  <w:num w:numId="23">
    <w:abstractNumId w:val="4"/>
  </w:num>
  <w:num w:numId="24">
    <w:abstractNumId w:val="1"/>
  </w:num>
  <w:num w:numId="25">
    <w:abstractNumId w:val="0"/>
  </w:num>
  <w:num w:numId="26">
    <w:abstractNumId w:val="12"/>
  </w:num>
  <w:num w:numId="27">
    <w:abstractNumId w:val="36"/>
  </w:num>
  <w:num w:numId="28">
    <w:abstractNumId w:val="38"/>
  </w:num>
  <w:num w:numId="29">
    <w:abstractNumId w:val="26"/>
  </w:num>
  <w:num w:numId="30">
    <w:abstractNumId w:val="29"/>
  </w:num>
  <w:num w:numId="31">
    <w:abstractNumId w:val="31"/>
  </w:num>
  <w:num w:numId="32">
    <w:abstractNumId w:val="43"/>
  </w:num>
  <w:num w:numId="33">
    <w:abstractNumId w:val="35"/>
  </w:num>
  <w:num w:numId="34">
    <w:abstractNumId w:val="40"/>
  </w:num>
  <w:num w:numId="35">
    <w:abstractNumId w:val="41"/>
  </w:num>
  <w:num w:numId="36">
    <w:abstractNumId w:val="33"/>
  </w:num>
  <w:num w:numId="37">
    <w:abstractNumId w:val="22"/>
  </w:num>
  <w:num w:numId="38">
    <w:abstractNumId w:val="46"/>
  </w:num>
  <w:num w:numId="39">
    <w:abstractNumId w:val="8"/>
  </w:num>
  <w:num w:numId="40">
    <w:abstractNumId w:val="18"/>
  </w:num>
  <w:num w:numId="41">
    <w:abstractNumId w:val="42"/>
  </w:num>
  <w:num w:numId="42">
    <w:abstractNumId w:val="34"/>
  </w:num>
  <w:num w:numId="43">
    <w:abstractNumId w:val="13"/>
  </w:num>
  <w:num w:numId="44">
    <w:abstractNumId w:val="37"/>
  </w:num>
  <w:num w:numId="45">
    <w:abstractNumId w:val="25"/>
  </w:num>
  <w:num w:numId="46">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7">
    <w:abstractNumId w:val="11"/>
  </w:num>
  <w:num w:numId="48">
    <w:abstractNumId w:val="27"/>
  </w:num>
  <w:num w:numId="49">
    <w:abstractNumId w:val="27"/>
  </w:num>
  <w:num w:numId="50">
    <w:abstractNumId w:val="2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activeWritingStyle w:appName="MSWord" w:lang="en-AU" w:vendorID="8" w:dllVersion="513" w:checkStyle="1"/>
  <w:proofState w:spelling="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40"/>
  <w:evenAndOddHeaders/>
  <w:displayHorizontalDrawingGridEvery w:val="0"/>
  <w:displayVerticalDrawingGridEvery w:val="0"/>
  <w:doNotUseMarginsForDrawingGridOrigin/>
  <w:noPunctuationKerning/>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EvenFooter" w:val="0"/>
    <w:docVar w:name="_HasChapterNumber" w:val="1"/>
    <w:docVar w:name="_NumberByChapter" w:val="0"/>
    <w:docVar w:name="_Separator" w:val="."/>
    <w:docVar w:name="AppendixNumber" w:val="B"/>
    <w:docVar w:name="DocType" w:val="0"/>
    <w:docVar w:name="FindingOptions" w:val="1"/>
    <w:docVar w:name="LongChapterTitle" w:val="Chapter"/>
    <w:docVar w:name="LongReportTitle" w:val="Report title"/>
    <w:docVar w:name="RecOptions" w:val="111"/>
    <w:docVar w:name="ShortChapterTitle" w:val="VOCATIONAL EDUCATION AND TRAINING"/>
    <w:docVar w:name="ShortReportTitle" w:val="REPORT ON GOVERNMENT SERVICES 2014"/>
    <w:docVar w:name="SideNote" w:val="1"/>
    <w:docVar w:name="UseShortChapter" w:val="0"/>
    <w:docVar w:name="UseShortReport" w:val="0"/>
  </w:docVars>
  <w:rsids>
    <w:rsidRoot w:val="00260968"/>
    <w:rsid w:val="00000312"/>
    <w:rsid w:val="0000069A"/>
    <w:rsid w:val="00000709"/>
    <w:rsid w:val="00000CB0"/>
    <w:rsid w:val="00000F1C"/>
    <w:rsid w:val="0000144F"/>
    <w:rsid w:val="000019A7"/>
    <w:rsid w:val="00001D47"/>
    <w:rsid w:val="00001DB0"/>
    <w:rsid w:val="00003696"/>
    <w:rsid w:val="00003905"/>
    <w:rsid w:val="00003951"/>
    <w:rsid w:val="00003BBA"/>
    <w:rsid w:val="00003F4F"/>
    <w:rsid w:val="000040CE"/>
    <w:rsid w:val="00004607"/>
    <w:rsid w:val="00004931"/>
    <w:rsid w:val="000058E6"/>
    <w:rsid w:val="00005AE2"/>
    <w:rsid w:val="00006171"/>
    <w:rsid w:val="00006640"/>
    <w:rsid w:val="0000717C"/>
    <w:rsid w:val="00007AE0"/>
    <w:rsid w:val="000100D1"/>
    <w:rsid w:val="00010D5F"/>
    <w:rsid w:val="00010DB9"/>
    <w:rsid w:val="00010FDC"/>
    <w:rsid w:val="000117AD"/>
    <w:rsid w:val="00011966"/>
    <w:rsid w:val="00011DAE"/>
    <w:rsid w:val="00011F1A"/>
    <w:rsid w:val="000126FF"/>
    <w:rsid w:val="0001291F"/>
    <w:rsid w:val="00012B5D"/>
    <w:rsid w:val="000136C1"/>
    <w:rsid w:val="00013FBD"/>
    <w:rsid w:val="00014134"/>
    <w:rsid w:val="0001465A"/>
    <w:rsid w:val="00014736"/>
    <w:rsid w:val="00014887"/>
    <w:rsid w:val="00014E9C"/>
    <w:rsid w:val="0001583B"/>
    <w:rsid w:val="00016925"/>
    <w:rsid w:val="00016E6C"/>
    <w:rsid w:val="00017220"/>
    <w:rsid w:val="00017903"/>
    <w:rsid w:val="00017E1A"/>
    <w:rsid w:val="00020268"/>
    <w:rsid w:val="000206DE"/>
    <w:rsid w:val="00020B41"/>
    <w:rsid w:val="0002179D"/>
    <w:rsid w:val="00021D35"/>
    <w:rsid w:val="00022F9E"/>
    <w:rsid w:val="00023DE3"/>
    <w:rsid w:val="00025073"/>
    <w:rsid w:val="000254A5"/>
    <w:rsid w:val="00025594"/>
    <w:rsid w:val="00025617"/>
    <w:rsid w:val="00025F5F"/>
    <w:rsid w:val="00026592"/>
    <w:rsid w:val="00026E6F"/>
    <w:rsid w:val="000304B1"/>
    <w:rsid w:val="00030C08"/>
    <w:rsid w:val="00030EE2"/>
    <w:rsid w:val="000317EE"/>
    <w:rsid w:val="00032B1E"/>
    <w:rsid w:val="00032D47"/>
    <w:rsid w:val="0003308F"/>
    <w:rsid w:val="00033A0B"/>
    <w:rsid w:val="00034A56"/>
    <w:rsid w:val="000354E2"/>
    <w:rsid w:val="00035A8E"/>
    <w:rsid w:val="00035D2D"/>
    <w:rsid w:val="0003640D"/>
    <w:rsid w:val="00036973"/>
    <w:rsid w:val="00036D60"/>
    <w:rsid w:val="00037932"/>
    <w:rsid w:val="00037CBC"/>
    <w:rsid w:val="0004044B"/>
    <w:rsid w:val="0004052A"/>
    <w:rsid w:val="00040CBD"/>
    <w:rsid w:val="00040CE6"/>
    <w:rsid w:val="00040DCF"/>
    <w:rsid w:val="00040E4E"/>
    <w:rsid w:val="00041A5B"/>
    <w:rsid w:val="000420D1"/>
    <w:rsid w:val="00042343"/>
    <w:rsid w:val="00042725"/>
    <w:rsid w:val="00042870"/>
    <w:rsid w:val="00042A66"/>
    <w:rsid w:val="00042C6D"/>
    <w:rsid w:val="00042E27"/>
    <w:rsid w:val="00042FB1"/>
    <w:rsid w:val="000430D0"/>
    <w:rsid w:val="000438B3"/>
    <w:rsid w:val="00044872"/>
    <w:rsid w:val="000457C4"/>
    <w:rsid w:val="00045B74"/>
    <w:rsid w:val="00046D9F"/>
    <w:rsid w:val="00047D07"/>
    <w:rsid w:val="00047F11"/>
    <w:rsid w:val="00050248"/>
    <w:rsid w:val="000513F6"/>
    <w:rsid w:val="00051930"/>
    <w:rsid w:val="000519B8"/>
    <w:rsid w:val="00051FEA"/>
    <w:rsid w:val="00052704"/>
    <w:rsid w:val="00052BE3"/>
    <w:rsid w:val="000543C4"/>
    <w:rsid w:val="0005591D"/>
    <w:rsid w:val="00056430"/>
    <w:rsid w:val="000567DE"/>
    <w:rsid w:val="00056DA7"/>
    <w:rsid w:val="000576D2"/>
    <w:rsid w:val="00057A11"/>
    <w:rsid w:val="0006000D"/>
    <w:rsid w:val="000609E4"/>
    <w:rsid w:val="00060A4F"/>
    <w:rsid w:val="00061388"/>
    <w:rsid w:val="00061391"/>
    <w:rsid w:val="000620F3"/>
    <w:rsid w:val="00062754"/>
    <w:rsid w:val="000634E3"/>
    <w:rsid w:val="00063721"/>
    <w:rsid w:val="00063F1A"/>
    <w:rsid w:val="000641BB"/>
    <w:rsid w:val="00064240"/>
    <w:rsid w:val="00064324"/>
    <w:rsid w:val="0006468F"/>
    <w:rsid w:val="000652BC"/>
    <w:rsid w:val="000652E3"/>
    <w:rsid w:val="00066632"/>
    <w:rsid w:val="000668DD"/>
    <w:rsid w:val="00066F27"/>
    <w:rsid w:val="000672CF"/>
    <w:rsid w:val="00067834"/>
    <w:rsid w:val="0006789C"/>
    <w:rsid w:val="00067E5B"/>
    <w:rsid w:val="00067FC9"/>
    <w:rsid w:val="00070462"/>
    <w:rsid w:val="00071702"/>
    <w:rsid w:val="00071718"/>
    <w:rsid w:val="00071B10"/>
    <w:rsid w:val="00071BD6"/>
    <w:rsid w:val="00072078"/>
    <w:rsid w:val="0007274E"/>
    <w:rsid w:val="000732C9"/>
    <w:rsid w:val="00073813"/>
    <w:rsid w:val="00073C18"/>
    <w:rsid w:val="000740B1"/>
    <w:rsid w:val="00075444"/>
    <w:rsid w:val="0007623E"/>
    <w:rsid w:val="0007665E"/>
    <w:rsid w:val="000767BC"/>
    <w:rsid w:val="00076F48"/>
    <w:rsid w:val="00077C7E"/>
    <w:rsid w:val="00081BD0"/>
    <w:rsid w:val="00081EAA"/>
    <w:rsid w:val="00081EE0"/>
    <w:rsid w:val="00082023"/>
    <w:rsid w:val="00082225"/>
    <w:rsid w:val="000831D4"/>
    <w:rsid w:val="000836A4"/>
    <w:rsid w:val="00083F00"/>
    <w:rsid w:val="00083F48"/>
    <w:rsid w:val="00084325"/>
    <w:rsid w:val="00084466"/>
    <w:rsid w:val="00085222"/>
    <w:rsid w:val="0008539C"/>
    <w:rsid w:val="0008596E"/>
    <w:rsid w:val="00086708"/>
    <w:rsid w:val="00086D1F"/>
    <w:rsid w:val="000872F1"/>
    <w:rsid w:val="00087FEA"/>
    <w:rsid w:val="00090130"/>
    <w:rsid w:val="00090EC7"/>
    <w:rsid w:val="00090F21"/>
    <w:rsid w:val="00091CBF"/>
    <w:rsid w:val="00092420"/>
    <w:rsid w:val="000924C9"/>
    <w:rsid w:val="000928EA"/>
    <w:rsid w:val="00093D6E"/>
    <w:rsid w:val="000943EF"/>
    <w:rsid w:val="00094FB7"/>
    <w:rsid w:val="00095B5B"/>
    <w:rsid w:val="000963B4"/>
    <w:rsid w:val="000964DF"/>
    <w:rsid w:val="000964EE"/>
    <w:rsid w:val="0009650F"/>
    <w:rsid w:val="00096BAC"/>
    <w:rsid w:val="000970A5"/>
    <w:rsid w:val="00097277"/>
    <w:rsid w:val="00097AE9"/>
    <w:rsid w:val="000A089B"/>
    <w:rsid w:val="000A0913"/>
    <w:rsid w:val="000A0E7C"/>
    <w:rsid w:val="000A127B"/>
    <w:rsid w:val="000A16E5"/>
    <w:rsid w:val="000A173D"/>
    <w:rsid w:val="000A1D3D"/>
    <w:rsid w:val="000A1D9A"/>
    <w:rsid w:val="000A22BE"/>
    <w:rsid w:val="000A2948"/>
    <w:rsid w:val="000A2BBE"/>
    <w:rsid w:val="000A3181"/>
    <w:rsid w:val="000A32E5"/>
    <w:rsid w:val="000A3951"/>
    <w:rsid w:val="000A3BDE"/>
    <w:rsid w:val="000A3BFA"/>
    <w:rsid w:val="000A4259"/>
    <w:rsid w:val="000A45EB"/>
    <w:rsid w:val="000A486A"/>
    <w:rsid w:val="000A5261"/>
    <w:rsid w:val="000A5B6F"/>
    <w:rsid w:val="000A5CAA"/>
    <w:rsid w:val="000A601C"/>
    <w:rsid w:val="000A6A10"/>
    <w:rsid w:val="000A6B52"/>
    <w:rsid w:val="000A7C13"/>
    <w:rsid w:val="000A7DBA"/>
    <w:rsid w:val="000B0372"/>
    <w:rsid w:val="000B065D"/>
    <w:rsid w:val="000B0787"/>
    <w:rsid w:val="000B0F3C"/>
    <w:rsid w:val="000B0F7F"/>
    <w:rsid w:val="000B14CE"/>
    <w:rsid w:val="000B1E09"/>
    <w:rsid w:val="000B2691"/>
    <w:rsid w:val="000B28F2"/>
    <w:rsid w:val="000B298D"/>
    <w:rsid w:val="000B3410"/>
    <w:rsid w:val="000B3AEE"/>
    <w:rsid w:val="000B3F9C"/>
    <w:rsid w:val="000B6694"/>
    <w:rsid w:val="000B76AB"/>
    <w:rsid w:val="000B7981"/>
    <w:rsid w:val="000B7A53"/>
    <w:rsid w:val="000C05EE"/>
    <w:rsid w:val="000C0D1D"/>
    <w:rsid w:val="000C1156"/>
    <w:rsid w:val="000C122B"/>
    <w:rsid w:val="000C17D9"/>
    <w:rsid w:val="000C1C75"/>
    <w:rsid w:val="000C1D9E"/>
    <w:rsid w:val="000C215C"/>
    <w:rsid w:val="000C29B1"/>
    <w:rsid w:val="000C3BF5"/>
    <w:rsid w:val="000C3CF4"/>
    <w:rsid w:val="000C47B5"/>
    <w:rsid w:val="000C48EE"/>
    <w:rsid w:val="000C49C8"/>
    <w:rsid w:val="000C4F11"/>
    <w:rsid w:val="000C590E"/>
    <w:rsid w:val="000C682B"/>
    <w:rsid w:val="000C70A3"/>
    <w:rsid w:val="000C725A"/>
    <w:rsid w:val="000C7349"/>
    <w:rsid w:val="000C780D"/>
    <w:rsid w:val="000C7C06"/>
    <w:rsid w:val="000C7F1C"/>
    <w:rsid w:val="000D11F5"/>
    <w:rsid w:val="000D1385"/>
    <w:rsid w:val="000D1630"/>
    <w:rsid w:val="000D1C47"/>
    <w:rsid w:val="000D22F2"/>
    <w:rsid w:val="000D2802"/>
    <w:rsid w:val="000D309A"/>
    <w:rsid w:val="000D41E2"/>
    <w:rsid w:val="000D4578"/>
    <w:rsid w:val="000D462B"/>
    <w:rsid w:val="000D514D"/>
    <w:rsid w:val="000D55ED"/>
    <w:rsid w:val="000D5868"/>
    <w:rsid w:val="000D5BE9"/>
    <w:rsid w:val="000D63DB"/>
    <w:rsid w:val="000D6BBB"/>
    <w:rsid w:val="000D7FF8"/>
    <w:rsid w:val="000E026D"/>
    <w:rsid w:val="000E061F"/>
    <w:rsid w:val="000E0E98"/>
    <w:rsid w:val="000E13F2"/>
    <w:rsid w:val="000E14BD"/>
    <w:rsid w:val="000E19E9"/>
    <w:rsid w:val="000E1B12"/>
    <w:rsid w:val="000E1D98"/>
    <w:rsid w:val="000E1F12"/>
    <w:rsid w:val="000E1F3F"/>
    <w:rsid w:val="000E2531"/>
    <w:rsid w:val="000E2F60"/>
    <w:rsid w:val="000E3766"/>
    <w:rsid w:val="000E398B"/>
    <w:rsid w:val="000E3CF0"/>
    <w:rsid w:val="000E41A1"/>
    <w:rsid w:val="000E49DF"/>
    <w:rsid w:val="000E4B05"/>
    <w:rsid w:val="000E50C7"/>
    <w:rsid w:val="000E53B7"/>
    <w:rsid w:val="000E5A0B"/>
    <w:rsid w:val="000E602C"/>
    <w:rsid w:val="000E628F"/>
    <w:rsid w:val="000E6798"/>
    <w:rsid w:val="000E6B6E"/>
    <w:rsid w:val="000E6DE2"/>
    <w:rsid w:val="000E7546"/>
    <w:rsid w:val="000E777D"/>
    <w:rsid w:val="000E7F82"/>
    <w:rsid w:val="000E7F98"/>
    <w:rsid w:val="000F0398"/>
    <w:rsid w:val="000F03DC"/>
    <w:rsid w:val="000F0D6E"/>
    <w:rsid w:val="000F127B"/>
    <w:rsid w:val="000F15B5"/>
    <w:rsid w:val="000F1D6C"/>
    <w:rsid w:val="000F2658"/>
    <w:rsid w:val="000F2910"/>
    <w:rsid w:val="000F2B14"/>
    <w:rsid w:val="000F3824"/>
    <w:rsid w:val="000F390C"/>
    <w:rsid w:val="000F3BF4"/>
    <w:rsid w:val="000F434A"/>
    <w:rsid w:val="000F4799"/>
    <w:rsid w:val="000F5309"/>
    <w:rsid w:val="000F5550"/>
    <w:rsid w:val="000F6376"/>
    <w:rsid w:val="000F6913"/>
    <w:rsid w:val="000F6D72"/>
    <w:rsid w:val="000F6EB6"/>
    <w:rsid w:val="000F7134"/>
    <w:rsid w:val="000F742A"/>
    <w:rsid w:val="000F7C26"/>
    <w:rsid w:val="000F7DCC"/>
    <w:rsid w:val="000F7FD3"/>
    <w:rsid w:val="001005B6"/>
    <w:rsid w:val="00100647"/>
    <w:rsid w:val="001007CB"/>
    <w:rsid w:val="00100935"/>
    <w:rsid w:val="00100A14"/>
    <w:rsid w:val="00100F31"/>
    <w:rsid w:val="001012DF"/>
    <w:rsid w:val="001014BF"/>
    <w:rsid w:val="00101550"/>
    <w:rsid w:val="0010226E"/>
    <w:rsid w:val="00102487"/>
    <w:rsid w:val="001033D0"/>
    <w:rsid w:val="0010386B"/>
    <w:rsid w:val="00103DEE"/>
    <w:rsid w:val="001056EA"/>
    <w:rsid w:val="00105AD9"/>
    <w:rsid w:val="00106CB7"/>
    <w:rsid w:val="00106D66"/>
    <w:rsid w:val="00106E94"/>
    <w:rsid w:val="00107405"/>
    <w:rsid w:val="00107AFA"/>
    <w:rsid w:val="001106F6"/>
    <w:rsid w:val="00110835"/>
    <w:rsid w:val="00110AF6"/>
    <w:rsid w:val="00110C13"/>
    <w:rsid w:val="00110E9A"/>
    <w:rsid w:val="001117F2"/>
    <w:rsid w:val="00111EE9"/>
    <w:rsid w:val="00112149"/>
    <w:rsid w:val="00112585"/>
    <w:rsid w:val="0011289D"/>
    <w:rsid w:val="00112967"/>
    <w:rsid w:val="00113607"/>
    <w:rsid w:val="00113689"/>
    <w:rsid w:val="001147A6"/>
    <w:rsid w:val="00114CD0"/>
    <w:rsid w:val="00114FE2"/>
    <w:rsid w:val="00115304"/>
    <w:rsid w:val="00116071"/>
    <w:rsid w:val="001163DF"/>
    <w:rsid w:val="001172E8"/>
    <w:rsid w:val="00117777"/>
    <w:rsid w:val="00117CD5"/>
    <w:rsid w:val="0012002A"/>
    <w:rsid w:val="00120335"/>
    <w:rsid w:val="001205BB"/>
    <w:rsid w:val="00120E55"/>
    <w:rsid w:val="0012127E"/>
    <w:rsid w:val="0012147B"/>
    <w:rsid w:val="00121C75"/>
    <w:rsid w:val="00121EBF"/>
    <w:rsid w:val="00121FE9"/>
    <w:rsid w:val="00122F21"/>
    <w:rsid w:val="00123ADD"/>
    <w:rsid w:val="00123B3D"/>
    <w:rsid w:val="00123D29"/>
    <w:rsid w:val="0012454C"/>
    <w:rsid w:val="00124BAC"/>
    <w:rsid w:val="00124DBD"/>
    <w:rsid w:val="00124F57"/>
    <w:rsid w:val="001252EF"/>
    <w:rsid w:val="00125645"/>
    <w:rsid w:val="001258FF"/>
    <w:rsid w:val="0012610B"/>
    <w:rsid w:val="001261E7"/>
    <w:rsid w:val="0012678E"/>
    <w:rsid w:val="001271EA"/>
    <w:rsid w:val="0012776E"/>
    <w:rsid w:val="00127AB8"/>
    <w:rsid w:val="00130113"/>
    <w:rsid w:val="00130440"/>
    <w:rsid w:val="00130D7A"/>
    <w:rsid w:val="0013166D"/>
    <w:rsid w:val="0013232B"/>
    <w:rsid w:val="00132C7E"/>
    <w:rsid w:val="00132DB2"/>
    <w:rsid w:val="00132E20"/>
    <w:rsid w:val="001334A1"/>
    <w:rsid w:val="00134483"/>
    <w:rsid w:val="00134E5B"/>
    <w:rsid w:val="001355AB"/>
    <w:rsid w:val="00136AD8"/>
    <w:rsid w:val="00137623"/>
    <w:rsid w:val="00137754"/>
    <w:rsid w:val="00140228"/>
    <w:rsid w:val="00140B19"/>
    <w:rsid w:val="00140D58"/>
    <w:rsid w:val="0014100F"/>
    <w:rsid w:val="0014151B"/>
    <w:rsid w:val="001419E7"/>
    <w:rsid w:val="00141F6C"/>
    <w:rsid w:val="00142303"/>
    <w:rsid w:val="00142638"/>
    <w:rsid w:val="001431E1"/>
    <w:rsid w:val="001431E9"/>
    <w:rsid w:val="00143433"/>
    <w:rsid w:val="00143F81"/>
    <w:rsid w:val="00144292"/>
    <w:rsid w:val="00144425"/>
    <w:rsid w:val="00144F41"/>
    <w:rsid w:val="00144FD1"/>
    <w:rsid w:val="00145422"/>
    <w:rsid w:val="00146411"/>
    <w:rsid w:val="001467FA"/>
    <w:rsid w:val="0014685B"/>
    <w:rsid w:val="00146F37"/>
    <w:rsid w:val="00147691"/>
    <w:rsid w:val="001477DB"/>
    <w:rsid w:val="00147C1A"/>
    <w:rsid w:val="001508A9"/>
    <w:rsid w:val="00151210"/>
    <w:rsid w:val="001516A2"/>
    <w:rsid w:val="00151FB4"/>
    <w:rsid w:val="001521A4"/>
    <w:rsid w:val="0015233E"/>
    <w:rsid w:val="001527CE"/>
    <w:rsid w:val="00153196"/>
    <w:rsid w:val="00154102"/>
    <w:rsid w:val="00154528"/>
    <w:rsid w:val="00154792"/>
    <w:rsid w:val="00154911"/>
    <w:rsid w:val="00154D20"/>
    <w:rsid w:val="00155253"/>
    <w:rsid w:val="0015552C"/>
    <w:rsid w:val="00155BAF"/>
    <w:rsid w:val="00155EF9"/>
    <w:rsid w:val="00155F55"/>
    <w:rsid w:val="00157620"/>
    <w:rsid w:val="00157F63"/>
    <w:rsid w:val="00160852"/>
    <w:rsid w:val="00160A3B"/>
    <w:rsid w:val="00160A52"/>
    <w:rsid w:val="001611E3"/>
    <w:rsid w:val="001613E3"/>
    <w:rsid w:val="001615E7"/>
    <w:rsid w:val="00161741"/>
    <w:rsid w:val="0016221C"/>
    <w:rsid w:val="00162792"/>
    <w:rsid w:val="00162F3C"/>
    <w:rsid w:val="001630F6"/>
    <w:rsid w:val="0016328C"/>
    <w:rsid w:val="0016342E"/>
    <w:rsid w:val="00163F44"/>
    <w:rsid w:val="00164168"/>
    <w:rsid w:val="00164896"/>
    <w:rsid w:val="001648F6"/>
    <w:rsid w:val="00164DDC"/>
    <w:rsid w:val="00164E5F"/>
    <w:rsid w:val="00164E87"/>
    <w:rsid w:val="00165B8D"/>
    <w:rsid w:val="00165F0A"/>
    <w:rsid w:val="00165F6E"/>
    <w:rsid w:val="001664C0"/>
    <w:rsid w:val="00167611"/>
    <w:rsid w:val="00170077"/>
    <w:rsid w:val="00170293"/>
    <w:rsid w:val="0017088D"/>
    <w:rsid w:val="00170E40"/>
    <w:rsid w:val="001714DB"/>
    <w:rsid w:val="0017185D"/>
    <w:rsid w:val="00171AE4"/>
    <w:rsid w:val="00171E10"/>
    <w:rsid w:val="00172143"/>
    <w:rsid w:val="00172B6C"/>
    <w:rsid w:val="00172EFC"/>
    <w:rsid w:val="00174142"/>
    <w:rsid w:val="00174584"/>
    <w:rsid w:val="00174BDD"/>
    <w:rsid w:val="00174F58"/>
    <w:rsid w:val="0017580D"/>
    <w:rsid w:val="00176039"/>
    <w:rsid w:val="001763EF"/>
    <w:rsid w:val="00176652"/>
    <w:rsid w:val="00176B2C"/>
    <w:rsid w:val="0017761A"/>
    <w:rsid w:val="0018017E"/>
    <w:rsid w:val="001805AA"/>
    <w:rsid w:val="00180664"/>
    <w:rsid w:val="001806CC"/>
    <w:rsid w:val="00180A1D"/>
    <w:rsid w:val="00180B31"/>
    <w:rsid w:val="0018104F"/>
    <w:rsid w:val="001815C7"/>
    <w:rsid w:val="001816A5"/>
    <w:rsid w:val="00181AA8"/>
    <w:rsid w:val="001820CB"/>
    <w:rsid w:val="0018231A"/>
    <w:rsid w:val="0018255C"/>
    <w:rsid w:val="0018277A"/>
    <w:rsid w:val="001836FE"/>
    <w:rsid w:val="001838B0"/>
    <w:rsid w:val="00183977"/>
    <w:rsid w:val="00183ADF"/>
    <w:rsid w:val="00183D06"/>
    <w:rsid w:val="00184BEB"/>
    <w:rsid w:val="00184F4A"/>
    <w:rsid w:val="00185C3C"/>
    <w:rsid w:val="00186950"/>
    <w:rsid w:val="00186D6A"/>
    <w:rsid w:val="0018734F"/>
    <w:rsid w:val="00187962"/>
    <w:rsid w:val="00190546"/>
    <w:rsid w:val="001915FF"/>
    <w:rsid w:val="00191922"/>
    <w:rsid w:val="00191A0C"/>
    <w:rsid w:val="00191ACF"/>
    <w:rsid w:val="001920FB"/>
    <w:rsid w:val="00192403"/>
    <w:rsid w:val="0019278C"/>
    <w:rsid w:val="0019343C"/>
    <w:rsid w:val="001934BC"/>
    <w:rsid w:val="00193B22"/>
    <w:rsid w:val="00193EE6"/>
    <w:rsid w:val="00194035"/>
    <w:rsid w:val="001943B2"/>
    <w:rsid w:val="001946F6"/>
    <w:rsid w:val="0019486C"/>
    <w:rsid w:val="00195897"/>
    <w:rsid w:val="00195CF6"/>
    <w:rsid w:val="0019679D"/>
    <w:rsid w:val="00197152"/>
    <w:rsid w:val="00197A91"/>
    <w:rsid w:val="00197B39"/>
    <w:rsid w:val="001A00BE"/>
    <w:rsid w:val="001A0BC6"/>
    <w:rsid w:val="001A123C"/>
    <w:rsid w:val="001A12E0"/>
    <w:rsid w:val="001A16DD"/>
    <w:rsid w:val="001A1B30"/>
    <w:rsid w:val="001A1F53"/>
    <w:rsid w:val="001A27B1"/>
    <w:rsid w:val="001A28BB"/>
    <w:rsid w:val="001A28D9"/>
    <w:rsid w:val="001A32C2"/>
    <w:rsid w:val="001A42BA"/>
    <w:rsid w:val="001A4F63"/>
    <w:rsid w:val="001A50DF"/>
    <w:rsid w:val="001A5134"/>
    <w:rsid w:val="001A591A"/>
    <w:rsid w:val="001A5B92"/>
    <w:rsid w:val="001A6196"/>
    <w:rsid w:val="001A65D3"/>
    <w:rsid w:val="001A6AA0"/>
    <w:rsid w:val="001A6BB0"/>
    <w:rsid w:val="001A72D5"/>
    <w:rsid w:val="001A7C01"/>
    <w:rsid w:val="001A7DF1"/>
    <w:rsid w:val="001A7F6F"/>
    <w:rsid w:val="001B02E2"/>
    <w:rsid w:val="001B0C5E"/>
    <w:rsid w:val="001B0D2F"/>
    <w:rsid w:val="001B1759"/>
    <w:rsid w:val="001B1E1F"/>
    <w:rsid w:val="001B2213"/>
    <w:rsid w:val="001B2666"/>
    <w:rsid w:val="001B271B"/>
    <w:rsid w:val="001B2B48"/>
    <w:rsid w:val="001B2BB8"/>
    <w:rsid w:val="001B32CD"/>
    <w:rsid w:val="001B3566"/>
    <w:rsid w:val="001B3BAD"/>
    <w:rsid w:val="001B5673"/>
    <w:rsid w:val="001B57C2"/>
    <w:rsid w:val="001B5855"/>
    <w:rsid w:val="001B60BA"/>
    <w:rsid w:val="001B663E"/>
    <w:rsid w:val="001B742A"/>
    <w:rsid w:val="001B7550"/>
    <w:rsid w:val="001B7B5C"/>
    <w:rsid w:val="001B7BFD"/>
    <w:rsid w:val="001C00B3"/>
    <w:rsid w:val="001C011C"/>
    <w:rsid w:val="001C0F08"/>
    <w:rsid w:val="001C0F0F"/>
    <w:rsid w:val="001C1368"/>
    <w:rsid w:val="001C1385"/>
    <w:rsid w:val="001C15D3"/>
    <w:rsid w:val="001C1B0B"/>
    <w:rsid w:val="001C1E26"/>
    <w:rsid w:val="001C233B"/>
    <w:rsid w:val="001C262D"/>
    <w:rsid w:val="001C289A"/>
    <w:rsid w:val="001C2AB2"/>
    <w:rsid w:val="001C3711"/>
    <w:rsid w:val="001C3BE7"/>
    <w:rsid w:val="001C40B9"/>
    <w:rsid w:val="001C4782"/>
    <w:rsid w:val="001C4D02"/>
    <w:rsid w:val="001C4D99"/>
    <w:rsid w:val="001C4F55"/>
    <w:rsid w:val="001C528B"/>
    <w:rsid w:val="001C55D3"/>
    <w:rsid w:val="001C5C9E"/>
    <w:rsid w:val="001C5F7F"/>
    <w:rsid w:val="001C6568"/>
    <w:rsid w:val="001C6FAE"/>
    <w:rsid w:val="001C7344"/>
    <w:rsid w:val="001C7B22"/>
    <w:rsid w:val="001C7E84"/>
    <w:rsid w:val="001D0328"/>
    <w:rsid w:val="001D035B"/>
    <w:rsid w:val="001D03A6"/>
    <w:rsid w:val="001D1308"/>
    <w:rsid w:val="001D1C55"/>
    <w:rsid w:val="001D1E8C"/>
    <w:rsid w:val="001D1FEE"/>
    <w:rsid w:val="001D25CB"/>
    <w:rsid w:val="001D30C4"/>
    <w:rsid w:val="001D32B2"/>
    <w:rsid w:val="001D37E8"/>
    <w:rsid w:val="001D5118"/>
    <w:rsid w:val="001D5886"/>
    <w:rsid w:val="001D5BFF"/>
    <w:rsid w:val="001D67B1"/>
    <w:rsid w:val="001D7105"/>
    <w:rsid w:val="001D7B81"/>
    <w:rsid w:val="001E00F5"/>
    <w:rsid w:val="001E1130"/>
    <w:rsid w:val="001E1524"/>
    <w:rsid w:val="001E2450"/>
    <w:rsid w:val="001E27B3"/>
    <w:rsid w:val="001E2A7F"/>
    <w:rsid w:val="001E2AEE"/>
    <w:rsid w:val="001E2C46"/>
    <w:rsid w:val="001E2E0D"/>
    <w:rsid w:val="001E357A"/>
    <w:rsid w:val="001E40E4"/>
    <w:rsid w:val="001E41AD"/>
    <w:rsid w:val="001E472A"/>
    <w:rsid w:val="001E57D4"/>
    <w:rsid w:val="001E621B"/>
    <w:rsid w:val="001E637D"/>
    <w:rsid w:val="001E6ABD"/>
    <w:rsid w:val="001E6EAF"/>
    <w:rsid w:val="001E7136"/>
    <w:rsid w:val="001E7600"/>
    <w:rsid w:val="001E77B6"/>
    <w:rsid w:val="001E784D"/>
    <w:rsid w:val="001E7B0D"/>
    <w:rsid w:val="001E7FD2"/>
    <w:rsid w:val="001F0029"/>
    <w:rsid w:val="001F03A6"/>
    <w:rsid w:val="001F0983"/>
    <w:rsid w:val="001F0EAB"/>
    <w:rsid w:val="001F1293"/>
    <w:rsid w:val="001F307F"/>
    <w:rsid w:val="001F37E1"/>
    <w:rsid w:val="001F39C6"/>
    <w:rsid w:val="001F39C8"/>
    <w:rsid w:val="001F3FAE"/>
    <w:rsid w:val="001F44C9"/>
    <w:rsid w:val="001F4B1C"/>
    <w:rsid w:val="001F69DB"/>
    <w:rsid w:val="001F6CB0"/>
    <w:rsid w:val="001F76CF"/>
    <w:rsid w:val="00200496"/>
    <w:rsid w:val="00200BE2"/>
    <w:rsid w:val="00201144"/>
    <w:rsid w:val="00201195"/>
    <w:rsid w:val="0020121B"/>
    <w:rsid w:val="002018EB"/>
    <w:rsid w:val="00201B24"/>
    <w:rsid w:val="00201C60"/>
    <w:rsid w:val="00202997"/>
    <w:rsid w:val="002030D7"/>
    <w:rsid w:val="002041CD"/>
    <w:rsid w:val="00205211"/>
    <w:rsid w:val="0020538C"/>
    <w:rsid w:val="00205AE1"/>
    <w:rsid w:val="00205B44"/>
    <w:rsid w:val="00206448"/>
    <w:rsid w:val="002067EF"/>
    <w:rsid w:val="00206B22"/>
    <w:rsid w:val="00206CB6"/>
    <w:rsid w:val="002072E9"/>
    <w:rsid w:val="002074EF"/>
    <w:rsid w:val="0020762A"/>
    <w:rsid w:val="00207E80"/>
    <w:rsid w:val="002100DC"/>
    <w:rsid w:val="0021159C"/>
    <w:rsid w:val="00212079"/>
    <w:rsid w:val="002128E0"/>
    <w:rsid w:val="00212C6A"/>
    <w:rsid w:val="00212D36"/>
    <w:rsid w:val="0021323F"/>
    <w:rsid w:val="00213455"/>
    <w:rsid w:val="002138BB"/>
    <w:rsid w:val="00213A12"/>
    <w:rsid w:val="00213ECD"/>
    <w:rsid w:val="00214049"/>
    <w:rsid w:val="002146F0"/>
    <w:rsid w:val="002148C2"/>
    <w:rsid w:val="00214E6B"/>
    <w:rsid w:val="002151F0"/>
    <w:rsid w:val="00215A6C"/>
    <w:rsid w:val="00215B01"/>
    <w:rsid w:val="0021655B"/>
    <w:rsid w:val="002175D4"/>
    <w:rsid w:val="00217ED2"/>
    <w:rsid w:val="002202A2"/>
    <w:rsid w:val="0022040E"/>
    <w:rsid w:val="00221CCE"/>
    <w:rsid w:val="00221D24"/>
    <w:rsid w:val="0022207E"/>
    <w:rsid w:val="0022213A"/>
    <w:rsid w:val="0022365F"/>
    <w:rsid w:val="00223731"/>
    <w:rsid w:val="002237DA"/>
    <w:rsid w:val="00223904"/>
    <w:rsid w:val="00223AD8"/>
    <w:rsid w:val="00223F08"/>
    <w:rsid w:val="00224681"/>
    <w:rsid w:val="00224989"/>
    <w:rsid w:val="00224D5B"/>
    <w:rsid w:val="00225597"/>
    <w:rsid w:val="002260C2"/>
    <w:rsid w:val="00226998"/>
    <w:rsid w:val="002271A0"/>
    <w:rsid w:val="00227C8D"/>
    <w:rsid w:val="0023011C"/>
    <w:rsid w:val="00230ACB"/>
    <w:rsid w:val="00230B2E"/>
    <w:rsid w:val="00230D36"/>
    <w:rsid w:val="0023140C"/>
    <w:rsid w:val="0023312B"/>
    <w:rsid w:val="002336C7"/>
    <w:rsid w:val="00233A33"/>
    <w:rsid w:val="00233C9E"/>
    <w:rsid w:val="002342A3"/>
    <w:rsid w:val="00234363"/>
    <w:rsid w:val="002346D8"/>
    <w:rsid w:val="00234B5E"/>
    <w:rsid w:val="00234BF4"/>
    <w:rsid w:val="00234CB3"/>
    <w:rsid w:val="00235438"/>
    <w:rsid w:val="00235488"/>
    <w:rsid w:val="00235F5A"/>
    <w:rsid w:val="0023604D"/>
    <w:rsid w:val="0023610D"/>
    <w:rsid w:val="00237092"/>
    <w:rsid w:val="002370B0"/>
    <w:rsid w:val="00240186"/>
    <w:rsid w:val="00240960"/>
    <w:rsid w:val="00240DEB"/>
    <w:rsid w:val="002413F3"/>
    <w:rsid w:val="002420E8"/>
    <w:rsid w:val="00242898"/>
    <w:rsid w:val="002430AA"/>
    <w:rsid w:val="00243414"/>
    <w:rsid w:val="00243EC2"/>
    <w:rsid w:val="00244846"/>
    <w:rsid w:val="00244D24"/>
    <w:rsid w:val="00244D2B"/>
    <w:rsid w:val="00245390"/>
    <w:rsid w:val="00245457"/>
    <w:rsid w:val="0024560C"/>
    <w:rsid w:val="002461D7"/>
    <w:rsid w:val="0024684E"/>
    <w:rsid w:val="00246991"/>
    <w:rsid w:val="00247A94"/>
    <w:rsid w:val="0025021C"/>
    <w:rsid w:val="00250452"/>
    <w:rsid w:val="00250737"/>
    <w:rsid w:val="00250878"/>
    <w:rsid w:val="00250A25"/>
    <w:rsid w:val="00250AC2"/>
    <w:rsid w:val="00250F4B"/>
    <w:rsid w:val="0025100C"/>
    <w:rsid w:val="00251B6D"/>
    <w:rsid w:val="00251D58"/>
    <w:rsid w:val="0025217B"/>
    <w:rsid w:val="002522AF"/>
    <w:rsid w:val="00252446"/>
    <w:rsid w:val="002526EB"/>
    <w:rsid w:val="002533A0"/>
    <w:rsid w:val="002537B4"/>
    <w:rsid w:val="00253A1D"/>
    <w:rsid w:val="00254173"/>
    <w:rsid w:val="00254556"/>
    <w:rsid w:val="002566A9"/>
    <w:rsid w:val="00256877"/>
    <w:rsid w:val="00260001"/>
    <w:rsid w:val="0026030A"/>
    <w:rsid w:val="002605A5"/>
    <w:rsid w:val="00260968"/>
    <w:rsid w:val="00260A1A"/>
    <w:rsid w:val="002616E7"/>
    <w:rsid w:val="00262978"/>
    <w:rsid w:val="00262CFA"/>
    <w:rsid w:val="00263BA3"/>
    <w:rsid w:val="00263C2F"/>
    <w:rsid w:val="00263C6F"/>
    <w:rsid w:val="00263ECC"/>
    <w:rsid w:val="0026522E"/>
    <w:rsid w:val="0026535E"/>
    <w:rsid w:val="00265432"/>
    <w:rsid w:val="00265937"/>
    <w:rsid w:val="002661A9"/>
    <w:rsid w:val="00266AF5"/>
    <w:rsid w:val="00267644"/>
    <w:rsid w:val="00267F99"/>
    <w:rsid w:val="00270C96"/>
    <w:rsid w:val="00270E46"/>
    <w:rsid w:val="0027110B"/>
    <w:rsid w:val="00271650"/>
    <w:rsid w:val="002718BE"/>
    <w:rsid w:val="002718CF"/>
    <w:rsid w:val="00272295"/>
    <w:rsid w:val="00272940"/>
    <w:rsid w:val="00272CA7"/>
    <w:rsid w:val="00272DA9"/>
    <w:rsid w:val="002730ED"/>
    <w:rsid w:val="0027364E"/>
    <w:rsid w:val="00274315"/>
    <w:rsid w:val="002744B0"/>
    <w:rsid w:val="0027461A"/>
    <w:rsid w:val="00274738"/>
    <w:rsid w:val="00274921"/>
    <w:rsid w:val="00274BD6"/>
    <w:rsid w:val="00275150"/>
    <w:rsid w:val="00275AC2"/>
    <w:rsid w:val="00275FE3"/>
    <w:rsid w:val="002764DF"/>
    <w:rsid w:val="0027661E"/>
    <w:rsid w:val="002767BA"/>
    <w:rsid w:val="0027690D"/>
    <w:rsid w:val="00276D66"/>
    <w:rsid w:val="00276E7F"/>
    <w:rsid w:val="00276FDB"/>
    <w:rsid w:val="00277C5C"/>
    <w:rsid w:val="00277CBA"/>
    <w:rsid w:val="002801E4"/>
    <w:rsid w:val="002801FB"/>
    <w:rsid w:val="00280AE3"/>
    <w:rsid w:val="00280F08"/>
    <w:rsid w:val="00280F3F"/>
    <w:rsid w:val="0028195F"/>
    <w:rsid w:val="00281B47"/>
    <w:rsid w:val="00281C53"/>
    <w:rsid w:val="00281F38"/>
    <w:rsid w:val="00282176"/>
    <w:rsid w:val="002827B6"/>
    <w:rsid w:val="00282FE2"/>
    <w:rsid w:val="002830A4"/>
    <w:rsid w:val="002831F0"/>
    <w:rsid w:val="002834C9"/>
    <w:rsid w:val="002836E1"/>
    <w:rsid w:val="002842B1"/>
    <w:rsid w:val="00284642"/>
    <w:rsid w:val="00284675"/>
    <w:rsid w:val="002849AC"/>
    <w:rsid w:val="00285825"/>
    <w:rsid w:val="00286105"/>
    <w:rsid w:val="002872FE"/>
    <w:rsid w:val="00287525"/>
    <w:rsid w:val="002875CB"/>
    <w:rsid w:val="00287664"/>
    <w:rsid w:val="002876CB"/>
    <w:rsid w:val="00287CCE"/>
    <w:rsid w:val="00287D12"/>
    <w:rsid w:val="00287E8A"/>
    <w:rsid w:val="00290579"/>
    <w:rsid w:val="0029072A"/>
    <w:rsid w:val="00290C30"/>
    <w:rsid w:val="00290FC5"/>
    <w:rsid w:val="00291C95"/>
    <w:rsid w:val="0029213F"/>
    <w:rsid w:val="00292142"/>
    <w:rsid w:val="00292B1C"/>
    <w:rsid w:val="002937C9"/>
    <w:rsid w:val="00293EAF"/>
    <w:rsid w:val="00294146"/>
    <w:rsid w:val="00294831"/>
    <w:rsid w:val="00294B16"/>
    <w:rsid w:val="00294FD0"/>
    <w:rsid w:val="0029539B"/>
    <w:rsid w:val="00295628"/>
    <w:rsid w:val="0029580B"/>
    <w:rsid w:val="002961B2"/>
    <w:rsid w:val="0029633A"/>
    <w:rsid w:val="00296793"/>
    <w:rsid w:val="0029778C"/>
    <w:rsid w:val="00297AE7"/>
    <w:rsid w:val="00297CD0"/>
    <w:rsid w:val="002A0CCD"/>
    <w:rsid w:val="002A1C67"/>
    <w:rsid w:val="002A211F"/>
    <w:rsid w:val="002A3954"/>
    <w:rsid w:val="002A3EDC"/>
    <w:rsid w:val="002A49FF"/>
    <w:rsid w:val="002A5578"/>
    <w:rsid w:val="002A56AD"/>
    <w:rsid w:val="002A6340"/>
    <w:rsid w:val="002A656C"/>
    <w:rsid w:val="002A6C05"/>
    <w:rsid w:val="002A6D89"/>
    <w:rsid w:val="002A7112"/>
    <w:rsid w:val="002A7898"/>
    <w:rsid w:val="002A7C8B"/>
    <w:rsid w:val="002A7D51"/>
    <w:rsid w:val="002A7EA1"/>
    <w:rsid w:val="002A7F72"/>
    <w:rsid w:val="002B0DA7"/>
    <w:rsid w:val="002B1145"/>
    <w:rsid w:val="002B1D34"/>
    <w:rsid w:val="002B233D"/>
    <w:rsid w:val="002B251A"/>
    <w:rsid w:val="002B298F"/>
    <w:rsid w:val="002B3CB0"/>
    <w:rsid w:val="002B3FA6"/>
    <w:rsid w:val="002B40D9"/>
    <w:rsid w:val="002B4926"/>
    <w:rsid w:val="002B5305"/>
    <w:rsid w:val="002B5C24"/>
    <w:rsid w:val="002B6EAD"/>
    <w:rsid w:val="002B6EE3"/>
    <w:rsid w:val="002B73DC"/>
    <w:rsid w:val="002B73EE"/>
    <w:rsid w:val="002B7D23"/>
    <w:rsid w:val="002B7E81"/>
    <w:rsid w:val="002C0496"/>
    <w:rsid w:val="002C1271"/>
    <w:rsid w:val="002C15C2"/>
    <w:rsid w:val="002C165A"/>
    <w:rsid w:val="002C16CB"/>
    <w:rsid w:val="002C232F"/>
    <w:rsid w:val="002C276A"/>
    <w:rsid w:val="002C2846"/>
    <w:rsid w:val="002C2B6B"/>
    <w:rsid w:val="002C30D9"/>
    <w:rsid w:val="002C3682"/>
    <w:rsid w:val="002C45DC"/>
    <w:rsid w:val="002C46CC"/>
    <w:rsid w:val="002C5663"/>
    <w:rsid w:val="002C58BC"/>
    <w:rsid w:val="002C65A7"/>
    <w:rsid w:val="002C6824"/>
    <w:rsid w:val="002C704B"/>
    <w:rsid w:val="002C72C8"/>
    <w:rsid w:val="002D00E5"/>
    <w:rsid w:val="002D0BA2"/>
    <w:rsid w:val="002D0BE4"/>
    <w:rsid w:val="002D1109"/>
    <w:rsid w:val="002D126B"/>
    <w:rsid w:val="002D1ABD"/>
    <w:rsid w:val="002D1B6F"/>
    <w:rsid w:val="002D1D24"/>
    <w:rsid w:val="002D21EA"/>
    <w:rsid w:val="002D247C"/>
    <w:rsid w:val="002D258E"/>
    <w:rsid w:val="002D2A86"/>
    <w:rsid w:val="002D2CD6"/>
    <w:rsid w:val="002D2EC8"/>
    <w:rsid w:val="002D35E4"/>
    <w:rsid w:val="002D398C"/>
    <w:rsid w:val="002D40BD"/>
    <w:rsid w:val="002D42E4"/>
    <w:rsid w:val="002D450E"/>
    <w:rsid w:val="002D4F06"/>
    <w:rsid w:val="002D582D"/>
    <w:rsid w:val="002D587F"/>
    <w:rsid w:val="002D62B1"/>
    <w:rsid w:val="002D6DDD"/>
    <w:rsid w:val="002D6E38"/>
    <w:rsid w:val="002D7042"/>
    <w:rsid w:val="002D76A3"/>
    <w:rsid w:val="002D77AC"/>
    <w:rsid w:val="002D7A95"/>
    <w:rsid w:val="002D7E23"/>
    <w:rsid w:val="002E0105"/>
    <w:rsid w:val="002E0514"/>
    <w:rsid w:val="002E0E3B"/>
    <w:rsid w:val="002E16A2"/>
    <w:rsid w:val="002E1810"/>
    <w:rsid w:val="002E1D6F"/>
    <w:rsid w:val="002E1ECF"/>
    <w:rsid w:val="002E221A"/>
    <w:rsid w:val="002E2538"/>
    <w:rsid w:val="002E2AC3"/>
    <w:rsid w:val="002E3081"/>
    <w:rsid w:val="002E3280"/>
    <w:rsid w:val="002E340B"/>
    <w:rsid w:val="002E3A0A"/>
    <w:rsid w:val="002E3FE9"/>
    <w:rsid w:val="002E4B6A"/>
    <w:rsid w:val="002E50BE"/>
    <w:rsid w:val="002E5895"/>
    <w:rsid w:val="002E7709"/>
    <w:rsid w:val="002E7789"/>
    <w:rsid w:val="002E7909"/>
    <w:rsid w:val="002E79E4"/>
    <w:rsid w:val="002E7F40"/>
    <w:rsid w:val="002F08ED"/>
    <w:rsid w:val="002F0B2F"/>
    <w:rsid w:val="002F0B66"/>
    <w:rsid w:val="002F10E1"/>
    <w:rsid w:val="002F1D66"/>
    <w:rsid w:val="002F1E63"/>
    <w:rsid w:val="002F21F2"/>
    <w:rsid w:val="002F2391"/>
    <w:rsid w:val="002F2509"/>
    <w:rsid w:val="002F2A71"/>
    <w:rsid w:val="002F3C15"/>
    <w:rsid w:val="002F4201"/>
    <w:rsid w:val="002F42C7"/>
    <w:rsid w:val="002F448A"/>
    <w:rsid w:val="002F5287"/>
    <w:rsid w:val="002F571E"/>
    <w:rsid w:val="002F5888"/>
    <w:rsid w:val="002F5953"/>
    <w:rsid w:val="002F5BA2"/>
    <w:rsid w:val="002F5DE8"/>
    <w:rsid w:val="002F616C"/>
    <w:rsid w:val="002F62AC"/>
    <w:rsid w:val="002F66D1"/>
    <w:rsid w:val="002F6EB2"/>
    <w:rsid w:val="002F6FE7"/>
    <w:rsid w:val="002F7001"/>
    <w:rsid w:val="002F72A4"/>
    <w:rsid w:val="002F7793"/>
    <w:rsid w:val="002F7871"/>
    <w:rsid w:val="002F7CA6"/>
    <w:rsid w:val="002F7CD1"/>
    <w:rsid w:val="002F7DE7"/>
    <w:rsid w:val="0030038E"/>
    <w:rsid w:val="003016E9"/>
    <w:rsid w:val="003018A5"/>
    <w:rsid w:val="00301920"/>
    <w:rsid w:val="00301F00"/>
    <w:rsid w:val="00302A41"/>
    <w:rsid w:val="00303448"/>
    <w:rsid w:val="003034BD"/>
    <w:rsid w:val="0030475A"/>
    <w:rsid w:val="003049A2"/>
    <w:rsid w:val="00304B19"/>
    <w:rsid w:val="00304BB8"/>
    <w:rsid w:val="00304BF4"/>
    <w:rsid w:val="00305403"/>
    <w:rsid w:val="003054B6"/>
    <w:rsid w:val="00305754"/>
    <w:rsid w:val="00306335"/>
    <w:rsid w:val="00306B10"/>
    <w:rsid w:val="00306D35"/>
    <w:rsid w:val="00307044"/>
    <w:rsid w:val="0030741B"/>
    <w:rsid w:val="00311127"/>
    <w:rsid w:val="00311D20"/>
    <w:rsid w:val="00311FB9"/>
    <w:rsid w:val="003122D4"/>
    <w:rsid w:val="00312EBA"/>
    <w:rsid w:val="0031304D"/>
    <w:rsid w:val="0031315D"/>
    <w:rsid w:val="0031395D"/>
    <w:rsid w:val="00313997"/>
    <w:rsid w:val="003140F6"/>
    <w:rsid w:val="0031432E"/>
    <w:rsid w:val="0031449C"/>
    <w:rsid w:val="003144EB"/>
    <w:rsid w:val="00314922"/>
    <w:rsid w:val="00314BE0"/>
    <w:rsid w:val="003150FF"/>
    <w:rsid w:val="003163F7"/>
    <w:rsid w:val="003164C4"/>
    <w:rsid w:val="003167F5"/>
    <w:rsid w:val="00316B87"/>
    <w:rsid w:val="003172E3"/>
    <w:rsid w:val="00317AE5"/>
    <w:rsid w:val="00320359"/>
    <w:rsid w:val="00320D66"/>
    <w:rsid w:val="0032132C"/>
    <w:rsid w:val="003217AC"/>
    <w:rsid w:val="00322374"/>
    <w:rsid w:val="003234F1"/>
    <w:rsid w:val="0032377E"/>
    <w:rsid w:val="00323F4A"/>
    <w:rsid w:val="00324D02"/>
    <w:rsid w:val="00324D53"/>
    <w:rsid w:val="0032670A"/>
    <w:rsid w:val="00326766"/>
    <w:rsid w:val="00326796"/>
    <w:rsid w:val="00326A59"/>
    <w:rsid w:val="00326CFA"/>
    <w:rsid w:val="00326DF6"/>
    <w:rsid w:val="00326F58"/>
    <w:rsid w:val="00327532"/>
    <w:rsid w:val="003307A6"/>
    <w:rsid w:val="00331582"/>
    <w:rsid w:val="00331635"/>
    <w:rsid w:val="00331EBC"/>
    <w:rsid w:val="00332048"/>
    <w:rsid w:val="00332343"/>
    <w:rsid w:val="00332350"/>
    <w:rsid w:val="00333480"/>
    <w:rsid w:val="0033420F"/>
    <w:rsid w:val="003344C2"/>
    <w:rsid w:val="003344D3"/>
    <w:rsid w:val="003345F4"/>
    <w:rsid w:val="003348F6"/>
    <w:rsid w:val="003349FE"/>
    <w:rsid w:val="00334C71"/>
    <w:rsid w:val="003351C1"/>
    <w:rsid w:val="00335297"/>
    <w:rsid w:val="0033554F"/>
    <w:rsid w:val="00335B29"/>
    <w:rsid w:val="00335CFC"/>
    <w:rsid w:val="003363E0"/>
    <w:rsid w:val="0033651B"/>
    <w:rsid w:val="00336862"/>
    <w:rsid w:val="00336A32"/>
    <w:rsid w:val="00336A9E"/>
    <w:rsid w:val="00336C40"/>
    <w:rsid w:val="00337021"/>
    <w:rsid w:val="0033756E"/>
    <w:rsid w:val="00340396"/>
    <w:rsid w:val="0034079F"/>
    <w:rsid w:val="00341553"/>
    <w:rsid w:val="00341AF9"/>
    <w:rsid w:val="00342332"/>
    <w:rsid w:val="00342806"/>
    <w:rsid w:val="00342AE5"/>
    <w:rsid w:val="00342E52"/>
    <w:rsid w:val="00342E79"/>
    <w:rsid w:val="00343234"/>
    <w:rsid w:val="0034362C"/>
    <w:rsid w:val="00343995"/>
    <w:rsid w:val="0034446B"/>
    <w:rsid w:val="00344997"/>
    <w:rsid w:val="00345020"/>
    <w:rsid w:val="00345055"/>
    <w:rsid w:val="003450FE"/>
    <w:rsid w:val="003452B5"/>
    <w:rsid w:val="00345737"/>
    <w:rsid w:val="00345FCD"/>
    <w:rsid w:val="00346873"/>
    <w:rsid w:val="00347BB3"/>
    <w:rsid w:val="00347D10"/>
    <w:rsid w:val="00350E8A"/>
    <w:rsid w:val="0035105C"/>
    <w:rsid w:val="003512CF"/>
    <w:rsid w:val="003512FE"/>
    <w:rsid w:val="00351E95"/>
    <w:rsid w:val="00352E7C"/>
    <w:rsid w:val="00352FC3"/>
    <w:rsid w:val="00353300"/>
    <w:rsid w:val="00353599"/>
    <w:rsid w:val="00353E0A"/>
    <w:rsid w:val="00353E4F"/>
    <w:rsid w:val="0035450C"/>
    <w:rsid w:val="0035457A"/>
    <w:rsid w:val="00354D76"/>
    <w:rsid w:val="00354E6F"/>
    <w:rsid w:val="00355227"/>
    <w:rsid w:val="003556FF"/>
    <w:rsid w:val="00355E23"/>
    <w:rsid w:val="00356434"/>
    <w:rsid w:val="003567F0"/>
    <w:rsid w:val="00356DA8"/>
    <w:rsid w:val="00357740"/>
    <w:rsid w:val="00357F9D"/>
    <w:rsid w:val="00360140"/>
    <w:rsid w:val="00360482"/>
    <w:rsid w:val="003606E3"/>
    <w:rsid w:val="00360C89"/>
    <w:rsid w:val="00361F05"/>
    <w:rsid w:val="00361F76"/>
    <w:rsid w:val="003620C4"/>
    <w:rsid w:val="003629A8"/>
    <w:rsid w:val="00362B50"/>
    <w:rsid w:val="00362DDC"/>
    <w:rsid w:val="00363C28"/>
    <w:rsid w:val="00363F85"/>
    <w:rsid w:val="00364F9F"/>
    <w:rsid w:val="003654C8"/>
    <w:rsid w:val="00365667"/>
    <w:rsid w:val="00365884"/>
    <w:rsid w:val="00365EA1"/>
    <w:rsid w:val="003660A5"/>
    <w:rsid w:val="00366B1E"/>
    <w:rsid w:val="00366D11"/>
    <w:rsid w:val="0036738F"/>
    <w:rsid w:val="0036745D"/>
    <w:rsid w:val="0037023C"/>
    <w:rsid w:val="003709F7"/>
    <w:rsid w:val="00370A3B"/>
    <w:rsid w:val="00370A93"/>
    <w:rsid w:val="00371A7D"/>
    <w:rsid w:val="0037245E"/>
    <w:rsid w:val="00372663"/>
    <w:rsid w:val="00372A4C"/>
    <w:rsid w:val="003732A4"/>
    <w:rsid w:val="00374727"/>
    <w:rsid w:val="0037481F"/>
    <w:rsid w:val="0037518B"/>
    <w:rsid w:val="003757C1"/>
    <w:rsid w:val="00375881"/>
    <w:rsid w:val="00375DDA"/>
    <w:rsid w:val="00375F15"/>
    <w:rsid w:val="0037634C"/>
    <w:rsid w:val="00376460"/>
    <w:rsid w:val="00376947"/>
    <w:rsid w:val="00376A75"/>
    <w:rsid w:val="00376E2F"/>
    <w:rsid w:val="00376FED"/>
    <w:rsid w:val="003772B8"/>
    <w:rsid w:val="00380C00"/>
    <w:rsid w:val="00380CBE"/>
    <w:rsid w:val="003812B2"/>
    <w:rsid w:val="00381585"/>
    <w:rsid w:val="0038186C"/>
    <w:rsid w:val="00381B55"/>
    <w:rsid w:val="0038256B"/>
    <w:rsid w:val="00382A94"/>
    <w:rsid w:val="00383037"/>
    <w:rsid w:val="00383C15"/>
    <w:rsid w:val="00383DB5"/>
    <w:rsid w:val="00383EB6"/>
    <w:rsid w:val="003844EB"/>
    <w:rsid w:val="003847FF"/>
    <w:rsid w:val="00384AE7"/>
    <w:rsid w:val="00385249"/>
    <w:rsid w:val="003859D6"/>
    <w:rsid w:val="00385B26"/>
    <w:rsid w:val="00386031"/>
    <w:rsid w:val="003865E9"/>
    <w:rsid w:val="0038698E"/>
    <w:rsid w:val="00386E8A"/>
    <w:rsid w:val="003870EC"/>
    <w:rsid w:val="00387A81"/>
    <w:rsid w:val="00387C13"/>
    <w:rsid w:val="0039003C"/>
    <w:rsid w:val="003902AB"/>
    <w:rsid w:val="0039053B"/>
    <w:rsid w:val="003909DA"/>
    <w:rsid w:val="00390CDF"/>
    <w:rsid w:val="003913DC"/>
    <w:rsid w:val="00391A96"/>
    <w:rsid w:val="00391C4D"/>
    <w:rsid w:val="0039239B"/>
    <w:rsid w:val="00393642"/>
    <w:rsid w:val="00393D21"/>
    <w:rsid w:val="00394397"/>
    <w:rsid w:val="00394A1F"/>
    <w:rsid w:val="00395A24"/>
    <w:rsid w:val="003961B2"/>
    <w:rsid w:val="00396ECC"/>
    <w:rsid w:val="0039750F"/>
    <w:rsid w:val="00397622"/>
    <w:rsid w:val="0039762B"/>
    <w:rsid w:val="0039786E"/>
    <w:rsid w:val="003A101C"/>
    <w:rsid w:val="003A134E"/>
    <w:rsid w:val="003A1DA2"/>
    <w:rsid w:val="003A1EC7"/>
    <w:rsid w:val="003A1F28"/>
    <w:rsid w:val="003A22B1"/>
    <w:rsid w:val="003A2564"/>
    <w:rsid w:val="003A2FB1"/>
    <w:rsid w:val="003A3714"/>
    <w:rsid w:val="003A37E5"/>
    <w:rsid w:val="003A3826"/>
    <w:rsid w:val="003A384C"/>
    <w:rsid w:val="003A3980"/>
    <w:rsid w:val="003A3EF1"/>
    <w:rsid w:val="003A425B"/>
    <w:rsid w:val="003A484F"/>
    <w:rsid w:val="003A4F25"/>
    <w:rsid w:val="003A5031"/>
    <w:rsid w:val="003A5996"/>
    <w:rsid w:val="003A5D00"/>
    <w:rsid w:val="003A5DDE"/>
    <w:rsid w:val="003A6A2E"/>
    <w:rsid w:val="003A6FD1"/>
    <w:rsid w:val="003A7CB7"/>
    <w:rsid w:val="003A7FD6"/>
    <w:rsid w:val="003B0390"/>
    <w:rsid w:val="003B18CD"/>
    <w:rsid w:val="003B210E"/>
    <w:rsid w:val="003B24B7"/>
    <w:rsid w:val="003B2746"/>
    <w:rsid w:val="003B28E5"/>
    <w:rsid w:val="003B306A"/>
    <w:rsid w:val="003B33C1"/>
    <w:rsid w:val="003B4E30"/>
    <w:rsid w:val="003B5391"/>
    <w:rsid w:val="003B5D8A"/>
    <w:rsid w:val="003B5FC3"/>
    <w:rsid w:val="003B6341"/>
    <w:rsid w:val="003B68FC"/>
    <w:rsid w:val="003B6E29"/>
    <w:rsid w:val="003C009D"/>
    <w:rsid w:val="003C0846"/>
    <w:rsid w:val="003C0C13"/>
    <w:rsid w:val="003C0E2E"/>
    <w:rsid w:val="003C0F3B"/>
    <w:rsid w:val="003C124B"/>
    <w:rsid w:val="003C3E40"/>
    <w:rsid w:val="003C4224"/>
    <w:rsid w:val="003C49DB"/>
    <w:rsid w:val="003C4C03"/>
    <w:rsid w:val="003C4D13"/>
    <w:rsid w:val="003C53DD"/>
    <w:rsid w:val="003C6719"/>
    <w:rsid w:val="003C6B4A"/>
    <w:rsid w:val="003C6B91"/>
    <w:rsid w:val="003C6CCE"/>
    <w:rsid w:val="003C6D5D"/>
    <w:rsid w:val="003C6F02"/>
    <w:rsid w:val="003C71D3"/>
    <w:rsid w:val="003D00B7"/>
    <w:rsid w:val="003D01B4"/>
    <w:rsid w:val="003D02A0"/>
    <w:rsid w:val="003D036A"/>
    <w:rsid w:val="003D0842"/>
    <w:rsid w:val="003D0B33"/>
    <w:rsid w:val="003D0DDC"/>
    <w:rsid w:val="003D16AB"/>
    <w:rsid w:val="003D16F5"/>
    <w:rsid w:val="003D28EF"/>
    <w:rsid w:val="003D2994"/>
    <w:rsid w:val="003D325D"/>
    <w:rsid w:val="003D36FA"/>
    <w:rsid w:val="003D37E4"/>
    <w:rsid w:val="003D3B0F"/>
    <w:rsid w:val="003D3D01"/>
    <w:rsid w:val="003D3D6C"/>
    <w:rsid w:val="003D3F6C"/>
    <w:rsid w:val="003D4033"/>
    <w:rsid w:val="003D4406"/>
    <w:rsid w:val="003D524C"/>
    <w:rsid w:val="003D5469"/>
    <w:rsid w:val="003D5EF9"/>
    <w:rsid w:val="003D602D"/>
    <w:rsid w:val="003D651A"/>
    <w:rsid w:val="003D6EAB"/>
    <w:rsid w:val="003D71BD"/>
    <w:rsid w:val="003D7D7F"/>
    <w:rsid w:val="003E0079"/>
    <w:rsid w:val="003E01FB"/>
    <w:rsid w:val="003E12EF"/>
    <w:rsid w:val="003E14C9"/>
    <w:rsid w:val="003E28E3"/>
    <w:rsid w:val="003E2C00"/>
    <w:rsid w:val="003E2C31"/>
    <w:rsid w:val="003E2C76"/>
    <w:rsid w:val="003E30D4"/>
    <w:rsid w:val="003E312B"/>
    <w:rsid w:val="003E33CC"/>
    <w:rsid w:val="003E39D1"/>
    <w:rsid w:val="003E3E42"/>
    <w:rsid w:val="003E4A61"/>
    <w:rsid w:val="003E4ECC"/>
    <w:rsid w:val="003E5205"/>
    <w:rsid w:val="003E523B"/>
    <w:rsid w:val="003E5456"/>
    <w:rsid w:val="003E57BF"/>
    <w:rsid w:val="003E59BB"/>
    <w:rsid w:val="003E5CD3"/>
    <w:rsid w:val="003E6122"/>
    <w:rsid w:val="003E6F07"/>
    <w:rsid w:val="003E70DF"/>
    <w:rsid w:val="003E72C6"/>
    <w:rsid w:val="003E73A0"/>
    <w:rsid w:val="003E75BC"/>
    <w:rsid w:val="003E7907"/>
    <w:rsid w:val="003E7D97"/>
    <w:rsid w:val="003F013D"/>
    <w:rsid w:val="003F06C5"/>
    <w:rsid w:val="003F1352"/>
    <w:rsid w:val="003F1C98"/>
    <w:rsid w:val="003F1E34"/>
    <w:rsid w:val="003F235F"/>
    <w:rsid w:val="003F30A9"/>
    <w:rsid w:val="003F3C02"/>
    <w:rsid w:val="003F412D"/>
    <w:rsid w:val="003F5455"/>
    <w:rsid w:val="003F6103"/>
    <w:rsid w:val="003F6569"/>
    <w:rsid w:val="003F7032"/>
    <w:rsid w:val="003F7431"/>
    <w:rsid w:val="00400E76"/>
    <w:rsid w:val="00401017"/>
    <w:rsid w:val="0040158A"/>
    <w:rsid w:val="00401612"/>
    <w:rsid w:val="004027FC"/>
    <w:rsid w:val="00402FC2"/>
    <w:rsid w:val="00403B5B"/>
    <w:rsid w:val="00403E90"/>
    <w:rsid w:val="004043CD"/>
    <w:rsid w:val="00404A2C"/>
    <w:rsid w:val="00404CD7"/>
    <w:rsid w:val="00404F1E"/>
    <w:rsid w:val="00405C8F"/>
    <w:rsid w:val="0040632A"/>
    <w:rsid w:val="0040649D"/>
    <w:rsid w:val="00406DC4"/>
    <w:rsid w:val="004070B0"/>
    <w:rsid w:val="00407315"/>
    <w:rsid w:val="0041053C"/>
    <w:rsid w:val="0041109C"/>
    <w:rsid w:val="004111E4"/>
    <w:rsid w:val="0041150B"/>
    <w:rsid w:val="0041225C"/>
    <w:rsid w:val="00414F55"/>
    <w:rsid w:val="004154BC"/>
    <w:rsid w:val="0041593E"/>
    <w:rsid w:val="00415DF6"/>
    <w:rsid w:val="0041624A"/>
    <w:rsid w:val="00417263"/>
    <w:rsid w:val="00420373"/>
    <w:rsid w:val="00420435"/>
    <w:rsid w:val="00420AC5"/>
    <w:rsid w:val="00420DBB"/>
    <w:rsid w:val="00421314"/>
    <w:rsid w:val="00421411"/>
    <w:rsid w:val="00421D8C"/>
    <w:rsid w:val="004222F2"/>
    <w:rsid w:val="00422E2C"/>
    <w:rsid w:val="00423169"/>
    <w:rsid w:val="00423DB4"/>
    <w:rsid w:val="00424470"/>
    <w:rsid w:val="00424F17"/>
    <w:rsid w:val="004252CE"/>
    <w:rsid w:val="004252FF"/>
    <w:rsid w:val="00425342"/>
    <w:rsid w:val="00425651"/>
    <w:rsid w:val="0042588B"/>
    <w:rsid w:val="0042664B"/>
    <w:rsid w:val="004267A5"/>
    <w:rsid w:val="0042744F"/>
    <w:rsid w:val="00427F02"/>
    <w:rsid w:val="00430829"/>
    <w:rsid w:val="00430A9A"/>
    <w:rsid w:val="004312B0"/>
    <w:rsid w:val="0043130B"/>
    <w:rsid w:val="00431558"/>
    <w:rsid w:val="00431954"/>
    <w:rsid w:val="00431E29"/>
    <w:rsid w:val="00431F02"/>
    <w:rsid w:val="004320AC"/>
    <w:rsid w:val="004336B1"/>
    <w:rsid w:val="0043388B"/>
    <w:rsid w:val="00433C43"/>
    <w:rsid w:val="00433DE9"/>
    <w:rsid w:val="00433E43"/>
    <w:rsid w:val="00434188"/>
    <w:rsid w:val="00435340"/>
    <w:rsid w:val="00435AD1"/>
    <w:rsid w:val="00435E53"/>
    <w:rsid w:val="00435E7A"/>
    <w:rsid w:val="00435FED"/>
    <w:rsid w:val="0043644B"/>
    <w:rsid w:val="00436781"/>
    <w:rsid w:val="00436EC7"/>
    <w:rsid w:val="004370B3"/>
    <w:rsid w:val="00437F06"/>
    <w:rsid w:val="004407B2"/>
    <w:rsid w:val="00440CF9"/>
    <w:rsid w:val="004423E5"/>
    <w:rsid w:val="00442BBD"/>
    <w:rsid w:val="004434F7"/>
    <w:rsid w:val="004440E9"/>
    <w:rsid w:val="0044442C"/>
    <w:rsid w:val="00444A60"/>
    <w:rsid w:val="00445218"/>
    <w:rsid w:val="00445761"/>
    <w:rsid w:val="00445A5F"/>
    <w:rsid w:val="004461E9"/>
    <w:rsid w:val="0044650D"/>
    <w:rsid w:val="0044755D"/>
    <w:rsid w:val="00447726"/>
    <w:rsid w:val="0044793D"/>
    <w:rsid w:val="00447F31"/>
    <w:rsid w:val="00450255"/>
    <w:rsid w:val="0045062E"/>
    <w:rsid w:val="00451BAA"/>
    <w:rsid w:val="00451CD5"/>
    <w:rsid w:val="0045275D"/>
    <w:rsid w:val="00452A3F"/>
    <w:rsid w:val="00453835"/>
    <w:rsid w:val="004539F5"/>
    <w:rsid w:val="00453C8B"/>
    <w:rsid w:val="00453E5F"/>
    <w:rsid w:val="00454688"/>
    <w:rsid w:val="0045505B"/>
    <w:rsid w:val="004561A6"/>
    <w:rsid w:val="004561EC"/>
    <w:rsid w:val="004562E1"/>
    <w:rsid w:val="004565C0"/>
    <w:rsid w:val="00456C74"/>
    <w:rsid w:val="00457902"/>
    <w:rsid w:val="00457990"/>
    <w:rsid w:val="00457A3B"/>
    <w:rsid w:val="00460041"/>
    <w:rsid w:val="0046045B"/>
    <w:rsid w:val="004604AC"/>
    <w:rsid w:val="004607E4"/>
    <w:rsid w:val="00460DC8"/>
    <w:rsid w:val="0046102F"/>
    <w:rsid w:val="004610D3"/>
    <w:rsid w:val="004614CB"/>
    <w:rsid w:val="004614F6"/>
    <w:rsid w:val="0046174E"/>
    <w:rsid w:val="0046253D"/>
    <w:rsid w:val="004626E6"/>
    <w:rsid w:val="00462C53"/>
    <w:rsid w:val="00463D0A"/>
    <w:rsid w:val="00464274"/>
    <w:rsid w:val="004644A4"/>
    <w:rsid w:val="00464A83"/>
    <w:rsid w:val="00464AA4"/>
    <w:rsid w:val="00464BD2"/>
    <w:rsid w:val="00464E4E"/>
    <w:rsid w:val="00464EEE"/>
    <w:rsid w:val="004655E8"/>
    <w:rsid w:val="00465A20"/>
    <w:rsid w:val="0046612A"/>
    <w:rsid w:val="004669DC"/>
    <w:rsid w:val="00466B6E"/>
    <w:rsid w:val="00466D4B"/>
    <w:rsid w:val="00466FBB"/>
    <w:rsid w:val="00467B03"/>
    <w:rsid w:val="00470BCB"/>
    <w:rsid w:val="004712CE"/>
    <w:rsid w:val="00471A4C"/>
    <w:rsid w:val="004729A8"/>
    <w:rsid w:val="00472C8B"/>
    <w:rsid w:val="00472DDE"/>
    <w:rsid w:val="0047310F"/>
    <w:rsid w:val="00473788"/>
    <w:rsid w:val="00473934"/>
    <w:rsid w:val="0047445A"/>
    <w:rsid w:val="00474533"/>
    <w:rsid w:val="00474B8C"/>
    <w:rsid w:val="00474C01"/>
    <w:rsid w:val="00474FF5"/>
    <w:rsid w:val="004752DE"/>
    <w:rsid w:val="004753E6"/>
    <w:rsid w:val="00475D86"/>
    <w:rsid w:val="00477011"/>
    <w:rsid w:val="004773DD"/>
    <w:rsid w:val="004802DB"/>
    <w:rsid w:val="0048247C"/>
    <w:rsid w:val="0048257D"/>
    <w:rsid w:val="004825EC"/>
    <w:rsid w:val="00482D42"/>
    <w:rsid w:val="00483164"/>
    <w:rsid w:val="004836B3"/>
    <w:rsid w:val="00483C0D"/>
    <w:rsid w:val="00484245"/>
    <w:rsid w:val="004847EF"/>
    <w:rsid w:val="0048482E"/>
    <w:rsid w:val="00485577"/>
    <w:rsid w:val="00485A30"/>
    <w:rsid w:val="00486010"/>
    <w:rsid w:val="00486C16"/>
    <w:rsid w:val="00486E4B"/>
    <w:rsid w:val="004879D5"/>
    <w:rsid w:val="00487D6C"/>
    <w:rsid w:val="00487E0A"/>
    <w:rsid w:val="00490038"/>
    <w:rsid w:val="00490181"/>
    <w:rsid w:val="004906D6"/>
    <w:rsid w:val="004907EB"/>
    <w:rsid w:val="0049275F"/>
    <w:rsid w:val="00492934"/>
    <w:rsid w:val="00492B6F"/>
    <w:rsid w:val="004933E7"/>
    <w:rsid w:val="004934FE"/>
    <w:rsid w:val="0049364E"/>
    <w:rsid w:val="00493725"/>
    <w:rsid w:val="004937DF"/>
    <w:rsid w:val="004939F3"/>
    <w:rsid w:val="00493FC8"/>
    <w:rsid w:val="00494DFF"/>
    <w:rsid w:val="00496435"/>
    <w:rsid w:val="0049668C"/>
    <w:rsid w:val="00496BF7"/>
    <w:rsid w:val="0049728A"/>
    <w:rsid w:val="0049776F"/>
    <w:rsid w:val="004A007F"/>
    <w:rsid w:val="004A0593"/>
    <w:rsid w:val="004A06E8"/>
    <w:rsid w:val="004A0745"/>
    <w:rsid w:val="004A0988"/>
    <w:rsid w:val="004A09AE"/>
    <w:rsid w:val="004A09DC"/>
    <w:rsid w:val="004A0BB1"/>
    <w:rsid w:val="004A0E25"/>
    <w:rsid w:val="004A0E26"/>
    <w:rsid w:val="004A1859"/>
    <w:rsid w:val="004A19E0"/>
    <w:rsid w:val="004A1F25"/>
    <w:rsid w:val="004A2C75"/>
    <w:rsid w:val="004A2ED4"/>
    <w:rsid w:val="004A372A"/>
    <w:rsid w:val="004A39A5"/>
    <w:rsid w:val="004A409A"/>
    <w:rsid w:val="004A425D"/>
    <w:rsid w:val="004A44DE"/>
    <w:rsid w:val="004A4526"/>
    <w:rsid w:val="004A4B62"/>
    <w:rsid w:val="004A4BA0"/>
    <w:rsid w:val="004A550F"/>
    <w:rsid w:val="004A5E62"/>
    <w:rsid w:val="004A6B6E"/>
    <w:rsid w:val="004A6BA4"/>
    <w:rsid w:val="004A6F87"/>
    <w:rsid w:val="004B0126"/>
    <w:rsid w:val="004B023F"/>
    <w:rsid w:val="004B07CF"/>
    <w:rsid w:val="004B0AAE"/>
    <w:rsid w:val="004B0ADD"/>
    <w:rsid w:val="004B1AEE"/>
    <w:rsid w:val="004B1B81"/>
    <w:rsid w:val="004B2434"/>
    <w:rsid w:val="004B2DD6"/>
    <w:rsid w:val="004B3092"/>
    <w:rsid w:val="004B3101"/>
    <w:rsid w:val="004B357D"/>
    <w:rsid w:val="004B38DA"/>
    <w:rsid w:val="004B397D"/>
    <w:rsid w:val="004B3FA2"/>
    <w:rsid w:val="004B455A"/>
    <w:rsid w:val="004B4964"/>
    <w:rsid w:val="004B4DF8"/>
    <w:rsid w:val="004B5191"/>
    <w:rsid w:val="004B5FDC"/>
    <w:rsid w:val="004B65E9"/>
    <w:rsid w:val="004B670F"/>
    <w:rsid w:val="004B6F05"/>
    <w:rsid w:val="004B6FB8"/>
    <w:rsid w:val="004B7236"/>
    <w:rsid w:val="004C08DB"/>
    <w:rsid w:val="004C1E19"/>
    <w:rsid w:val="004C1E2C"/>
    <w:rsid w:val="004C22CB"/>
    <w:rsid w:val="004C2570"/>
    <w:rsid w:val="004C2E63"/>
    <w:rsid w:val="004C377A"/>
    <w:rsid w:val="004C3C6B"/>
    <w:rsid w:val="004C4063"/>
    <w:rsid w:val="004C48D2"/>
    <w:rsid w:val="004C4939"/>
    <w:rsid w:val="004C50FD"/>
    <w:rsid w:val="004C51CE"/>
    <w:rsid w:val="004C52E1"/>
    <w:rsid w:val="004C587C"/>
    <w:rsid w:val="004C5C18"/>
    <w:rsid w:val="004C6368"/>
    <w:rsid w:val="004C658E"/>
    <w:rsid w:val="004C6D61"/>
    <w:rsid w:val="004C7ABB"/>
    <w:rsid w:val="004C7AD5"/>
    <w:rsid w:val="004D0E58"/>
    <w:rsid w:val="004D0E9F"/>
    <w:rsid w:val="004D11E2"/>
    <w:rsid w:val="004D189C"/>
    <w:rsid w:val="004D1A73"/>
    <w:rsid w:val="004D2AEA"/>
    <w:rsid w:val="004D31FB"/>
    <w:rsid w:val="004D4286"/>
    <w:rsid w:val="004D49AD"/>
    <w:rsid w:val="004D4A66"/>
    <w:rsid w:val="004D4A99"/>
    <w:rsid w:val="004D51FB"/>
    <w:rsid w:val="004D544B"/>
    <w:rsid w:val="004D56BE"/>
    <w:rsid w:val="004D5958"/>
    <w:rsid w:val="004D5AB7"/>
    <w:rsid w:val="004D5C3D"/>
    <w:rsid w:val="004D6337"/>
    <w:rsid w:val="004D6435"/>
    <w:rsid w:val="004D6765"/>
    <w:rsid w:val="004D695F"/>
    <w:rsid w:val="004D6C08"/>
    <w:rsid w:val="004D6D38"/>
    <w:rsid w:val="004D709C"/>
    <w:rsid w:val="004D70BC"/>
    <w:rsid w:val="004D792E"/>
    <w:rsid w:val="004E0064"/>
    <w:rsid w:val="004E03DD"/>
    <w:rsid w:val="004E04A4"/>
    <w:rsid w:val="004E0E5E"/>
    <w:rsid w:val="004E2338"/>
    <w:rsid w:val="004E274E"/>
    <w:rsid w:val="004E2AA1"/>
    <w:rsid w:val="004E2BA9"/>
    <w:rsid w:val="004E2CA9"/>
    <w:rsid w:val="004E2FB6"/>
    <w:rsid w:val="004E39AB"/>
    <w:rsid w:val="004E3A2B"/>
    <w:rsid w:val="004E4135"/>
    <w:rsid w:val="004E4984"/>
    <w:rsid w:val="004E4DBB"/>
    <w:rsid w:val="004E5765"/>
    <w:rsid w:val="004E5C4B"/>
    <w:rsid w:val="004E5F8D"/>
    <w:rsid w:val="004E69EA"/>
    <w:rsid w:val="004E6B2D"/>
    <w:rsid w:val="004E6B54"/>
    <w:rsid w:val="004E7338"/>
    <w:rsid w:val="004E7815"/>
    <w:rsid w:val="004F0344"/>
    <w:rsid w:val="004F06D8"/>
    <w:rsid w:val="004F07B7"/>
    <w:rsid w:val="004F17BB"/>
    <w:rsid w:val="004F1CEB"/>
    <w:rsid w:val="004F1DCA"/>
    <w:rsid w:val="004F2A08"/>
    <w:rsid w:val="004F2E09"/>
    <w:rsid w:val="004F2ED2"/>
    <w:rsid w:val="004F3075"/>
    <w:rsid w:val="004F324E"/>
    <w:rsid w:val="004F3A94"/>
    <w:rsid w:val="004F3B15"/>
    <w:rsid w:val="004F42D0"/>
    <w:rsid w:val="004F4659"/>
    <w:rsid w:val="004F48C1"/>
    <w:rsid w:val="004F490A"/>
    <w:rsid w:val="004F4A41"/>
    <w:rsid w:val="004F4A8B"/>
    <w:rsid w:val="004F4C4E"/>
    <w:rsid w:val="004F4CF6"/>
    <w:rsid w:val="004F581A"/>
    <w:rsid w:val="004F5AB0"/>
    <w:rsid w:val="004F6132"/>
    <w:rsid w:val="004F65BB"/>
    <w:rsid w:val="004F6E6A"/>
    <w:rsid w:val="004F7208"/>
    <w:rsid w:val="004F73D2"/>
    <w:rsid w:val="004F7793"/>
    <w:rsid w:val="004F77EE"/>
    <w:rsid w:val="004F782A"/>
    <w:rsid w:val="004F7FD6"/>
    <w:rsid w:val="00500121"/>
    <w:rsid w:val="0050035E"/>
    <w:rsid w:val="005008D6"/>
    <w:rsid w:val="00500ACB"/>
    <w:rsid w:val="00502129"/>
    <w:rsid w:val="0050246A"/>
    <w:rsid w:val="00502C2F"/>
    <w:rsid w:val="00502C33"/>
    <w:rsid w:val="00503767"/>
    <w:rsid w:val="00503996"/>
    <w:rsid w:val="005039C2"/>
    <w:rsid w:val="00504511"/>
    <w:rsid w:val="005051E3"/>
    <w:rsid w:val="00506C51"/>
    <w:rsid w:val="00507131"/>
    <w:rsid w:val="00507267"/>
    <w:rsid w:val="005076E1"/>
    <w:rsid w:val="0050784B"/>
    <w:rsid w:val="00507BFC"/>
    <w:rsid w:val="00507FB5"/>
    <w:rsid w:val="00510B2A"/>
    <w:rsid w:val="00510FBB"/>
    <w:rsid w:val="00511061"/>
    <w:rsid w:val="00511265"/>
    <w:rsid w:val="00511296"/>
    <w:rsid w:val="00512409"/>
    <w:rsid w:val="005125E4"/>
    <w:rsid w:val="00513313"/>
    <w:rsid w:val="0051400E"/>
    <w:rsid w:val="005164DE"/>
    <w:rsid w:val="0051677F"/>
    <w:rsid w:val="00516781"/>
    <w:rsid w:val="00516E1E"/>
    <w:rsid w:val="005178E3"/>
    <w:rsid w:val="00517BB1"/>
    <w:rsid w:val="0052174D"/>
    <w:rsid w:val="005218F7"/>
    <w:rsid w:val="00522728"/>
    <w:rsid w:val="005233A9"/>
    <w:rsid w:val="0052344E"/>
    <w:rsid w:val="0052379E"/>
    <w:rsid w:val="0052383D"/>
    <w:rsid w:val="00523A67"/>
    <w:rsid w:val="00523D4E"/>
    <w:rsid w:val="0052549B"/>
    <w:rsid w:val="00525BBE"/>
    <w:rsid w:val="00526F11"/>
    <w:rsid w:val="0052721D"/>
    <w:rsid w:val="0052787B"/>
    <w:rsid w:val="00527C68"/>
    <w:rsid w:val="005301F4"/>
    <w:rsid w:val="005302AA"/>
    <w:rsid w:val="00530D66"/>
    <w:rsid w:val="005313A7"/>
    <w:rsid w:val="005318E6"/>
    <w:rsid w:val="00531D47"/>
    <w:rsid w:val="00531DA4"/>
    <w:rsid w:val="005324AD"/>
    <w:rsid w:val="005328E8"/>
    <w:rsid w:val="005348E6"/>
    <w:rsid w:val="00535DC5"/>
    <w:rsid w:val="00535E68"/>
    <w:rsid w:val="00535FA2"/>
    <w:rsid w:val="005362C5"/>
    <w:rsid w:val="00536A9B"/>
    <w:rsid w:val="00536B98"/>
    <w:rsid w:val="00537408"/>
    <w:rsid w:val="00537AB7"/>
    <w:rsid w:val="00537C73"/>
    <w:rsid w:val="00537DEA"/>
    <w:rsid w:val="00540077"/>
    <w:rsid w:val="005408AD"/>
    <w:rsid w:val="0054092F"/>
    <w:rsid w:val="005416AE"/>
    <w:rsid w:val="0054179E"/>
    <w:rsid w:val="00541B8A"/>
    <w:rsid w:val="00542572"/>
    <w:rsid w:val="0054298B"/>
    <w:rsid w:val="005430C9"/>
    <w:rsid w:val="00543750"/>
    <w:rsid w:val="00543834"/>
    <w:rsid w:val="00543C76"/>
    <w:rsid w:val="005440C7"/>
    <w:rsid w:val="00546127"/>
    <w:rsid w:val="005466CD"/>
    <w:rsid w:val="00546731"/>
    <w:rsid w:val="005472E7"/>
    <w:rsid w:val="00547C56"/>
    <w:rsid w:val="0055025D"/>
    <w:rsid w:val="0055056F"/>
    <w:rsid w:val="005506B6"/>
    <w:rsid w:val="0055072B"/>
    <w:rsid w:val="00551DF4"/>
    <w:rsid w:val="00552AB5"/>
    <w:rsid w:val="005530C5"/>
    <w:rsid w:val="00553266"/>
    <w:rsid w:val="00553D45"/>
    <w:rsid w:val="00553DC7"/>
    <w:rsid w:val="00554316"/>
    <w:rsid w:val="0055465F"/>
    <w:rsid w:val="005567E5"/>
    <w:rsid w:val="0056001A"/>
    <w:rsid w:val="00560026"/>
    <w:rsid w:val="005604D4"/>
    <w:rsid w:val="00560A7D"/>
    <w:rsid w:val="00560FF0"/>
    <w:rsid w:val="00562060"/>
    <w:rsid w:val="005627E8"/>
    <w:rsid w:val="00562BE5"/>
    <w:rsid w:val="00562CD0"/>
    <w:rsid w:val="005630A3"/>
    <w:rsid w:val="00563124"/>
    <w:rsid w:val="0056321C"/>
    <w:rsid w:val="0056357F"/>
    <w:rsid w:val="00563AD7"/>
    <w:rsid w:val="00563DDD"/>
    <w:rsid w:val="005645AB"/>
    <w:rsid w:val="005647EA"/>
    <w:rsid w:val="00565421"/>
    <w:rsid w:val="00565463"/>
    <w:rsid w:val="0056569B"/>
    <w:rsid w:val="00565A39"/>
    <w:rsid w:val="00565C9B"/>
    <w:rsid w:val="005661EF"/>
    <w:rsid w:val="00566F23"/>
    <w:rsid w:val="00567152"/>
    <w:rsid w:val="005678AB"/>
    <w:rsid w:val="00570E2A"/>
    <w:rsid w:val="00571013"/>
    <w:rsid w:val="005713C6"/>
    <w:rsid w:val="0057166B"/>
    <w:rsid w:val="00572B93"/>
    <w:rsid w:val="00572BC3"/>
    <w:rsid w:val="00573731"/>
    <w:rsid w:val="00573C52"/>
    <w:rsid w:val="0057418A"/>
    <w:rsid w:val="0057526E"/>
    <w:rsid w:val="00575E2C"/>
    <w:rsid w:val="005761F3"/>
    <w:rsid w:val="005765E8"/>
    <w:rsid w:val="00576BA0"/>
    <w:rsid w:val="00576EE2"/>
    <w:rsid w:val="0057759B"/>
    <w:rsid w:val="00577617"/>
    <w:rsid w:val="00580985"/>
    <w:rsid w:val="00581914"/>
    <w:rsid w:val="00581A4F"/>
    <w:rsid w:val="0058276D"/>
    <w:rsid w:val="00582826"/>
    <w:rsid w:val="00582DA9"/>
    <w:rsid w:val="00583290"/>
    <w:rsid w:val="00583390"/>
    <w:rsid w:val="005840E6"/>
    <w:rsid w:val="00584A42"/>
    <w:rsid w:val="00584B59"/>
    <w:rsid w:val="005863E6"/>
    <w:rsid w:val="005866CD"/>
    <w:rsid w:val="00587AD8"/>
    <w:rsid w:val="00587F42"/>
    <w:rsid w:val="00590667"/>
    <w:rsid w:val="00590DAF"/>
    <w:rsid w:val="00590E62"/>
    <w:rsid w:val="0059151E"/>
    <w:rsid w:val="00591F4D"/>
    <w:rsid w:val="005927C2"/>
    <w:rsid w:val="005929FE"/>
    <w:rsid w:val="00592A81"/>
    <w:rsid w:val="00593582"/>
    <w:rsid w:val="005936D1"/>
    <w:rsid w:val="0059454C"/>
    <w:rsid w:val="005945EF"/>
    <w:rsid w:val="0059489D"/>
    <w:rsid w:val="005949BE"/>
    <w:rsid w:val="00594B1B"/>
    <w:rsid w:val="00594E0D"/>
    <w:rsid w:val="00595542"/>
    <w:rsid w:val="00595C35"/>
    <w:rsid w:val="00596854"/>
    <w:rsid w:val="00596DBA"/>
    <w:rsid w:val="00596EF5"/>
    <w:rsid w:val="00597783"/>
    <w:rsid w:val="00597E95"/>
    <w:rsid w:val="005A0DF1"/>
    <w:rsid w:val="005A1314"/>
    <w:rsid w:val="005A1967"/>
    <w:rsid w:val="005A1CC9"/>
    <w:rsid w:val="005A244B"/>
    <w:rsid w:val="005A311A"/>
    <w:rsid w:val="005A3640"/>
    <w:rsid w:val="005A468E"/>
    <w:rsid w:val="005A4A5F"/>
    <w:rsid w:val="005A5F2C"/>
    <w:rsid w:val="005A6136"/>
    <w:rsid w:val="005A6700"/>
    <w:rsid w:val="005A6895"/>
    <w:rsid w:val="005A6D59"/>
    <w:rsid w:val="005A70CE"/>
    <w:rsid w:val="005A7207"/>
    <w:rsid w:val="005A749C"/>
    <w:rsid w:val="005A74B8"/>
    <w:rsid w:val="005A76F2"/>
    <w:rsid w:val="005A7CF0"/>
    <w:rsid w:val="005B0569"/>
    <w:rsid w:val="005B0707"/>
    <w:rsid w:val="005B0A4F"/>
    <w:rsid w:val="005B13B0"/>
    <w:rsid w:val="005B1783"/>
    <w:rsid w:val="005B2169"/>
    <w:rsid w:val="005B30B2"/>
    <w:rsid w:val="005B42BE"/>
    <w:rsid w:val="005B44EE"/>
    <w:rsid w:val="005B4A35"/>
    <w:rsid w:val="005B4C76"/>
    <w:rsid w:val="005B4EC1"/>
    <w:rsid w:val="005B4FFF"/>
    <w:rsid w:val="005B5076"/>
    <w:rsid w:val="005B512A"/>
    <w:rsid w:val="005B543F"/>
    <w:rsid w:val="005B57C5"/>
    <w:rsid w:val="005B5A07"/>
    <w:rsid w:val="005B5B8C"/>
    <w:rsid w:val="005B6366"/>
    <w:rsid w:val="005B64AB"/>
    <w:rsid w:val="005B67FD"/>
    <w:rsid w:val="005B6BA1"/>
    <w:rsid w:val="005B6DC6"/>
    <w:rsid w:val="005B7A51"/>
    <w:rsid w:val="005C16D7"/>
    <w:rsid w:val="005C1718"/>
    <w:rsid w:val="005C173A"/>
    <w:rsid w:val="005C17A8"/>
    <w:rsid w:val="005C17AA"/>
    <w:rsid w:val="005C1F6E"/>
    <w:rsid w:val="005C2309"/>
    <w:rsid w:val="005C2351"/>
    <w:rsid w:val="005C2657"/>
    <w:rsid w:val="005C435A"/>
    <w:rsid w:val="005C44AD"/>
    <w:rsid w:val="005C4591"/>
    <w:rsid w:val="005C474F"/>
    <w:rsid w:val="005C491D"/>
    <w:rsid w:val="005C516C"/>
    <w:rsid w:val="005C5386"/>
    <w:rsid w:val="005C54DA"/>
    <w:rsid w:val="005C5D2E"/>
    <w:rsid w:val="005C7068"/>
    <w:rsid w:val="005C7B49"/>
    <w:rsid w:val="005C7E07"/>
    <w:rsid w:val="005C7F9B"/>
    <w:rsid w:val="005D026B"/>
    <w:rsid w:val="005D06B8"/>
    <w:rsid w:val="005D0A0A"/>
    <w:rsid w:val="005D0A96"/>
    <w:rsid w:val="005D0BE6"/>
    <w:rsid w:val="005D1055"/>
    <w:rsid w:val="005D12AC"/>
    <w:rsid w:val="005D1545"/>
    <w:rsid w:val="005D1C35"/>
    <w:rsid w:val="005D1D3F"/>
    <w:rsid w:val="005D1DEC"/>
    <w:rsid w:val="005D1E0C"/>
    <w:rsid w:val="005D20B0"/>
    <w:rsid w:val="005D2262"/>
    <w:rsid w:val="005D2451"/>
    <w:rsid w:val="005D2491"/>
    <w:rsid w:val="005D2850"/>
    <w:rsid w:val="005D2A03"/>
    <w:rsid w:val="005D2EA7"/>
    <w:rsid w:val="005D3097"/>
    <w:rsid w:val="005D30C1"/>
    <w:rsid w:val="005D3406"/>
    <w:rsid w:val="005D362A"/>
    <w:rsid w:val="005D38F1"/>
    <w:rsid w:val="005D4FD6"/>
    <w:rsid w:val="005D51FA"/>
    <w:rsid w:val="005D5ADF"/>
    <w:rsid w:val="005D5D9F"/>
    <w:rsid w:val="005D5DE3"/>
    <w:rsid w:val="005D610A"/>
    <w:rsid w:val="005D7198"/>
    <w:rsid w:val="005D73E3"/>
    <w:rsid w:val="005D772A"/>
    <w:rsid w:val="005D78F0"/>
    <w:rsid w:val="005E04E7"/>
    <w:rsid w:val="005E100A"/>
    <w:rsid w:val="005E13C2"/>
    <w:rsid w:val="005E1512"/>
    <w:rsid w:val="005E17D5"/>
    <w:rsid w:val="005E1E2E"/>
    <w:rsid w:val="005E2807"/>
    <w:rsid w:val="005E3DC3"/>
    <w:rsid w:val="005E3E1C"/>
    <w:rsid w:val="005E4190"/>
    <w:rsid w:val="005E4839"/>
    <w:rsid w:val="005E4C3C"/>
    <w:rsid w:val="005E517D"/>
    <w:rsid w:val="005E5EEF"/>
    <w:rsid w:val="005E66AD"/>
    <w:rsid w:val="005E6902"/>
    <w:rsid w:val="005E69A7"/>
    <w:rsid w:val="005E78BD"/>
    <w:rsid w:val="005F04CA"/>
    <w:rsid w:val="005F092F"/>
    <w:rsid w:val="005F11F1"/>
    <w:rsid w:val="005F1DCA"/>
    <w:rsid w:val="005F1F30"/>
    <w:rsid w:val="005F1FE0"/>
    <w:rsid w:val="005F2B76"/>
    <w:rsid w:val="005F2BC2"/>
    <w:rsid w:val="005F32C7"/>
    <w:rsid w:val="005F344A"/>
    <w:rsid w:val="005F36E9"/>
    <w:rsid w:val="005F3729"/>
    <w:rsid w:val="005F41CE"/>
    <w:rsid w:val="005F42C8"/>
    <w:rsid w:val="005F5A32"/>
    <w:rsid w:val="005F5AC0"/>
    <w:rsid w:val="005F62EE"/>
    <w:rsid w:val="005F6456"/>
    <w:rsid w:val="005F6AD4"/>
    <w:rsid w:val="005F6D79"/>
    <w:rsid w:val="005F6DBF"/>
    <w:rsid w:val="005F79E0"/>
    <w:rsid w:val="005F7F8A"/>
    <w:rsid w:val="00600178"/>
    <w:rsid w:val="00600CA9"/>
    <w:rsid w:val="006015B3"/>
    <w:rsid w:val="00601A65"/>
    <w:rsid w:val="00601BD5"/>
    <w:rsid w:val="00601DA0"/>
    <w:rsid w:val="0060274C"/>
    <w:rsid w:val="00603C13"/>
    <w:rsid w:val="00603D48"/>
    <w:rsid w:val="006040A5"/>
    <w:rsid w:val="00604609"/>
    <w:rsid w:val="006057CC"/>
    <w:rsid w:val="00605D59"/>
    <w:rsid w:val="00606C29"/>
    <w:rsid w:val="00607066"/>
    <w:rsid w:val="006079F7"/>
    <w:rsid w:val="0061017A"/>
    <w:rsid w:val="006101F1"/>
    <w:rsid w:val="00610556"/>
    <w:rsid w:val="00611377"/>
    <w:rsid w:val="00611B76"/>
    <w:rsid w:val="00611BF0"/>
    <w:rsid w:val="00611EC2"/>
    <w:rsid w:val="00612180"/>
    <w:rsid w:val="006122B2"/>
    <w:rsid w:val="00612744"/>
    <w:rsid w:val="0061286B"/>
    <w:rsid w:val="00612A90"/>
    <w:rsid w:val="00613011"/>
    <w:rsid w:val="0061419A"/>
    <w:rsid w:val="00614726"/>
    <w:rsid w:val="006148D2"/>
    <w:rsid w:val="00614B6F"/>
    <w:rsid w:val="00615347"/>
    <w:rsid w:val="00615600"/>
    <w:rsid w:val="006165F4"/>
    <w:rsid w:val="00616855"/>
    <w:rsid w:val="00616D94"/>
    <w:rsid w:val="00616E29"/>
    <w:rsid w:val="006176ED"/>
    <w:rsid w:val="00620087"/>
    <w:rsid w:val="00620641"/>
    <w:rsid w:val="00620987"/>
    <w:rsid w:val="00620BFA"/>
    <w:rsid w:val="00620F26"/>
    <w:rsid w:val="006212AB"/>
    <w:rsid w:val="00621634"/>
    <w:rsid w:val="006219AC"/>
    <w:rsid w:val="00621EB5"/>
    <w:rsid w:val="00622364"/>
    <w:rsid w:val="00622D92"/>
    <w:rsid w:val="00622F40"/>
    <w:rsid w:val="00624309"/>
    <w:rsid w:val="00624B1E"/>
    <w:rsid w:val="00624E70"/>
    <w:rsid w:val="00625EDC"/>
    <w:rsid w:val="006263F1"/>
    <w:rsid w:val="006266CC"/>
    <w:rsid w:val="00626744"/>
    <w:rsid w:val="006268B6"/>
    <w:rsid w:val="00626BB9"/>
    <w:rsid w:val="006272CE"/>
    <w:rsid w:val="006275D5"/>
    <w:rsid w:val="006278F3"/>
    <w:rsid w:val="00627D7C"/>
    <w:rsid w:val="00630451"/>
    <w:rsid w:val="0063048C"/>
    <w:rsid w:val="00630706"/>
    <w:rsid w:val="00630CB5"/>
    <w:rsid w:val="00630D38"/>
    <w:rsid w:val="00630EF9"/>
    <w:rsid w:val="00630F5D"/>
    <w:rsid w:val="00631151"/>
    <w:rsid w:val="006319C1"/>
    <w:rsid w:val="0063239E"/>
    <w:rsid w:val="00632780"/>
    <w:rsid w:val="00633173"/>
    <w:rsid w:val="006334C6"/>
    <w:rsid w:val="00633884"/>
    <w:rsid w:val="0063437C"/>
    <w:rsid w:val="00634BE6"/>
    <w:rsid w:val="006356E7"/>
    <w:rsid w:val="006365E0"/>
    <w:rsid w:val="0063666A"/>
    <w:rsid w:val="0063681E"/>
    <w:rsid w:val="00636C0A"/>
    <w:rsid w:val="006404F5"/>
    <w:rsid w:val="00640656"/>
    <w:rsid w:val="0064079B"/>
    <w:rsid w:val="00640FFD"/>
    <w:rsid w:val="0064233D"/>
    <w:rsid w:val="0064249B"/>
    <w:rsid w:val="00643EAC"/>
    <w:rsid w:val="006441C7"/>
    <w:rsid w:val="00644791"/>
    <w:rsid w:val="00644DFE"/>
    <w:rsid w:val="006450D8"/>
    <w:rsid w:val="00645205"/>
    <w:rsid w:val="00645A43"/>
    <w:rsid w:val="00645AC6"/>
    <w:rsid w:val="00646BC0"/>
    <w:rsid w:val="00646FD6"/>
    <w:rsid w:val="006471E0"/>
    <w:rsid w:val="0064746C"/>
    <w:rsid w:val="006479FC"/>
    <w:rsid w:val="00647FC1"/>
    <w:rsid w:val="00650239"/>
    <w:rsid w:val="006507C1"/>
    <w:rsid w:val="00650A73"/>
    <w:rsid w:val="00650C36"/>
    <w:rsid w:val="00651D28"/>
    <w:rsid w:val="00651DE2"/>
    <w:rsid w:val="006525E3"/>
    <w:rsid w:val="00654301"/>
    <w:rsid w:val="00654942"/>
    <w:rsid w:val="0065499C"/>
    <w:rsid w:val="006557CD"/>
    <w:rsid w:val="00655A98"/>
    <w:rsid w:val="00656377"/>
    <w:rsid w:val="00656777"/>
    <w:rsid w:val="00656C2B"/>
    <w:rsid w:val="00656D32"/>
    <w:rsid w:val="00657468"/>
    <w:rsid w:val="006600D3"/>
    <w:rsid w:val="0066027C"/>
    <w:rsid w:val="00660414"/>
    <w:rsid w:val="00660455"/>
    <w:rsid w:val="00660844"/>
    <w:rsid w:val="006618EB"/>
    <w:rsid w:val="0066199C"/>
    <w:rsid w:val="00662103"/>
    <w:rsid w:val="00662DB0"/>
    <w:rsid w:val="00663106"/>
    <w:rsid w:val="006633D2"/>
    <w:rsid w:val="00663B9A"/>
    <w:rsid w:val="0066436F"/>
    <w:rsid w:val="00664901"/>
    <w:rsid w:val="00664A0F"/>
    <w:rsid w:val="00664E16"/>
    <w:rsid w:val="00665688"/>
    <w:rsid w:val="00665802"/>
    <w:rsid w:val="006658CF"/>
    <w:rsid w:val="006661CC"/>
    <w:rsid w:val="006663C0"/>
    <w:rsid w:val="00667606"/>
    <w:rsid w:val="0066785F"/>
    <w:rsid w:val="00667B45"/>
    <w:rsid w:val="00667DD0"/>
    <w:rsid w:val="0067071E"/>
    <w:rsid w:val="00671D84"/>
    <w:rsid w:val="0067205E"/>
    <w:rsid w:val="006720B2"/>
    <w:rsid w:val="00672573"/>
    <w:rsid w:val="00672982"/>
    <w:rsid w:val="00672B57"/>
    <w:rsid w:val="00673F22"/>
    <w:rsid w:val="00675152"/>
    <w:rsid w:val="00675208"/>
    <w:rsid w:val="006765A9"/>
    <w:rsid w:val="0067696C"/>
    <w:rsid w:val="00676BC2"/>
    <w:rsid w:val="00676CC9"/>
    <w:rsid w:val="006801A0"/>
    <w:rsid w:val="006806FF"/>
    <w:rsid w:val="00680A53"/>
    <w:rsid w:val="00681331"/>
    <w:rsid w:val="00681C87"/>
    <w:rsid w:val="00681D43"/>
    <w:rsid w:val="00681D8A"/>
    <w:rsid w:val="00681E7F"/>
    <w:rsid w:val="00682238"/>
    <w:rsid w:val="00682241"/>
    <w:rsid w:val="00682387"/>
    <w:rsid w:val="00682C11"/>
    <w:rsid w:val="00682C8D"/>
    <w:rsid w:val="00682DD6"/>
    <w:rsid w:val="00682E9B"/>
    <w:rsid w:val="00683004"/>
    <w:rsid w:val="0068350D"/>
    <w:rsid w:val="00683BA9"/>
    <w:rsid w:val="006843DF"/>
    <w:rsid w:val="006843F0"/>
    <w:rsid w:val="00684705"/>
    <w:rsid w:val="00685093"/>
    <w:rsid w:val="006857D1"/>
    <w:rsid w:val="00685BF1"/>
    <w:rsid w:val="00685CC0"/>
    <w:rsid w:val="00686232"/>
    <w:rsid w:val="006863B9"/>
    <w:rsid w:val="006867D8"/>
    <w:rsid w:val="006872F4"/>
    <w:rsid w:val="00687531"/>
    <w:rsid w:val="00687F73"/>
    <w:rsid w:val="00690090"/>
    <w:rsid w:val="00690710"/>
    <w:rsid w:val="00690806"/>
    <w:rsid w:val="00690883"/>
    <w:rsid w:val="00690CB4"/>
    <w:rsid w:val="00691032"/>
    <w:rsid w:val="006910F5"/>
    <w:rsid w:val="00691125"/>
    <w:rsid w:val="00691553"/>
    <w:rsid w:val="00691CAB"/>
    <w:rsid w:val="00691CEB"/>
    <w:rsid w:val="00691D08"/>
    <w:rsid w:val="006929D5"/>
    <w:rsid w:val="00692FCA"/>
    <w:rsid w:val="00693108"/>
    <w:rsid w:val="00693368"/>
    <w:rsid w:val="006935DC"/>
    <w:rsid w:val="0069383F"/>
    <w:rsid w:val="00693C3E"/>
    <w:rsid w:val="00694199"/>
    <w:rsid w:val="006942F9"/>
    <w:rsid w:val="00694520"/>
    <w:rsid w:val="00694B2D"/>
    <w:rsid w:val="00695463"/>
    <w:rsid w:val="00695936"/>
    <w:rsid w:val="00696526"/>
    <w:rsid w:val="00696940"/>
    <w:rsid w:val="00696D41"/>
    <w:rsid w:val="00697D15"/>
    <w:rsid w:val="006A0462"/>
    <w:rsid w:val="006A0569"/>
    <w:rsid w:val="006A0599"/>
    <w:rsid w:val="006A1CD1"/>
    <w:rsid w:val="006A1CF7"/>
    <w:rsid w:val="006A21DB"/>
    <w:rsid w:val="006A26BF"/>
    <w:rsid w:val="006A29A3"/>
    <w:rsid w:val="006A3635"/>
    <w:rsid w:val="006A3CD4"/>
    <w:rsid w:val="006A46AA"/>
    <w:rsid w:val="006A4B1A"/>
    <w:rsid w:val="006A4BD9"/>
    <w:rsid w:val="006A4EE6"/>
    <w:rsid w:val="006A51DB"/>
    <w:rsid w:val="006A62AE"/>
    <w:rsid w:val="006A64E7"/>
    <w:rsid w:val="006A686A"/>
    <w:rsid w:val="006A722B"/>
    <w:rsid w:val="006A7AA6"/>
    <w:rsid w:val="006B045B"/>
    <w:rsid w:val="006B1438"/>
    <w:rsid w:val="006B1B51"/>
    <w:rsid w:val="006B27A5"/>
    <w:rsid w:val="006B35EE"/>
    <w:rsid w:val="006B3DBA"/>
    <w:rsid w:val="006B4297"/>
    <w:rsid w:val="006B5522"/>
    <w:rsid w:val="006B5889"/>
    <w:rsid w:val="006B6F95"/>
    <w:rsid w:val="006B710C"/>
    <w:rsid w:val="006B72E7"/>
    <w:rsid w:val="006B743B"/>
    <w:rsid w:val="006B760A"/>
    <w:rsid w:val="006B775E"/>
    <w:rsid w:val="006B7796"/>
    <w:rsid w:val="006B78DE"/>
    <w:rsid w:val="006B7B8C"/>
    <w:rsid w:val="006C076E"/>
    <w:rsid w:val="006C0946"/>
    <w:rsid w:val="006C099C"/>
    <w:rsid w:val="006C0F99"/>
    <w:rsid w:val="006C141F"/>
    <w:rsid w:val="006C1617"/>
    <w:rsid w:val="006C1863"/>
    <w:rsid w:val="006C1A95"/>
    <w:rsid w:val="006C2B91"/>
    <w:rsid w:val="006C30E8"/>
    <w:rsid w:val="006C3769"/>
    <w:rsid w:val="006C3F4A"/>
    <w:rsid w:val="006C44D6"/>
    <w:rsid w:val="006C558E"/>
    <w:rsid w:val="006C5A02"/>
    <w:rsid w:val="006C5A10"/>
    <w:rsid w:val="006C651F"/>
    <w:rsid w:val="006C6D33"/>
    <w:rsid w:val="006C6D84"/>
    <w:rsid w:val="006C7324"/>
    <w:rsid w:val="006C7A3D"/>
    <w:rsid w:val="006C7C70"/>
    <w:rsid w:val="006D000C"/>
    <w:rsid w:val="006D0331"/>
    <w:rsid w:val="006D06D9"/>
    <w:rsid w:val="006D1108"/>
    <w:rsid w:val="006D120D"/>
    <w:rsid w:val="006D1520"/>
    <w:rsid w:val="006D255A"/>
    <w:rsid w:val="006D277C"/>
    <w:rsid w:val="006D30FB"/>
    <w:rsid w:val="006D3123"/>
    <w:rsid w:val="006D36F2"/>
    <w:rsid w:val="006D3A5F"/>
    <w:rsid w:val="006D3A8A"/>
    <w:rsid w:val="006D5CE3"/>
    <w:rsid w:val="006D5EE2"/>
    <w:rsid w:val="006D5F8E"/>
    <w:rsid w:val="006D65BC"/>
    <w:rsid w:val="006D66E3"/>
    <w:rsid w:val="006D6DCE"/>
    <w:rsid w:val="006D7563"/>
    <w:rsid w:val="006D7B7F"/>
    <w:rsid w:val="006E0010"/>
    <w:rsid w:val="006E077A"/>
    <w:rsid w:val="006E0C12"/>
    <w:rsid w:val="006E125B"/>
    <w:rsid w:val="006E19EF"/>
    <w:rsid w:val="006E1B6A"/>
    <w:rsid w:val="006E1BDB"/>
    <w:rsid w:val="006E1CD0"/>
    <w:rsid w:val="006E2568"/>
    <w:rsid w:val="006E26C6"/>
    <w:rsid w:val="006E2905"/>
    <w:rsid w:val="006E36B9"/>
    <w:rsid w:val="006E3A10"/>
    <w:rsid w:val="006E3FEA"/>
    <w:rsid w:val="006E4A74"/>
    <w:rsid w:val="006E4C06"/>
    <w:rsid w:val="006E4FC2"/>
    <w:rsid w:val="006E5EED"/>
    <w:rsid w:val="006E6060"/>
    <w:rsid w:val="006E62A3"/>
    <w:rsid w:val="006E62CB"/>
    <w:rsid w:val="006E65E6"/>
    <w:rsid w:val="006E68B0"/>
    <w:rsid w:val="006E6EBF"/>
    <w:rsid w:val="006E75AB"/>
    <w:rsid w:val="006E7873"/>
    <w:rsid w:val="006F0209"/>
    <w:rsid w:val="006F0A2F"/>
    <w:rsid w:val="006F0A7E"/>
    <w:rsid w:val="006F0BE1"/>
    <w:rsid w:val="006F0C12"/>
    <w:rsid w:val="006F1227"/>
    <w:rsid w:val="006F133A"/>
    <w:rsid w:val="006F1473"/>
    <w:rsid w:val="006F1648"/>
    <w:rsid w:val="006F1B6A"/>
    <w:rsid w:val="006F1D68"/>
    <w:rsid w:val="006F26C4"/>
    <w:rsid w:val="006F2E39"/>
    <w:rsid w:val="006F30AF"/>
    <w:rsid w:val="006F35E5"/>
    <w:rsid w:val="006F43FE"/>
    <w:rsid w:val="006F4D0E"/>
    <w:rsid w:val="006F4D57"/>
    <w:rsid w:val="006F4E63"/>
    <w:rsid w:val="006F5A0D"/>
    <w:rsid w:val="006F5DBE"/>
    <w:rsid w:val="006F5EA7"/>
    <w:rsid w:val="006F6083"/>
    <w:rsid w:val="006F692C"/>
    <w:rsid w:val="006F6DDD"/>
    <w:rsid w:val="006F752D"/>
    <w:rsid w:val="007000E7"/>
    <w:rsid w:val="00700336"/>
    <w:rsid w:val="007005A0"/>
    <w:rsid w:val="00700805"/>
    <w:rsid w:val="00700C47"/>
    <w:rsid w:val="007013E1"/>
    <w:rsid w:val="00701F16"/>
    <w:rsid w:val="007023BD"/>
    <w:rsid w:val="00702C6F"/>
    <w:rsid w:val="00703936"/>
    <w:rsid w:val="00703BB5"/>
    <w:rsid w:val="00703CCD"/>
    <w:rsid w:val="00703CDC"/>
    <w:rsid w:val="00704FAF"/>
    <w:rsid w:val="007050CE"/>
    <w:rsid w:val="00705189"/>
    <w:rsid w:val="0070529E"/>
    <w:rsid w:val="00705A06"/>
    <w:rsid w:val="00706027"/>
    <w:rsid w:val="007068EA"/>
    <w:rsid w:val="00706B6E"/>
    <w:rsid w:val="00706FC1"/>
    <w:rsid w:val="007070BA"/>
    <w:rsid w:val="00707981"/>
    <w:rsid w:val="007102B1"/>
    <w:rsid w:val="007102E3"/>
    <w:rsid w:val="00710E9F"/>
    <w:rsid w:val="00710F71"/>
    <w:rsid w:val="00711910"/>
    <w:rsid w:val="00711A81"/>
    <w:rsid w:val="00711D32"/>
    <w:rsid w:val="00712E25"/>
    <w:rsid w:val="0071338F"/>
    <w:rsid w:val="00713391"/>
    <w:rsid w:val="00713CB7"/>
    <w:rsid w:val="00713FBF"/>
    <w:rsid w:val="007148FB"/>
    <w:rsid w:val="0071502D"/>
    <w:rsid w:val="007150ED"/>
    <w:rsid w:val="007152F6"/>
    <w:rsid w:val="00715373"/>
    <w:rsid w:val="0071544B"/>
    <w:rsid w:val="00715F32"/>
    <w:rsid w:val="0071659F"/>
    <w:rsid w:val="00716861"/>
    <w:rsid w:val="007172AA"/>
    <w:rsid w:val="0071757C"/>
    <w:rsid w:val="007178CC"/>
    <w:rsid w:val="00717EC7"/>
    <w:rsid w:val="00720994"/>
    <w:rsid w:val="00720B32"/>
    <w:rsid w:val="00720DDE"/>
    <w:rsid w:val="007210AF"/>
    <w:rsid w:val="007211F4"/>
    <w:rsid w:val="00721565"/>
    <w:rsid w:val="007220D5"/>
    <w:rsid w:val="0072272E"/>
    <w:rsid w:val="00722D25"/>
    <w:rsid w:val="00722E75"/>
    <w:rsid w:val="007233DE"/>
    <w:rsid w:val="00723EC5"/>
    <w:rsid w:val="00723FC8"/>
    <w:rsid w:val="007249AD"/>
    <w:rsid w:val="00724B75"/>
    <w:rsid w:val="00724FA7"/>
    <w:rsid w:val="00724FE0"/>
    <w:rsid w:val="00725100"/>
    <w:rsid w:val="007258C3"/>
    <w:rsid w:val="00725E63"/>
    <w:rsid w:val="00725F63"/>
    <w:rsid w:val="007264EB"/>
    <w:rsid w:val="0072710E"/>
    <w:rsid w:val="00727321"/>
    <w:rsid w:val="00727C6A"/>
    <w:rsid w:val="00727F2C"/>
    <w:rsid w:val="00730071"/>
    <w:rsid w:val="007318B3"/>
    <w:rsid w:val="00731B10"/>
    <w:rsid w:val="00731EDB"/>
    <w:rsid w:val="0073220E"/>
    <w:rsid w:val="007325D0"/>
    <w:rsid w:val="00732975"/>
    <w:rsid w:val="007329A1"/>
    <w:rsid w:val="00732B1F"/>
    <w:rsid w:val="00732C59"/>
    <w:rsid w:val="00732F39"/>
    <w:rsid w:val="00733372"/>
    <w:rsid w:val="007339E4"/>
    <w:rsid w:val="00733C19"/>
    <w:rsid w:val="00733CDE"/>
    <w:rsid w:val="00734285"/>
    <w:rsid w:val="0073469E"/>
    <w:rsid w:val="00734F7C"/>
    <w:rsid w:val="0073528B"/>
    <w:rsid w:val="00735540"/>
    <w:rsid w:val="0073569A"/>
    <w:rsid w:val="007363E7"/>
    <w:rsid w:val="00736DBA"/>
    <w:rsid w:val="007378EA"/>
    <w:rsid w:val="00737B6E"/>
    <w:rsid w:val="00740440"/>
    <w:rsid w:val="00741C38"/>
    <w:rsid w:val="0074294E"/>
    <w:rsid w:val="00743765"/>
    <w:rsid w:val="00743AF5"/>
    <w:rsid w:val="00743CC5"/>
    <w:rsid w:val="00743D53"/>
    <w:rsid w:val="00743D76"/>
    <w:rsid w:val="00744159"/>
    <w:rsid w:val="00744785"/>
    <w:rsid w:val="00744DAE"/>
    <w:rsid w:val="00744EE9"/>
    <w:rsid w:val="00745030"/>
    <w:rsid w:val="00745FBB"/>
    <w:rsid w:val="00746065"/>
    <w:rsid w:val="00746FFD"/>
    <w:rsid w:val="0074752F"/>
    <w:rsid w:val="0074781A"/>
    <w:rsid w:val="00747F9B"/>
    <w:rsid w:val="0075006C"/>
    <w:rsid w:val="0075017A"/>
    <w:rsid w:val="007515A6"/>
    <w:rsid w:val="0075171B"/>
    <w:rsid w:val="00751DDF"/>
    <w:rsid w:val="00751EA8"/>
    <w:rsid w:val="00751F6F"/>
    <w:rsid w:val="007521D9"/>
    <w:rsid w:val="007525B7"/>
    <w:rsid w:val="007539DC"/>
    <w:rsid w:val="00753D84"/>
    <w:rsid w:val="00753DEA"/>
    <w:rsid w:val="007541BF"/>
    <w:rsid w:val="007544EF"/>
    <w:rsid w:val="00754E57"/>
    <w:rsid w:val="00754E8F"/>
    <w:rsid w:val="007557F8"/>
    <w:rsid w:val="00755F11"/>
    <w:rsid w:val="00756844"/>
    <w:rsid w:val="00756DE7"/>
    <w:rsid w:val="007574E2"/>
    <w:rsid w:val="00757D91"/>
    <w:rsid w:val="00757F3A"/>
    <w:rsid w:val="00760200"/>
    <w:rsid w:val="00760294"/>
    <w:rsid w:val="00761072"/>
    <w:rsid w:val="007611AF"/>
    <w:rsid w:val="007613ED"/>
    <w:rsid w:val="007615D2"/>
    <w:rsid w:val="00762061"/>
    <w:rsid w:val="00762441"/>
    <w:rsid w:val="00763833"/>
    <w:rsid w:val="00763F51"/>
    <w:rsid w:val="00764122"/>
    <w:rsid w:val="0076435B"/>
    <w:rsid w:val="007645F7"/>
    <w:rsid w:val="00764797"/>
    <w:rsid w:val="007651B8"/>
    <w:rsid w:val="0076527A"/>
    <w:rsid w:val="0076546C"/>
    <w:rsid w:val="0076559D"/>
    <w:rsid w:val="007658A1"/>
    <w:rsid w:val="00765AAE"/>
    <w:rsid w:val="00765ABB"/>
    <w:rsid w:val="007663D4"/>
    <w:rsid w:val="00766B52"/>
    <w:rsid w:val="00766F26"/>
    <w:rsid w:val="00767580"/>
    <w:rsid w:val="00767690"/>
    <w:rsid w:val="00767943"/>
    <w:rsid w:val="00767BEF"/>
    <w:rsid w:val="00767E21"/>
    <w:rsid w:val="00767E5C"/>
    <w:rsid w:val="00770E7F"/>
    <w:rsid w:val="00770FD9"/>
    <w:rsid w:val="007711C0"/>
    <w:rsid w:val="00771421"/>
    <w:rsid w:val="00771655"/>
    <w:rsid w:val="00772221"/>
    <w:rsid w:val="007725B8"/>
    <w:rsid w:val="00772CC0"/>
    <w:rsid w:val="00772CFF"/>
    <w:rsid w:val="00772D08"/>
    <w:rsid w:val="00772F12"/>
    <w:rsid w:val="00773585"/>
    <w:rsid w:val="00773CCC"/>
    <w:rsid w:val="00774303"/>
    <w:rsid w:val="00774D73"/>
    <w:rsid w:val="007765D0"/>
    <w:rsid w:val="00776883"/>
    <w:rsid w:val="0077722B"/>
    <w:rsid w:val="0078006E"/>
    <w:rsid w:val="00780170"/>
    <w:rsid w:val="007818BC"/>
    <w:rsid w:val="00781E1A"/>
    <w:rsid w:val="0078218A"/>
    <w:rsid w:val="00782E96"/>
    <w:rsid w:val="00782F69"/>
    <w:rsid w:val="00783256"/>
    <w:rsid w:val="00783923"/>
    <w:rsid w:val="007839E4"/>
    <w:rsid w:val="00783CBB"/>
    <w:rsid w:val="007840F1"/>
    <w:rsid w:val="007846C0"/>
    <w:rsid w:val="00784909"/>
    <w:rsid w:val="00784E4D"/>
    <w:rsid w:val="00786138"/>
    <w:rsid w:val="00786792"/>
    <w:rsid w:val="007875C9"/>
    <w:rsid w:val="00787626"/>
    <w:rsid w:val="00787A51"/>
    <w:rsid w:val="00787B19"/>
    <w:rsid w:val="00790147"/>
    <w:rsid w:val="00790236"/>
    <w:rsid w:val="0079052E"/>
    <w:rsid w:val="00790A83"/>
    <w:rsid w:val="00790B6D"/>
    <w:rsid w:val="00790C17"/>
    <w:rsid w:val="00791494"/>
    <w:rsid w:val="007914AB"/>
    <w:rsid w:val="0079170F"/>
    <w:rsid w:val="00791B54"/>
    <w:rsid w:val="00792821"/>
    <w:rsid w:val="00792BFC"/>
    <w:rsid w:val="007932EF"/>
    <w:rsid w:val="00793466"/>
    <w:rsid w:val="007937C0"/>
    <w:rsid w:val="00794212"/>
    <w:rsid w:val="00794464"/>
    <w:rsid w:val="0079474E"/>
    <w:rsid w:val="00794C33"/>
    <w:rsid w:val="00794CD6"/>
    <w:rsid w:val="00794E74"/>
    <w:rsid w:val="007954CA"/>
    <w:rsid w:val="0079766E"/>
    <w:rsid w:val="00797C09"/>
    <w:rsid w:val="00797C50"/>
    <w:rsid w:val="00797F43"/>
    <w:rsid w:val="007A029F"/>
    <w:rsid w:val="007A0A1F"/>
    <w:rsid w:val="007A0C62"/>
    <w:rsid w:val="007A1563"/>
    <w:rsid w:val="007A23E8"/>
    <w:rsid w:val="007A2676"/>
    <w:rsid w:val="007A28AC"/>
    <w:rsid w:val="007A2E40"/>
    <w:rsid w:val="007A33C6"/>
    <w:rsid w:val="007A35FA"/>
    <w:rsid w:val="007A39A3"/>
    <w:rsid w:val="007A3E9E"/>
    <w:rsid w:val="007A4059"/>
    <w:rsid w:val="007A4CF9"/>
    <w:rsid w:val="007A5A5E"/>
    <w:rsid w:val="007A5F6F"/>
    <w:rsid w:val="007A6141"/>
    <w:rsid w:val="007A6A41"/>
    <w:rsid w:val="007A6DAE"/>
    <w:rsid w:val="007A7037"/>
    <w:rsid w:val="007A704F"/>
    <w:rsid w:val="007A715C"/>
    <w:rsid w:val="007A74FF"/>
    <w:rsid w:val="007B045F"/>
    <w:rsid w:val="007B05BF"/>
    <w:rsid w:val="007B09BD"/>
    <w:rsid w:val="007B0BE5"/>
    <w:rsid w:val="007B1104"/>
    <w:rsid w:val="007B1155"/>
    <w:rsid w:val="007B1472"/>
    <w:rsid w:val="007B1F05"/>
    <w:rsid w:val="007B1F86"/>
    <w:rsid w:val="007B20D2"/>
    <w:rsid w:val="007B237F"/>
    <w:rsid w:val="007B2759"/>
    <w:rsid w:val="007B330B"/>
    <w:rsid w:val="007B366A"/>
    <w:rsid w:val="007B3670"/>
    <w:rsid w:val="007B3B00"/>
    <w:rsid w:val="007B3D4E"/>
    <w:rsid w:val="007B4911"/>
    <w:rsid w:val="007B4BD2"/>
    <w:rsid w:val="007B5719"/>
    <w:rsid w:val="007B5CA3"/>
    <w:rsid w:val="007B5E4A"/>
    <w:rsid w:val="007B5F4B"/>
    <w:rsid w:val="007B662B"/>
    <w:rsid w:val="007B6DA8"/>
    <w:rsid w:val="007B7595"/>
    <w:rsid w:val="007C0214"/>
    <w:rsid w:val="007C0406"/>
    <w:rsid w:val="007C0DBC"/>
    <w:rsid w:val="007C0E38"/>
    <w:rsid w:val="007C1156"/>
    <w:rsid w:val="007C156A"/>
    <w:rsid w:val="007C1AFA"/>
    <w:rsid w:val="007C261C"/>
    <w:rsid w:val="007C2E46"/>
    <w:rsid w:val="007C3E68"/>
    <w:rsid w:val="007C48A1"/>
    <w:rsid w:val="007C4D54"/>
    <w:rsid w:val="007C4FFF"/>
    <w:rsid w:val="007C5373"/>
    <w:rsid w:val="007C6348"/>
    <w:rsid w:val="007C671D"/>
    <w:rsid w:val="007C6C56"/>
    <w:rsid w:val="007C7067"/>
    <w:rsid w:val="007C7563"/>
    <w:rsid w:val="007C75E1"/>
    <w:rsid w:val="007C77A9"/>
    <w:rsid w:val="007C7E0D"/>
    <w:rsid w:val="007D0605"/>
    <w:rsid w:val="007D14AF"/>
    <w:rsid w:val="007D2974"/>
    <w:rsid w:val="007D29E1"/>
    <w:rsid w:val="007D34D6"/>
    <w:rsid w:val="007D37D3"/>
    <w:rsid w:val="007D3824"/>
    <w:rsid w:val="007D3B17"/>
    <w:rsid w:val="007D3EE6"/>
    <w:rsid w:val="007D4621"/>
    <w:rsid w:val="007D4853"/>
    <w:rsid w:val="007D4CF5"/>
    <w:rsid w:val="007D53A1"/>
    <w:rsid w:val="007D5D1D"/>
    <w:rsid w:val="007D70D1"/>
    <w:rsid w:val="007D7B77"/>
    <w:rsid w:val="007E1968"/>
    <w:rsid w:val="007E1AC6"/>
    <w:rsid w:val="007E21CC"/>
    <w:rsid w:val="007E2CFF"/>
    <w:rsid w:val="007E3CC2"/>
    <w:rsid w:val="007E45DC"/>
    <w:rsid w:val="007E5856"/>
    <w:rsid w:val="007E62CD"/>
    <w:rsid w:val="007E7322"/>
    <w:rsid w:val="007E7EBA"/>
    <w:rsid w:val="007F0456"/>
    <w:rsid w:val="007F085F"/>
    <w:rsid w:val="007F1843"/>
    <w:rsid w:val="007F1F79"/>
    <w:rsid w:val="007F2946"/>
    <w:rsid w:val="007F34A5"/>
    <w:rsid w:val="007F3DFF"/>
    <w:rsid w:val="007F4935"/>
    <w:rsid w:val="007F494E"/>
    <w:rsid w:val="007F4EF2"/>
    <w:rsid w:val="007F53CC"/>
    <w:rsid w:val="007F5566"/>
    <w:rsid w:val="007F58CD"/>
    <w:rsid w:val="007F5FC6"/>
    <w:rsid w:val="007F60E2"/>
    <w:rsid w:val="007F6328"/>
    <w:rsid w:val="007F6B3F"/>
    <w:rsid w:val="007F6C04"/>
    <w:rsid w:val="007F6EF0"/>
    <w:rsid w:val="007F7831"/>
    <w:rsid w:val="007F7BB9"/>
    <w:rsid w:val="007F7BBF"/>
    <w:rsid w:val="00800465"/>
    <w:rsid w:val="00801675"/>
    <w:rsid w:val="00801B08"/>
    <w:rsid w:val="00801CDE"/>
    <w:rsid w:val="00801E29"/>
    <w:rsid w:val="0080221B"/>
    <w:rsid w:val="0080240B"/>
    <w:rsid w:val="008026BE"/>
    <w:rsid w:val="00803553"/>
    <w:rsid w:val="008036C5"/>
    <w:rsid w:val="00803DAD"/>
    <w:rsid w:val="008043F8"/>
    <w:rsid w:val="00805847"/>
    <w:rsid w:val="00805D31"/>
    <w:rsid w:val="00805D8B"/>
    <w:rsid w:val="00806BD5"/>
    <w:rsid w:val="00806CE4"/>
    <w:rsid w:val="00806F75"/>
    <w:rsid w:val="008070F9"/>
    <w:rsid w:val="00807708"/>
    <w:rsid w:val="00807761"/>
    <w:rsid w:val="00807E6E"/>
    <w:rsid w:val="008100CC"/>
    <w:rsid w:val="008103F1"/>
    <w:rsid w:val="0081091E"/>
    <w:rsid w:val="00811334"/>
    <w:rsid w:val="00811494"/>
    <w:rsid w:val="0081150A"/>
    <w:rsid w:val="008117BE"/>
    <w:rsid w:val="00811B3C"/>
    <w:rsid w:val="00811FB0"/>
    <w:rsid w:val="0081256B"/>
    <w:rsid w:val="00812846"/>
    <w:rsid w:val="00812C36"/>
    <w:rsid w:val="00812FCC"/>
    <w:rsid w:val="00813AD5"/>
    <w:rsid w:val="00813D4A"/>
    <w:rsid w:val="00813D65"/>
    <w:rsid w:val="00814FFD"/>
    <w:rsid w:val="008151A1"/>
    <w:rsid w:val="00815E61"/>
    <w:rsid w:val="00816486"/>
    <w:rsid w:val="0081663C"/>
    <w:rsid w:val="0081671B"/>
    <w:rsid w:val="00816AC4"/>
    <w:rsid w:val="00816D8B"/>
    <w:rsid w:val="00816EB7"/>
    <w:rsid w:val="00817B21"/>
    <w:rsid w:val="00817E3B"/>
    <w:rsid w:val="0082079F"/>
    <w:rsid w:val="008209AC"/>
    <w:rsid w:val="00820A04"/>
    <w:rsid w:val="00820FBE"/>
    <w:rsid w:val="00821203"/>
    <w:rsid w:val="0082139F"/>
    <w:rsid w:val="00821C91"/>
    <w:rsid w:val="00822325"/>
    <w:rsid w:val="00822B73"/>
    <w:rsid w:val="00822D3B"/>
    <w:rsid w:val="008234F0"/>
    <w:rsid w:val="00823BFC"/>
    <w:rsid w:val="00823DC9"/>
    <w:rsid w:val="00823EB8"/>
    <w:rsid w:val="008240F8"/>
    <w:rsid w:val="00824219"/>
    <w:rsid w:val="008247A8"/>
    <w:rsid w:val="00824BCF"/>
    <w:rsid w:val="00824D55"/>
    <w:rsid w:val="00824D68"/>
    <w:rsid w:val="00824D85"/>
    <w:rsid w:val="00824F31"/>
    <w:rsid w:val="00825010"/>
    <w:rsid w:val="0082578F"/>
    <w:rsid w:val="0082590B"/>
    <w:rsid w:val="008260D6"/>
    <w:rsid w:val="0082662E"/>
    <w:rsid w:val="008266DC"/>
    <w:rsid w:val="0082670D"/>
    <w:rsid w:val="00826726"/>
    <w:rsid w:val="008267A3"/>
    <w:rsid w:val="00826D3B"/>
    <w:rsid w:val="00826E28"/>
    <w:rsid w:val="0082763C"/>
    <w:rsid w:val="0082763E"/>
    <w:rsid w:val="00827ED1"/>
    <w:rsid w:val="00827FD5"/>
    <w:rsid w:val="00830C81"/>
    <w:rsid w:val="00830E21"/>
    <w:rsid w:val="0083134B"/>
    <w:rsid w:val="00831666"/>
    <w:rsid w:val="00831988"/>
    <w:rsid w:val="00831E94"/>
    <w:rsid w:val="00832ECC"/>
    <w:rsid w:val="00833292"/>
    <w:rsid w:val="008333EC"/>
    <w:rsid w:val="00833B50"/>
    <w:rsid w:val="00834244"/>
    <w:rsid w:val="008346B6"/>
    <w:rsid w:val="00834B48"/>
    <w:rsid w:val="00834E2E"/>
    <w:rsid w:val="00834FC6"/>
    <w:rsid w:val="00835A86"/>
    <w:rsid w:val="00835BA0"/>
    <w:rsid w:val="008360A2"/>
    <w:rsid w:val="00836125"/>
    <w:rsid w:val="00836384"/>
    <w:rsid w:val="00836495"/>
    <w:rsid w:val="008368A7"/>
    <w:rsid w:val="00836CDC"/>
    <w:rsid w:val="00837500"/>
    <w:rsid w:val="008379EB"/>
    <w:rsid w:val="00837CA1"/>
    <w:rsid w:val="00837D92"/>
    <w:rsid w:val="00837DC6"/>
    <w:rsid w:val="0084045D"/>
    <w:rsid w:val="008405F0"/>
    <w:rsid w:val="00840629"/>
    <w:rsid w:val="00840B46"/>
    <w:rsid w:val="00840CCD"/>
    <w:rsid w:val="0084108E"/>
    <w:rsid w:val="00841309"/>
    <w:rsid w:val="008421B9"/>
    <w:rsid w:val="008427BD"/>
    <w:rsid w:val="0084295C"/>
    <w:rsid w:val="00842C48"/>
    <w:rsid w:val="00843174"/>
    <w:rsid w:val="00843183"/>
    <w:rsid w:val="0084320C"/>
    <w:rsid w:val="008432B9"/>
    <w:rsid w:val="008432ED"/>
    <w:rsid w:val="00843BB7"/>
    <w:rsid w:val="0084421E"/>
    <w:rsid w:val="00844360"/>
    <w:rsid w:val="00844518"/>
    <w:rsid w:val="008447E6"/>
    <w:rsid w:val="00844C1B"/>
    <w:rsid w:val="00845053"/>
    <w:rsid w:val="008451E7"/>
    <w:rsid w:val="00845221"/>
    <w:rsid w:val="00845692"/>
    <w:rsid w:val="00845F2D"/>
    <w:rsid w:val="00846294"/>
    <w:rsid w:val="00846409"/>
    <w:rsid w:val="008465DC"/>
    <w:rsid w:val="00846C95"/>
    <w:rsid w:val="008471C6"/>
    <w:rsid w:val="0084769D"/>
    <w:rsid w:val="00847935"/>
    <w:rsid w:val="00847EC0"/>
    <w:rsid w:val="008501B4"/>
    <w:rsid w:val="00850378"/>
    <w:rsid w:val="00850AEF"/>
    <w:rsid w:val="00850BEA"/>
    <w:rsid w:val="00851099"/>
    <w:rsid w:val="008512F7"/>
    <w:rsid w:val="00851602"/>
    <w:rsid w:val="00852238"/>
    <w:rsid w:val="008522FD"/>
    <w:rsid w:val="008526AF"/>
    <w:rsid w:val="008529A6"/>
    <w:rsid w:val="00852C72"/>
    <w:rsid w:val="00853245"/>
    <w:rsid w:val="00853417"/>
    <w:rsid w:val="00853E16"/>
    <w:rsid w:val="00854829"/>
    <w:rsid w:val="00854CEA"/>
    <w:rsid w:val="0085604B"/>
    <w:rsid w:val="0085608F"/>
    <w:rsid w:val="00856869"/>
    <w:rsid w:val="00856F17"/>
    <w:rsid w:val="00856FBE"/>
    <w:rsid w:val="008571CC"/>
    <w:rsid w:val="008575A5"/>
    <w:rsid w:val="00857685"/>
    <w:rsid w:val="00857847"/>
    <w:rsid w:val="008579DA"/>
    <w:rsid w:val="00857B71"/>
    <w:rsid w:val="00857E28"/>
    <w:rsid w:val="008607DC"/>
    <w:rsid w:val="00860D32"/>
    <w:rsid w:val="00861C62"/>
    <w:rsid w:val="00861CB9"/>
    <w:rsid w:val="00862F45"/>
    <w:rsid w:val="00863135"/>
    <w:rsid w:val="0086373D"/>
    <w:rsid w:val="00863F0C"/>
    <w:rsid w:val="00864776"/>
    <w:rsid w:val="00864C2C"/>
    <w:rsid w:val="0086508D"/>
    <w:rsid w:val="00865098"/>
    <w:rsid w:val="0086593A"/>
    <w:rsid w:val="00865A98"/>
    <w:rsid w:val="00866064"/>
    <w:rsid w:val="00866339"/>
    <w:rsid w:val="008666BD"/>
    <w:rsid w:val="00866DFD"/>
    <w:rsid w:val="008670F1"/>
    <w:rsid w:val="0086768E"/>
    <w:rsid w:val="008677DD"/>
    <w:rsid w:val="00867B0A"/>
    <w:rsid w:val="00867D1F"/>
    <w:rsid w:val="00870042"/>
    <w:rsid w:val="008704C2"/>
    <w:rsid w:val="00870864"/>
    <w:rsid w:val="00870930"/>
    <w:rsid w:val="0087162D"/>
    <w:rsid w:val="00871A18"/>
    <w:rsid w:val="00871D43"/>
    <w:rsid w:val="00871FA6"/>
    <w:rsid w:val="0087237C"/>
    <w:rsid w:val="0087309B"/>
    <w:rsid w:val="00873897"/>
    <w:rsid w:val="00873A35"/>
    <w:rsid w:val="00873C9C"/>
    <w:rsid w:val="0087437B"/>
    <w:rsid w:val="00875182"/>
    <w:rsid w:val="008761CF"/>
    <w:rsid w:val="008772A4"/>
    <w:rsid w:val="008775F5"/>
    <w:rsid w:val="00877869"/>
    <w:rsid w:val="00880371"/>
    <w:rsid w:val="00880382"/>
    <w:rsid w:val="008807C6"/>
    <w:rsid w:val="00880E88"/>
    <w:rsid w:val="00882F0C"/>
    <w:rsid w:val="00883050"/>
    <w:rsid w:val="008831BF"/>
    <w:rsid w:val="008837C0"/>
    <w:rsid w:val="008855B7"/>
    <w:rsid w:val="008858D3"/>
    <w:rsid w:val="00885DCB"/>
    <w:rsid w:val="00885F27"/>
    <w:rsid w:val="00886495"/>
    <w:rsid w:val="008868E1"/>
    <w:rsid w:val="00886C97"/>
    <w:rsid w:val="00886E2D"/>
    <w:rsid w:val="0088717B"/>
    <w:rsid w:val="00887CCC"/>
    <w:rsid w:val="00887FE3"/>
    <w:rsid w:val="00890059"/>
    <w:rsid w:val="00890106"/>
    <w:rsid w:val="0089087E"/>
    <w:rsid w:val="008910A2"/>
    <w:rsid w:val="008910D6"/>
    <w:rsid w:val="00891144"/>
    <w:rsid w:val="008913A0"/>
    <w:rsid w:val="008924D0"/>
    <w:rsid w:val="00892637"/>
    <w:rsid w:val="00892855"/>
    <w:rsid w:val="00892E5A"/>
    <w:rsid w:val="008930A9"/>
    <w:rsid w:val="00893878"/>
    <w:rsid w:val="00894623"/>
    <w:rsid w:val="00894BAA"/>
    <w:rsid w:val="00895B0F"/>
    <w:rsid w:val="00895B81"/>
    <w:rsid w:val="00895D94"/>
    <w:rsid w:val="0089617C"/>
    <w:rsid w:val="0089628B"/>
    <w:rsid w:val="00896DDD"/>
    <w:rsid w:val="008971AD"/>
    <w:rsid w:val="008972E9"/>
    <w:rsid w:val="0089733A"/>
    <w:rsid w:val="0089779E"/>
    <w:rsid w:val="008977E2"/>
    <w:rsid w:val="008978FE"/>
    <w:rsid w:val="008A0369"/>
    <w:rsid w:val="008A0E8A"/>
    <w:rsid w:val="008A145A"/>
    <w:rsid w:val="008A1AF5"/>
    <w:rsid w:val="008A1C43"/>
    <w:rsid w:val="008A1EC9"/>
    <w:rsid w:val="008A2204"/>
    <w:rsid w:val="008A2333"/>
    <w:rsid w:val="008A2390"/>
    <w:rsid w:val="008A27F6"/>
    <w:rsid w:val="008A2AA7"/>
    <w:rsid w:val="008A3968"/>
    <w:rsid w:val="008A3F56"/>
    <w:rsid w:val="008A406D"/>
    <w:rsid w:val="008A418E"/>
    <w:rsid w:val="008A44FB"/>
    <w:rsid w:val="008A458E"/>
    <w:rsid w:val="008A5E2E"/>
    <w:rsid w:val="008A662E"/>
    <w:rsid w:val="008A667C"/>
    <w:rsid w:val="008A69F5"/>
    <w:rsid w:val="008A6C20"/>
    <w:rsid w:val="008A6EB9"/>
    <w:rsid w:val="008A6F7E"/>
    <w:rsid w:val="008A7787"/>
    <w:rsid w:val="008A7954"/>
    <w:rsid w:val="008A7CAD"/>
    <w:rsid w:val="008A7CC2"/>
    <w:rsid w:val="008B0258"/>
    <w:rsid w:val="008B0473"/>
    <w:rsid w:val="008B0878"/>
    <w:rsid w:val="008B0951"/>
    <w:rsid w:val="008B0963"/>
    <w:rsid w:val="008B182A"/>
    <w:rsid w:val="008B1978"/>
    <w:rsid w:val="008B1A05"/>
    <w:rsid w:val="008B1C68"/>
    <w:rsid w:val="008B2039"/>
    <w:rsid w:val="008B2563"/>
    <w:rsid w:val="008B25F0"/>
    <w:rsid w:val="008B265C"/>
    <w:rsid w:val="008B271D"/>
    <w:rsid w:val="008B2D34"/>
    <w:rsid w:val="008B2E45"/>
    <w:rsid w:val="008B3110"/>
    <w:rsid w:val="008B475A"/>
    <w:rsid w:val="008B4959"/>
    <w:rsid w:val="008B4B8C"/>
    <w:rsid w:val="008B5995"/>
    <w:rsid w:val="008B5C2C"/>
    <w:rsid w:val="008B6615"/>
    <w:rsid w:val="008B68F1"/>
    <w:rsid w:val="008B692F"/>
    <w:rsid w:val="008C02FC"/>
    <w:rsid w:val="008C0B73"/>
    <w:rsid w:val="008C13B6"/>
    <w:rsid w:val="008C159C"/>
    <w:rsid w:val="008C16AC"/>
    <w:rsid w:val="008C179B"/>
    <w:rsid w:val="008C1CB7"/>
    <w:rsid w:val="008C1DD2"/>
    <w:rsid w:val="008C1FF3"/>
    <w:rsid w:val="008C2619"/>
    <w:rsid w:val="008C3331"/>
    <w:rsid w:val="008C3376"/>
    <w:rsid w:val="008C398A"/>
    <w:rsid w:val="008C4274"/>
    <w:rsid w:val="008C4792"/>
    <w:rsid w:val="008C5026"/>
    <w:rsid w:val="008C5781"/>
    <w:rsid w:val="008C5951"/>
    <w:rsid w:val="008C7339"/>
    <w:rsid w:val="008C763F"/>
    <w:rsid w:val="008D0E16"/>
    <w:rsid w:val="008D120C"/>
    <w:rsid w:val="008D1994"/>
    <w:rsid w:val="008D203F"/>
    <w:rsid w:val="008D22A1"/>
    <w:rsid w:val="008D24F6"/>
    <w:rsid w:val="008D29B5"/>
    <w:rsid w:val="008D2AB9"/>
    <w:rsid w:val="008D3C34"/>
    <w:rsid w:val="008D3EA3"/>
    <w:rsid w:val="008D401C"/>
    <w:rsid w:val="008D4B19"/>
    <w:rsid w:val="008D6A81"/>
    <w:rsid w:val="008D7336"/>
    <w:rsid w:val="008D73AA"/>
    <w:rsid w:val="008D7645"/>
    <w:rsid w:val="008D7C82"/>
    <w:rsid w:val="008E0405"/>
    <w:rsid w:val="008E0D14"/>
    <w:rsid w:val="008E0E6E"/>
    <w:rsid w:val="008E1802"/>
    <w:rsid w:val="008E21B3"/>
    <w:rsid w:val="008E2391"/>
    <w:rsid w:val="008E31AF"/>
    <w:rsid w:val="008E338C"/>
    <w:rsid w:val="008E354F"/>
    <w:rsid w:val="008E3D8A"/>
    <w:rsid w:val="008E45B7"/>
    <w:rsid w:val="008E4AFB"/>
    <w:rsid w:val="008E4DC1"/>
    <w:rsid w:val="008E5506"/>
    <w:rsid w:val="008E5FFD"/>
    <w:rsid w:val="008E6316"/>
    <w:rsid w:val="008E6A37"/>
    <w:rsid w:val="008E7901"/>
    <w:rsid w:val="008F00AF"/>
    <w:rsid w:val="008F026B"/>
    <w:rsid w:val="008F1444"/>
    <w:rsid w:val="008F2138"/>
    <w:rsid w:val="008F24EB"/>
    <w:rsid w:val="008F2569"/>
    <w:rsid w:val="008F39E1"/>
    <w:rsid w:val="008F45FD"/>
    <w:rsid w:val="008F48A5"/>
    <w:rsid w:val="008F4E25"/>
    <w:rsid w:val="008F5EB3"/>
    <w:rsid w:val="008F62F2"/>
    <w:rsid w:val="008F64FE"/>
    <w:rsid w:val="008F67BC"/>
    <w:rsid w:val="008F6854"/>
    <w:rsid w:val="008F68E3"/>
    <w:rsid w:val="008F6D27"/>
    <w:rsid w:val="008F6E42"/>
    <w:rsid w:val="008F7510"/>
    <w:rsid w:val="008F76C3"/>
    <w:rsid w:val="00900062"/>
    <w:rsid w:val="0090034B"/>
    <w:rsid w:val="00900921"/>
    <w:rsid w:val="00903D7B"/>
    <w:rsid w:val="00904099"/>
    <w:rsid w:val="009042D7"/>
    <w:rsid w:val="0090453B"/>
    <w:rsid w:val="00904F82"/>
    <w:rsid w:val="00905236"/>
    <w:rsid w:val="00905824"/>
    <w:rsid w:val="009059AB"/>
    <w:rsid w:val="00906858"/>
    <w:rsid w:val="00906B72"/>
    <w:rsid w:val="00906D36"/>
    <w:rsid w:val="0090784A"/>
    <w:rsid w:val="009104C6"/>
    <w:rsid w:val="009108DA"/>
    <w:rsid w:val="00910F82"/>
    <w:rsid w:val="0091113B"/>
    <w:rsid w:val="009115F4"/>
    <w:rsid w:val="0091168B"/>
    <w:rsid w:val="0091194C"/>
    <w:rsid w:val="009121B7"/>
    <w:rsid w:val="009122AA"/>
    <w:rsid w:val="00912DDF"/>
    <w:rsid w:val="0091340C"/>
    <w:rsid w:val="009138E8"/>
    <w:rsid w:val="009145AF"/>
    <w:rsid w:val="0091514B"/>
    <w:rsid w:val="0091549E"/>
    <w:rsid w:val="00915737"/>
    <w:rsid w:val="00915956"/>
    <w:rsid w:val="00915BD1"/>
    <w:rsid w:val="009160E7"/>
    <w:rsid w:val="009162EC"/>
    <w:rsid w:val="00917A78"/>
    <w:rsid w:val="00917F0E"/>
    <w:rsid w:val="009202F4"/>
    <w:rsid w:val="0092034B"/>
    <w:rsid w:val="00921DCD"/>
    <w:rsid w:val="0092249B"/>
    <w:rsid w:val="00922D42"/>
    <w:rsid w:val="00922D6D"/>
    <w:rsid w:val="00923655"/>
    <w:rsid w:val="009236CC"/>
    <w:rsid w:val="00923B2B"/>
    <w:rsid w:val="00923EF0"/>
    <w:rsid w:val="00923F5A"/>
    <w:rsid w:val="009240E5"/>
    <w:rsid w:val="00924F5B"/>
    <w:rsid w:val="00925D60"/>
    <w:rsid w:val="00925F5F"/>
    <w:rsid w:val="00925FD8"/>
    <w:rsid w:val="009262DD"/>
    <w:rsid w:val="0092799D"/>
    <w:rsid w:val="00927C1E"/>
    <w:rsid w:val="009300D2"/>
    <w:rsid w:val="00930286"/>
    <w:rsid w:val="009302EB"/>
    <w:rsid w:val="00930910"/>
    <w:rsid w:val="00930FC9"/>
    <w:rsid w:val="00931079"/>
    <w:rsid w:val="00931504"/>
    <w:rsid w:val="00931747"/>
    <w:rsid w:val="0093185A"/>
    <w:rsid w:val="0093215F"/>
    <w:rsid w:val="0093223C"/>
    <w:rsid w:val="00932A8B"/>
    <w:rsid w:val="00932E77"/>
    <w:rsid w:val="00933266"/>
    <w:rsid w:val="009336DF"/>
    <w:rsid w:val="00933D8B"/>
    <w:rsid w:val="00933FAA"/>
    <w:rsid w:val="009354F6"/>
    <w:rsid w:val="00935588"/>
    <w:rsid w:val="00935678"/>
    <w:rsid w:val="00935F31"/>
    <w:rsid w:val="00935F56"/>
    <w:rsid w:val="00935FE2"/>
    <w:rsid w:val="009367D3"/>
    <w:rsid w:val="00936973"/>
    <w:rsid w:val="00936A19"/>
    <w:rsid w:val="00936C91"/>
    <w:rsid w:val="00937736"/>
    <w:rsid w:val="00937A0C"/>
    <w:rsid w:val="00937F0F"/>
    <w:rsid w:val="00940471"/>
    <w:rsid w:val="00940D84"/>
    <w:rsid w:val="00940EC0"/>
    <w:rsid w:val="00941297"/>
    <w:rsid w:val="009416D1"/>
    <w:rsid w:val="00941DD2"/>
    <w:rsid w:val="0094203A"/>
    <w:rsid w:val="00942D6C"/>
    <w:rsid w:val="00942E9E"/>
    <w:rsid w:val="009436E7"/>
    <w:rsid w:val="00943889"/>
    <w:rsid w:val="0094393A"/>
    <w:rsid w:val="00944440"/>
    <w:rsid w:val="00944BF4"/>
    <w:rsid w:val="00944D30"/>
    <w:rsid w:val="00945135"/>
    <w:rsid w:val="0094572E"/>
    <w:rsid w:val="009458CA"/>
    <w:rsid w:val="00945C18"/>
    <w:rsid w:val="00945DD5"/>
    <w:rsid w:val="009470A0"/>
    <w:rsid w:val="00947291"/>
    <w:rsid w:val="009474D6"/>
    <w:rsid w:val="0094789D"/>
    <w:rsid w:val="0095017F"/>
    <w:rsid w:val="009501FB"/>
    <w:rsid w:val="00950580"/>
    <w:rsid w:val="0095094B"/>
    <w:rsid w:val="009510BD"/>
    <w:rsid w:val="009510E2"/>
    <w:rsid w:val="009516BC"/>
    <w:rsid w:val="0095187E"/>
    <w:rsid w:val="009518E1"/>
    <w:rsid w:val="00952193"/>
    <w:rsid w:val="009529D3"/>
    <w:rsid w:val="00952A9A"/>
    <w:rsid w:val="009533CA"/>
    <w:rsid w:val="009535DD"/>
    <w:rsid w:val="009536F3"/>
    <w:rsid w:val="009537AD"/>
    <w:rsid w:val="009559E7"/>
    <w:rsid w:val="00955BF9"/>
    <w:rsid w:val="00955E2F"/>
    <w:rsid w:val="00956F26"/>
    <w:rsid w:val="00957182"/>
    <w:rsid w:val="009572D2"/>
    <w:rsid w:val="00957C4F"/>
    <w:rsid w:val="00960883"/>
    <w:rsid w:val="00961A96"/>
    <w:rsid w:val="0096214B"/>
    <w:rsid w:val="009621D0"/>
    <w:rsid w:val="0096248A"/>
    <w:rsid w:val="009626DB"/>
    <w:rsid w:val="00963878"/>
    <w:rsid w:val="00963E7D"/>
    <w:rsid w:val="00964255"/>
    <w:rsid w:val="00964A56"/>
    <w:rsid w:val="009656D0"/>
    <w:rsid w:val="00965F95"/>
    <w:rsid w:val="00966B0D"/>
    <w:rsid w:val="00967000"/>
    <w:rsid w:val="00967116"/>
    <w:rsid w:val="009672A3"/>
    <w:rsid w:val="00967438"/>
    <w:rsid w:val="00970A10"/>
    <w:rsid w:val="00970C0D"/>
    <w:rsid w:val="00970D5A"/>
    <w:rsid w:val="00970DD5"/>
    <w:rsid w:val="00970FBC"/>
    <w:rsid w:val="00971AE4"/>
    <w:rsid w:val="00971BF5"/>
    <w:rsid w:val="00972AE1"/>
    <w:rsid w:val="00972ECF"/>
    <w:rsid w:val="00973820"/>
    <w:rsid w:val="00974313"/>
    <w:rsid w:val="00974385"/>
    <w:rsid w:val="009744AC"/>
    <w:rsid w:val="0097478F"/>
    <w:rsid w:val="0097483E"/>
    <w:rsid w:val="009748AB"/>
    <w:rsid w:val="009756FE"/>
    <w:rsid w:val="00975F38"/>
    <w:rsid w:val="00975F9E"/>
    <w:rsid w:val="00976DDD"/>
    <w:rsid w:val="00977908"/>
    <w:rsid w:val="00980226"/>
    <w:rsid w:val="00980C6A"/>
    <w:rsid w:val="009812FB"/>
    <w:rsid w:val="0098163A"/>
    <w:rsid w:val="00981FDC"/>
    <w:rsid w:val="00982E67"/>
    <w:rsid w:val="00983BB9"/>
    <w:rsid w:val="0098417D"/>
    <w:rsid w:val="009852D1"/>
    <w:rsid w:val="009855B3"/>
    <w:rsid w:val="009860EA"/>
    <w:rsid w:val="00986836"/>
    <w:rsid w:val="00987CA3"/>
    <w:rsid w:val="00990773"/>
    <w:rsid w:val="00991382"/>
    <w:rsid w:val="009918E9"/>
    <w:rsid w:val="00991F5F"/>
    <w:rsid w:val="0099253E"/>
    <w:rsid w:val="00992580"/>
    <w:rsid w:val="009926EE"/>
    <w:rsid w:val="0099273C"/>
    <w:rsid w:val="0099298B"/>
    <w:rsid w:val="00992B9F"/>
    <w:rsid w:val="009935F9"/>
    <w:rsid w:val="00993DB9"/>
    <w:rsid w:val="009942BC"/>
    <w:rsid w:val="00994500"/>
    <w:rsid w:val="00995105"/>
    <w:rsid w:val="0099521B"/>
    <w:rsid w:val="00995762"/>
    <w:rsid w:val="0099577F"/>
    <w:rsid w:val="009959A2"/>
    <w:rsid w:val="00995BA2"/>
    <w:rsid w:val="009962CC"/>
    <w:rsid w:val="00996AD7"/>
    <w:rsid w:val="009A0767"/>
    <w:rsid w:val="009A155B"/>
    <w:rsid w:val="009A216D"/>
    <w:rsid w:val="009A23A4"/>
    <w:rsid w:val="009A40FF"/>
    <w:rsid w:val="009A4FC2"/>
    <w:rsid w:val="009A4FDF"/>
    <w:rsid w:val="009A5AEF"/>
    <w:rsid w:val="009A6176"/>
    <w:rsid w:val="009A63C9"/>
    <w:rsid w:val="009A6640"/>
    <w:rsid w:val="009A6689"/>
    <w:rsid w:val="009A6E29"/>
    <w:rsid w:val="009A75AD"/>
    <w:rsid w:val="009A7E71"/>
    <w:rsid w:val="009B26D2"/>
    <w:rsid w:val="009B2851"/>
    <w:rsid w:val="009B2F4C"/>
    <w:rsid w:val="009B3372"/>
    <w:rsid w:val="009B4861"/>
    <w:rsid w:val="009B49E9"/>
    <w:rsid w:val="009B5476"/>
    <w:rsid w:val="009B55E9"/>
    <w:rsid w:val="009B5F80"/>
    <w:rsid w:val="009B7295"/>
    <w:rsid w:val="009B799F"/>
    <w:rsid w:val="009C0668"/>
    <w:rsid w:val="009C074D"/>
    <w:rsid w:val="009C08A7"/>
    <w:rsid w:val="009C13D4"/>
    <w:rsid w:val="009C13DE"/>
    <w:rsid w:val="009C1988"/>
    <w:rsid w:val="009C2112"/>
    <w:rsid w:val="009C2961"/>
    <w:rsid w:val="009C2C7E"/>
    <w:rsid w:val="009C2DAF"/>
    <w:rsid w:val="009C3937"/>
    <w:rsid w:val="009C4741"/>
    <w:rsid w:val="009C53EC"/>
    <w:rsid w:val="009C5B7F"/>
    <w:rsid w:val="009C64D3"/>
    <w:rsid w:val="009C66AD"/>
    <w:rsid w:val="009C69F6"/>
    <w:rsid w:val="009C73A0"/>
    <w:rsid w:val="009C7445"/>
    <w:rsid w:val="009D0380"/>
    <w:rsid w:val="009D0E98"/>
    <w:rsid w:val="009D134F"/>
    <w:rsid w:val="009D2317"/>
    <w:rsid w:val="009D236F"/>
    <w:rsid w:val="009D24DA"/>
    <w:rsid w:val="009D3389"/>
    <w:rsid w:val="009D36E1"/>
    <w:rsid w:val="009D3EF8"/>
    <w:rsid w:val="009D52C9"/>
    <w:rsid w:val="009D5E83"/>
    <w:rsid w:val="009D5F0F"/>
    <w:rsid w:val="009D604A"/>
    <w:rsid w:val="009D616C"/>
    <w:rsid w:val="009D6DB0"/>
    <w:rsid w:val="009D71A5"/>
    <w:rsid w:val="009E0166"/>
    <w:rsid w:val="009E04CD"/>
    <w:rsid w:val="009E05A2"/>
    <w:rsid w:val="009E0D21"/>
    <w:rsid w:val="009E1851"/>
    <w:rsid w:val="009E1B84"/>
    <w:rsid w:val="009E2158"/>
    <w:rsid w:val="009E31B1"/>
    <w:rsid w:val="009E362E"/>
    <w:rsid w:val="009E3901"/>
    <w:rsid w:val="009E3FE2"/>
    <w:rsid w:val="009E4232"/>
    <w:rsid w:val="009E437B"/>
    <w:rsid w:val="009E4869"/>
    <w:rsid w:val="009E4E7B"/>
    <w:rsid w:val="009E5128"/>
    <w:rsid w:val="009E5639"/>
    <w:rsid w:val="009E5E63"/>
    <w:rsid w:val="009E6005"/>
    <w:rsid w:val="009E658F"/>
    <w:rsid w:val="009E6A1D"/>
    <w:rsid w:val="009E7001"/>
    <w:rsid w:val="009E75B7"/>
    <w:rsid w:val="009E7667"/>
    <w:rsid w:val="009E7813"/>
    <w:rsid w:val="009E7AF3"/>
    <w:rsid w:val="009F0897"/>
    <w:rsid w:val="009F0F4A"/>
    <w:rsid w:val="009F15E2"/>
    <w:rsid w:val="009F16AE"/>
    <w:rsid w:val="009F2298"/>
    <w:rsid w:val="009F2556"/>
    <w:rsid w:val="009F3179"/>
    <w:rsid w:val="009F3700"/>
    <w:rsid w:val="009F507C"/>
    <w:rsid w:val="009F5557"/>
    <w:rsid w:val="009F57B2"/>
    <w:rsid w:val="009F60E6"/>
    <w:rsid w:val="009F61AA"/>
    <w:rsid w:val="009F61B3"/>
    <w:rsid w:val="009F62FA"/>
    <w:rsid w:val="009F6A65"/>
    <w:rsid w:val="009F6AB8"/>
    <w:rsid w:val="009F6BAD"/>
    <w:rsid w:val="009F6D2A"/>
    <w:rsid w:val="009F70CF"/>
    <w:rsid w:val="009F7193"/>
    <w:rsid w:val="009F7685"/>
    <w:rsid w:val="009F7948"/>
    <w:rsid w:val="009F7BBC"/>
    <w:rsid w:val="00A0054F"/>
    <w:rsid w:val="00A005A6"/>
    <w:rsid w:val="00A00F1F"/>
    <w:rsid w:val="00A016F1"/>
    <w:rsid w:val="00A023DB"/>
    <w:rsid w:val="00A02443"/>
    <w:rsid w:val="00A02996"/>
    <w:rsid w:val="00A03418"/>
    <w:rsid w:val="00A0345C"/>
    <w:rsid w:val="00A043C2"/>
    <w:rsid w:val="00A048CA"/>
    <w:rsid w:val="00A04DF9"/>
    <w:rsid w:val="00A05032"/>
    <w:rsid w:val="00A055DB"/>
    <w:rsid w:val="00A0593F"/>
    <w:rsid w:val="00A05EDB"/>
    <w:rsid w:val="00A07289"/>
    <w:rsid w:val="00A072BC"/>
    <w:rsid w:val="00A10B39"/>
    <w:rsid w:val="00A10C30"/>
    <w:rsid w:val="00A11395"/>
    <w:rsid w:val="00A1180B"/>
    <w:rsid w:val="00A12030"/>
    <w:rsid w:val="00A12B6B"/>
    <w:rsid w:val="00A13079"/>
    <w:rsid w:val="00A14737"/>
    <w:rsid w:val="00A14B14"/>
    <w:rsid w:val="00A14F0C"/>
    <w:rsid w:val="00A1550A"/>
    <w:rsid w:val="00A1588A"/>
    <w:rsid w:val="00A15A09"/>
    <w:rsid w:val="00A15CC2"/>
    <w:rsid w:val="00A16135"/>
    <w:rsid w:val="00A161CF"/>
    <w:rsid w:val="00A1643F"/>
    <w:rsid w:val="00A165DD"/>
    <w:rsid w:val="00A1690B"/>
    <w:rsid w:val="00A16D49"/>
    <w:rsid w:val="00A16DAF"/>
    <w:rsid w:val="00A17AE5"/>
    <w:rsid w:val="00A17BEF"/>
    <w:rsid w:val="00A20A1E"/>
    <w:rsid w:val="00A20BBE"/>
    <w:rsid w:val="00A20CBF"/>
    <w:rsid w:val="00A20F3E"/>
    <w:rsid w:val="00A21223"/>
    <w:rsid w:val="00A212A0"/>
    <w:rsid w:val="00A213C6"/>
    <w:rsid w:val="00A215F0"/>
    <w:rsid w:val="00A220A3"/>
    <w:rsid w:val="00A235DE"/>
    <w:rsid w:val="00A23618"/>
    <w:rsid w:val="00A239F6"/>
    <w:rsid w:val="00A23B67"/>
    <w:rsid w:val="00A243BD"/>
    <w:rsid w:val="00A24DB7"/>
    <w:rsid w:val="00A25068"/>
    <w:rsid w:val="00A2510E"/>
    <w:rsid w:val="00A25F49"/>
    <w:rsid w:val="00A260F4"/>
    <w:rsid w:val="00A263EA"/>
    <w:rsid w:val="00A263FF"/>
    <w:rsid w:val="00A26466"/>
    <w:rsid w:val="00A26729"/>
    <w:rsid w:val="00A26813"/>
    <w:rsid w:val="00A26845"/>
    <w:rsid w:val="00A26A4C"/>
    <w:rsid w:val="00A26E8E"/>
    <w:rsid w:val="00A27893"/>
    <w:rsid w:val="00A27D19"/>
    <w:rsid w:val="00A302E5"/>
    <w:rsid w:val="00A303CD"/>
    <w:rsid w:val="00A314A7"/>
    <w:rsid w:val="00A3153F"/>
    <w:rsid w:val="00A31A75"/>
    <w:rsid w:val="00A32227"/>
    <w:rsid w:val="00A32339"/>
    <w:rsid w:val="00A3240D"/>
    <w:rsid w:val="00A326DE"/>
    <w:rsid w:val="00A32B3D"/>
    <w:rsid w:val="00A3349E"/>
    <w:rsid w:val="00A33B31"/>
    <w:rsid w:val="00A33DF5"/>
    <w:rsid w:val="00A33ED1"/>
    <w:rsid w:val="00A34321"/>
    <w:rsid w:val="00A344BA"/>
    <w:rsid w:val="00A34895"/>
    <w:rsid w:val="00A35127"/>
    <w:rsid w:val="00A35252"/>
    <w:rsid w:val="00A352B8"/>
    <w:rsid w:val="00A35E55"/>
    <w:rsid w:val="00A35F72"/>
    <w:rsid w:val="00A35FE2"/>
    <w:rsid w:val="00A360C8"/>
    <w:rsid w:val="00A362D0"/>
    <w:rsid w:val="00A36555"/>
    <w:rsid w:val="00A371D2"/>
    <w:rsid w:val="00A37C6E"/>
    <w:rsid w:val="00A37FAD"/>
    <w:rsid w:val="00A405CB"/>
    <w:rsid w:val="00A40941"/>
    <w:rsid w:val="00A41469"/>
    <w:rsid w:val="00A41891"/>
    <w:rsid w:val="00A418AA"/>
    <w:rsid w:val="00A4249F"/>
    <w:rsid w:val="00A43D66"/>
    <w:rsid w:val="00A44149"/>
    <w:rsid w:val="00A4425F"/>
    <w:rsid w:val="00A44DDC"/>
    <w:rsid w:val="00A455A6"/>
    <w:rsid w:val="00A45C70"/>
    <w:rsid w:val="00A460C9"/>
    <w:rsid w:val="00A46745"/>
    <w:rsid w:val="00A46E79"/>
    <w:rsid w:val="00A476EC"/>
    <w:rsid w:val="00A479BC"/>
    <w:rsid w:val="00A47F27"/>
    <w:rsid w:val="00A51726"/>
    <w:rsid w:val="00A51FB1"/>
    <w:rsid w:val="00A5237E"/>
    <w:rsid w:val="00A5250D"/>
    <w:rsid w:val="00A526ED"/>
    <w:rsid w:val="00A52937"/>
    <w:rsid w:val="00A530B1"/>
    <w:rsid w:val="00A53693"/>
    <w:rsid w:val="00A53B2B"/>
    <w:rsid w:val="00A53CFB"/>
    <w:rsid w:val="00A54BA5"/>
    <w:rsid w:val="00A54EAE"/>
    <w:rsid w:val="00A55104"/>
    <w:rsid w:val="00A555CD"/>
    <w:rsid w:val="00A5597E"/>
    <w:rsid w:val="00A56BDF"/>
    <w:rsid w:val="00A56E33"/>
    <w:rsid w:val="00A57030"/>
    <w:rsid w:val="00A57E8C"/>
    <w:rsid w:val="00A604B9"/>
    <w:rsid w:val="00A60D75"/>
    <w:rsid w:val="00A610F3"/>
    <w:rsid w:val="00A61795"/>
    <w:rsid w:val="00A626BC"/>
    <w:rsid w:val="00A6299C"/>
    <w:rsid w:val="00A629F5"/>
    <w:rsid w:val="00A62C98"/>
    <w:rsid w:val="00A63440"/>
    <w:rsid w:val="00A6396F"/>
    <w:rsid w:val="00A64324"/>
    <w:rsid w:val="00A64501"/>
    <w:rsid w:val="00A64597"/>
    <w:rsid w:val="00A64610"/>
    <w:rsid w:val="00A6479E"/>
    <w:rsid w:val="00A64803"/>
    <w:rsid w:val="00A64F4F"/>
    <w:rsid w:val="00A65512"/>
    <w:rsid w:val="00A65669"/>
    <w:rsid w:val="00A65670"/>
    <w:rsid w:val="00A656A3"/>
    <w:rsid w:val="00A65AAD"/>
    <w:rsid w:val="00A65D49"/>
    <w:rsid w:val="00A65DA8"/>
    <w:rsid w:val="00A665F1"/>
    <w:rsid w:val="00A66E3C"/>
    <w:rsid w:val="00A67D5A"/>
    <w:rsid w:val="00A706D1"/>
    <w:rsid w:val="00A707C5"/>
    <w:rsid w:val="00A71194"/>
    <w:rsid w:val="00A71E6A"/>
    <w:rsid w:val="00A7301C"/>
    <w:rsid w:val="00A730A8"/>
    <w:rsid w:val="00A73296"/>
    <w:rsid w:val="00A7388B"/>
    <w:rsid w:val="00A741AF"/>
    <w:rsid w:val="00A74748"/>
    <w:rsid w:val="00A752CE"/>
    <w:rsid w:val="00A75418"/>
    <w:rsid w:val="00A7561A"/>
    <w:rsid w:val="00A75686"/>
    <w:rsid w:val="00A75EC1"/>
    <w:rsid w:val="00A766F2"/>
    <w:rsid w:val="00A76B15"/>
    <w:rsid w:val="00A76C5C"/>
    <w:rsid w:val="00A76CE1"/>
    <w:rsid w:val="00A76F28"/>
    <w:rsid w:val="00A8092B"/>
    <w:rsid w:val="00A80CBA"/>
    <w:rsid w:val="00A80FE2"/>
    <w:rsid w:val="00A81345"/>
    <w:rsid w:val="00A81781"/>
    <w:rsid w:val="00A81D83"/>
    <w:rsid w:val="00A81F42"/>
    <w:rsid w:val="00A82072"/>
    <w:rsid w:val="00A82778"/>
    <w:rsid w:val="00A82D97"/>
    <w:rsid w:val="00A83365"/>
    <w:rsid w:val="00A84059"/>
    <w:rsid w:val="00A842C3"/>
    <w:rsid w:val="00A84527"/>
    <w:rsid w:val="00A84CB1"/>
    <w:rsid w:val="00A84F67"/>
    <w:rsid w:val="00A855EA"/>
    <w:rsid w:val="00A857D5"/>
    <w:rsid w:val="00A85A05"/>
    <w:rsid w:val="00A85AD7"/>
    <w:rsid w:val="00A85CD2"/>
    <w:rsid w:val="00A85E29"/>
    <w:rsid w:val="00A86047"/>
    <w:rsid w:val="00A861BE"/>
    <w:rsid w:val="00A8661C"/>
    <w:rsid w:val="00A86D08"/>
    <w:rsid w:val="00A86D27"/>
    <w:rsid w:val="00A86E89"/>
    <w:rsid w:val="00A875F4"/>
    <w:rsid w:val="00A879B0"/>
    <w:rsid w:val="00A87DEB"/>
    <w:rsid w:val="00A90263"/>
    <w:rsid w:val="00A90750"/>
    <w:rsid w:val="00A9131D"/>
    <w:rsid w:val="00A9153E"/>
    <w:rsid w:val="00A915DF"/>
    <w:rsid w:val="00A916DE"/>
    <w:rsid w:val="00A91977"/>
    <w:rsid w:val="00A91A42"/>
    <w:rsid w:val="00A91B65"/>
    <w:rsid w:val="00A91C2E"/>
    <w:rsid w:val="00A921DA"/>
    <w:rsid w:val="00A9250C"/>
    <w:rsid w:val="00A92C68"/>
    <w:rsid w:val="00A93174"/>
    <w:rsid w:val="00A93434"/>
    <w:rsid w:val="00A9395C"/>
    <w:rsid w:val="00A948CD"/>
    <w:rsid w:val="00A9523E"/>
    <w:rsid w:val="00A954A0"/>
    <w:rsid w:val="00A95881"/>
    <w:rsid w:val="00A95FC9"/>
    <w:rsid w:val="00A96E83"/>
    <w:rsid w:val="00A97788"/>
    <w:rsid w:val="00A97844"/>
    <w:rsid w:val="00A97950"/>
    <w:rsid w:val="00A97F0C"/>
    <w:rsid w:val="00AA0202"/>
    <w:rsid w:val="00AA0765"/>
    <w:rsid w:val="00AA10F5"/>
    <w:rsid w:val="00AA1604"/>
    <w:rsid w:val="00AA1639"/>
    <w:rsid w:val="00AA209B"/>
    <w:rsid w:val="00AA2819"/>
    <w:rsid w:val="00AA2851"/>
    <w:rsid w:val="00AA3416"/>
    <w:rsid w:val="00AA3882"/>
    <w:rsid w:val="00AA3EF7"/>
    <w:rsid w:val="00AA411C"/>
    <w:rsid w:val="00AA4200"/>
    <w:rsid w:val="00AA454B"/>
    <w:rsid w:val="00AA46FD"/>
    <w:rsid w:val="00AA4E99"/>
    <w:rsid w:val="00AA5464"/>
    <w:rsid w:val="00AA5D44"/>
    <w:rsid w:val="00AA5D59"/>
    <w:rsid w:val="00AA6917"/>
    <w:rsid w:val="00AA6F91"/>
    <w:rsid w:val="00AA768B"/>
    <w:rsid w:val="00AA77BD"/>
    <w:rsid w:val="00AA7D46"/>
    <w:rsid w:val="00AA7F08"/>
    <w:rsid w:val="00AB01A8"/>
    <w:rsid w:val="00AB063F"/>
    <w:rsid w:val="00AB0738"/>
    <w:rsid w:val="00AB16C4"/>
    <w:rsid w:val="00AB17C8"/>
    <w:rsid w:val="00AB1D55"/>
    <w:rsid w:val="00AB2316"/>
    <w:rsid w:val="00AB2466"/>
    <w:rsid w:val="00AB2D0A"/>
    <w:rsid w:val="00AB2ED6"/>
    <w:rsid w:val="00AB3A2D"/>
    <w:rsid w:val="00AB3F8D"/>
    <w:rsid w:val="00AB4305"/>
    <w:rsid w:val="00AB4423"/>
    <w:rsid w:val="00AB46A7"/>
    <w:rsid w:val="00AB559C"/>
    <w:rsid w:val="00AB63BC"/>
    <w:rsid w:val="00AB6465"/>
    <w:rsid w:val="00AB6B47"/>
    <w:rsid w:val="00AB6E73"/>
    <w:rsid w:val="00AB7026"/>
    <w:rsid w:val="00AB724F"/>
    <w:rsid w:val="00AB7647"/>
    <w:rsid w:val="00AC0AF7"/>
    <w:rsid w:val="00AC0BD0"/>
    <w:rsid w:val="00AC116E"/>
    <w:rsid w:val="00AC1451"/>
    <w:rsid w:val="00AC1525"/>
    <w:rsid w:val="00AC1926"/>
    <w:rsid w:val="00AC23F9"/>
    <w:rsid w:val="00AC2798"/>
    <w:rsid w:val="00AC2902"/>
    <w:rsid w:val="00AC2A93"/>
    <w:rsid w:val="00AC2BA3"/>
    <w:rsid w:val="00AC387F"/>
    <w:rsid w:val="00AC4C94"/>
    <w:rsid w:val="00AC5467"/>
    <w:rsid w:val="00AC62B8"/>
    <w:rsid w:val="00AC6681"/>
    <w:rsid w:val="00AC7881"/>
    <w:rsid w:val="00AD0352"/>
    <w:rsid w:val="00AD1C2B"/>
    <w:rsid w:val="00AD236D"/>
    <w:rsid w:val="00AD27DD"/>
    <w:rsid w:val="00AD298A"/>
    <w:rsid w:val="00AD3489"/>
    <w:rsid w:val="00AD48F5"/>
    <w:rsid w:val="00AD4953"/>
    <w:rsid w:val="00AD4A58"/>
    <w:rsid w:val="00AD6CC6"/>
    <w:rsid w:val="00AD716E"/>
    <w:rsid w:val="00AD7437"/>
    <w:rsid w:val="00AD76C4"/>
    <w:rsid w:val="00AD7CF2"/>
    <w:rsid w:val="00AD7D56"/>
    <w:rsid w:val="00AE04C7"/>
    <w:rsid w:val="00AE08DE"/>
    <w:rsid w:val="00AE129E"/>
    <w:rsid w:val="00AE1894"/>
    <w:rsid w:val="00AE2537"/>
    <w:rsid w:val="00AE2CE2"/>
    <w:rsid w:val="00AE2EB7"/>
    <w:rsid w:val="00AE398C"/>
    <w:rsid w:val="00AE3BA4"/>
    <w:rsid w:val="00AE3C71"/>
    <w:rsid w:val="00AE3FF9"/>
    <w:rsid w:val="00AE40C7"/>
    <w:rsid w:val="00AE4110"/>
    <w:rsid w:val="00AE41D1"/>
    <w:rsid w:val="00AE41DB"/>
    <w:rsid w:val="00AE4210"/>
    <w:rsid w:val="00AE42E6"/>
    <w:rsid w:val="00AE54BA"/>
    <w:rsid w:val="00AE58B7"/>
    <w:rsid w:val="00AE62DF"/>
    <w:rsid w:val="00AE6EA1"/>
    <w:rsid w:val="00AE7057"/>
    <w:rsid w:val="00AE71EF"/>
    <w:rsid w:val="00AE733D"/>
    <w:rsid w:val="00AF04ED"/>
    <w:rsid w:val="00AF0E3B"/>
    <w:rsid w:val="00AF120B"/>
    <w:rsid w:val="00AF1843"/>
    <w:rsid w:val="00AF2006"/>
    <w:rsid w:val="00AF2362"/>
    <w:rsid w:val="00AF2405"/>
    <w:rsid w:val="00AF2799"/>
    <w:rsid w:val="00AF297A"/>
    <w:rsid w:val="00AF2AED"/>
    <w:rsid w:val="00AF3022"/>
    <w:rsid w:val="00AF3155"/>
    <w:rsid w:val="00AF34C9"/>
    <w:rsid w:val="00AF3888"/>
    <w:rsid w:val="00AF45B1"/>
    <w:rsid w:val="00AF48F6"/>
    <w:rsid w:val="00AF49E3"/>
    <w:rsid w:val="00AF49F3"/>
    <w:rsid w:val="00AF5630"/>
    <w:rsid w:val="00AF5F4A"/>
    <w:rsid w:val="00AF615F"/>
    <w:rsid w:val="00AF6243"/>
    <w:rsid w:val="00AF67C9"/>
    <w:rsid w:val="00AF736D"/>
    <w:rsid w:val="00AF75CE"/>
    <w:rsid w:val="00AF7907"/>
    <w:rsid w:val="00B0060B"/>
    <w:rsid w:val="00B006D2"/>
    <w:rsid w:val="00B00F57"/>
    <w:rsid w:val="00B011D9"/>
    <w:rsid w:val="00B018A5"/>
    <w:rsid w:val="00B021F3"/>
    <w:rsid w:val="00B02543"/>
    <w:rsid w:val="00B026BD"/>
    <w:rsid w:val="00B02AC6"/>
    <w:rsid w:val="00B03C66"/>
    <w:rsid w:val="00B0497B"/>
    <w:rsid w:val="00B049AD"/>
    <w:rsid w:val="00B057D1"/>
    <w:rsid w:val="00B05D13"/>
    <w:rsid w:val="00B0608E"/>
    <w:rsid w:val="00B060C7"/>
    <w:rsid w:val="00B061BA"/>
    <w:rsid w:val="00B06794"/>
    <w:rsid w:val="00B06A50"/>
    <w:rsid w:val="00B07D90"/>
    <w:rsid w:val="00B07F65"/>
    <w:rsid w:val="00B10143"/>
    <w:rsid w:val="00B10282"/>
    <w:rsid w:val="00B105C6"/>
    <w:rsid w:val="00B105CB"/>
    <w:rsid w:val="00B10939"/>
    <w:rsid w:val="00B1111A"/>
    <w:rsid w:val="00B11148"/>
    <w:rsid w:val="00B11617"/>
    <w:rsid w:val="00B11D49"/>
    <w:rsid w:val="00B121BF"/>
    <w:rsid w:val="00B1228C"/>
    <w:rsid w:val="00B12487"/>
    <w:rsid w:val="00B12F36"/>
    <w:rsid w:val="00B132C6"/>
    <w:rsid w:val="00B143FA"/>
    <w:rsid w:val="00B14FA0"/>
    <w:rsid w:val="00B15A76"/>
    <w:rsid w:val="00B1681F"/>
    <w:rsid w:val="00B17336"/>
    <w:rsid w:val="00B17A7D"/>
    <w:rsid w:val="00B17C7C"/>
    <w:rsid w:val="00B17CC5"/>
    <w:rsid w:val="00B17FC7"/>
    <w:rsid w:val="00B202F1"/>
    <w:rsid w:val="00B2040A"/>
    <w:rsid w:val="00B208DC"/>
    <w:rsid w:val="00B20A3E"/>
    <w:rsid w:val="00B20A8C"/>
    <w:rsid w:val="00B20DC8"/>
    <w:rsid w:val="00B22017"/>
    <w:rsid w:val="00B224C7"/>
    <w:rsid w:val="00B2271D"/>
    <w:rsid w:val="00B229C3"/>
    <w:rsid w:val="00B22B17"/>
    <w:rsid w:val="00B22CBA"/>
    <w:rsid w:val="00B22D14"/>
    <w:rsid w:val="00B2345C"/>
    <w:rsid w:val="00B24589"/>
    <w:rsid w:val="00B24B12"/>
    <w:rsid w:val="00B2537B"/>
    <w:rsid w:val="00B25CB1"/>
    <w:rsid w:val="00B262D1"/>
    <w:rsid w:val="00B264F8"/>
    <w:rsid w:val="00B27E13"/>
    <w:rsid w:val="00B302C6"/>
    <w:rsid w:val="00B30493"/>
    <w:rsid w:val="00B30D71"/>
    <w:rsid w:val="00B30DC0"/>
    <w:rsid w:val="00B31587"/>
    <w:rsid w:val="00B31DA7"/>
    <w:rsid w:val="00B32251"/>
    <w:rsid w:val="00B32342"/>
    <w:rsid w:val="00B32952"/>
    <w:rsid w:val="00B32DCA"/>
    <w:rsid w:val="00B33499"/>
    <w:rsid w:val="00B339DF"/>
    <w:rsid w:val="00B35477"/>
    <w:rsid w:val="00B35718"/>
    <w:rsid w:val="00B36596"/>
    <w:rsid w:val="00B36DC8"/>
    <w:rsid w:val="00B37EDA"/>
    <w:rsid w:val="00B40079"/>
    <w:rsid w:val="00B4012E"/>
    <w:rsid w:val="00B40140"/>
    <w:rsid w:val="00B402FC"/>
    <w:rsid w:val="00B40B47"/>
    <w:rsid w:val="00B4195C"/>
    <w:rsid w:val="00B41EE9"/>
    <w:rsid w:val="00B42540"/>
    <w:rsid w:val="00B42554"/>
    <w:rsid w:val="00B42598"/>
    <w:rsid w:val="00B42CE8"/>
    <w:rsid w:val="00B42EE3"/>
    <w:rsid w:val="00B4324D"/>
    <w:rsid w:val="00B43698"/>
    <w:rsid w:val="00B43945"/>
    <w:rsid w:val="00B44685"/>
    <w:rsid w:val="00B44776"/>
    <w:rsid w:val="00B44F44"/>
    <w:rsid w:val="00B45758"/>
    <w:rsid w:val="00B460BE"/>
    <w:rsid w:val="00B460C9"/>
    <w:rsid w:val="00B464D4"/>
    <w:rsid w:val="00B46946"/>
    <w:rsid w:val="00B46A8D"/>
    <w:rsid w:val="00B47451"/>
    <w:rsid w:val="00B477CE"/>
    <w:rsid w:val="00B47B67"/>
    <w:rsid w:val="00B501D8"/>
    <w:rsid w:val="00B5040D"/>
    <w:rsid w:val="00B51DE7"/>
    <w:rsid w:val="00B523FC"/>
    <w:rsid w:val="00B5244D"/>
    <w:rsid w:val="00B52CFE"/>
    <w:rsid w:val="00B531F5"/>
    <w:rsid w:val="00B53CD2"/>
    <w:rsid w:val="00B544F1"/>
    <w:rsid w:val="00B54780"/>
    <w:rsid w:val="00B5546A"/>
    <w:rsid w:val="00B5674F"/>
    <w:rsid w:val="00B567FB"/>
    <w:rsid w:val="00B56BCB"/>
    <w:rsid w:val="00B56BEB"/>
    <w:rsid w:val="00B57292"/>
    <w:rsid w:val="00B572D1"/>
    <w:rsid w:val="00B611D6"/>
    <w:rsid w:val="00B61A03"/>
    <w:rsid w:val="00B61B94"/>
    <w:rsid w:val="00B6203C"/>
    <w:rsid w:val="00B6258A"/>
    <w:rsid w:val="00B62BCE"/>
    <w:rsid w:val="00B62EB3"/>
    <w:rsid w:val="00B62F51"/>
    <w:rsid w:val="00B62F87"/>
    <w:rsid w:val="00B6333E"/>
    <w:rsid w:val="00B63B83"/>
    <w:rsid w:val="00B645B8"/>
    <w:rsid w:val="00B65105"/>
    <w:rsid w:val="00B6533E"/>
    <w:rsid w:val="00B65999"/>
    <w:rsid w:val="00B65C53"/>
    <w:rsid w:val="00B65E5E"/>
    <w:rsid w:val="00B66654"/>
    <w:rsid w:val="00B6711F"/>
    <w:rsid w:val="00B67CF5"/>
    <w:rsid w:val="00B7011C"/>
    <w:rsid w:val="00B7095A"/>
    <w:rsid w:val="00B70A0B"/>
    <w:rsid w:val="00B70D60"/>
    <w:rsid w:val="00B70EBE"/>
    <w:rsid w:val="00B7104E"/>
    <w:rsid w:val="00B710D1"/>
    <w:rsid w:val="00B71526"/>
    <w:rsid w:val="00B718D8"/>
    <w:rsid w:val="00B718E1"/>
    <w:rsid w:val="00B725AE"/>
    <w:rsid w:val="00B72EE2"/>
    <w:rsid w:val="00B730FD"/>
    <w:rsid w:val="00B7329D"/>
    <w:rsid w:val="00B733D0"/>
    <w:rsid w:val="00B7399B"/>
    <w:rsid w:val="00B73D5C"/>
    <w:rsid w:val="00B73F7B"/>
    <w:rsid w:val="00B745C2"/>
    <w:rsid w:val="00B749E2"/>
    <w:rsid w:val="00B74D4C"/>
    <w:rsid w:val="00B75B00"/>
    <w:rsid w:val="00B75BD8"/>
    <w:rsid w:val="00B75FBC"/>
    <w:rsid w:val="00B76EFD"/>
    <w:rsid w:val="00B77338"/>
    <w:rsid w:val="00B773EB"/>
    <w:rsid w:val="00B7756D"/>
    <w:rsid w:val="00B779C6"/>
    <w:rsid w:val="00B77B5C"/>
    <w:rsid w:val="00B77C37"/>
    <w:rsid w:val="00B80A36"/>
    <w:rsid w:val="00B80B61"/>
    <w:rsid w:val="00B80ECE"/>
    <w:rsid w:val="00B81020"/>
    <w:rsid w:val="00B81523"/>
    <w:rsid w:val="00B82085"/>
    <w:rsid w:val="00B82645"/>
    <w:rsid w:val="00B8266D"/>
    <w:rsid w:val="00B82B5B"/>
    <w:rsid w:val="00B82F30"/>
    <w:rsid w:val="00B83666"/>
    <w:rsid w:val="00B845FE"/>
    <w:rsid w:val="00B84D55"/>
    <w:rsid w:val="00B85931"/>
    <w:rsid w:val="00B85AF5"/>
    <w:rsid w:val="00B85D4A"/>
    <w:rsid w:val="00B85D53"/>
    <w:rsid w:val="00B8661D"/>
    <w:rsid w:val="00B8671D"/>
    <w:rsid w:val="00B8682F"/>
    <w:rsid w:val="00B878BD"/>
    <w:rsid w:val="00B87D15"/>
    <w:rsid w:val="00B9040A"/>
    <w:rsid w:val="00B90FA7"/>
    <w:rsid w:val="00B9105D"/>
    <w:rsid w:val="00B91B93"/>
    <w:rsid w:val="00B91F7A"/>
    <w:rsid w:val="00B920EB"/>
    <w:rsid w:val="00B9222D"/>
    <w:rsid w:val="00B92CA3"/>
    <w:rsid w:val="00B92E37"/>
    <w:rsid w:val="00B93A18"/>
    <w:rsid w:val="00B94711"/>
    <w:rsid w:val="00B94725"/>
    <w:rsid w:val="00B94BB8"/>
    <w:rsid w:val="00B94D06"/>
    <w:rsid w:val="00B94D9F"/>
    <w:rsid w:val="00B9501C"/>
    <w:rsid w:val="00B95A81"/>
    <w:rsid w:val="00B95B73"/>
    <w:rsid w:val="00B95DB7"/>
    <w:rsid w:val="00B95F85"/>
    <w:rsid w:val="00B974EE"/>
    <w:rsid w:val="00B977CB"/>
    <w:rsid w:val="00B97937"/>
    <w:rsid w:val="00B97A43"/>
    <w:rsid w:val="00B97B3B"/>
    <w:rsid w:val="00BA0C40"/>
    <w:rsid w:val="00BA0F0F"/>
    <w:rsid w:val="00BA1161"/>
    <w:rsid w:val="00BA131C"/>
    <w:rsid w:val="00BA1998"/>
    <w:rsid w:val="00BA1EC7"/>
    <w:rsid w:val="00BA213C"/>
    <w:rsid w:val="00BA352F"/>
    <w:rsid w:val="00BA3A11"/>
    <w:rsid w:val="00BA3DEE"/>
    <w:rsid w:val="00BA3E17"/>
    <w:rsid w:val="00BA46B2"/>
    <w:rsid w:val="00BA6675"/>
    <w:rsid w:val="00BA680F"/>
    <w:rsid w:val="00BA6A9B"/>
    <w:rsid w:val="00BA7EC8"/>
    <w:rsid w:val="00BB03B3"/>
    <w:rsid w:val="00BB0B35"/>
    <w:rsid w:val="00BB24B2"/>
    <w:rsid w:val="00BB42AC"/>
    <w:rsid w:val="00BB4BB0"/>
    <w:rsid w:val="00BB50FE"/>
    <w:rsid w:val="00BB5873"/>
    <w:rsid w:val="00BB58E9"/>
    <w:rsid w:val="00BB61B2"/>
    <w:rsid w:val="00BB6529"/>
    <w:rsid w:val="00BB6558"/>
    <w:rsid w:val="00BB6F68"/>
    <w:rsid w:val="00BB78F2"/>
    <w:rsid w:val="00BC0251"/>
    <w:rsid w:val="00BC05EA"/>
    <w:rsid w:val="00BC08E8"/>
    <w:rsid w:val="00BC208C"/>
    <w:rsid w:val="00BC2DE5"/>
    <w:rsid w:val="00BC3050"/>
    <w:rsid w:val="00BC30A6"/>
    <w:rsid w:val="00BC3707"/>
    <w:rsid w:val="00BC3E70"/>
    <w:rsid w:val="00BC4871"/>
    <w:rsid w:val="00BC4936"/>
    <w:rsid w:val="00BC49FB"/>
    <w:rsid w:val="00BC4C0A"/>
    <w:rsid w:val="00BC502E"/>
    <w:rsid w:val="00BC52D0"/>
    <w:rsid w:val="00BC59EE"/>
    <w:rsid w:val="00BC6028"/>
    <w:rsid w:val="00BC60A6"/>
    <w:rsid w:val="00BC6500"/>
    <w:rsid w:val="00BC6C2C"/>
    <w:rsid w:val="00BC7550"/>
    <w:rsid w:val="00BC7651"/>
    <w:rsid w:val="00BC77E6"/>
    <w:rsid w:val="00BD0457"/>
    <w:rsid w:val="00BD0BED"/>
    <w:rsid w:val="00BD15AB"/>
    <w:rsid w:val="00BD15AC"/>
    <w:rsid w:val="00BD1CF5"/>
    <w:rsid w:val="00BD1EA6"/>
    <w:rsid w:val="00BD3593"/>
    <w:rsid w:val="00BD4120"/>
    <w:rsid w:val="00BD43E7"/>
    <w:rsid w:val="00BD45AA"/>
    <w:rsid w:val="00BD49F0"/>
    <w:rsid w:val="00BD4AA1"/>
    <w:rsid w:val="00BD512C"/>
    <w:rsid w:val="00BD55CC"/>
    <w:rsid w:val="00BD5910"/>
    <w:rsid w:val="00BD5DDB"/>
    <w:rsid w:val="00BD6265"/>
    <w:rsid w:val="00BD6359"/>
    <w:rsid w:val="00BD6712"/>
    <w:rsid w:val="00BD684F"/>
    <w:rsid w:val="00BD77C9"/>
    <w:rsid w:val="00BE0D65"/>
    <w:rsid w:val="00BE1434"/>
    <w:rsid w:val="00BE17D1"/>
    <w:rsid w:val="00BE2A16"/>
    <w:rsid w:val="00BE4089"/>
    <w:rsid w:val="00BE40F9"/>
    <w:rsid w:val="00BE4453"/>
    <w:rsid w:val="00BE4752"/>
    <w:rsid w:val="00BE4894"/>
    <w:rsid w:val="00BE4AEE"/>
    <w:rsid w:val="00BE4E17"/>
    <w:rsid w:val="00BE4F0A"/>
    <w:rsid w:val="00BE5B56"/>
    <w:rsid w:val="00BE5F7F"/>
    <w:rsid w:val="00BE62BD"/>
    <w:rsid w:val="00BE63C6"/>
    <w:rsid w:val="00BE69AE"/>
    <w:rsid w:val="00BE6BC4"/>
    <w:rsid w:val="00BE73C7"/>
    <w:rsid w:val="00BE7C5D"/>
    <w:rsid w:val="00BF0490"/>
    <w:rsid w:val="00BF05B8"/>
    <w:rsid w:val="00BF0A42"/>
    <w:rsid w:val="00BF0C28"/>
    <w:rsid w:val="00BF16F3"/>
    <w:rsid w:val="00BF19A4"/>
    <w:rsid w:val="00BF1A5C"/>
    <w:rsid w:val="00BF21AC"/>
    <w:rsid w:val="00BF2291"/>
    <w:rsid w:val="00BF2331"/>
    <w:rsid w:val="00BF24F3"/>
    <w:rsid w:val="00BF2756"/>
    <w:rsid w:val="00BF289D"/>
    <w:rsid w:val="00BF334A"/>
    <w:rsid w:val="00BF39BC"/>
    <w:rsid w:val="00BF3BE8"/>
    <w:rsid w:val="00BF4907"/>
    <w:rsid w:val="00BF55C7"/>
    <w:rsid w:val="00BF5EB5"/>
    <w:rsid w:val="00BF5F5F"/>
    <w:rsid w:val="00BF6E12"/>
    <w:rsid w:val="00BF7532"/>
    <w:rsid w:val="00BF7B06"/>
    <w:rsid w:val="00BF7B6D"/>
    <w:rsid w:val="00C00A3E"/>
    <w:rsid w:val="00C0107B"/>
    <w:rsid w:val="00C012A0"/>
    <w:rsid w:val="00C01A14"/>
    <w:rsid w:val="00C020A2"/>
    <w:rsid w:val="00C022F6"/>
    <w:rsid w:val="00C02457"/>
    <w:rsid w:val="00C02499"/>
    <w:rsid w:val="00C0297F"/>
    <w:rsid w:val="00C02B3B"/>
    <w:rsid w:val="00C02C05"/>
    <w:rsid w:val="00C038AD"/>
    <w:rsid w:val="00C04A81"/>
    <w:rsid w:val="00C04F95"/>
    <w:rsid w:val="00C05D42"/>
    <w:rsid w:val="00C0653A"/>
    <w:rsid w:val="00C06576"/>
    <w:rsid w:val="00C06854"/>
    <w:rsid w:val="00C069F6"/>
    <w:rsid w:val="00C079F9"/>
    <w:rsid w:val="00C07C6D"/>
    <w:rsid w:val="00C10167"/>
    <w:rsid w:val="00C10576"/>
    <w:rsid w:val="00C110B8"/>
    <w:rsid w:val="00C11843"/>
    <w:rsid w:val="00C11C53"/>
    <w:rsid w:val="00C11C6F"/>
    <w:rsid w:val="00C12517"/>
    <w:rsid w:val="00C1260C"/>
    <w:rsid w:val="00C127AF"/>
    <w:rsid w:val="00C12C11"/>
    <w:rsid w:val="00C13573"/>
    <w:rsid w:val="00C13986"/>
    <w:rsid w:val="00C14265"/>
    <w:rsid w:val="00C14640"/>
    <w:rsid w:val="00C146D5"/>
    <w:rsid w:val="00C15502"/>
    <w:rsid w:val="00C15F4D"/>
    <w:rsid w:val="00C16501"/>
    <w:rsid w:val="00C16CFB"/>
    <w:rsid w:val="00C17108"/>
    <w:rsid w:val="00C1726A"/>
    <w:rsid w:val="00C17F33"/>
    <w:rsid w:val="00C20022"/>
    <w:rsid w:val="00C20D66"/>
    <w:rsid w:val="00C20EC5"/>
    <w:rsid w:val="00C221FE"/>
    <w:rsid w:val="00C22AE9"/>
    <w:rsid w:val="00C238D8"/>
    <w:rsid w:val="00C24965"/>
    <w:rsid w:val="00C24A8C"/>
    <w:rsid w:val="00C24EAA"/>
    <w:rsid w:val="00C24F69"/>
    <w:rsid w:val="00C257C4"/>
    <w:rsid w:val="00C25E91"/>
    <w:rsid w:val="00C25ECA"/>
    <w:rsid w:val="00C2656E"/>
    <w:rsid w:val="00C265C3"/>
    <w:rsid w:val="00C270B3"/>
    <w:rsid w:val="00C2794A"/>
    <w:rsid w:val="00C27E5B"/>
    <w:rsid w:val="00C30A95"/>
    <w:rsid w:val="00C30D42"/>
    <w:rsid w:val="00C310A2"/>
    <w:rsid w:val="00C31863"/>
    <w:rsid w:val="00C3273B"/>
    <w:rsid w:val="00C32839"/>
    <w:rsid w:val="00C32878"/>
    <w:rsid w:val="00C32C13"/>
    <w:rsid w:val="00C33AAF"/>
    <w:rsid w:val="00C34C6E"/>
    <w:rsid w:val="00C3581C"/>
    <w:rsid w:val="00C35FAA"/>
    <w:rsid w:val="00C36255"/>
    <w:rsid w:val="00C36BF6"/>
    <w:rsid w:val="00C370A7"/>
    <w:rsid w:val="00C37368"/>
    <w:rsid w:val="00C379FE"/>
    <w:rsid w:val="00C40506"/>
    <w:rsid w:val="00C40BDA"/>
    <w:rsid w:val="00C4110E"/>
    <w:rsid w:val="00C42436"/>
    <w:rsid w:val="00C42C53"/>
    <w:rsid w:val="00C43375"/>
    <w:rsid w:val="00C435B1"/>
    <w:rsid w:val="00C43A0C"/>
    <w:rsid w:val="00C44862"/>
    <w:rsid w:val="00C449DF"/>
    <w:rsid w:val="00C44AD1"/>
    <w:rsid w:val="00C44EE5"/>
    <w:rsid w:val="00C4505B"/>
    <w:rsid w:val="00C45390"/>
    <w:rsid w:val="00C454A5"/>
    <w:rsid w:val="00C459C9"/>
    <w:rsid w:val="00C45A6B"/>
    <w:rsid w:val="00C46089"/>
    <w:rsid w:val="00C4625F"/>
    <w:rsid w:val="00C46630"/>
    <w:rsid w:val="00C46753"/>
    <w:rsid w:val="00C468EB"/>
    <w:rsid w:val="00C47BD6"/>
    <w:rsid w:val="00C47BDE"/>
    <w:rsid w:val="00C50020"/>
    <w:rsid w:val="00C50895"/>
    <w:rsid w:val="00C51526"/>
    <w:rsid w:val="00C51CFC"/>
    <w:rsid w:val="00C52079"/>
    <w:rsid w:val="00C5382E"/>
    <w:rsid w:val="00C542B1"/>
    <w:rsid w:val="00C55498"/>
    <w:rsid w:val="00C55561"/>
    <w:rsid w:val="00C557E6"/>
    <w:rsid w:val="00C55864"/>
    <w:rsid w:val="00C56236"/>
    <w:rsid w:val="00C56880"/>
    <w:rsid w:val="00C57336"/>
    <w:rsid w:val="00C57BFE"/>
    <w:rsid w:val="00C60753"/>
    <w:rsid w:val="00C60974"/>
    <w:rsid w:val="00C609CF"/>
    <w:rsid w:val="00C617CD"/>
    <w:rsid w:val="00C621BE"/>
    <w:rsid w:val="00C62410"/>
    <w:rsid w:val="00C62950"/>
    <w:rsid w:val="00C62A24"/>
    <w:rsid w:val="00C62BC4"/>
    <w:rsid w:val="00C6337B"/>
    <w:rsid w:val="00C63392"/>
    <w:rsid w:val="00C6402F"/>
    <w:rsid w:val="00C6421F"/>
    <w:rsid w:val="00C64571"/>
    <w:rsid w:val="00C64765"/>
    <w:rsid w:val="00C64AD1"/>
    <w:rsid w:val="00C64CE6"/>
    <w:rsid w:val="00C653A7"/>
    <w:rsid w:val="00C657FB"/>
    <w:rsid w:val="00C65EE3"/>
    <w:rsid w:val="00C6699B"/>
    <w:rsid w:val="00C6716B"/>
    <w:rsid w:val="00C67350"/>
    <w:rsid w:val="00C70320"/>
    <w:rsid w:val="00C70542"/>
    <w:rsid w:val="00C70B5D"/>
    <w:rsid w:val="00C71257"/>
    <w:rsid w:val="00C72306"/>
    <w:rsid w:val="00C72E95"/>
    <w:rsid w:val="00C7306C"/>
    <w:rsid w:val="00C73089"/>
    <w:rsid w:val="00C73BEC"/>
    <w:rsid w:val="00C73C6B"/>
    <w:rsid w:val="00C73D85"/>
    <w:rsid w:val="00C74000"/>
    <w:rsid w:val="00C740FB"/>
    <w:rsid w:val="00C7424A"/>
    <w:rsid w:val="00C742AB"/>
    <w:rsid w:val="00C74FB0"/>
    <w:rsid w:val="00C75A84"/>
    <w:rsid w:val="00C75F38"/>
    <w:rsid w:val="00C76606"/>
    <w:rsid w:val="00C76AA0"/>
    <w:rsid w:val="00C77292"/>
    <w:rsid w:val="00C778C5"/>
    <w:rsid w:val="00C8027D"/>
    <w:rsid w:val="00C80908"/>
    <w:rsid w:val="00C80CC3"/>
    <w:rsid w:val="00C81348"/>
    <w:rsid w:val="00C81581"/>
    <w:rsid w:val="00C81857"/>
    <w:rsid w:val="00C82357"/>
    <w:rsid w:val="00C823F8"/>
    <w:rsid w:val="00C82A99"/>
    <w:rsid w:val="00C82B5D"/>
    <w:rsid w:val="00C83611"/>
    <w:rsid w:val="00C837BF"/>
    <w:rsid w:val="00C83DDC"/>
    <w:rsid w:val="00C83E90"/>
    <w:rsid w:val="00C84B61"/>
    <w:rsid w:val="00C84DF7"/>
    <w:rsid w:val="00C85933"/>
    <w:rsid w:val="00C85E7E"/>
    <w:rsid w:val="00C8653A"/>
    <w:rsid w:val="00C87181"/>
    <w:rsid w:val="00C906E8"/>
    <w:rsid w:val="00C90B98"/>
    <w:rsid w:val="00C90BAF"/>
    <w:rsid w:val="00C91153"/>
    <w:rsid w:val="00C919E7"/>
    <w:rsid w:val="00C92472"/>
    <w:rsid w:val="00C9264A"/>
    <w:rsid w:val="00C92AB2"/>
    <w:rsid w:val="00C9326F"/>
    <w:rsid w:val="00C93E9B"/>
    <w:rsid w:val="00C94186"/>
    <w:rsid w:val="00C9456A"/>
    <w:rsid w:val="00C95BB4"/>
    <w:rsid w:val="00C96445"/>
    <w:rsid w:val="00C96890"/>
    <w:rsid w:val="00C96E14"/>
    <w:rsid w:val="00C970F4"/>
    <w:rsid w:val="00C972B2"/>
    <w:rsid w:val="00C97924"/>
    <w:rsid w:val="00CA013D"/>
    <w:rsid w:val="00CA0819"/>
    <w:rsid w:val="00CA0BF5"/>
    <w:rsid w:val="00CA12CD"/>
    <w:rsid w:val="00CA12E6"/>
    <w:rsid w:val="00CA13A6"/>
    <w:rsid w:val="00CA182A"/>
    <w:rsid w:val="00CA186F"/>
    <w:rsid w:val="00CA1D74"/>
    <w:rsid w:val="00CA2DFD"/>
    <w:rsid w:val="00CA3150"/>
    <w:rsid w:val="00CA3DAE"/>
    <w:rsid w:val="00CA43E3"/>
    <w:rsid w:val="00CA45D0"/>
    <w:rsid w:val="00CA5160"/>
    <w:rsid w:val="00CA6566"/>
    <w:rsid w:val="00CA65B5"/>
    <w:rsid w:val="00CA675D"/>
    <w:rsid w:val="00CA69AA"/>
    <w:rsid w:val="00CA703F"/>
    <w:rsid w:val="00CA736B"/>
    <w:rsid w:val="00CA7702"/>
    <w:rsid w:val="00CA7BC4"/>
    <w:rsid w:val="00CA7CA9"/>
    <w:rsid w:val="00CB0048"/>
    <w:rsid w:val="00CB1385"/>
    <w:rsid w:val="00CB14AF"/>
    <w:rsid w:val="00CB1F9A"/>
    <w:rsid w:val="00CB21FF"/>
    <w:rsid w:val="00CB23ED"/>
    <w:rsid w:val="00CB2B6F"/>
    <w:rsid w:val="00CB3414"/>
    <w:rsid w:val="00CB35F2"/>
    <w:rsid w:val="00CB382F"/>
    <w:rsid w:val="00CB4366"/>
    <w:rsid w:val="00CB4412"/>
    <w:rsid w:val="00CB44E8"/>
    <w:rsid w:val="00CB46E8"/>
    <w:rsid w:val="00CB4733"/>
    <w:rsid w:val="00CB4E8E"/>
    <w:rsid w:val="00CB535D"/>
    <w:rsid w:val="00CB5A8B"/>
    <w:rsid w:val="00CB612C"/>
    <w:rsid w:val="00CB6140"/>
    <w:rsid w:val="00CB616E"/>
    <w:rsid w:val="00CB620F"/>
    <w:rsid w:val="00CB69EF"/>
    <w:rsid w:val="00CB7C95"/>
    <w:rsid w:val="00CC080A"/>
    <w:rsid w:val="00CC0C97"/>
    <w:rsid w:val="00CC14FB"/>
    <w:rsid w:val="00CC1B75"/>
    <w:rsid w:val="00CC20CF"/>
    <w:rsid w:val="00CC2384"/>
    <w:rsid w:val="00CC2FAD"/>
    <w:rsid w:val="00CC32BD"/>
    <w:rsid w:val="00CC3494"/>
    <w:rsid w:val="00CC3530"/>
    <w:rsid w:val="00CC3A33"/>
    <w:rsid w:val="00CC3C3C"/>
    <w:rsid w:val="00CC40DB"/>
    <w:rsid w:val="00CC42CB"/>
    <w:rsid w:val="00CC4675"/>
    <w:rsid w:val="00CC4B54"/>
    <w:rsid w:val="00CC502A"/>
    <w:rsid w:val="00CC5199"/>
    <w:rsid w:val="00CC5B27"/>
    <w:rsid w:val="00CC5C39"/>
    <w:rsid w:val="00CC6160"/>
    <w:rsid w:val="00CC6168"/>
    <w:rsid w:val="00CC642D"/>
    <w:rsid w:val="00CC723C"/>
    <w:rsid w:val="00CC7611"/>
    <w:rsid w:val="00CC7F11"/>
    <w:rsid w:val="00CD0114"/>
    <w:rsid w:val="00CD08A0"/>
    <w:rsid w:val="00CD0E1E"/>
    <w:rsid w:val="00CD12C5"/>
    <w:rsid w:val="00CD1406"/>
    <w:rsid w:val="00CD1967"/>
    <w:rsid w:val="00CD1E03"/>
    <w:rsid w:val="00CD1FB8"/>
    <w:rsid w:val="00CD2ACA"/>
    <w:rsid w:val="00CD2CF6"/>
    <w:rsid w:val="00CD3F67"/>
    <w:rsid w:val="00CD41A3"/>
    <w:rsid w:val="00CD48B3"/>
    <w:rsid w:val="00CD4CEB"/>
    <w:rsid w:val="00CD5C03"/>
    <w:rsid w:val="00CD63A7"/>
    <w:rsid w:val="00CD63E7"/>
    <w:rsid w:val="00CD66E4"/>
    <w:rsid w:val="00CD67B8"/>
    <w:rsid w:val="00CD6ADD"/>
    <w:rsid w:val="00CD6D76"/>
    <w:rsid w:val="00CD7A03"/>
    <w:rsid w:val="00CD7BFF"/>
    <w:rsid w:val="00CE0571"/>
    <w:rsid w:val="00CE07B3"/>
    <w:rsid w:val="00CE0B04"/>
    <w:rsid w:val="00CE0D1B"/>
    <w:rsid w:val="00CE0DA2"/>
    <w:rsid w:val="00CE0F8D"/>
    <w:rsid w:val="00CE281C"/>
    <w:rsid w:val="00CE2AEA"/>
    <w:rsid w:val="00CE316A"/>
    <w:rsid w:val="00CE361A"/>
    <w:rsid w:val="00CE3A52"/>
    <w:rsid w:val="00CE3E3B"/>
    <w:rsid w:val="00CE43D7"/>
    <w:rsid w:val="00CE49D6"/>
    <w:rsid w:val="00CE4F3F"/>
    <w:rsid w:val="00CE6D0B"/>
    <w:rsid w:val="00CE706B"/>
    <w:rsid w:val="00CE7469"/>
    <w:rsid w:val="00CE7775"/>
    <w:rsid w:val="00CE7A6E"/>
    <w:rsid w:val="00CE7A98"/>
    <w:rsid w:val="00CE7D93"/>
    <w:rsid w:val="00CF031C"/>
    <w:rsid w:val="00CF06A3"/>
    <w:rsid w:val="00CF0AA1"/>
    <w:rsid w:val="00CF0E1B"/>
    <w:rsid w:val="00CF10DA"/>
    <w:rsid w:val="00CF173C"/>
    <w:rsid w:val="00CF18B3"/>
    <w:rsid w:val="00CF20B7"/>
    <w:rsid w:val="00CF2287"/>
    <w:rsid w:val="00CF2860"/>
    <w:rsid w:val="00CF28D2"/>
    <w:rsid w:val="00CF33C3"/>
    <w:rsid w:val="00CF3454"/>
    <w:rsid w:val="00CF4395"/>
    <w:rsid w:val="00CF43E2"/>
    <w:rsid w:val="00CF4FD5"/>
    <w:rsid w:val="00CF6082"/>
    <w:rsid w:val="00CF60A6"/>
    <w:rsid w:val="00CF6845"/>
    <w:rsid w:val="00CF782A"/>
    <w:rsid w:val="00D00402"/>
    <w:rsid w:val="00D00ED5"/>
    <w:rsid w:val="00D01117"/>
    <w:rsid w:val="00D012EB"/>
    <w:rsid w:val="00D018EC"/>
    <w:rsid w:val="00D01F3F"/>
    <w:rsid w:val="00D02BF3"/>
    <w:rsid w:val="00D02C1D"/>
    <w:rsid w:val="00D02D51"/>
    <w:rsid w:val="00D03651"/>
    <w:rsid w:val="00D0433B"/>
    <w:rsid w:val="00D04F90"/>
    <w:rsid w:val="00D05940"/>
    <w:rsid w:val="00D05C85"/>
    <w:rsid w:val="00D05E7A"/>
    <w:rsid w:val="00D061BE"/>
    <w:rsid w:val="00D067C3"/>
    <w:rsid w:val="00D07435"/>
    <w:rsid w:val="00D07B22"/>
    <w:rsid w:val="00D10753"/>
    <w:rsid w:val="00D11116"/>
    <w:rsid w:val="00D11941"/>
    <w:rsid w:val="00D11B08"/>
    <w:rsid w:val="00D12038"/>
    <w:rsid w:val="00D129E7"/>
    <w:rsid w:val="00D12DF3"/>
    <w:rsid w:val="00D134C3"/>
    <w:rsid w:val="00D1383C"/>
    <w:rsid w:val="00D13870"/>
    <w:rsid w:val="00D138B8"/>
    <w:rsid w:val="00D13903"/>
    <w:rsid w:val="00D13C47"/>
    <w:rsid w:val="00D141F2"/>
    <w:rsid w:val="00D1453E"/>
    <w:rsid w:val="00D14D44"/>
    <w:rsid w:val="00D14F83"/>
    <w:rsid w:val="00D153A4"/>
    <w:rsid w:val="00D156E0"/>
    <w:rsid w:val="00D160FE"/>
    <w:rsid w:val="00D1632A"/>
    <w:rsid w:val="00D1635E"/>
    <w:rsid w:val="00D163FD"/>
    <w:rsid w:val="00D16468"/>
    <w:rsid w:val="00D16A51"/>
    <w:rsid w:val="00D17219"/>
    <w:rsid w:val="00D1773E"/>
    <w:rsid w:val="00D17EFB"/>
    <w:rsid w:val="00D17F5C"/>
    <w:rsid w:val="00D20489"/>
    <w:rsid w:val="00D2050A"/>
    <w:rsid w:val="00D205D5"/>
    <w:rsid w:val="00D206A9"/>
    <w:rsid w:val="00D217A8"/>
    <w:rsid w:val="00D21BD1"/>
    <w:rsid w:val="00D21C93"/>
    <w:rsid w:val="00D21F1A"/>
    <w:rsid w:val="00D21FB0"/>
    <w:rsid w:val="00D22160"/>
    <w:rsid w:val="00D2242D"/>
    <w:rsid w:val="00D227B2"/>
    <w:rsid w:val="00D231AF"/>
    <w:rsid w:val="00D238EB"/>
    <w:rsid w:val="00D243CE"/>
    <w:rsid w:val="00D2484C"/>
    <w:rsid w:val="00D25223"/>
    <w:rsid w:val="00D25AEC"/>
    <w:rsid w:val="00D25F22"/>
    <w:rsid w:val="00D26172"/>
    <w:rsid w:val="00D2638E"/>
    <w:rsid w:val="00D26729"/>
    <w:rsid w:val="00D26EA6"/>
    <w:rsid w:val="00D300DA"/>
    <w:rsid w:val="00D306B0"/>
    <w:rsid w:val="00D30DE3"/>
    <w:rsid w:val="00D30E08"/>
    <w:rsid w:val="00D310F1"/>
    <w:rsid w:val="00D3118C"/>
    <w:rsid w:val="00D312FB"/>
    <w:rsid w:val="00D31470"/>
    <w:rsid w:val="00D314D6"/>
    <w:rsid w:val="00D31BE0"/>
    <w:rsid w:val="00D3209F"/>
    <w:rsid w:val="00D322B6"/>
    <w:rsid w:val="00D323BF"/>
    <w:rsid w:val="00D32EED"/>
    <w:rsid w:val="00D33481"/>
    <w:rsid w:val="00D336D5"/>
    <w:rsid w:val="00D340A3"/>
    <w:rsid w:val="00D3458E"/>
    <w:rsid w:val="00D34767"/>
    <w:rsid w:val="00D348B7"/>
    <w:rsid w:val="00D34C36"/>
    <w:rsid w:val="00D35B60"/>
    <w:rsid w:val="00D35FF5"/>
    <w:rsid w:val="00D360F0"/>
    <w:rsid w:val="00D37411"/>
    <w:rsid w:val="00D3748E"/>
    <w:rsid w:val="00D3782D"/>
    <w:rsid w:val="00D37E25"/>
    <w:rsid w:val="00D37FEE"/>
    <w:rsid w:val="00D400AF"/>
    <w:rsid w:val="00D402B1"/>
    <w:rsid w:val="00D4155E"/>
    <w:rsid w:val="00D4181B"/>
    <w:rsid w:val="00D41964"/>
    <w:rsid w:val="00D41C8D"/>
    <w:rsid w:val="00D4221B"/>
    <w:rsid w:val="00D42562"/>
    <w:rsid w:val="00D42613"/>
    <w:rsid w:val="00D42B98"/>
    <w:rsid w:val="00D42EB1"/>
    <w:rsid w:val="00D431B5"/>
    <w:rsid w:val="00D432B0"/>
    <w:rsid w:val="00D437C8"/>
    <w:rsid w:val="00D43AC6"/>
    <w:rsid w:val="00D4421D"/>
    <w:rsid w:val="00D4469D"/>
    <w:rsid w:val="00D4481B"/>
    <w:rsid w:val="00D44869"/>
    <w:rsid w:val="00D46353"/>
    <w:rsid w:val="00D46517"/>
    <w:rsid w:val="00D46586"/>
    <w:rsid w:val="00D4658A"/>
    <w:rsid w:val="00D46E83"/>
    <w:rsid w:val="00D4772B"/>
    <w:rsid w:val="00D47B01"/>
    <w:rsid w:val="00D47B79"/>
    <w:rsid w:val="00D50022"/>
    <w:rsid w:val="00D50296"/>
    <w:rsid w:val="00D50348"/>
    <w:rsid w:val="00D50407"/>
    <w:rsid w:val="00D50909"/>
    <w:rsid w:val="00D50BA0"/>
    <w:rsid w:val="00D50C5B"/>
    <w:rsid w:val="00D510C8"/>
    <w:rsid w:val="00D5141C"/>
    <w:rsid w:val="00D51479"/>
    <w:rsid w:val="00D517F5"/>
    <w:rsid w:val="00D5246C"/>
    <w:rsid w:val="00D52F58"/>
    <w:rsid w:val="00D52FE1"/>
    <w:rsid w:val="00D5347B"/>
    <w:rsid w:val="00D53A24"/>
    <w:rsid w:val="00D53EE5"/>
    <w:rsid w:val="00D53EFC"/>
    <w:rsid w:val="00D53F4D"/>
    <w:rsid w:val="00D54098"/>
    <w:rsid w:val="00D54761"/>
    <w:rsid w:val="00D54771"/>
    <w:rsid w:val="00D54CA4"/>
    <w:rsid w:val="00D5548D"/>
    <w:rsid w:val="00D55BE7"/>
    <w:rsid w:val="00D55E61"/>
    <w:rsid w:val="00D567F7"/>
    <w:rsid w:val="00D56C0B"/>
    <w:rsid w:val="00D56D0D"/>
    <w:rsid w:val="00D57753"/>
    <w:rsid w:val="00D577B1"/>
    <w:rsid w:val="00D57A1C"/>
    <w:rsid w:val="00D6055A"/>
    <w:rsid w:val="00D60624"/>
    <w:rsid w:val="00D6067A"/>
    <w:rsid w:val="00D60801"/>
    <w:rsid w:val="00D609AB"/>
    <w:rsid w:val="00D61027"/>
    <w:rsid w:val="00D6170D"/>
    <w:rsid w:val="00D6174A"/>
    <w:rsid w:val="00D61BDA"/>
    <w:rsid w:val="00D61D89"/>
    <w:rsid w:val="00D6270C"/>
    <w:rsid w:val="00D62904"/>
    <w:rsid w:val="00D6349F"/>
    <w:rsid w:val="00D634E6"/>
    <w:rsid w:val="00D64BF3"/>
    <w:rsid w:val="00D64FDB"/>
    <w:rsid w:val="00D64FF7"/>
    <w:rsid w:val="00D653E0"/>
    <w:rsid w:val="00D65E00"/>
    <w:rsid w:val="00D66485"/>
    <w:rsid w:val="00D66A15"/>
    <w:rsid w:val="00D66CAA"/>
    <w:rsid w:val="00D66CFB"/>
    <w:rsid w:val="00D66E70"/>
    <w:rsid w:val="00D6717B"/>
    <w:rsid w:val="00D67437"/>
    <w:rsid w:val="00D677D2"/>
    <w:rsid w:val="00D70219"/>
    <w:rsid w:val="00D70642"/>
    <w:rsid w:val="00D71DED"/>
    <w:rsid w:val="00D71E60"/>
    <w:rsid w:val="00D72A56"/>
    <w:rsid w:val="00D7325F"/>
    <w:rsid w:val="00D73D89"/>
    <w:rsid w:val="00D73FB6"/>
    <w:rsid w:val="00D73FEC"/>
    <w:rsid w:val="00D7539F"/>
    <w:rsid w:val="00D75F0C"/>
    <w:rsid w:val="00D768C4"/>
    <w:rsid w:val="00D76B70"/>
    <w:rsid w:val="00D7768C"/>
    <w:rsid w:val="00D802DC"/>
    <w:rsid w:val="00D807DB"/>
    <w:rsid w:val="00D80BB5"/>
    <w:rsid w:val="00D80DC2"/>
    <w:rsid w:val="00D81223"/>
    <w:rsid w:val="00D8153B"/>
    <w:rsid w:val="00D81663"/>
    <w:rsid w:val="00D8167A"/>
    <w:rsid w:val="00D817EE"/>
    <w:rsid w:val="00D821AF"/>
    <w:rsid w:val="00D82274"/>
    <w:rsid w:val="00D82BA1"/>
    <w:rsid w:val="00D8417B"/>
    <w:rsid w:val="00D845AE"/>
    <w:rsid w:val="00D8499E"/>
    <w:rsid w:val="00D851F3"/>
    <w:rsid w:val="00D85794"/>
    <w:rsid w:val="00D8619C"/>
    <w:rsid w:val="00D87C93"/>
    <w:rsid w:val="00D87DC4"/>
    <w:rsid w:val="00D907AD"/>
    <w:rsid w:val="00D90D49"/>
    <w:rsid w:val="00D91184"/>
    <w:rsid w:val="00D91641"/>
    <w:rsid w:val="00D91661"/>
    <w:rsid w:val="00D91945"/>
    <w:rsid w:val="00D91CE5"/>
    <w:rsid w:val="00D92788"/>
    <w:rsid w:val="00D9278C"/>
    <w:rsid w:val="00D92978"/>
    <w:rsid w:val="00D92A21"/>
    <w:rsid w:val="00D92D2D"/>
    <w:rsid w:val="00D937B4"/>
    <w:rsid w:val="00D93DA1"/>
    <w:rsid w:val="00D949C1"/>
    <w:rsid w:val="00D94F48"/>
    <w:rsid w:val="00D94FE5"/>
    <w:rsid w:val="00D95035"/>
    <w:rsid w:val="00D95CB7"/>
    <w:rsid w:val="00D9780C"/>
    <w:rsid w:val="00DA0C08"/>
    <w:rsid w:val="00DA178A"/>
    <w:rsid w:val="00DA1B33"/>
    <w:rsid w:val="00DA20A2"/>
    <w:rsid w:val="00DA23AB"/>
    <w:rsid w:val="00DA2570"/>
    <w:rsid w:val="00DA2B0B"/>
    <w:rsid w:val="00DA32E1"/>
    <w:rsid w:val="00DA47ED"/>
    <w:rsid w:val="00DA4ABF"/>
    <w:rsid w:val="00DA4D59"/>
    <w:rsid w:val="00DA4E7F"/>
    <w:rsid w:val="00DA56CA"/>
    <w:rsid w:val="00DA5E2F"/>
    <w:rsid w:val="00DA66B1"/>
    <w:rsid w:val="00DA7F49"/>
    <w:rsid w:val="00DB062B"/>
    <w:rsid w:val="00DB11B0"/>
    <w:rsid w:val="00DB24C3"/>
    <w:rsid w:val="00DB25E6"/>
    <w:rsid w:val="00DB27F7"/>
    <w:rsid w:val="00DB2AFE"/>
    <w:rsid w:val="00DB3347"/>
    <w:rsid w:val="00DB3506"/>
    <w:rsid w:val="00DB378D"/>
    <w:rsid w:val="00DB3CA0"/>
    <w:rsid w:val="00DB42F3"/>
    <w:rsid w:val="00DB44EF"/>
    <w:rsid w:val="00DB457D"/>
    <w:rsid w:val="00DB4726"/>
    <w:rsid w:val="00DB4EA3"/>
    <w:rsid w:val="00DB597C"/>
    <w:rsid w:val="00DB5A5E"/>
    <w:rsid w:val="00DB5A60"/>
    <w:rsid w:val="00DB5BBC"/>
    <w:rsid w:val="00DB5DE0"/>
    <w:rsid w:val="00DB5EC8"/>
    <w:rsid w:val="00DB72AF"/>
    <w:rsid w:val="00DB7320"/>
    <w:rsid w:val="00DB74B6"/>
    <w:rsid w:val="00DB7515"/>
    <w:rsid w:val="00DC0600"/>
    <w:rsid w:val="00DC082A"/>
    <w:rsid w:val="00DC0900"/>
    <w:rsid w:val="00DC0B62"/>
    <w:rsid w:val="00DC1263"/>
    <w:rsid w:val="00DC131C"/>
    <w:rsid w:val="00DC1580"/>
    <w:rsid w:val="00DC1848"/>
    <w:rsid w:val="00DC1D74"/>
    <w:rsid w:val="00DC1F49"/>
    <w:rsid w:val="00DC2233"/>
    <w:rsid w:val="00DC269A"/>
    <w:rsid w:val="00DC293D"/>
    <w:rsid w:val="00DC316C"/>
    <w:rsid w:val="00DC3260"/>
    <w:rsid w:val="00DC34D6"/>
    <w:rsid w:val="00DC3CB3"/>
    <w:rsid w:val="00DC3F49"/>
    <w:rsid w:val="00DC44A5"/>
    <w:rsid w:val="00DC4CD3"/>
    <w:rsid w:val="00DC4F98"/>
    <w:rsid w:val="00DC6270"/>
    <w:rsid w:val="00DC68D2"/>
    <w:rsid w:val="00DC6F08"/>
    <w:rsid w:val="00DC72B5"/>
    <w:rsid w:val="00DC7C62"/>
    <w:rsid w:val="00DC7D6C"/>
    <w:rsid w:val="00DD03BD"/>
    <w:rsid w:val="00DD0435"/>
    <w:rsid w:val="00DD0760"/>
    <w:rsid w:val="00DD1242"/>
    <w:rsid w:val="00DD1E0F"/>
    <w:rsid w:val="00DD295F"/>
    <w:rsid w:val="00DD35F1"/>
    <w:rsid w:val="00DD36DB"/>
    <w:rsid w:val="00DD3F45"/>
    <w:rsid w:val="00DD3F7A"/>
    <w:rsid w:val="00DD4258"/>
    <w:rsid w:val="00DD42C5"/>
    <w:rsid w:val="00DD4D0D"/>
    <w:rsid w:val="00DD51A7"/>
    <w:rsid w:val="00DD57D3"/>
    <w:rsid w:val="00DD58BF"/>
    <w:rsid w:val="00DD5AB1"/>
    <w:rsid w:val="00DD5FA6"/>
    <w:rsid w:val="00DD64C3"/>
    <w:rsid w:val="00DD65DD"/>
    <w:rsid w:val="00DD65E0"/>
    <w:rsid w:val="00DD6998"/>
    <w:rsid w:val="00DD6BF4"/>
    <w:rsid w:val="00DD6CB5"/>
    <w:rsid w:val="00DD6D4D"/>
    <w:rsid w:val="00DD6EC1"/>
    <w:rsid w:val="00DD7252"/>
    <w:rsid w:val="00DD749B"/>
    <w:rsid w:val="00DE032B"/>
    <w:rsid w:val="00DE03C8"/>
    <w:rsid w:val="00DE0461"/>
    <w:rsid w:val="00DE05FD"/>
    <w:rsid w:val="00DE097F"/>
    <w:rsid w:val="00DE0B43"/>
    <w:rsid w:val="00DE0C89"/>
    <w:rsid w:val="00DE12CE"/>
    <w:rsid w:val="00DE1573"/>
    <w:rsid w:val="00DE1EE4"/>
    <w:rsid w:val="00DE2479"/>
    <w:rsid w:val="00DE29FA"/>
    <w:rsid w:val="00DE2B74"/>
    <w:rsid w:val="00DE3E75"/>
    <w:rsid w:val="00DE4470"/>
    <w:rsid w:val="00DE492E"/>
    <w:rsid w:val="00DE6638"/>
    <w:rsid w:val="00DE714D"/>
    <w:rsid w:val="00DE7346"/>
    <w:rsid w:val="00DE7B92"/>
    <w:rsid w:val="00DF02DD"/>
    <w:rsid w:val="00DF0FDC"/>
    <w:rsid w:val="00DF1556"/>
    <w:rsid w:val="00DF1665"/>
    <w:rsid w:val="00DF1E50"/>
    <w:rsid w:val="00DF20AF"/>
    <w:rsid w:val="00DF2CBF"/>
    <w:rsid w:val="00DF2CF9"/>
    <w:rsid w:val="00DF3360"/>
    <w:rsid w:val="00DF3FFA"/>
    <w:rsid w:val="00DF4D7A"/>
    <w:rsid w:val="00DF4F7E"/>
    <w:rsid w:val="00DF53CD"/>
    <w:rsid w:val="00DF565F"/>
    <w:rsid w:val="00DF5D08"/>
    <w:rsid w:val="00DF6122"/>
    <w:rsid w:val="00DF6C49"/>
    <w:rsid w:val="00DF6E53"/>
    <w:rsid w:val="00DF6EE0"/>
    <w:rsid w:val="00DF712B"/>
    <w:rsid w:val="00DF7269"/>
    <w:rsid w:val="00DF7886"/>
    <w:rsid w:val="00DF7968"/>
    <w:rsid w:val="00DF7A0A"/>
    <w:rsid w:val="00DF7D6A"/>
    <w:rsid w:val="00E001A4"/>
    <w:rsid w:val="00E006FC"/>
    <w:rsid w:val="00E00C34"/>
    <w:rsid w:val="00E00F51"/>
    <w:rsid w:val="00E00F6D"/>
    <w:rsid w:val="00E00F85"/>
    <w:rsid w:val="00E0193D"/>
    <w:rsid w:val="00E01A05"/>
    <w:rsid w:val="00E01F81"/>
    <w:rsid w:val="00E0293F"/>
    <w:rsid w:val="00E03D29"/>
    <w:rsid w:val="00E040AE"/>
    <w:rsid w:val="00E04C20"/>
    <w:rsid w:val="00E0500B"/>
    <w:rsid w:val="00E05029"/>
    <w:rsid w:val="00E052F9"/>
    <w:rsid w:val="00E05410"/>
    <w:rsid w:val="00E055C2"/>
    <w:rsid w:val="00E059C8"/>
    <w:rsid w:val="00E05A33"/>
    <w:rsid w:val="00E061F8"/>
    <w:rsid w:val="00E0622F"/>
    <w:rsid w:val="00E06495"/>
    <w:rsid w:val="00E06C0D"/>
    <w:rsid w:val="00E07112"/>
    <w:rsid w:val="00E07AB3"/>
    <w:rsid w:val="00E102EE"/>
    <w:rsid w:val="00E109F1"/>
    <w:rsid w:val="00E11868"/>
    <w:rsid w:val="00E11C2C"/>
    <w:rsid w:val="00E12034"/>
    <w:rsid w:val="00E12867"/>
    <w:rsid w:val="00E12C23"/>
    <w:rsid w:val="00E133FA"/>
    <w:rsid w:val="00E13DA8"/>
    <w:rsid w:val="00E14528"/>
    <w:rsid w:val="00E14561"/>
    <w:rsid w:val="00E1484B"/>
    <w:rsid w:val="00E15944"/>
    <w:rsid w:val="00E1651F"/>
    <w:rsid w:val="00E166B7"/>
    <w:rsid w:val="00E1687E"/>
    <w:rsid w:val="00E16C64"/>
    <w:rsid w:val="00E17BFC"/>
    <w:rsid w:val="00E17CF9"/>
    <w:rsid w:val="00E17EEE"/>
    <w:rsid w:val="00E20BAB"/>
    <w:rsid w:val="00E20C25"/>
    <w:rsid w:val="00E20D2F"/>
    <w:rsid w:val="00E20D6E"/>
    <w:rsid w:val="00E21419"/>
    <w:rsid w:val="00E214FC"/>
    <w:rsid w:val="00E21551"/>
    <w:rsid w:val="00E220A9"/>
    <w:rsid w:val="00E22209"/>
    <w:rsid w:val="00E2249C"/>
    <w:rsid w:val="00E22963"/>
    <w:rsid w:val="00E231D5"/>
    <w:rsid w:val="00E235AC"/>
    <w:rsid w:val="00E23BD2"/>
    <w:rsid w:val="00E23DB5"/>
    <w:rsid w:val="00E24533"/>
    <w:rsid w:val="00E247D9"/>
    <w:rsid w:val="00E249C0"/>
    <w:rsid w:val="00E25133"/>
    <w:rsid w:val="00E256FC"/>
    <w:rsid w:val="00E25FAB"/>
    <w:rsid w:val="00E260C1"/>
    <w:rsid w:val="00E26E62"/>
    <w:rsid w:val="00E26F4D"/>
    <w:rsid w:val="00E27780"/>
    <w:rsid w:val="00E27C8A"/>
    <w:rsid w:val="00E27E7D"/>
    <w:rsid w:val="00E301B0"/>
    <w:rsid w:val="00E302A4"/>
    <w:rsid w:val="00E312BB"/>
    <w:rsid w:val="00E316F4"/>
    <w:rsid w:val="00E3183B"/>
    <w:rsid w:val="00E323BE"/>
    <w:rsid w:val="00E32788"/>
    <w:rsid w:val="00E32990"/>
    <w:rsid w:val="00E32ADF"/>
    <w:rsid w:val="00E33319"/>
    <w:rsid w:val="00E347CD"/>
    <w:rsid w:val="00E34CC1"/>
    <w:rsid w:val="00E35204"/>
    <w:rsid w:val="00E35875"/>
    <w:rsid w:val="00E368A9"/>
    <w:rsid w:val="00E36910"/>
    <w:rsid w:val="00E3780F"/>
    <w:rsid w:val="00E37BF8"/>
    <w:rsid w:val="00E4020C"/>
    <w:rsid w:val="00E405E9"/>
    <w:rsid w:val="00E41242"/>
    <w:rsid w:val="00E413D3"/>
    <w:rsid w:val="00E41E71"/>
    <w:rsid w:val="00E4250F"/>
    <w:rsid w:val="00E425B3"/>
    <w:rsid w:val="00E43C74"/>
    <w:rsid w:val="00E43CFB"/>
    <w:rsid w:val="00E444F5"/>
    <w:rsid w:val="00E456DF"/>
    <w:rsid w:val="00E462C1"/>
    <w:rsid w:val="00E464A0"/>
    <w:rsid w:val="00E46872"/>
    <w:rsid w:val="00E468CF"/>
    <w:rsid w:val="00E46CEB"/>
    <w:rsid w:val="00E47602"/>
    <w:rsid w:val="00E47A58"/>
    <w:rsid w:val="00E51808"/>
    <w:rsid w:val="00E519AC"/>
    <w:rsid w:val="00E51EB6"/>
    <w:rsid w:val="00E51F0B"/>
    <w:rsid w:val="00E5210A"/>
    <w:rsid w:val="00E53399"/>
    <w:rsid w:val="00E5354B"/>
    <w:rsid w:val="00E5394B"/>
    <w:rsid w:val="00E53F06"/>
    <w:rsid w:val="00E54DB4"/>
    <w:rsid w:val="00E54EDC"/>
    <w:rsid w:val="00E556E3"/>
    <w:rsid w:val="00E5572A"/>
    <w:rsid w:val="00E5574E"/>
    <w:rsid w:val="00E55946"/>
    <w:rsid w:val="00E55E99"/>
    <w:rsid w:val="00E562E7"/>
    <w:rsid w:val="00E56312"/>
    <w:rsid w:val="00E56DB2"/>
    <w:rsid w:val="00E56E40"/>
    <w:rsid w:val="00E57165"/>
    <w:rsid w:val="00E57759"/>
    <w:rsid w:val="00E60155"/>
    <w:rsid w:val="00E60237"/>
    <w:rsid w:val="00E605E4"/>
    <w:rsid w:val="00E60BAE"/>
    <w:rsid w:val="00E60D20"/>
    <w:rsid w:val="00E60E50"/>
    <w:rsid w:val="00E60F7C"/>
    <w:rsid w:val="00E610A7"/>
    <w:rsid w:val="00E61537"/>
    <w:rsid w:val="00E61664"/>
    <w:rsid w:val="00E617C8"/>
    <w:rsid w:val="00E62219"/>
    <w:rsid w:val="00E62539"/>
    <w:rsid w:val="00E629A5"/>
    <w:rsid w:val="00E63198"/>
    <w:rsid w:val="00E63212"/>
    <w:rsid w:val="00E633BC"/>
    <w:rsid w:val="00E644D0"/>
    <w:rsid w:val="00E645BC"/>
    <w:rsid w:val="00E64E57"/>
    <w:rsid w:val="00E653B3"/>
    <w:rsid w:val="00E65EFC"/>
    <w:rsid w:val="00E66267"/>
    <w:rsid w:val="00E66286"/>
    <w:rsid w:val="00E6641B"/>
    <w:rsid w:val="00E664F7"/>
    <w:rsid w:val="00E66B4E"/>
    <w:rsid w:val="00E673E2"/>
    <w:rsid w:val="00E67B19"/>
    <w:rsid w:val="00E67DE4"/>
    <w:rsid w:val="00E70284"/>
    <w:rsid w:val="00E7037A"/>
    <w:rsid w:val="00E705C6"/>
    <w:rsid w:val="00E71056"/>
    <w:rsid w:val="00E711A6"/>
    <w:rsid w:val="00E718AD"/>
    <w:rsid w:val="00E72745"/>
    <w:rsid w:val="00E72861"/>
    <w:rsid w:val="00E72990"/>
    <w:rsid w:val="00E72D50"/>
    <w:rsid w:val="00E73103"/>
    <w:rsid w:val="00E7346D"/>
    <w:rsid w:val="00E7351A"/>
    <w:rsid w:val="00E735EE"/>
    <w:rsid w:val="00E73FF8"/>
    <w:rsid w:val="00E745A6"/>
    <w:rsid w:val="00E74B91"/>
    <w:rsid w:val="00E7515D"/>
    <w:rsid w:val="00E7521A"/>
    <w:rsid w:val="00E75328"/>
    <w:rsid w:val="00E7569B"/>
    <w:rsid w:val="00E75929"/>
    <w:rsid w:val="00E75C11"/>
    <w:rsid w:val="00E76F1E"/>
    <w:rsid w:val="00E77311"/>
    <w:rsid w:val="00E77972"/>
    <w:rsid w:val="00E77FBE"/>
    <w:rsid w:val="00E8054E"/>
    <w:rsid w:val="00E81101"/>
    <w:rsid w:val="00E8210D"/>
    <w:rsid w:val="00E82848"/>
    <w:rsid w:val="00E82FDD"/>
    <w:rsid w:val="00E837AD"/>
    <w:rsid w:val="00E83BF7"/>
    <w:rsid w:val="00E83E5B"/>
    <w:rsid w:val="00E849E2"/>
    <w:rsid w:val="00E856F2"/>
    <w:rsid w:val="00E86671"/>
    <w:rsid w:val="00E86DBD"/>
    <w:rsid w:val="00E872B2"/>
    <w:rsid w:val="00E87352"/>
    <w:rsid w:val="00E873E0"/>
    <w:rsid w:val="00E90466"/>
    <w:rsid w:val="00E90669"/>
    <w:rsid w:val="00E90FA0"/>
    <w:rsid w:val="00E91598"/>
    <w:rsid w:val="00E921C7"/>
    <w:rsid w:val="00E935C5"/>
    <w:rsid w:val="00E93733"/>
    <w:rsid w:val="00E93B45"/>
    <w:rsid w:val="00E93F67"/>
    <w:rsid w:val="00E94055"/>
    <w:rsid w:val="00E94ABA"/>
    <w:rsid w:val="00E94CBB"/>
    <w:rsid w:val="00E94D86"/>
    <w:rsid w:val="00E95118"/>
    <w:rsid w:val="00E95295"/>
    <w:rsid w:val="00E956DB"/>
    <w:rsid w:val="00E956FC"/>
    <w:rsid w:val="00E95A17"/>
    <w:rsid w:val="00E95B36"/>
    <w:rsid w:val="00E95EF7"/>
    <w:rsid w:val="00E9607F"/>
    <w:rsid w:val="00E962BA"/>
    <w:rsid w:val="00E96D18"/>
    <w:rsid w:val="00E96E60"/>
    <w:rsid w:val="00E971D6"/>
    <w:rsid w:val="00E9721D"/>
    <w:rsid w:val="00E973BE"/>
    <w:rsid w:val="00E9747F"/>
    <w:rsid w:val="00E97FCA"/>
    <w:rsid w:val="00EA0017"/>
    <w:rsid w:val="00EA02CF"/>
    <w:rsid w:val="00EA03E0"/>
    <w:rsid w:val="00EA0531"/>
    <w:rsid w:val="00EA074C"/>
    <w:rsid w:val="00EA0FD0"/>
    <w:rsid w:val="00EA1917"/>
    <w:rsid w:val="00EA1E79"/>
    <w:rsid w:val="00EA2CCE"/>
    <w:rsid w:val="00EA31CB"/>
    <w:rsid w:val="00EA3964"/>
    <w:rsid w:val="00EA3D80"/>
    <w:rsid w:val="00EA43DE"/>
    <w:rsid w:val="00EA4617"/>
    <w:rsid w:val="00EA4A0F"/>
    <w:rsid w:val="00EA5146"/>
    <w:rsid w:val="00EA533D"/>
    <w:rsid w:val="00EA5AFE"/>
    <w:rsid w:val="00EA5BEE"/>
    <w:rsid w:val="00EA5C34"/>
    <w:rsid w:val="00EA6049"/>
    <w:rsid w:val="00EA652D"/>
    <w:rsid w:val="00EA6743"/>
    <w:rsid w:val="00EA6A37"/>
    <w:rsid w:val="00EA6B27"/>
    <w:rsid w:val="00EA75A0"/>
    <w:rsid w:val="00EA75A6"/>
    <w:rsid w:val="00EA79A2"/>
    <w:rsid w:val="00EB0979"/>
    <w:rsid w:val="00EB0D0F"/>
    <w:rsid w:val="00EB0D1D"/>
    <w:rsid w:val="00EB1684"/>
    <w:rsid w:val="00EB18DB"/>
    <w:rsid w:val="00EB1D9C"/>
    <w:rsid w:val="00EB1DBC"/>
    <w:rsid w:val="00EB23E6"/>
    <w:rsid w:val="00EB294E"/>
    <w:rsid w:val="00EB397C"/>
    <w:rsid w:val="00EB4CD1"/>
    <w:rsid w:val="00EB508D"/>
    <w:rsid w:val="00EB5608"/>
    <w:rsid w:val="00EB63D8"/>
    <w:rsid w:val="00EB6C7D"/>
    <w:rsid w:val="00EB6E6B"/>
    <w:rsid w:val="00EB7654"/>
    <w:rsid w:val="00EB782E"/>
    <w:rsid w:val="00EB7ACE"/>
    <w:rsid w:val="00EC0250"/>
    <w:rsid w:val="00EC0317"/>
    <w:rsid w:val="00EC0838"/>
    <w:rsid w:val="00EC128F"/>
    <w:rsid w:val="00EC2106"/>
    <w:rsid w:val="00EC2C30"/>
    <w:rsid w:val="00EC2F92"/>
    <w:rsid w:val="00EC34B1"/>
    <w:rsid w:val="00EC40F7"/>
    <w:rsid w:val="00EC462E"/>
    <w:rsid w:val="00EC4A04"/>
    <w:rsid w:val="00EC4DEC"/>
    <w:rsid w:val="00EC50B3"/>
    <w:rsid w:val="00EC52AB"/>
    <w:rsid w:val="00EC5F34"/>
    <w:rsid w:val="00EC6033"/>
    <w:rsid w:val="00EC697E"/>
    <w:rsid w:val="00EC70E5"/>
    <w:rsid w:val="00EC7174"/>
    <w:rsid w:val="00EC7BEE"/>
    <w:rsid w:val="00EC7C53"/>
    <w:rsid w:val="00EC7E41"/>
    <w:rsid w:val="00ED09E4"/>
    <w:rsid w:val="00ED0C01"/>
    <w:rsid w:val="00ED0CB2"/>
    <w:rsid w:val="00ED0D6A"/>
    <w:rsid w:val="00ED1A22"/>
    <w:rsid w:val="00ED1C71"/>
    <w:rsid w:val="00ED1C98"/>
    <w:rsid w:val="00ED21BD"/>
    <w:rsid w:val="00ED29C5"/>
    <w:rsid w:val="00ED323B"/>
    <w:rsid w:val="00ED3386"/>
    <w:rsid w:val="00ED34C4"/>
    <w:rsid w:val="00ED352F"/>
    <w:rsid w:val="00ED3670"/>
    <w:rsid w:val="00ED3D16"/>
    <w:rsid w:val="00ED3F52"/>
    <w:rsid w:val="00ED4231"/>
    <w:rsid w:val="00ED4F82"/>
    <w:rsid w:val="00ED50E8"/>
    <w:rsid w:val="00ED577D"/>
    <w:rsid w:val="00ED5940"/>
    <w:rsid w:val="00ED6321"/>
    <w:rsid w:val="00ED6355"/>
    <w:rsid w:val="00ED6625"/>
    <w:rsid w:val="00ED711D"/>
    <w:rsid w:val="00ED75E0"/>
    <w:rsid w:val="00ED7AF3"/>
    <w:rsid w:val="00EE045F"/>
    <w:rsid w:val="00EE092C"/>
    <w:rsid w:val="00EE0C6D"/>
    <w:rsid w:val="00EE0D00"/>
    <w:rsid w:val="00EE1823"/>
    <w:rsid w:val="00EE1AC7"/>
    <w:rsid w:val="00EE1C00"/>
    <w:rsid w:val="00EE1C78"/>
    <w:rsid w:val="00EE24F3"/>
    <w:rsid w:val="00EE2F99"/>
    <w:rsid w:val="00EE31BD"/>
    <w:rsid w:val="00EE3BE0"/>
    <w:rsid w:val="00EE434F"/>
    <w:rsid w:val="00EE4846"/>
    <w:rsid w:val="00EE4B2A"/>
    <w:rsid w:val="00EE51CC"/>
    <w:rsid w:val="00EE5F3B"/>
    <w:rsid w:val="00EE74D6"/>
    <w:rsid w:val="00EE7596"/>
    <w:rsid w:val="00EE7C3A"/>
    <w:rsid w:val="00EE7EDE"/>
    <w:rsid w:val="00EF027D"/>
    <w:rsid w:val="00EF027F"/>
    <w:rsid w:val="00EF0D32"/>
    <w:rsid w:val="00EF0EAC"/>
    <w:rsid w:val="00EF1353"/>
    <w:rsid w:val="00EF175E"/>
    <w:rsid w:val="00EF18E6"/>
    <w:rsid w:val="00EF18EA"/>
    <w:rsid w:val="00EF1E69"/>
    <w:rsid w:val="00EF27CD"/>
    <w:rsid w:val="00EF3C27"/>
    <w:rsid w:val="00EF51AC"/>
    <w:rsid w:val="00EF58B1"/>
    <w:rsid w:val="00EF5A5F"/>
    <w:rsid w:val="00EF5ABA"/>
    <w:rsid w:val="00EF5E84"/>
    <w:rsid w:val="00EF6882"/>
    <w:rsid w:val="00EF697E"/>
    <w:rsid w:val="00EF698D"/>
    <w:rsid w:val="00EF6EFA"/>
    <w:rsid w:val="00EF72CB"/>
    <w:rsid w:val="00EF7AD6"/>
    <w:rsid w:val="00EF7B0C"/>
    <w:rsid w:val="00EF7F31"/>
    <w:rsid w:val="00F00EC5"/>
    <w:rsid w:val="00F00F99"/>
    <w:rsid w:val="00F011D5"/>
    <w:rsid w:val="00F01513"/>
    <w:rsid w:val="00F019C4"/>
    <w:rsid w:val="00F01C3A"/>
    <w:rsid w:val="00F0202A"/>
    <w:rsid w:val="00F020C6"/>
    <w:rsid w:val="00F022E2"/>
    <w:rsid w:val="00F02E0E"/>
    <w:rsid w:val="00F0349F"/>
    <w:rsid w:val="00F03A90"/>
    <w:rsid w:val="00F03B3B"/>
    <w:rsid w:val="00F04648"/>
    <w:rsid w:val="00F05126"/>
    <w:rsid w:val="00F060BC"/>
    <w:rsid w:val="00F060D1"/>
    <w:rsid w:val="00F0631B"/>
    <w:rsid w:val="00F06437"/>
    <w:rsid w:val="00F0676E"/>
    <w:rsid w:val="00F0714D"/>
    <w:rsid w:val="00F072B1"/>
    <w:rsid w:val="00F0733D"/>
    <w:rsid w:val="00F07698"/>
    <w:rsid w:val="00F1057A"/>
    <w:rsid w:val="00F107CF"/>
    <w:rsid w:val="00F10B6D"/>
    <w:rsid w:val="00F10F7B"/>
    <w:rsid w:val="00F11532"/>
    <w:rsid w:val="00F11929"/>
    <w:rsid w:val="00F11C93"/>
    <w:rsid w:val="00F12AC0"/>
    <w:rsid w:val="00F12D32"/>
    <w:rsid w:val="00F1355A"/>
    <w:rsid w:val="00F136FC"/>
    <w:rsid w:val="00F143DE"/>
    <w:rsid w:val="00F14594"/>
    <w:rsid w:val="00F14A61"/>
    <w:rsid w:val="00F15456"/>
    <w:rsid w:val="00F15FDD"/>
    <w:rsid w:val="00F16177"/>
    <w:rsid w:val="00F16AD9"/>
    <w:rsid w:val="00F16D0F"/>
    <w:rsid w:val="00F17844"/>
    <w:rsid w:val="00F17D96"/>
    <w:rsid w:val="00F17DA8"/>
    <w:rsid w:val="00F2009C"/>
    <w:rsid w:val="00F20D0F"/>
    <w:rsid w:val="00F20D73"/>
    <w:rsid w:val="00F227B4"/>
    <w:rsid w:val="00F22B61"/>
    <w:rsid w:val="00F23927"/>
    <w:rsid w:val="00F23D2B"/>
    <w:rsid w:val="00F24AA8"/>
    <w:rsid w:val="00F24D5F"/>
    <w:rsid w:val="00F24E38"/>
    <w:rsid w:val="00F24E62"/>
    <w:rsid w:val="00F2551D"/>
    <w:rsid w:val="00F25536"/>
    <w:rsid w:val="00F25C5A"/>
    <w:rsid w:val="00F25CF1"/>
    <w:rsid w:val="00F26005"/>
    <w:rsid w:val="00F262EA"/>
    <w:rsid w:val="00F26646"/>
    <w:rsid w:val="00F26A52"/>
    <w:rsid w:val="00F26B87"/>
    <w:rsid w:val="00F273B0"/>
    <w:rsid w:val="00F2775F"/>
    <w:rsid w:val="00F277CD"/>
    <w:rsid w:val="00F300A1"/>
    <w:rsid w:val="00F30893"/>
    <w:rsid w:val="00F309FC"/>
    <w:rsid w:val="00F31A06"/>
    <w:rsid w:val="00F32235"/>
    <w:rsid w:val="00F33168"/>
    <w:rsid w:val="00F334FA"/>
    <w:rsid w:val="00F33B26"/>
    <w:rsid w:val="00F33E7A"/>
    <w:rsid w:val="00F344E9"/>
    <w:rsid w:val="00F35B3D"/>
    <w:rsid w:val="00F362D3"/>
    <w:rsid w:val="00F36456"/>
    <w:rsid w:val="00F36537"/>
    <w:rsid w:val="00F370CA"/>
    <w:rsid w:val="00F37BC0"/>
    <w:rsid w:val="00F37DD7"/>
    <w:rsid w:val="00F40068"/>
    <w:rsid w:val="00F400B3"/>
    <w:rsid w:val="00F4015F"/>
    <w:rsid w:val="00F40403"/>
    <w:rsid w:val="00F40597"/>
    <w:rsid w:val="00F40A6E"/>
    <w:rsid w:val="00F41036"/>
    <w:rsid w:val="00F4189B"/>
    <w:rsid w:val="00F42B51"/>
    <w:rsid w:val="00F42E9B"/>
    <w:rsid w:val="00F43D59"/>
    <w:rsid w:val="00F4463B"/>
    <w:rsid w:val="00F4494F"/>
    <w:rsid w:val="00F44ECF"/>
    <w:rsid w:val="00F450B5"/>
    <w:rsid w:val="00F452B2"/>
    <w:rsid w:val="00F45BB6"/>
    <w:rsid w:val="00F45E44"/>
    <w:rsid w:val="00F461CA"/>
    <w:rsid w:val="00F467D2"/>
    <w:rsid w:val="00F46A6A"/>
    <w:rsid w:val="00F47031"/>
    <w:rsid w:val="00F472BA"/>
    <w:rsid w:val="00F47E39"/>
    <w:rsid w:val="00F502EE"/>
    <w:rsid w:val="00F50715"/>
    <w:rsid w:val="00F5077D"/>
    <w:rsid w:val="00F50D99"/>
    <w:rsid w:val="00F51738"/>
    <w:rsid w:val="00F52561"/>
    <w:rsid w:val="00F52645"/>
    <w:rsid w:val="00F5272B"/>
    <w:rsid w:val="00F530AB"/>
    <w:rsid w:val="00F5499D"/>
    <w:rsid w:val="00F54AC8"/>
    <w:rsid w:val="00F54DBD"/>
    <w:rsid w:val="00F553CD"/>
    <w:rsid w:val="00F5593F"/>
    <w:rsid w:val="00F56A82"/>
    <w:rsid w:val="00F56C66"/>
    <w:rsid w:val="00F570C1"/>
    <w:rsid w:val="00F57296"/>
    <w:rsid w:val="00F574F2"/>
    <w:rsid w:val="00F578A1"/>
    <w:rsid w:val="00F57B6D"/>
    <w:rsid w:val="00F57CAC"/>
    <w:rsid w:val="00F60460"/>
    <w:rsid w:val="00F6167E"/>
    <w:rsid w:val="00F62431"/>
    <w:rsid w:val="00F626E7"/>
    <w:rsid w:val="00F62A15"/>
    <w:rsid w:val="00F62D08"/>
    <w:rsid w:val="00F636C7"/>
    <w:rsid w:val="00F638FF"/>
    <w:rsid w:val="00F6414D"/>
    <w:rsid w:val="00F641E6"/>
    <w:rsid w:val="00F64483"/>
    <w:rsid w:val="00F6462E"/>
    <w:rsid w:val="00F64F57"/>
    <w:rsid w:val="00F6593C"/>
    <w:rsid w:val="00F65B62"/>
    <w:rsid w:val="00F6656A"/>
    <w:rsid w:val="00F66915"/>
    <w:rsid w:val="00F66944"/>
    <w:rsid w:val="00F66AC9"/>
    <w:rsid w:val="00F66D47"/>
    <w:rsid w:val="00F7006B"/>
    <w:rsid w:val="00F7085E"/>
    <w:rsid w:val="00F70B20"/>
    <w:rsid w:val="00F70E0D"/>
    <w:rsid w:val="00F70EC5"/>
    <w:rsid w:val="00F714AA"/>
    <w:rsid w:val="00F71794"/>
    <w:rsid w:val="00F71CE3"/>
    <w:rsid w:val="00F71F6F"/>
    <w:rsid w:val="00F72512"/>
    <w:rsid w:val="00F73140"/>
    <w:rsid w:val="00F7334E"/>
    <w:rsid w:val="00F7436F"/>
    <w:rsid w:val="00F749A4"/>
    <w:rsid w:val="00F74BE8"/>
    <w:rsid w:val="00F75197"/>
    <w:rsid w:val="00F75461"/>
    <w:rsid w:val="00F758BD"/>
    <w:rsid w:val="00F76733"/>
    <w:rsid w:val="00F76A73"/>
    <w:rsid w:val="00F77157"/>
    <w:rsid w:val="00F77307"/>
    <w:rsid w:val="00F778FF"/>
    <w:rsid w:val="00F8005D"/>
    <w:rsid w:val="00F80503"/>
    <w:rsid w:val="00F80A99"/>
    <w:rsid w:val="00F80EB0"/>
    <w:rsid w:val="00F80F44"/>
    <w:rsid w:val="00F81E15"/>
    <w:rsid w:val="00F82193"/>
    <w:rsid w:val="00F821C3"/>
    <w:rsid w:val="00F82A4D"/>
    <w:rsid w:val="00F82C8C"/>
    <w:rsid w:val="00F82F9E"/>
    <w:rsid w:val="00F83039"/>
    <w:rsid w:val="00F830E1"/>
    <w:rsid w:val="00F841A7"/>
    <w:rsid w:val="00F84217"/>
    <w:rsid w:val="00F843E9"/>
    <w:rsid w:val="00F84C86"/>
    <w:rsid w:val="00F854A8"/>
    <w:rsid w:val="00F85602"/>
    <w:rsid w:val="00F85C49"/>
    <w:rsid w:val="00F85D2F"/>
    <w:rsid w:val="00F8683B"/>
    <w:rsid w:val="00F87522"/>
    <w:rsid w:val="00F87532"/>
    <w:rsid w:val="00F9073A"/>
    <w:rsid w:val="00F90806"/>
    <w:rsid w:val="00F90C36"/>
    <w:rsid w:val="00F90EAE"/>
    <w:rsid w:val="00F91565"/>
    <w:rsid w:val="00F919D5"/>
    <w:rsid w:val="00F92210"/>
    <w:rsid w:val="00F92CEC"/>
    <w:rsid w:val="00F93654"/>
    <w:rsid w:val="00F93A58"/>
    <w:rsid w:val="00F94CC2"/>
    <w:rsid w:val="00F96A89"/>
    <w:rsid w:val="00F96EFC"/>
    <w:rsid w:val="00F971E0"/>
    <w:rsid w:val="00F9754C"/>
    <w:rsid w:val="00F97CAB"/>
    <w:rsid w:val="00FA0474"/>
    <w:rsid w:val="00FA1115"/>
    <w:rsid w:val="00FA112B"/>
    <w:rsid w:val="00FA13F9"/>
    <w:rsid w:val="00FA1C67"/>
    <w:rsid w:val="00FA1EB2"/>
    <w:rsid w:val="00FA2693"/>
    <w:rsid w:val="00FA2702"/>
    <w:rsid w:val="00FA3989"/>
    <w:rsid w:val="00FA40E7"/>
    <w:rsid w:val="00FA43FB"/>
    <w:rsid w:val="00FA47E3"/>
    <w:rsid w:val="00FA4824"/>
    <w:rsid w:val="00FA4DA5"/>
    <w:rsid w:val="00FA4ED6"/>
    <w:rsid w:val="00FA5542"/>
    <w:rsid w:val="00FA557E"/>
    <w:rsid w:val="00FA6422"/>
    <w:rsid w:val="00FA6CC5"/>
    <w:rsid w:val="00FA70D3"/>
    <w:rsid w:val="00FA7B37"/>
    <w:rsid w:val="00FA7BB6"/>
    <w:rsid w:val="00FA7EE7"/>
    <w:rsid w:val="00FA7FE2"/>
    <w:rsid w:val="00FB0F65"/>
    <w:rsid w:val="00FB139C"/>
    <w:rsid w:val="00FB13F4"/>
    <w:rsid w:val="00FB158D"/>
    <w:rsid w:val="00FB1EC2"/>
    <w:rsid w:val="00FB2038"/>
    <w:rsid w:val="00FB215B"/>
    <w:rsid w:val="00FB21CD"/>
    <w:rsid w:val="00FB2278"/>
    <w:rsid w:val="00FB286B"/>
    <w:rsid w:val="00FB2B91"/>
    <w:rsid w:val="00FB2C33"/>
    <w:rsid w:val="00FB2FD0"/>
    <w:rsid w:val="00FB33D0"/>
    <w:rsid w:val="00FB34FB"/>
    <w:rsid w:val="00FB36DE"/>
    <w:rsid w:val="00FB3C30"/>
    <w:rsid w:val="00FB448B"/>
    <w:rsid w:val="00FB4673"/>
    <w:rsid w:val="00FB496F"/>
    <w:rsid w:val="00FB4B25"/>
    <w:rsid w:val="00FB529E"/>
    <w:rsid w:val="00FB565E"/>
    <w:rsid w:val="00FB5CF6"/>
    <w:rsid w:val="00FB5D3F"/>
    <w:rsid w:val="00FB65F5"/>
    <w:rsid w:val="00FB6D42"/>
    <w:rsid w:val="00FB7B4D"/>
    <w:rsid w:val="00FC00C4"/>
    <w:rsid w:val="00FC04C6"/>
    <w:rsid w:val="00FC08F5"/>
    <w:rsid w:val="00FC0F5D"/>
    <w:rsid w:val="00FC13B6"/>
    <w:rsid w:val="00FC207A"/>
    <w:rsid w:val="00FC20E8"/>
    <w:rsid w:val="00FC252D"/>
    <w:rsid w:val="00FC2F8B"/>
    <w:rsid w:val="00FC3C9B"/>
    <w:rsid w:val="00FC3D64"/>
    <w:rsid w:val="00FC5ACD"/>
    <w:rsid w:val="00FC5F43"/>
    <w:rsid w:val="00FC674A"/>
    <w:rsid w:val="00FC684F"/>
    <w:rsid w:val="00FC7614"/>
    <w:rsid w:val="00FC79BA"/>
    <w:rsid w:val="00FC7A99"/>
    <w:rsid w:val="00FC7C5E"/>
    <w:rsid w:val="00FD0F87"/>
    <w:rsid w:val="00FD0FF9"/>
    <w:rsid w:val="00FD1BED"/>
    <w:rsid w:val="00FD1FD4"/>
    <w:rsid w:val="00FD26D4"/>
    <w:rsid w:val="00FD2B04"/>
    <w:rsid w:val="00FD2EB2"/>
    <w:rsid w:val="00FD3093"/>
    <w:rsid w:val="00FD3AA2"/>
    <w:rsid w:val="00FD3B9E"/>
    <w:rsid w:val="00FD3D47"/>
    <w:rsid w:val="00FD44AF"/>
    <w:rsid w:val="00FD4995"/>
    <w:rsid w:val="00FD4C16"/>
    <w:rsid w:val="00FD5352"/>
    <w:rsid w:val="00FD5452"/>
    <w:rsid w:val="00FD58D2"/>
    <w:rsid w:val="00FD5D19"/>
    <w:rsid w:val="00FD6243"/>
    <w:rsid w:val="00FD6396"/>
    <w:rsid w:val="00FD6CC9"/>
    <w:rsid w:val="00FD714D"/>
    <w:rsid w:val="00FD7F1E"/>
    <w:rsid w:val="00FE0073"/>
    <w:rsid w:val="00FE02CB"/>
    <w:rsid w:val="00FE0F39"/>
    <w:rsid w:val="00FE1291"/>
    <w:rsid w:val="00FE13F6"/>
    <w:rsid w:val="00FE15B1"/>
    <w:rsid w:val="00FE26A6"/>
    <w:rsid w:val="00FE27AD"/>
    <w:rsid w:val="00FE379C"/>
    <w:rsid w:val="00FE3B48"/>
    <w:rsid w:val="00FE3F8C"/>
    <w:rsid w:val="00FE42EC"/>
    <w:rsid w:val="00FE4635"/>
    <w:rsid w:val="00FE5D97"/>
    <w:rsid w:val="00FE609A"/>
    <w:rsid w:val="00FE6A15"/>
    <w:rsid w:val="00FE6A79"/>
    <w:rsid w:val="00FE7039"/>
    <w:rsid w:val="00FE76CA"/>
    <w:rsid w:val="00FE7E4B"/>
    <w:rsid w:val="00FF0006"/>
    <w:rsid w:val="00FF05D3"/>
    <w:rsid w:val="00FF0AA2"/>
    <w:rsid w:val="00FF111B"/>
    <w:rsid w:val="00FF125D"/>
    <w:rsid w:val="00FF1291"/>
    <w:rsid w:val="00FF1DCB"/>
    <w:rsid w:val="00FF1E5F"/>
    <w:rsid w:val="00FF205D"/>
    <w:rsid w:val="00FF2278"/>
    <w:rsid w:val="00FF24B7"/>
    <w:rsid w:val="00FF32EF"/>
    <w:rsid w:val="00FF33D6"/>
    <w:rsid w:val="00FF3599"/>
    <w:rsid w:val="00FF3898"/>
    <w:rsid w:val="00FF4A89"/>
    <w:rsid w:val="00FF4BE3"/>
    <w:rsid w:val="00FF4D36"/>
    <w:rsid w:val="00FF4FB3"/>
    <w:rsid w:val="00FF50CB"/>
    <w:rsid w:val="00FF588E"/>
    <w:rsid w:val="00FF5A84"/>
    <w:rsid w:val="00FF6917"/>
    <w:rsid w:val="00FF6C03"/>
    <w:rsid w:val="00FF735C"/>
    <w:rsid w:val="00FF7513"/>
    <w:rsid w:val="00FF76FA"/>
    <w:rsid w:val="00FF790C"/>
    <w:rsid w:val="00FF7FE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8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84320C"/>
    <w:rPr>
      <w:sz w:val="26"/>
      <w:szCs w:val="24"/>
    </w:rPr>
  </w:style>
  <w:style w:type="paragraph" w:styleId="Heading1">
    <w:name w:val="heading 1"/>
    <w:basedOn w:val="BodyText"/>
    <w:next w:val="BodyText"/>
    <w:rsid w:val="0084320C"/>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84320C"/>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84320C"/>
    <w:pPr>
      <w:spacing w:before="560" w:line="320" w:lineRule="exact"/>
      <w:ind w:left="0" w:firstLine="0"/>
      <w:outlineLvl w:val="2"/>
    </w:pPr>
    <w:rPr>
      <w:sz w:val="26"/>
    </w:rPr>
  </w:style>
  <w:style w:type="paragraph" w:styleId="Heading4">
    <w:name w:val="heading 4"/>
    <w:basedOn w:val="Heading3"/>
    <w:next w:val="BodyText"/>
    <w:link w:val="Heading4Char"/>
    <w:qFormat/>
    <w:rsid w:val="0084320C"/>
    <w:pPr>
      <w:spacing w:before="480"/>
      <w:outlineLvl w:val="3"/>
    </w:pPr>
    <w:rPr>
      <w:b w:val="0"/>
      <w:i/>
      <w:sz w:val="24"/>
    </w:rPr>
  </w:style>
  <w:style w:type="paragraph" w:styleId="Heading5">
    <w:name w:val="heading 5"/>
    <w:basedOn w:val="Heading4"/>
    <w:next w:val="BodyText"/>
    <w:qFormat/>
    <w:rsid w:val="0084320C"/>
    <w:pPr>
      <w:outlineLvl w:val="4"/>
    </w:pPr>
    <w:rPr>
      <w:rFonts w:ascii="Times New Roman" w:hAnsi="Times New Roman"/>
      <w:sz w:val="26"/>
    </w:rPr>
  </w:style>
  <w:style w:type="paragraph" w:styleId="Heading6">
    <w:name w:val="heading 6"/>
    <w:basedOn w:val="BodyText"/>
    <w:next w:val="BodyText"/>
    <w:rsid w:val="0084320C"/>
    <w:pPr>
      <w:spacing w:after="60"/>
      <w:jc w:val="left"/>
      <w:outlineLvl w:val="5"/>
    </w:pPr>
    <w:rPr>
      <w:i/>
      <w:sz w:val="22"/>
    </w:rPr>
  </w:style>
  <w:style w:type="paragraph" w:styleId="Heading7">
    <w:name w:val="heading 7"/>
    <w:basedOn w:val="BodyText"/>
    <w:next w:val="BodyText"/>
    <w:rsid w:val="0084320C"/>
    <w:pPr>
      <w:spacing w:after="60" w:line="240" w:lineRule="auto"/>
      <w:jc w:val="left"/>
      <w:outlineLvl w:val="6"/>
    </w:pPr>
    <w:rPr>
      <w:rFonts w:ascii="Arial" w:hAnsi="Arial"/>
      <w:sz w:val="20"/>
    </w:rPr>
  </w:style>
  <w:style w:type="paragraph" w:styleId="Heading8">
    <w:name w:val="heading 8"/>
    <w:basedOn w:val="BodyText"/>
    <w:next w:val="BodyText"/>
    <w:rsid w:val="0084320C"/>
    <w:pPr>
      <w:spacing w:after="60" w:line="240" w:lineRule="auto"/>
      <w:jc w:val="left"/>
      <w:outlineLvl w:val="7"/>
    </w:pPr>
    <w:rPr>
      <w:rFonts w:ascii="Arial" w:hAnsi="Arial"/>
      <w:i/>
      <w:sz w:val="20"/>
    </w:rPr>
  </w:style>
  <w:style w:type="paragraph" w:styleId="Heading9">
    <w:name w:val="heading 9"/>
    <w:basedOn w:val="BodyText"/>
    <w:next w:val="BodyText"/>
    <w:rsid w:val="0084320C"/>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8432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4320C"/>
  </w:style>
  <w:style w:type="paragraph" w:styleId="BodyText">
    <w:name w:val="Body Text"/>
    <w:aliases w:val="new legislation style,Body Text Char1 Char Char,new legislation style Char Char Char Char,Body Text Char1 Char Char Char Char,Body Text Char Char Char Char Char Char,Body Text Char Char1 Char Char,Body Text Char1 Char"/>
    <w:link w:val="BodyTextChar"/>
    <w:qFormat/>
    <w:rsid w:val="0084320C"/>
    <w:pPr>
      <w:spacing w:before="240" w:line="320" w:lineRule="atLeast"/>
      <w:jc w:val="both"/>
    </w:pPr>
    <w:rPr>
      <w:sz w:val="26"/>
    </w:rPr>
  </w:style>
  <w:style w:type="paragraph" w:customStyle="1" w:styleId="Chapter">
    <w:name w:val="Chapter"/>
    <w:basedOn w:val="Heading1"/>
    <w:next w:val="BodyText"/>
    <w:semiHidden/>
    <w:rsid w:val="0084320C"/>
    <w:pPr>
      <w:ind w:left="0" w:firstLine="0"/>
      <w:outlineLvl w:val="9"/>
    </w:pPr>
  </w:style>
  <w:style w:type="paragraph" w:customStyle="1" w:styleId="SequenceInfo">
    <w:name w:val="Sequence Info"/>
    <w:basedOn w:val="BodyText"/>
    <w:semiHidden/>
    <w:rsid w:val="0084320C"/>
    <w:rPr>
      <w:vanish/>
      <w:sz w:val="16"/>
    </w:rPr>
  </w:style>
  <w:style w:type="character" w:styleId="CommentReference">
    <w:name w:val="annotation reference"/>
    <w:basedOn w:val="DefaultParagraphFont"/>
    <w:semiHidden/>
    <w:rsid w:val="0084320C"/>
    <w:rPr>
      <w:b/>
      <w:vanish/>
      <w:color w:val="FF00FF"/>
      <w:sz w:val="20"/>
    </w:rPr>
  </w:style>
  <w:style w:type="paragraph" w:styleId="CommentText">
    <w:name w:val="annotation text"/>
    <w:basedOn w:val="Normal"/>
    <w:link w:val="CommentTextChar"/>
    <w:semiHidden/>
    <w:rsid w:val="0084320C"/>
    <w:pPr>
      <w:spacing w:before="120" w:line="240" w:lineRule="atLeast"/>
      <w:ind w:left="567" w:hanging="567"/>
    </w:pPr>
    <w:rPr>
      <w:sz w:val="20"/>
    </w:rPr>
  </w:style>
  <w:style w:type="paragraph" w:customStyle="1" w:styleId="Abbreviation">
    <w:name w:val="Abbreviation"/>
    <w:basedOn w:val="BodyText"/>
    <w:rsid w:val="0084320C"/>
    <w:pPr>
      <w:spacing w:before="120"/>
      <w:ind w:left="2381" w:hanging="2381"/>
      <w:jc w:val="left"/>
    </w:pPr>
  </w:style>
  <w:style w:type="paragraph" w:customStyle="1" w:styleId="Box">
    <w:name w:val="Box"/>
    <w:basedOn w:val="BodyText"/>
    <w:link w:val="BoxChar"/>
    <w:qFormat/>
    <w:rsid w:val="0084320C"/>
    <w:pPr>
      <w:keepNext/>
      <w:spacing w:before="120" w:line="280" w:lineRule="atLeast"/>
    </w:pPr>
    <w:rPr>
      <w:rFonts w:ascii="Arial" w:hAnsi="Arial"/>
      <w:sz w:val="22"/>
    </w:rPr>
  </w:style>
  <w:style w:type="paragraph" w:customStyle="1" w:styleId="QuoteBullet">
    <w:name w:val="Quote Bullet"/>
    <w:basedOn w:val="Quote"/>
    <w:rsid w:val="0084320C"/>
    <w:pPr>
      <w:numPr>
        <w:numId w:val="11"/>
      </w:numPr>
    </w:pPr>
  </w:style>
  <w:style w:type="paragraph" w:customStyle="1" w:styleId="BoxListBullet">
    <w:name w:val="Box List Bullet"/>
    <w:basedOn w:val="BodyText"/>
    <w:link w:val="BoxListBulletChar"/>
    <w:rsid w:val="0084320C"/>
    <w:pPr>
      <w:keepNext/>
      <w:numPr>
        <w:numId w:val="6"/>
      </w:numPr>
      <w:spacing w:before="60" w:line="280" w:lineRule="atLeast"/>
    </w:pPr>
    <w:rPr>
      <w:rFonts w:ascii="Arial" w:hAnsi="Arial"/>
      <w:sz w:val="22"/>
    </w:rPr>
  </w:style>
  <w:style w:type="paragraph" w:customStyle="1" w:styleId="BoxListBullet2">
    <w:name w:val="Box List Bullet 2"/>
    <w:basedOn w:val="BodyText"/>
    <w:link w:val="BoxListBullet2Char"/>
    <w:rsid w:val="0084320C"/>
    <w:pPr>
      <w:keepNext/>
      <w:numPr>
        <w:numId w:val="3"/>
      </w:numPr>
      <w:spacing w:before="60" w:line="280" w:lineRule="atLeast"/>
    </w:pPr>
    <w:rPr>
      <w:rFonts w:ascii="Arial" w:hAnsi="Arial"/>
      <w:sz w:val="22"/>
    </w:rPr>
  </w:style>
  <w:style w:type="paragraph" w:customStyle="1" w:styleId="BoxListNumber">
    <w:name w:val="Box List Number"/>
    <w:basedOn w:val="BodyText"/>
    <w:rsid w:val="0084320C"/>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84320C"/>
    <w:pPr>
      <w:numPr>
        <w:ilvl w:val="1"/>
      </w:numPr>
    </w:pPr>
  </w:style>
  <w:style w:type="paragraph" w:customStyle="1" w:styleId="BoxQuote">
    <w:name w:val="Box Quote"/>
    <w:basedOn w:val="BodyText"/>
    <w:next w:val="Box"/>
    <w:rsid w:val="0084320C"/>
    <w:pPr>
      <w:keepNext/>
      <w:spacing w:before="60" w:line="260" w:lineRule="exact"/>
      <w:ind w:left="284"/>
    </w:pPr>
    <w:rPr>
      <w:rFonts w:ascii="Arial" w:hAnsi="Arial"/>
      <w:sz w:val="20"/>
    </w:rPr>
  </w:style>
  <w:style w:type="paragraph" w:customStyle="1" w:styleId="BoxSource">
    <w:name w:val="Box Source"/>
    <w:basedOn w:val="Source"/>
    <w:next w:val="BodyText"/>
    <w:rsid w:val="0084320C"/>
    <w:pPr>
      <w:spacing w:before="180" w:after="0"/>
    </w:pPr>
  </w:style>
  <w:style w:type="paragraph" w:customStyle="1" w:styleId="BoxSpace">
    <w:name w:val="Box Space"/>
    <w:basedOn w:val="BodyText"/>
    <w:rsid w:val="00DA56CA"/>
    <w:pPr>
      <w:keepNext/>
      <w:spacing w:before="360" w:line="80" w:lineRule="exact"/>
      <w:jc w:val="left"/>
    </w:pPr>
  </w:style>
  <w:style w:type="paragraph" w:customStyle="1" w:styleId="BoxSubtitle">
    <w:name w:val="Box Subtitle"/>
    <w:basedOn w:val="BoxTitle"/>
    <w:next w:val="Normal"/>
    <w:rsid w:val="0084320C"/>
    <w:pPr>
      <w:spacing w:after="80" w:line="200" w:lineRule="exact"/>
      <w:ind w:firstLine="0"/>
    </w:pPr>
    <w:rPr>
      <w:b w:val="0"/>
      <w:sz w:val="20"/>
    </w:rPr>
  </w:style>
  <w:style w:type="paragraph" w:customStyle="1" w:styleId="BoxTitle">
    <w:name w:val="Box Title"/>
    <w:basedOn w:val="Caption"/>
    <w:next w:val="BoxSubtitle"/>
    <w:rsid w:val="0084320C"/>
    <w:pPr>
      <w:spacing w:before="120" w:after="0"/>
      <w:ind w:left="1304" w:hanging="1304"/>
    </w:pPr>
    <w:rPr>
      <w:sz w:val="24"/>
    </w:rPr>
  </w:style>
  <w:style w:type="paragraph" w:styleId="Caption">
    <w:name w:val="caption"/>
    <w:basedOn w:val="Normal"/>
    <w:next w:val="BodyText"/>
    <w:rsid w:val="0084320C"/>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84320C"/>
    <w:pPr>
      <w:ind w:left="907"/>
    </w:pPr>
    <w:rPr>
      <w:rFonts w:ascii="Arial" w:hAnsi="Arial"/>
      <w:b/>
      <w:sz w:val="22"/>
    </w:rPr>
  </w:style>
  <w:style w:type="character" w:customStyle="1" w:styleId="DocumentInfo">
    <w:name w:val="Document Info"/>
    <w:basedOn w:val="DefaultParagraphFont"/>
    <w:semiHidden/>
    <w:rsid w:val="0084320C"/>
    <w:rPr>
      <w:rFonts w:ascii="Arial" w:hAnsi="Arial"/>
      <w:sz w:val="14"/>
    </w:rPr>
  </w:style>
  <w:style w:type="paragraph" w:styleId="Footer">
    <w:name w:val="footer"/>
    <w:basedOn w:val="BodyText"/>
    <w:semiHidden/>
    <w:rsid w:val="0084320C"/>
    <w:pPr>
      <w:spacing w:before="80" w:line="200" w:lineRule="exact"/>
      <w:ind w:right="6"/>
      <w:jc w:val="left"/>
    </w:pPr>
    <w:rPr>
      <w:caps/>
      <w:spacing w:val="-4"/>
      <w:sz w:val="16"/>
    </w:rPr>
  </w:style>
  <w:style w:type="character" w:customStyle="1" w:styleId="DraftingNote">
    <w:name w:val="Drafting Note"/>
    <w:basedOn w:val="DefaultParagraphFont"/>
    <w:rsid w:val="0084320C"/>
    <w:rPr>
      <w:b/>
      <w:color w:val="FF0000"/>
      <w:sz w:val="24"/>
      <w:u w:val="dotted"/>
    </w:rPr>
  </w:style>
  <w:style w:type="paragraph" w:customStyle="1" w:styleId="BoxContinued">
    <w:name w:val="Box Continued"/>
    <w:basedOn w:val="BodyText"/>
    <w:next w:val="BodyText"/>
    <w:semiHidden/>
    <w:rsid w:val="0084320C"/>
    <w:pPr>
      <w:spacing w:before="180" w:line="220" w:lineRule="exact"/>
      <w:jc w:val="right"/>
    </w:pPr>
    <w:rPr>
      <w:rFonts w:ascii="Arial" w:hAnsi="Arial"/>
      <w:sz w:val="18"/>
    </w:rPr>
  </w:style>
  <w:style w:type="paragraph" w:customStyle="1" w:styleId="Figure">
    <w:name w:val="Figure"/>
    <w:basedOn w:val="BodyText"/>
    <w:rsid w:val="0084320C"/>
    <w:pPr>
      <w:keepNext/>
      <w:spacing w:before="120" w:after="120" w:line="240" w:lineRule="atLeast"/>
      <w:jc w:val="center"/>
    </w:pPr>
  </w:style>
  <w:style w:type="paragraph" w:customStyle="1" w:styleId="FigureTitle">
    <w:name w:val="Figure Title"/>
    <w:basedOn w:val="Caption"/>
    <w:next w:val="Subtitle"/>
    <w:link w:val="FigureTitleChar"/>
    <w:rsid w:val="0084320C"/>
    <w:rPr>
      <w:sz w:val="24"/>
    </w:rPr>
  </w:style>
  <w:style w:type="paragraph" w:styleId="Subtitle">
    <w:name w:val="Subtitle"/>
    <w:basedOn w:val="Caption"/>
    <w:link w:val="SubtitleChar"/>
    <w:rsid w:val="0084320C"/>
    <w:pPr>
      <w:spacing w:before="0" w:line="200" w:lineRule="exact"/>
      <w:ind w:firstLine="0"/>
    </w:pPr>
    <w:rPr>
      <w:b w:val="0"/>
      <w:sz w:val="20"/>
    </w:rPr>
  </w:style>
  <w:style w:type="paragraph" w:customStyle="1" w:styleId="Finding">
    <w:name w:val="Finding"/>
    <w:basedOn w:val="BodyText"/>
    <w:rsid w:val="0084320C"/>
    <w:pPr>
      <w:keepLines/>
      <w:spacing w:before="180"/>
    </w:pPr>
    <w:rPr>
      <w:i/>
    </w:rPr>
  </w:style>
  <w:style w:type="paragraph" w:customStyle="1" w:styleId="FindingBullet">
    <w:name w:val="Finding Bullet"/>
    <w:basedOn w:val="Finding"/>
    <w:rsid w:val="0084320C"/>
    <w:pPr>
      <w:numPr>
        <w:numId w:val="7"/>
      </w:numPr>
      <w:spacing w:before="80"/>
    </w:pPr>
  </w:style>
  <w:style w:type="paragraph" w:customStyle="1" w:styleId="FindingNoTitle">
    <w:name w:val="Finding NoTitle"/>
    <w:basedOn w:val="Finding"/>
    <w:rsid w:val="0084320C"/>
    <w:pPr>
      <w:spacing w:before="240"/>
    </w:pPr>
  </w:style>
  <w:style w:type="paragraph" w:customStyle="1" w:styleId="FindingTitle">
    <w:name w:val="Finding Title"/>
    <w:basedOn w:val="RecTitle"/>
    <w:next w:val="Finding"/>
    <w:rsid w:val="0084320C"/>
    <w:pPr>
      <w:framePr w:wrap="notBeside" w:hAnchor="text"/>
    </w:pPr>
  </w:style>
  <w:style w:type="paragraph" w:customStyle="1" w:styleId="FooterEnd">
    <w:name w:val="Footer End"/>
    <w:basedOn w:val="Footer"/>
    <w:rsid w:val="0084320C"/>
    <w:pPr>
      <w:spacing w:before="0" w:line="20" w:lineRule="exact"/>
    </w:pPr>
  </w:style>
  <w:style w:type="character" w:styleId="FootnoteReference">
    <w:name w:val="footnote reference"/>
    <w:basedOn w:val="DefaultParagraphFont"/>
    <w:semiHidden/>
    <w:rsid w:val="0084320C"/>
    <w:rPr>
      <w:rFonts w:ascii="Times New Roman" w:hAnsi="Times New Roman"/>
      <w:position w:val="6"/>
      <w:sz w:val="22"/>
      <w:vertAlign w:val="baseline"/>
    </w:rPr>
  </w:style>
  <w:style w:type="paragraph" w:styleId="FootnoteText">
    <w:name w:val="footnote text"/>
    <w:basedOn w:val="BodyText"/>
    <w:rsid w:val="0084320C"/>
    <w:pPr>
      <w:tabs>
        <w:tab w:val="left" w:pos="284"/>
      </w:tabs>
      <w:spacing w:before="80" w:line="260" w:lineRule="exact"/>
      <w:ind w:left="284" w:hanging="284"/>
    </w:pPr>
    <w:rPr>
      <w:sz w:val="22"/>
    </w:rPr>
  </w:style>
  <w:style w:type="paragraph" w:styleId="Header">
    <w:name w:val="header"/>
    <w:basedOn w:val="BodyText"/>
    <w:rsid w:val="0084320C"/>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84320C"/>
    <w:pPr>
      <w:spacing w:line="20" w:lineRule="exact"/>
    </w:pPr>
    <w:rPr>
      <w:sz w:val="16"/>
    </w:rPr>
  </w:style>
  <w:style w:type="paragraph" w:customStyle="1" w:styleId="HeaderEven">
    <w:name w:val="Header Even"/>
    <w:basedOn w:val="Header"/>
    <w:semiHidden/>
    <w:rsid w:val="0084320C"/>
  </w:style>
  <w:style w:type="paragraph" w:customStyle="1" w:styleId="HeaderOdd">
    <w:name w:val="Header Odd"/>
    <w:basedOn w:val="Header"/>
    <w:semiHidden/>
    <w:rsid w:val="0084320C"/>
  </w:style>
  <w:style w:type="paragraph" w:customStyle="1" w:styleId="InformationRequest">
    <w:name w:val="Information Request"/>
    <w:basedOn w:val="Finding"/>
    <w:next w:val="BodyText"/>
    <w:rsid w:val="0084320C"/>
    <w:pPr>
      <w:spacing w:before="360" w:after="120"/>
    </w:pPr>
    <w:rPr>
      <w:rFonts w:ascii="Arial" w:hAnsi="Arial"/>
      <w:sz w:val="24"/>
    </w:rPr>
  </w:style>
  <w:style w:type="paragraph" w:styleId="ListBullet">
    <w:name w:val="List Bullet"/>
    <w:basedOn w:val="BodyText"/>
    <w:rsid w:val="0084320C"/>
    <w:pPr>
      <w:numPr>
        <w:numId w:val="5"/>
      </w:numPr>
      <w:spacing w:before="120"/>
    </w:pPr>
  </w:style>
  <w:style w:type="paragraph" w:styleId="ListBullet2">
    <w:name w:val="List Bullet 2"/>
    <w:basedOn w:val="BodyText"/>
    <w:rsid w:val="0084320C"/>
    <w:pPr>
      <w:numPr>
        <w:numId w:val="2"/>
      </w:numPr>
      <w:spacing w:before="120"/>
    </w:pPr>
  </w:style>
  <w:style w:type="paragraph" w:styleId="ListBullet3">
    <w:name w:val="List Bullet 3"/>
    <w:basedOn w:val="BodyText"/>
    <w:rsid w:val="0084320C"/>
    <w:pPr>
      <w:numPr>
        <w:numId w:val="1"/>
      </w:numPr>
      <w:spacing w:before="120"/>
    </w:pPr>
  </w:style>
  <w:style w:type="paragraph" w:styleId="ListNumber">
    <w:name w:val="List Number"/>
    <w:basedOn w:val="BodyText"/>
    <w:rsid w:val="0084320C"/>
    <w:pPr>
      <w:numPr>
        <w:numId w:val="14"/>
      </w:numPr>
      <w:spacing w:before="120"/>
    </w:pPr>
  </w:style>
  <w:style w:type="paragraph" w:styleId="ListNumber2">
    <w:name w:val="List Number 2"/>
    <w:basedOn w:val="ListNumber"/>
    <w:rsid w:val="0084320C"/>
    <w:pPr>
      <w:numPr>
        <w:ilvl w:val="1"/>
      </w:numPr>
    </w:pPr>
  </w:style>
  <w:style w:type="paragraph" w:styleId="ListNumber3">
    <w:name w:val="List Number 3"/>
    <w:basedOn w:val="ListNumber2"/>
    <w:rsid w:val="0084320C"/>
    <w:pPr>
      <w:numPr>
        <w:ilvl w:val="2"/>
      </w:numPr>
    </w:pPr>
  </w:style>
  <w:style w:type="paragraph" w:customStyle="1" w:styleId="Note">
    <w:name w:val="Note"/>
    <w:basedOn w:val="BodyText"/>
    <w:next w:val="BodyText"/>
    <w:link w:val="NoteChar"/>
    <w:rsid w:val="0084320C"/>
    <w:pPr>
      <w:keepLines/>
      <w:spacing w:before="80" w:line="220" w:lineRule="exact"/>
    </w:pPr>
    <w:rPr>
      <w:rFonts w:ascii="Arial" w:hAnsi="Arial"/>
      <w:sz w:val="18"/>
    </w:rPr>
  </w:style>
  <w:style w:type="character" w:customStyle="1" w:styleId="NoteLabel">
    <w:name w:val="Note Label"/>
    <w:basedOn w:val="DefaultParagraphFont"/>
    <w:rsid w:val="0084320C"/>
    <w:rPr>
      <w:rFonts w:ascii="Arial" w:hAnsi="Arial"/>
      <w:b/>
      <w:position w:val="6"/>
      <w:sz w:val="18"/>
    </w:rPr>
  </w:style>
  <w:style w:type="character" w:styleId="PageNumber">
    <w:name w:val="page number"/>
    <w:basedOn w:val="DefaultParagraphFont"/>
    <w:rsid w:val="0084320C"/>
    <w:rPr>
      <w:rFonts w:ascii="Arial" w:hAnsi="Arial"/>
      <w:b/>
      <w:sz w:val="16"/>
    </w:rPr>
  </w:style>
  <w:style w:type="paragraph" w:customStyle="1" w:styleId="PartDivider">
    <w:name w:val="Part Divider"/>
    <w:basedOn w:val="BodyText"/>
    <w:next w:val="BodyText"/>
    <w:semiHidden/>
    <w:rsid w:val="0084320C"/>
    <w:pPr>
      <w:spacing w:before="0" w:line="40" w:lineRule="exact"/>
      <w:jc w:val="right"/>
    </w:pPr>
    <w:rPr>
      <w:smallCaps/>
      <w:sz w:val="16"/>
    </w:rPr>
  </w:style>
  <w:style w:type="paragraph" w:customStyle="1" w:styleId="PartNumber">
    <w:name w:val="Part Number"/>
    <w:basedOn w:val="BodyText"/>
    <w:next w:val="BodyText"/>
    <w:semiHidden/>
    <w:rsid w:val="0084320C"/>
    <w:pPr>
      <w:spacing w:before="4000" w:line="320" w:lineRule="exact"/>
      <w:ind w:left="6634"/>
      <w:jc w:val="right"/>
    </w:pPr>
    <w:rPr>
      <w:smallCaps/>
      <w:spacing w:val="60"/>
      <w:sz w:val="32"/>
    </w:rPr>
  </w:style>
  <w:style w:type="paragraph" w:customStyle="1" w:styleId="PartTitle">
    <w:name w:val="Part Title"/>
    <w:basedOn w:val="BodyText"/>
    <w:semiHidden/>
    <w:rsid w:val="0084320C"/>
    <w:pPr>
      <w:spacing w:before="160" w:after="1360" w:line="520" w:lineRule="exact"/>
      <w:ind w:right="2381"/>
      <w:jc w:val="right"/>
    </w:pPr>
    <w:rPr>
      <w:smallCaps/>
      <w:sz w:val="52"/>
    </w:rPr>
  </w:style>
  <w:style w:type="paragraph" w:styleId="Quote">
    <w:name w:val="Quote"/>
    <w:basedOn w:val="BodyText"/>
    <w:next w:val="BodyText"/>
    <w:qFormat/>
    <w:rsid w:val="0084320C"/>
    <w:pPr>
      <w:spacing w:before="120" w:line="280" w:lineRule="exact"/>
      <w:ind w:left="340"/>
    </w:pPr>
    <w:rPr>
      <w:sz w:val="24"/>
    </w:rPr>
  </w:style>
  <w:style w:type="paragraph" w:customStyle="1" w:styleId="Rec">
    <w:name w:val="Rec"/>
    <w:basedOn w:val="BodyText"/>
    <w:rsid w:val="0084320C"/>
    <w:pPr>
      <w:keepLines/>
      <w:spacing w:before="180"/>
    </w:pPr>
    <w:rPr>
      <w:b/>
      <w:i/>
    </w:rPr>
  </w:style>
  <w:style w:type="paragraph" w:customStyle="1" w:styleId="RecBullet">
    <w:name w:val="Rec Bullet"/>
    <w:basedOn w:val="Rec"/>
    <w:rsid w:val="0084320C"/>
    <w:pPr>
      <w:numPr>
        <w:numId w:val="8"/>
      </w:numPr>
      <w:spacing w:before="80"/>
    </w:pPr>
  </w:style>
  <w:style w:type="paragraph" w:customStyle="1" w:styleId="RecTitle">
    <w:name w:val="Rec Title"/>
    <w:basedOn w:val="BodyText"/>
    <w:next w:val="Normal"/>
    <w:rsid w:val="0084320C"/>
    <w:pPr>
      <w:keepNext/>
      <w:keepLines/>
    </w:pPr>
    <w:rPr>
      <w:caps/>
      <w:sz w:val="20"/>
    </w:rPr>
  </w:style>
  <w:style w:type="paragraph" w:customStyle="1" w:styleId="RecB">
    <w:name w:val="RecB"/>
    <w:basedOn w:val="Normal"/>
    <w:rsid w:val="0084320C"/>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84320C"/>
    <w:pPr>
      <w:numPr>
        <w:numId w:val="9"/>
      </w:numPr>
      <w:spacing w:before="80"/>
    </w:pPr>
  </w:style>
  <w:style w:type="paragraph" w:customStyle="1" w:styleId="RecBNoTitle">
    <w:name w:val="RecB NoTitle"/>
    <w:basedOn w:val="RecB"/>
    <w:rsid w:val="0084320C"/>
    <w:pPr>
      <w:spacing w:before="240"/>
    </w:pPr>
  </w:style>
  <w:style w:type="paragraph" w:customStyle="1" w:styleId="Reference">
    <w:name w:val="Reference"/>
    <w:basedOn w:val="BodyText"/>
    <w:link w:val="ReferenceChar"/>
    <w:rsid w:val="0084320C"/>
    <w:pPr>
      <w:spacing w:before="120"/>
      <w:ind w:left="340" w:hanging="340"/>
    </w:pPr>
  </w:style>
  <w:style w:type="paragraph" w:customStyle="1" w:styleId="SideNote">
    <w:name w:val="Side Note"/>
    <w:basedOn w:val="BodyText"/>
    <w:next w:val="BodyText"/>
    <w:semiHidden/>
    <w:rsid w:val="0084320C"/>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84320C"/>
    <w:pPr>
      <w:framePr w:wrap="around"/>
      <w:numPr>
        <w:numId w:val="4"/>
      </w:numPr>
      <w:tabs>
        <w:tab w:val="left" w:pos="227"/>
      </w:tabs>
    </w:pPr>
  </w:style>
  <w:style w:type="paragraph" w:customStyle="1" w:styleId="SideNoteGraphic">
    <w:name w:val="Side Note Graphic"/>
    <w:basedOn w:val="SideNote"/>
    <w:next w:val="BodyText"/>
    <w:semiHidden/>
    <w:rsid w:val="0084320C"/>
    <w:pPr>
      <w:framePr w:wrap="around"/>
    </w:pPr>
  </w:style>
  <w:style w:type="paragraph" w:customStyle="1" w:styleId="Source">
    <w:name w:val="Source"/>
    <w:basedOn w:val="Note"/>
    <w:next w:val="BodyText"/>
    <w:link w:val="SourceChar"/>
    <w:rsid w:val="0084320C"/>
    <w:pPr>
      <w:spacing w:after="120"/>
    </w:pPr>
  </w:style>
  <w:style w:type="paragraph" w:customStyle="1" w:styleId="TableBodyText">
    <w:name w:val="Table Body Text"/>
    <w:basedOn w:val="BodyText"/>
    <w:rsid w:val="0084320C"/>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84320C"/>
    <w:pPr>
      <w:numPr>
        <w:numId w:val="10"/>
      </w:numPr>
      <w:jc w:val="left"/>
    </w:pPr>
  </w:style>
  <w:style w:type="paragraph" w:customStyle="1" w:styleId="TableColumnHeading">
    <w:name w:val="Table Column Heading"/>
    <w:basedOn w:val="TableBodyText"/>
    <w:rsid w:val="0084320C"/>
    <w:pPr>
      <w:spacing w:before="80" w:after="80"/>
    </w:pPr>
    <w:rPr>
      <w:i/>
    </w:rPr>
  </w:style>
  <w:style w:type="paragraph" w:styleId="TableofFigures">
    <w:name w:val="table of figures"/>
    <w:basedOn w:val="TOC3"/>
    <w:next w:val="BodyText"/>
    <w:semiHidden/>
    <w:rsid w:val="0084320C"/>
    <w:pPr>
      <w:ind w:left="737" w:hanging="737"/>
    </w:pPr>
  </w:style>
  <w:style w:type="paragraph" w:styleId="TOC3">
    <w:name w:val="toc 3"/>
    <w:basedOn w:val="TOC2"/>
    <w:semiHidden/>
    <w:rsid w:val="0084320C"/>
    <w:pPr>
      <w:spacing w:before="60"/>
      <w:ind w:left="1190" w:hanging="680"/>
    </w:pPr>
    <w:rPr>
      <w:b w:val="0"/>
    </w:rPr>
  </w:style>
  <w:style w:type="paragraph" w:customStyle="1" w:styleId="TableTitle">
    <w:name w:val="Table Title"/>
    <w:basedOn w:val="Caption"/>
    <w:next w:val="Subtitle"/>
    <w:rsid w:val="0084320C"/>
    <w:rPr>
      <w:sz w:val="24"/>
    </w:rPr>
  </w:style>
  <w:style w:type="paragraph" w:customStyle="1" w:styleId="TableUnitsRow">
    <w:name w:val="Table Units Row"/>
    <w:basedOn w:val="TableBodyText"/>
    <w:rsid w:val="0084320C"/>
    <w:pPr>
      <w:spacing w:before="80" w:after="80"/>
    </w:pPr>
  </w:style>
  <w:style w:type="paragraph" w:styleId="TOC1">
    <w:name w:val="toc 1"/>
    <w:basedOn w:val="Normal"/>
    <w:next w:val="TOC2"/>
    <w:rsid w:val="0084320C"/>
    <w:pPr>
      <w:tabs>
        <w:tab w:val="right" w:pos="8789"/>
      </w:tabs>
      <w:spacing w:before="480" w:after="60" w:line="320" w:lineRule="exact"/>
      <w:ind w:left="1191" w:right="851" w:hanging="1191"/>
    </w:pPr>
    <w:rPr>
      <w:b/>
      <w:caps/>
    </w:rPr>
  </w:style>
  <w:style w:type="paragraph" w:styleId="TOC2">
    <w:name w:val="toc 2"/>
    <w:basedOn w:val="BodyText"/>
    <w:rsid w:val="0084320C"/>
    <w:pPr>
      <w:tabs>
        <w:tab w:val="right" w:pos="8789"/>
      </w:tabs>
      <w:ind w:left="510" w:right="851" w:hanging="510"/>
      <w:jc w:val="left"/>
    </w:pPr>
    <w:rPr>
      <w:b/>
    </w:rPr>
  </w:style>
  <w:style w:type="paragraph" w:styleId="TOC4">
    <w:name w:val="toc 4"/>
    <w:basedOn w:val="TOC3"/>
    <w:semiHidden/>
    <w:rsid w:val="0084320C"/>
    <w:pPr>
      <w:ind w:left="1191" w:firstLine="0"/>
    </w:pPr>
  </w:style>
  <w:style w:type="paragraph" w:customStyle="1" w:styleId="Jurisdictioncommentsbodytext">
    <w:name w:val="Jurisdiction comments body text"/>
    <w:rsid w:val="0084320C"/>
    <w:pPr>
      <w:spacing w:after="140"/>
      <w:jc w:val="both"/>
    </w:pPr>
    <w:rPr>
      <w:rFonts w:ascii="Arial" w:hAnsi="Arial"/>
      <w:sz w:val="24"/>
      <w:lang w:eastAsia="en-US"/>
    </w:rPr>
  </w:style>
  <w:style w:type="paragraph" w:customStyle="1" w:styleId="Continued">
    <w:name w:val="Continued"/>
    <w:basedOn w:val="BoxContinued"/>
    <w:next w:val="BodyText"/>
    <w:link w:val="ContinuedChar"/>
    <w:rsid w:val="0084320C"/>
  </w:style>
  <w:style w:type="paragraph" w:customStyle="1" w:styleId="BoxHeading1">
    <w:name w:val="Box Heading 1"/>
    <w:basedOn w:val="BodyText"/>
    <w:next w:val="Box"/>
    <w:rsid w:val="0084320C"/>
    <w:pPr>
      <w:keepNext/>
      <w:spacing w:before="200" w:line="280" w:lineRule="atLeast"/>
    </w:pPr>
    <w:rPr>
      <w:rFonts w:ascii="Arial" w:hAnsi="Arial"/>
      <w:b/>
      <w:sz w:val="22"/>
    </w:rPr>
  </w:style>
  <w:style w:type="paragraph" w:customStyle="1" w:styleId="BoxHeading2">
    <w:name w:val="Box Heading 2"/>
    <w:basedOn w:val="BoxHeading1"/>
    <w:next w:val="Normal"/>
    <w:rsid w:val="0084320C"/>
    <w:rPr>
      <w:b w:val="0"/>
      <w:i/>
    </w:rPr>
  </w:style>
  <w:style w:type="character" w:customStyle="1" w:styleId="ContinuedChar">
    <w:name w:val="Continued Char"/>
    <w:link w:val="Continued"/>
    <w:rsid w:val="009D236F"/>
    <w:rPr>
      <w:rFonts w:ascii="Arial" w:hAnsi="Arial"/>
      <w:sz w:val="18"/>
    </w:rPr>
  </w:style>
  <w:style w:type="table" w:styleId="TableGrid">
    <w:name w:val="Table Grid"/>
    <w:basedOn w:val="TableNormal"/>
    <w:rsid w:val="00DE44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Jurisdictioncommentsheading">
    <w:name w:val="Jurisdiction comments heading"/>
    <w:rsid w:val="0084320C"/>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84320C"/>
    <w:pPr>
      <w:numPr>
        <w:numId w:val="13"/>
      </w:numPr>
      <w:spacing w:after="140"/>
      <w:jc w:val="both"/>
    </w:pPr>
    <w:rPr>
      <w:rFonts w:ascii="Arial" w:hAnsi="Arial"/>
      <w:sz w:val="24"/>
      <w:lang w:eastAsia="en-US"/>
    </w:rPr>
  </w:style>
  <w:style w:type="paragraph" w:customStyle="1" w:styleId="SOC">
    <w:name w:val="SOC"/>
    <w:basedOn w:val="BodyText"/>
    <w:rsid w:val="0066785F"/>
    <w:pPr>
      <w:spacing w:before="0" w:after="140" w:line="240" w:lineRule="auto"/>
    </w:pPr>
    <w:rPr>
      <w:rFonts w:ascii="Arial" w:hAnsi="Arial"/>
      <w:sz w:val="24"/>
    </w:rPr>
  </w:style>
  <w:style w:type="paragraph" w:styleId="BalloonText">
    <w:name w:val="Balloon Text"/>
    <w:basedOn w:val="Normal"/>
    <w:link w:val="BalloonTextChar"/>
    <w:rsid w:val="0084320C"/>
    <w:rPr>
      <w:rFonts w:ascii="Tahoma" w:hAnsi="Tahoma" w:cs="Tahoma"/>
      <w:sz w:val="16"/>
      <w:szCs w:val="16"/>
    </w:rPr>
  </w:style>
  <w:style w:type="paragraph" w:styleId="CommentSubject">
    <w:name w:val="annotation subject"/>
    <w:basedOn w:val="CommentText"/>
    <w:next w:val="CommentText"/>
    <w:semiHidden/>
    <w:rsid w:val="004E3A2B"/>
    <w:pPr>
      <w:spacing w:before="0" w:line="240" w:lineRule="auto"/>
      <w:ind w:left="0" w:firstLine="0"/>
    </w:pPr>
    <w:rPr>
      <w:b/>
      <w:bCs/>
    </w:rPr>
  </w:style>
  <w:style w:type="character" w:customStyle="1" w:styleId="NoteChar">
    <w:name w:val="Note Char"/>
    <w:link w:val="Note"/>
    <w:rsid w:val="00663B9A"/>
    <w:rPr>
      <w:rFonts w:ascii="Arial" w:hAnsi="Arial"/>
      <w:sz w:val="18"/>
    </w:rPr>
  </w:style>
  <w:style w:type="character" w:customStyle="1" w:styleId="SourceChar">
    <w:name w:val="Source Char"/>
    <w:basedOn w:val="NoteChar"/>
    <w:link w:val="Source"/>
    <w:rsid w:val="00663B9A"/>
    <w:rPr>
      <w:rFonts w:ascii="Arial" w:hAnsi="Arial"/>
      <w:sz w:val="18"/>
    </w:rPr>
  </w:style>
  <w:style w:type="character" w:customStyle="1" w:styleId="FigureTitleChar">
    <w:name w:val="Figure Title Char"/>
    <w:link w:val="FigureTitle"/>
    <w:rsid w:val="00663B9A"/>
    <w:rPr>
      <w:rFonts w:ascii="Arial" w:hAnsi="Arial"/>
      <w:b/>
      <w:sz w:val="24"/>
      <w:szCs w:val="24"/>
    </w:rPr>
  </w:style>
  <w:style w:type="character" w:customStyle="1" w:styleId="BoxChar">
    <w:name w:val="Box Char"/>
    <w:link w:val="Box"/>
    <w:rsid w:val="003B68FC"/>
    <w:rPr>
      <w:rFonts w:ascii="Arial" w:hAnsi="Arial"/>
      <w:sz w:val="22"/>
    </w:rPr>
  </w:style>
  <w:style w:type="character" w:styleId="Hyperlink">
    <w:name w:val="Hyperlink"/>
    <w:uiPriority w:val="99"/>
    <w:rsid w:val="00066632"/>
    <w:rPr>
      <w:color w:val="0000FF"/>
      <w:u w:val="single"/>
    </w:rPr>
  </w:style>
  <w:style w:type="character" w:customStyle="1" w:styleId="Heading4Char">
    <w:name w:val="Heading 4 Char"/>
    <w:link w:val="Heading4"/>
    <w:rsid w:val="00601BD5"/>
    <w:rPr>
      <w:rFonts w:ascii="Arial" w:hAnsi="Arial"/>
      <w:i/>
      <w:sz w:val="24"/>
    </w:rPr>
  </w:style>
  <w:style w:type="paragraph" w:customStyle="1" w:styleId="DocInfo">
    <w:name w:val="Doc Info"/>
    <w:basedOn w:val="Normal"/>
    <w:next w:val="Normal"/>
    <w:rsid w:val="0066785F"/>
    <w:pPr>
      <w:jc w:val="center"/>
    </w:pPr>
    <w:rPr>
      <w:rFonts w:ascii="Arial" w:hAnsi="Arial"/>
      <w:sz w:val="14"/>
    </w:rPr>
  </w:style>
  <w:style w:type="paragraph" w:customStyle="1" w:styleId="Heading2NotTOC">
    <w:name w:val="Heading 2 Not TOC"/>
    <w:basedOn w:val="Heading2"/>
    <w:next w:val="BodyText"/>
    <w:rsid w:val="0066785F"/>
    <w:pPr>
      <w:outlineLvl w:val="9"/>
    </w:pPr>
  </w:style>
  <w:style w:type="character" w:customStyle="1" w:styleId="ReferenceChar">
    <w:name w:val="Reference Char"/>
    <w:link w:val="Reference"/>
    <w:rsid w:val="001014BF"/>
    <w:rPr>
      <w:sz w:val="26"/>
    </w:rPr>
  </w:style>
  <w:style w:type="character" w:styleId="FollowedHyperlink">
    <w:name w:val="FollowedHyperlink"/>
    <w:rsid w:val="000F6D72"/>
    <w:rPr>
      <w:color w:val="800080"/>
      <w:u w:val="single"/>
    </w:rPr>
  </w:style>
  <w:style w:type="paragraph" w:styleId="DocumentMap">
    <w:name w:val="Document Map"/>
    <w:basedOn w:val="Normal"/>
    <w:semiHidden/>
    <w:rsid w:val="00F7006B"/>
    <w:pPr>
      <w:shd w:val="clear" w:color="auto" w:fill="000080"/>
    </w:pPr>
    <w:rPr>
      <w:rFonts w:ascii="Tahoma" w:hAnsi="Tahoma" w:cs="Tahoma"/>
      <w:sz w:val="20"/>
      <w:szCs w:val="20"/>
    </w:rPr>
  </w:style>
  <w:style w:type="paragraph" w:styleId="NormalWeb">
    <w:name w:val="Normal (Web)"/>
    <w:basedOn w:val="Normal"/>
    <w:rsid w:val="00F42E9B"/>
    <w:rPr>
      <w:sz w:val="24"/>
    </w:rPr>
  </w:style>
  <w:style w:type="paragraph" w:customStyle="1" w:styleId="RecBBullet2">
    <w:name w:val="RecB Bullet 2"/>
    <w:basedOn w:val="ListBullet2"/>
    <w:semiHidden/>
    <w:rsid w:val="0084320C"/>
    <w:pPr>
      <w:pBdr>
        <w:left w:val="single" w:sz="24" w:space="29" w:color="C0C0C0"/>
      </w:pBdr>
    </w:pPr>
    <w:rPr>
      <w:b/>
      <w:i/>
    </w:rPr>
  </w:style>
  <w:style w:type="character" w:customStyle="1" w:styleId="BalloonTextChar">
    <w:name w:val="Balloon Text Char"/>
    <w:basedOn w:val="DefaultParagraphFont"/>
    <w:link w:val="BalloonText"/>
    <w:rsid w:val="0084320C"/>
    <w:rPr>
      <w:rFonts w:ascii="Tahoma" w:hAnsi="Tahoma" w:cs="Tahoma"/>
      <w:sz w:val="16"/>
      <w:szCs w:val="16"/>
    </w:rPr>
  </w:style>
  <w:style w:type="character" w:customStyle="1" w:styleId="SubtitleChar">
    <w:name w:val="Subtitle Char"/>
    <w:basedOn w:val="DefaultParagraphFont"/>
    <w:link w:val="Subtitle"/>
    <w:rsid w:val="0084320C"/>
    <w:rPr>
      <w:rFonts w:ascii="Arial" w:hAnsi="Arial"/>
      <w:szCs w:val="24"/>
    </w:rPr>
  </w:style>
  <w:style w:type="paragraph" w:customStyle="1" w:styleId="BoxListBullet3">
    <w:name w:val="Box List Bullet 3"/>
    <w:basedOn w:val="ListBullet3"/>
    <w:rsid w:val="0084320C"/>
    <w:pPr>
      <w:numPr>
        <w:numId w:val="19"/>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84320C"/>
    <w:rPr>
      <w:i/>
      <w:iCs/>
    </w:rPr>
  </w:style>
  <w:style w:type="paragraph" w:customStyle="1" w:styleId="BoxQuoteBullet">
    <w:name w:val="Box Quote Bullet"/>
    <w:basedOn w:val="BoxQuote"/>
    <w:next w:val="Box"/>
    <w:rsid w:val="0084320C"/>
    <w:pPr>
      <w:numPr>
        <w:numId w:val="17"/>
      </w:numPr>
      <w:ind w:left="568" w:hanging="284"/>
    </w:pPr>
  </w:style>
  <w:style w:type="paragraph" w:customStyle="1" w:styleId="InformationRequestBullet">
    <w:name w:val="Information Request Bullet"/>
    <w:basedOn w:val="ListBullet"/>
    <w:next w:val="BodyText"/>
    <w:rsid w:val="0084320C"/>
    <w:pPr>
      <w:numPr>
        <w:numId w:val="18"/>
      </w:numPr>
      <w:ind w:left="340" w:hanging="340"/>
    </w:pPr>
    <w:rPr>
      <w:rFonts w:ascii="Arial" w:hAnsi="Arial"/>
      <w:i/>
      <w:sz w:val="24"/>
    </w:rPr>
  </w:style>
  <w:style w:type="character" w:customStyle="1" w:styleId="CommentTextChar">
    <w:name w:val="Comment Text Char"/>
    <w:basedOn w:val="DefaultParagraphFont"/>
    <w:link w:val="CommentText"/>
    <w:semiHidden/>
    <w:rsid w:val="005C54DA"/>
    <w:rPr>
      <w:szCs w:val="24"/>
    </w:rPr>
  </w:style>
  <w:style w:type="paragraph" w:styleId="Revision">
    <w:name w:val="Revision"/>
    <w:hidden/>
    <w:uiPriority w:val="99"/>
    <w:semiHidden/>
    <w:rsid w:val="00422E2C"/>
    <w:rPr>
      <w:sz w:val="26"/>
      <w:szCs w:val="24"/>
    </w:rPr>
  </w:style>
  <w:style w:type="paragraph" w:customStyle="1" w:styleId="BoxSpaceAbove">
    <w:name w:val="Box Space Above"/>
    <w:basedOn w:val="BodyText"/>
    <w:rsid w:val="0084320C"/>
    <w:pPr>
      <w:keepNext/>
      <w:spacing w:before="360" w:line="80" w:lineRule="exact"/>
      <w:jc w:val="left"/>
    </w:pPr>
  </w:style>
  <w:style w:type="paragraph" w:customStyle="1" w:styleId="BoxSpaceBelow">
    <w:name w:val="Box Space Below"/>
    <w:basedOn w:val="Box"/>
    <w:rsid w:val="0084320C"/>
    <w:pPr>
      <w:keepNext w:val="0"/>
      <w:spacing w:before="60" w:after="60" w:line="80" w:lineRule="exact"/>
    </w:pPr>
    <w:rPr>
      <w:sz w:val="14"/>
    </w:rPr>
  </w:style>
  <w:style w:type="paragraph" w:customStyle="1" w:styleId="Default">
    <w:name w:val="Default"/>
    <w:rsid w:val="00751EA8"/>
    <w:pPr>
      <w:autoSpaceDE w:val="0"/>
      <w:autoSpaceDN w:val="0"/>
      <w:adjustRightInd w:val="0"/>
    </w:pPr>
    <w:rPr>
      <w:rFonts w:ascii="Frutiger LT Std 45 Light" w:hAnsi="Frutiger LT Std 45 Light" w:cs="Frutiger LT Std 45 Light"/>
      <w:color w:val="000000"/>
      <w:sz w:val="24"/>
      <w:szCs w:val="24"/>
    </w:rPr>
  </w:style>
  <w:style w:type="character" w:customStyle="1" w:styleId="Heading3Char">
    <w:name w:val="Heading 3 Char"/>
    <w:basedOn w:val="DefaultParagraphFont"/>
    <w:link w:val="Heading3"/>
    <w:rsid w:val="00112967"/>
    <w:rPr>
      <w:rFonts w:ascii="Arial" w:hAnsi="Arial"/>
      <w:b/>
      <w:sz w:val="26"/>
    </w:rPr>
  </w:style>
  <w:style w:type="character" w:customStyle="1" w:styleId="BodyTextChar">
    <w:name w:val="Body Text Char"/>
    <w:aliases w:val="new legislation style Char,Body Text Char1 Char Char Char,new legislation style Char Char Char Char Char,Body Text Char1 Char Char Char Char Char,Body Text Char Char Char Char Char Char Char,Body Text Char Char1 Char Char Char"/>
    <w:basedOn w:val="DefaultParagraphFont"/>
    <w:link w:val="BodyText"/>
    <w:rsid w:val="005F2B76"/>
    <w:rPr>
      <w:sz w:val="26"/>
    </w:rPr>
  </w:style>
  <w:style w:type="character" w:customStyle="1" w:styleId="BoxListBullet2Char">
    <w:name w:val="Box List Bullet 2 Char"/>
    <w:basedOn w:val="BoxChar"/>
    <w:link w:val="BoxListBullet2"/>
    <w:rsid w:val="00394397"/>
    <w:rPr>
      <w:rFonts w:ascii="Arial" w:hAnsi="Arial"/>
      <w:sz w:val="22"/>
    </w:rPr>
  </w:style>
  <w:style w:type="character" w:customStyle="1" w:styleId="BoxListBulletChar">
    <w:name w:val="Box List Bullet Char"/>
    <w:basedOn w:val="BoxChar"/>
    <w:link w:val="BoxListBullet"/>
    <w:rsid w:val="00394397"/>
    <w:rPr>
      <w:rFonts w:ascii="Arial" w:hAnsi="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84320C"/>
    <w:rPr>
      <w:sz w:val="26"/>
      <w:szCs w:val="24"/>
    </w:rPr>
  </w:style>
  <w:style w:type="paragraph" w:styleId="Heading1">
    <w:name w:val="heading 1"/>
    <w:basedOn w:val="BodyText"/>
    <w:next w:val="BodyText"/>
    <w:rsid w:val="0084320C"/>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84320C"/>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84320C"/>
    <w:pPr>
      <w:spacing w:before="560" w:line="320" w:lineRule="exact"/>
      <w:ind w:left="0" w:firstLine="0"/>
      <w:outlineLvl w:val="2"/>
    </w:pPr>
    <w:rPr>
      <w:sz w:val="26"/>
    </w:rPr>
  </w:style>
  <w:style w:type="paragraph" w:styleId="Heading4">
    <w:name w:val="heading 4"/>
    <w:basedOn w:val="Heading3"/>
    <w:next w:val="BodyText"/>
    <w:link w:val="Heading4Char"/>
    <w:qFormat/>
    <w:rsid w:val="0084320C"/>
    <w:pPr>
      <w:spacing w:before="480"/>
      <w:outlineLvl w:val="3"/>
    </w:pPr>
    <w:rPr>
      <w:b w:val="0"/>
      <w:i/>
      <w:sz w:val="24"/>
    </w:rPr>
  </w:style>
  <w:style w:type="paragraph" w:styleId="Heading5">
    <w:name w:val="heading 5"/>
    <w:basedOn w:val="Heading4"/>
    <w:next w:val="BodyText"/>
    <w:qFormat/>
    <w:rsid w:val="0084320C"/>
    <w:pPr>
      <w:outlineLvl w:val="4"/>
    </w:pPr>
    <w:rPr>
      <w:rFonts w:ascii="Times New Roman" w:hAnsi="Times New Roman"/>
      <w:sz w:val="26"/>
    </w:rPr>
  </w:style>
  <w:style w:type="paragraph" w:styleId="Heading6">
    <w:name w:val="heading 6"/>
    <w:basedOn w:val="BodyText"/>
    <w:next w:val="BodyText"/>
    <w:rsid w:val="0084320C"/>
    <w:pPr>
      <w:spacing w:after="60"/>
      <w:jc w:val="left"/>
      <w:outlineLvl w:val="5"/>
    </w:pPr>
    <w:rPr>
      <w:i/>
      <w:sz w:val="22"/>
    </w:rPr>
  </w:style>
  <w:style w:type="paragraph" w:styleId="Heading7">
    <w:name w:val="heading 7"/>
    <w:basedOn w:val="BodyText"/>
    <w:next w:val="BodyText"/>
    <w:rsid w:val="0084320C"/>
    <w:pPr>
      <w:spacing w:after="60" w:line="240" w:lineRule="auto"/>
      <w:jc w:val="left"/>
      <w:outlineLvl w:val="6"/>
    </w:pPr>
    <w:rPr>
      <w:rFonts w:ascii="Arial" w:hAnsi="Arial"/>
      <w:sz w:val="20"/>
    </w:rPr>
  </w:style>
  <w:style w:type="paragraph" w:styleId="Heading8">
    <w:name w:val="heading 8"/>
    <w:basedOn w:val="BodyText"/>
    <w:next w:val="BodyText"/>
    <w:rsid w:val="0084320C"/>
    <w:pPr>
      <w:spacing w:after="60" w:line="240" w:lineRule="auto"/>
      <w:jc w:val="left"/>
      <w:outlineLvl w:val="7"/>
    </w:pPr>
    <w:rPr>
      <w:rFonts w:ascii="Arial" w:hAnsi="Arial"/>
      <w:i/>
      <w:sz w:val="20"/>
    </w:rPr>
  </w:style>
  <w:style w:type="paragraph" w:styleId="Heading9">
    <w:name w:val="heading 9"/>
    <w:basedOn w:val="BodyText"/>
    <w:next w:val="BodyText"/>
    <w:rsid w:val="0084320C"/>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84320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4320C"/>
  </w:style>
  <w:style w:type="paragraph" w:styleId="BodyText">
    <w:name w:val="Body Text"/>
    <w:aliases w:val="new legislation style,Body Text Char1 Char Char,new legislation style Char Char Char Char,Body Text Char1 Char Char Char Char,Body Text Char Char Char Char Char Char,Body Text Char Char1 Char Char,Body Text Char1 Char"/>
    <w:link w:val="BodyTextChar"/>
    <w:qFormat/>
    <w:rsid w:val="0084320C"/>
    <w:pPr>
      <w:spacing w:before="240" w:line="320" w:lineRule="atLeast"/>
      <w:jc w:val="both"/>
    </w:pPr>
    <w:rPr>
      <w:sz w:val="26"/>
    </w:rPr>
  </w:style>
  <w:style w:type="paragraph" w:customStyle="1" w:styleId="Chapter">
    <w:name w:val="Chapter"/>
    <w:basedOn w:val="Heading1"/>
    <w:next w:val="BodyText"/>
    <w:semiHidden/>
    <w:rsid w:val="0084320C"/>
    <w:pPr>
      <w:ind w:left="0" w:firstLine="0"/>
      <w:outlineLvl w:val="9"/>
    </w:pPr>
  </w:style>
  <w:style w:type="paragraph" w:customStyle="1" w:styleId="SequenceInfo">
    <w:name w:val="Sequence Info"/>
    <w:basedOn w:val="BodyText"/>
    <w:semiHidden/>
    <w:rsid w:val="0084320C"/>
    <w:rPr>
      <w:vanish/>
      <w:sz w:val="16"/>
    </w:rPr>
  </w:style>
  <w:style w:type="character" w:styleId="CommentReference">
    <w:name w:val="annotation reference"/>
    <w:basedOn w:val="DefaultParagraphFont"/>
    <w:semiHidden/>
    <w:rsid w:val="0084320C"/>
    <w:rPr>
      <w:b/>
      <w:vanish/>
      <w:color w:val="FF00FF"/>
      <w:sz w:val="20"/>
    </w:rPr>
  </w:style>
  <w:style w:type="paragraph" w:styleId="CommentText">
    <w:name w:val="annotation text"/>
    <w:basedOn w:val="Normal"/>
    <w:link w:val="CommentTextChar"/>
    <w:semiHidden/>
    <w:rsid w:val="0084320C"/>
    <w:pPr>
      <w:spacing w:before="120" w:line="240" w:lineRule="atLeast"/>
      <w:ind w:left="567" w:hanging="567"/>
    </w:pPr>
    <w:rPr>
      <w:sz w:val="20"/>
    </w:rPr>
  </w:style>
  <w:style w:type="paragraph" w:customStyle="1" w:styleId="Abbreviation">
    <w:name w:val="Abbreviation"/>
    <w:basedOn w:val="BodyText"/>
    <w:rsid w:val="0084320C"/>
    <w:pPr>
      <w:spacing w:before="120"/>
      <w:ind w:left="2381" w:hanging="2381"/>
      <w:jc w:val="left"/>
    </w:pPr>
  </w:style>
  <w:style w:type="paragraph" w:customStyle="1" w:styleId="Box">
    <w:name w:val="Box"/>
    <w:basedOn w:val="BodyText"/>
    <w:link w:val="BoxChar"/>
    <w:qFormat/>
    <w:rsid w:val="0084320C"/>
    <w:pPr>
      <w:keepNext/>
      <w:spacing w:before="120" w:line="280" w:lineRule="atLeast"/>
    </w:pPr>
    <w:rPr>
      <w:rFonts w:ascii="Arial" w:hAnsi="Arial"/>
      <w:sz w:val="22"/>
    </w:rPr>
  </w:style>
  <w:style w:type="paragraph" w:customStyle="1" w:styleId="QuoteBullet">
    <w:name w:val="Quote Bullet"/>
    <w:basedOn w:val="Quote"/>
    <w:rsid w:val="0084320C"/>
    <w:pPr>
      <w:numPr>
        <w:numId w:val="11"/>
      </w:numPr>
    </w:pPr>
  </w:style>
  <w:style w:type="paragraph" w:customStyle="1" w:styleId="BoxListBullet">
    <w:name w:val="Box List Bullet"/>
    <w:basedOn w:val="BodyText"/>
    <w:link w:val="BoxListBulletChar"/>
    <w:rsid w:val="0084320C"/>
    <w:pPr>
      <w:keepNext/>
      <w:numPr>
        <w:numId w:val="6"/>
      </w:numPr>
      <w:spacing w:before="60" w:line="280" w:lineRule="atLeast"/>
    </w:pPr>
    <w:rPr>
      <w:rFonts w:ascii="Arial" w:hAnsi="Arial"/>
      <w:sz w:val="22"/>
    </w:rPr>
  </w:style>
  <w:style w:type="paragraph" w:customStyle="1" w:styleId="BoxListBullet2">
    <w:name w:val="Box List Bullet 2"/>
    <w:basedOn w:val="BodyText"/>
    <w:link w:val="BoxListBullet2Char"/>
    <w:rsid w:val="0084320C"/>
    <w:pPr>
      <w:keepNext/>
      <w:numPr>
        <w:numId w:val="3"/>
      </w:numPr>
      <w:spacing w:before="60" w:line="280" w:lineRule="atLeast"/>
    </w:pPr>
    <w:rPr>
      <w:rFonts w:ascii="Arial" w:hAnsi="Arial"/>
      <w:sz w:val="22"/>
    </w:rPr>
  </w:style>
  <w:style w:type="paragraph" w:customStyle="1" w:styleId="BoxListNumber">
    <w:name w:val="Box List Number"/>
    <w:basedOn w:val="BodyText"/>
    <w:rsid w:val="0084320C"/>
    <w:pPr>
      <w:keepNext/>
      <w:numPr>
        <w:numId w:val="15"/>
      </w:numPr>
      <w:spacing w:before="60" w:line="280" w:lineRule="atLeast"/>
    </w:pPr>
    <w:rPr>
      <w:rFonts w:ascii="Arial" w:hAnsi="Arial"/>
      <w:sz w:val="22"/>
    </w:rPr>
  </w:style>
  <w:style w:type="paragraph" w:customStyle="1" w:styleId="BoxListNumber2">
    <w:name w:val="Box List Number 2"/>
    <w:basedOn w:val="BoxListNumber"/>
    <w:rsid w:val="0084320C"/>
    <w:pPr>
      <w:numPr>
        <w:ilvl w:val="1"/>
      </w:numPr>
    </w:pPr>
  </w:style>
  <w:style w:type="paragraph" w:customStyle="1" w:styleId="BoxQuote">
    <w:name w:val="Box Quote"/>
    <w:basedOn w:val="BodyText"/>
    <w:next w:val="Box"/>
    <w:rsid w:val="0084320C"/>
    <w:pPr>
      <w:keepNext/>
      <w:spacing w:before="60" w:line="260" w:lineRule="exact"/>
      <w:ind w:left="284"/>
    </w:pPr>
    <w:rPr>
      <w:rFonts w:ascii="Arial" w:hAnsi="Arial"/>
      <w:sz w:val="20"/>
    </w:rPr>
  </w:style>
  <w:style w:type="paragraph" w:customStyle="1" w:styleId="BoxSource">
    <w:name w:val="Box Source"/>
    <w:basedOn w:val="Source"/>
    <w:next w:val="BodyText"/>
    <w:rsid w:val="0084320C"/>
    <w:pPr>
      <w:spacing w:before="180" w:after="0"/>
    </w:pPr>
  </w:style>
  <w:style w:type="paragraph" w:customStyle="1" w:styleId="BoxSpace">
    <w:name w:val="Box Space"/>
    <w:basedOn w:val="BodyText"/>
    <w:rsid w:val="00DA56CA"/>
    <w:pPr>
      <w:keepNext/>
      <w:spacing w:before="360" w:line="80" w:lineRule="exact"/>
      <w:jc w:val="left"/>
    </w:pPr>
  </w:style>
  <w:style w:type="paragraph" w:customStyle="1" w:styleId="BoxSubtitle">
    <w:name w:val="Box Subtitle"/>
    <w:basedOn w:val="BoxTitle"/>
    <w:next w:val="Normal"/>
    <w:rsid w:val="0084320C"/>
    <w:pPr>
      <w:spacing w:after="80" w:line="200" w:lineRule="exact"/>
      <w:ind w:firstLine="0"/>
    </w:pPr>
    <w:rPr>
      <w:b w:val="0"/>
      <w:sz w:val="20"/>
    </w:rPr>
  </w:style>
  <w:style w:type="paragraph" w:customStyle="1" w:styleId="BoxTitle">
    <w:name w:val="Box Title"/>
    <w:basedOn w:val="Caption"/>
    <w:next w:val="BoxSubtitle"/>
    <w:rsid w:val="0084320C"/>
    <w:pPr>
      <w:spacing w:before="120" w:after="0"/>
      <w:ind w:left="1304" w:hanging="1304"/>
    </w:pPr>
    <w:rPr>
      <w:sz w:val="24"/>
    </w:rPr>
  </w:style>
  <w:style w:type="paragraph" w:styleId="Caption">
    <w:name w:val="caption"/>
    <w:basedOn w:val="Normal"/>
    <w:next w:val="BodyText"/>
    <w:rsid w:val="0084320C"/>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84320C"/>
    <w:pPr>
      <w:ind w:left="907"/>
    </w:pPr>
    <w:rPr>
      <w:rFonts w:ascii="Arial" w:hAnsi="Arial"/>
      <w:b/>
      <w:sz w:val="22"/>
    </w:rPr>
  </w:style>
  <w:style w:type="character" w:customStyle="1" w:styleId="DocumentInfo">
    <w:name w:val="Document Info"/>
    <w:basedOn w:val="DefaultParagraphFont"/>
    <w:semiHidden/>
    <w:rsid w:val="0084320C"/>
    <w:rPr>
      <w:rFonts w:ascii="Arial" w:hAnsi="Arial"/>
      <w:sz w:val="14"/>
    </w:rPr>
  </w:style>
  <w:style w:type="paragraph" w:styleId="Footer">
    <w:name w:val="footer"/>
    <w:basedOn w:val="BodyText"/>
    <w:semiHidden/>
    <w:rsid w:val="0084320C"/>
    <w:pPr>
      <w:spacing w:before="80" w:line="200" w:lineRule="exact"/>
      <w:ind w:right="6"/>
      <w:jc w:val="left"/>
    </w:pPr>
    <w:rPr>
      <w:caps/>
      <w:spacing w:val="-4"/>
      <w:sz w:val="16"/>
    </w:rPr>
  </w:style>
  <w:style w:type="character" w:customStyle="1" w:styleId="DraftingNote">
    <w:name w:val="Drafting Note"/>
    <w:basedOn w:val="DefaultParagraphFont"/>
    <w:rsid w:val="0084320C"/>
    <w:rPr>
      <w:b/>
      <w:color w:val="FF0000"/>
      <w:sz w:val="24"/>
      <w:u w:val="dotted"/>
    </w:rPr>
  </w:style>
  <w:style w:type="paragraph" w:customStyle="1" w:styleId="BoxContinued">
    <w:name w:val="Box Continued"/>
    <w:basedOn w:val="BodyText"/>
    <w:next w:val="BodyText"/>
    <w:semiHidden/>
    <w:rsid w:val="0084320C"/>
    <w:pPr>
      <w:spacing w:before="180" w:line="220" w:lineRule="exact"/>
      <w:jc w:val="right"/>
    </w:pPr>
    <w:rPr>
      <w:rFonts w:ascii="Arial" w:hAnsi="Arial"/>
      <w:sz w:val="18"/>
    </w:rPr>
  </w:style>
  <w:style w:type="paragraph" w:customStyle="1" w:styleId="Figure">
    <w:name w:val="Figure"/>
    <w:basedOn w:val="BodyText"/>
    <w:rsid w:val="0084320C"/>
    <w:pPr>
      <w:keepNext/>
      <w:spacing w:before="120" w:after="120" w:line="240" w:lineRule="atLeast"/>
      <w:jc w:val="center"/>
    </w:pPr>
  </w:style>
  <w:style w:type="paragraph" w:customStyle="1" w:styleId="FigureTitle">
    <w:name w:val="Figure Title"/>
    <w:basedOn w:val="Caption"/>
    <w:next w:val="Subtitle"/>
    <w:link w:val="FigureTitleChar"/>
    <w:rsid w:val="0084320C"/>
    <w:rPr>
      <w:sz w:val="24"/>
    </w:rPr>
  </w:style>
  <w:style w:type="paragraph" w:styleId="Subtitle">
    <w:name w:val="Subtitle"/>
    <w:basedOn w:val="Caption"/>
    <w:link w:val="SubtitleChar"/>
    <w:rsid w:val="0084320C"/>
    <w:pPr>
      <w:spacing w:before="0" w:line="200" w:lineRule="exact"/>
      <w:ind w:firstLine="0"/>
    </w:pPr>
    <w:rPr>
      <w:b w:val="0"/>
      <w:sz w:val="20"/>
    </w:rPr>
  </w:style>
  <w:style w:type="paragraph" w:customStyle="1" w:styleId="Finding">
    <w:name w:val="Finding"/>
    <w:basedOn w:val="BodyText"/>
    <w:rsid w:val="0084320C"/>
    <w:pPr>
      <w:keepLines/>
      <w:spacing w:before="180"/>
    </w:pPr>
    <w:rPr>
      <w:i/>
    </w:rPr>
  </w:style>
  <w:style w:type="paragraph" w:customStyle="1" w:styleId="FindingBullet">
    <w:name w:val="Finding Bullet"/>
    <w:basedOn w:val="Finding"/>
    <w:rsid w:val="0084320C"/>
    <w:pPr>
      <w:numPr>
        <w:numId w:val="7"/>
      </w:numPr>
      <w:spacing w:before="80"/>
    </w:pPr>
  </w:style>
  <w:style w:type="paragraph" w:customStyle="1" w:styleId="FindingNoTitle">
    <w:name w:val="Finding NoTitle"/>
    <w:basedOn w:val="Finding"/>
    <w:rsid w:val="0084320C"/>
    <w:pPr>
      <w:spacing w:before="240"/>
    </w:pPr>
  </w:style>
  <w:style w:type="paragraph" w:customStyle="1" w:styleId="FindingTitle">
    <w:name w:val="Finding Title"/>
    <w:basedOn w:val="RecTitle"/>
    <w:next w:val="Finding"/>
    <w:rsid w:val="0084320C"/>
    <w:pPr>
      <w:framePr w:wrap="notBeside" w:hAnchor="text"/>
    </w:pPr>
  </w:style>
  <w:style w:type="paragraph" w:customStyle="1" w:styleId="FooterEnd">
    <w:name w:val="Footer End"/>
    <w:basedOn w:val="Footer"/>
    <w:rsid w:val="0084320C"/>
    <w:pPr>
      <w:spacing w:before="0" w:line="20" w:lineRule="exact"/>
    </w:pPr>
  </w:style>
  <w:style w:type="character" w:styleId="FootnoteReference">
    <w:name w:val="footnote reference"/>
    <w:basedOn w:val="DefaultParagraphFont"/>
    <w:semiHidden/>
    <w:rsid w:val="0084320C"/>
    <w:rPr>
      <w:rFonts w:ascii="Times New Roman" w:hAnsi="Times New Roman"/>
      <w:position w:val="6"/>
      <w:sz w:val="22"/>
      <w:vertAlign w:val="baseline"/>
    </w:rPr>
  </w:style>
  <w:style w:type="paragraph" w:styleId="FootnoteText">
    <w:name w:val="footnote text"/>
    <w:basedOn w:val="BodyText"/>
    <w:rsid w:val="0084320C"/>
    <w:pPr>
      <w:tabs>
        <w:tab w:val="left" w:pos="284"/>
      </w:tabs>
      <w:spacing w:before="80" w:line="260" w:lineRule="exact"/>
      <w:ind w:left="284" w:hanging="284"/>
    </w:pPr>
    <w:rPr>
      <w:sz w:val="22"/>
    </w:rPr>
  </w:style>
  <w:style w:type="paragraph" w:styleId="Header">
    <w:name w:val="header"/>
    <w:basedOn w:val="BodyText"/>
    <w:rsid w:val="0084320C"/>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84320C"/>
    <w:pPr>
      <w:spacing w:line="20" w:lineRule="exact"/>
    </w:pPr>
    <w:rPr>
      <w:sz w:val="16"/>
    </w:rPr>
  </w:style>
  <w:style w:type="paragraph" w:customStyle="1" w:styleId="HeaderEven">
    <w:name w:val="Header Even"/>
    <w:basedOn w:val="Header"/>
    <w:semiHidden/>
    <w:rsid w:val="0084320C"/>
  </w:style>
  <w:style w:type="paragraph" w:customStyle="1" w:styleId="HeaderOdd">
    <w:name w:val="Header Odd"/>
    <w:basedOn w:val="Header"/>
    <w:semiHidden/>
    <w:rsid w:val="0084320C"/>
  </w:style>
  <w:style w:type="paragraph" w:customStyle="1" w:styleId="InformationRequest">
    <w:name w:val="Information Request"/>
    <w:basedOn w:val="Finding"/>
    <w:next w:val="BodyText"/>
    <w:rsid w:val="0084320C"/>
    <w:pPr>
      <w:spacing w:before="360" w:after="120"/>
    </w:pPr>
    <w:rPr>
      <w:rFonts w:ascii="Arial" w:hAnsi="Arial"/>
      <w:sz w:val="24"/>
    </w:rPr>
  </w:style>
  <w:style w:type="paragraph" w:styleId="ListBullet">
    <w:name w:val="List Bullet"/>
    <w:basedOn w:val="BodyText"/>
    <w:rsid w:val="0084320C"/>
    <w:pPr>
      <w:numPr>
        <w:numId w:val="5"/>
      </w:numPr>
      <w:spacing w:before="120"/>
    </w:pPr>
  </w:style>
  <w:style w:type="paragraph" w:styleId="ListBullet2">
    <w:name w:val="List Bullet 2"/>
    <w:basedOn w:val="BodyText"/>
    <w:rsid w:val="0084320C"/>
    <w:pPr>
      <w:numPr>
        <w:numId w:val="2"/>
      </w:numPr>
      <w:spacing w:before="120"/>
    </w:pPr>
  </w:style>
  <w:style w:type="paragraph" w:styleId="ListBullet3">
    <w:name w:val="List Bullet 3"/>
    <w:basedOn w:val="BodyText"/>
    <w:rsid w:val="0084320C"/>
    <w:pPr>
      <w:numPr>
        <w:numId w:val="1"/>
      </w:numPr>
      <w:spacing w:before="120"/>
    </w:pPr>
  </w:style>
  <w:style w:type="paragraph" w:styleId="ListNumber">
    <w:name w:val="List Number"/>
    <w:basedOn w:val="BodyText"/>
    <w:rsid w:val="0084320C"/>
    <w:pPr>
      <w:numPr>
        <w:numId w:val="14"/>
      </w:numPr>
      <w:spacing w:before="120"/>
    </w:pPr>
  </w:style>
  <w:style w:type="paragraph" w:styleId="ListNumber2">
    <w:name w:val="List Number 2"/>
    <w:basedOn w:val="ListNumber"/>
    <w:rsid w:val="0084320C"/>
    <w:pPr>
      <w:numPr>
        <w:ilvl w:val="1"/>
      </w:numPr>
    </w:pPr>
  </w:style>
  <w:style w:type="paragraph" w:styleId="ListNumber3">
    <w:name w:val="List Number 3"/>
    <w:basedOn w:val="ListNumber2"/>
    <w:rsid w:val="0084320C"/>
    <w:pPr>
      <w:numPr>
        <w:ilvl w:val="2"/>
      </w:numPr>
    </w:pPr>
  </w:style>
  <w:style w:type="paragraph" w:customStyle="1" w:styleId="Note">
    <w:name w:val="Note"/>
    <w:basedOn w:val="BodyText"/>
    <w:next w:val="BodyText"/>
    <w:link w:val="NoteChar"/>
    <w:rsid w:val="0084320C"/>
    <w:pPr>
      <w:keepLines/>
      <w:spacing w:before="80" w:line="220" w:lineRule="exact"/>
    </w:pPr>
    <w:rPr>
      <w:rFonts w:ascii="Arial" w:hAnsi="Arial"/>
      <w:sz w:val="18"/>
    </w:rPr>
  </w:style>
  <w:style w:type="character" w:customStyle="1" w:styleId="NoteLabel">
    <w:name w:val="Note Label"/>
    <w:basedOn w:val="DefaultParagraphFont"/>
    <w:rsid w:val="0084320C"/>
    <w:rPr>
      <w:rFonts w:ascii="Arial" w:hAnsi="Arial"/>
      <w:b/>
      <w:position w:val="6"/>
      <w:sz w:val="18"/>
    </w:rPr>
  </w:style>
  <w:style w:type="character" w:styleId="PageNumber">
    <w:name w:val="page number"/>
    <w:basedOn w:val="DefaultParagraphFont"/>
    <w:rsid w:val="0084320C"/>
    <w:rPr>
      <w:rFonts w:ascii="Arial" w:hAnsi="Arial"/>
      <w:b/>
      <w:sz w:val="16"/>
    </w:rPr>
  </w:style>
  <w:style w:type="paragraph" w:customStyle="1" w:styleId="PartDivider">
    <w:name w:val="Part Divider"/>
    <w:basedOn w:val="BodyText"/>
    <w:next w:val="BodyText"/>
    <w:semiHidden/>
    <w:rsid w:val="0084320C"/>
    <w:pPr>
      <w:spacing w:before="0" w:line="40" w:lineRule="exact"/>
      <w:jc w:val="right"/>
    </w:pPr>
    <w:rPr>
      <w:smallCaps/>
      <w:sz w:val="16"/>
    </w:rPr>
  </w:style>
  <w:style w:type="paragraph" w:customStyle="1" w:styleId="PartNumber">
    <w:name w:val="Part Number"/>
    <w:basedOn w:val="BodyText"/>
    <w:next w:val="BodyText"/>
    <w:semiHidden/>
    <w:rsid w:val="0084320C"/>
    <w:pPr>
      <w:spacing w:before="4000" w:line="320" w:lineRule="exact"/>
      <w:ind w:left="6634"/>
      <w:jc w:val="right"/>
    </w:pPr>
    <w:rPr>
      <w:smallCaps/>
      <w:spacing w:val="60"/>
      <w:sz w:val="32"/>
    </w:rPr>
  </w:style>
  <w:style w:type="paragraph" w:customStyle="1" w:styleId="PartTitle">
    <w:name w:val="Part Title"/>
    <w:basedOn w:val="BodyText"/>
    <w:semiHidden/>
    <w:rsid w:val="0084320C"/>
    <w:pPr>
      <w:spacing w:before="160" w:after="1360" w:line="520" w:lineRule="exact"/>
      <w:ind w:right="2381"/>
      <w:jc w:val="right"/>
    </w:pPr>
    <w:rPr>
      <w:smallCaps/>
      <w:sz w:val="52"/>
    </w:rPr>
  </w:style>
  <w:style w:type="paragraph" w:styleId="Quote">
    <w:name w:val="Quote"/>
    <w:basedOn w:val="BodyText"/>
    <w:next w:val="BodyText"/>
    <w:qFormat/>
    <w:rsid w:val="0084320C"/>
    <w:pPr>
      <w:spacing w:before="120" w:line="280" w:lineRule="exact"/>
      <w:ind w:left="340"/>
    </w:pPr>
    <w:rPr>
      <w:sz w:val="24"/>
    </w:rPr>
  </w:style>
  <w:style w:type="paragraph" w:customStyle="1" w:styleId="Rec">
    <w:name w:val="Rec"/>
    <w:basedOn w:val="BodyText"/>
    <w:rsid w:val="0084320C"/>
    <w:pPr>
      <w:keepLines/>
      <w:spacing w:before="180"/>
    </w:pPr>
    <w:rPr>
      <w:b/>
      <w:i/>
    </w:rPr>
  </w:style>
  <w:style w:type="paragraph" w:customStyle="1" w:styleId="RecBullet">
    <w:name w:val="Rec Bullet"/>
    <w:basedOn w:val="Rec"/>
    <w:rsid w:val="0084320C"/>
    <w:pPr>
      <w:numPr>
        <w:numId w:val="8"/>
      </w:numPr>
      <w:spacing w:before="80"/>
    </w:pPr>
  </w:style>
  <w:style w:type="paragraph" w:customStyle="1" w:styleId="RecTitle">
    <w:name w:val="Rec Title"/>
    <w:basedOn w:val="BodyText"/>
    <w:next w:val="Normal"/>
    <w:rsid w:val="0084320C"/>
    <w:pPr>
      <w:keepNext/>
      <w:keepLines/>
    </w:pPr>
    <w:rPr>
      <w:caps/>
      <w:sz w:val="20"/>
    </w:rPr>
  </w:style>
  <w:style w:type="paragraph" w:customStyle="1" w:styleId="RecB">
    <w:name w:val="RecB"/>
    <w:basedOn w:val="Normal"/>
    <w:rsid w:val="0084320C"/>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84320C"/>
    <w:pPr>
      <w:numPr>
        <w:numId w:val="9"/>
      </w:numPr>
      <w:spacing w:before="80"/>
    </w:pPr>
  </w:style>
  <w:style w:type="paragraph" w:customStyle="1" w:styleId="RecBNoTitle">
    <w:name w:val="RecB NoTitle"/>
    <w:basedOn w:val="RecB"/>
    <w:rsid w:val="0084320C"/>
    <w:pPr>
      <w:spacing w:before="240"/>
    </w:pPr>
  </w:style>
  <w:style w:type="paragraph" w:customStyle="1" w:styleId="Reference">
    <w:name w:val="Reference"/>
    <w:basedOn w:val="BodyText"/>
    <w:link w:val="ReferenceChar"/>
    <w:rsid w:val="0084320C"/>
    <w:pPr>
      <w:spacing w:before="120"/>
      <w:ind w:left="340" w:hanging="340"/>
    </w:pPr>
  </w:style>
  <w:style w:type="paragraph" w:customStyle="1" w:styleId="SideNote">
    <w:name w:val="Side Note"/>
    <w:basedOn w:val="BodyText"/>
    <w:next w:val="BodyText"/>
    <w:semiHidden/>
    <w:rsid w:val="0084320C"/>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84320C"/>
    <w:pPr>
      <w:framePr w:wrap="around"/>
      <w:numPr>
        <w:numId w:val="4"/>
      </w:numPr>
      <w:tabs>
        <w:tab w:val="left" w:pos="227"/>
      </w:tabs>
    </w:pPr>
  </w:style>
  <w:style w:type="paragraph" w:customStyle="1" w:styleId="SideNoteGraphic">
    <w:name w:val="Side Note Graphic"/>
    <w:basedOn w:val="SideNote"/>
    <w:next w:val="BodyText"/>
    <w:semiHidden/>
    <w:rsid w:val="0084320C"/>
    <w:pPr>
      <w:framePr w:wrap="around"/>
    </w:pPr>
  </w:style>
  <w:style w:type="paragraph" w:customStyle="1" w:styleId="Source">
    <w:name w:val="Source"/>
    <w:basedOn w:val="Note"/>
    <w:next w:val="BodyText"/>
    <w:link w:val="SourceChar"/>
    <w:rsid w:val="0084320C"/>
    <w:pPr>
      <w:spacing w:after="120"/>
    </w:pPr>
  </w:style>
  <w:style w:type="paragraph" w:customStyle="1" w:styleId="TableBodyText">
    <w:name w:val="Table Body Text"/>
    <w:basedOn w:val="BodyText"/>
    <w:rsid w:val="0084320C"/>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84320C"/>
    <w:pPr>
      <w:numPr>
        <w:numId w:val="10"/>
      </w:numPr>
      <w:jc w:val="left"/>
    </w:pPr>
  </w:style>
  <w:style w:type="paragraph" w:customStyle="1" w:styleId="TableColumnHeading">
    <w:name w:val="Table Column Heading"/>
    <w:basedOn w:val="TableBodyText"/>
    <w:rsid w:val="0084320C"/>
    <w:pPr>
      <w:spacing w:before="80" w:after="80"/>
    </w:pPr>
    <w:rPr>
      <w:i/>
    </w:rPr>
  </w:style>
  <w:style w:type="paragraph" w:styleId="TableofFigures">
    <w:name w:val="table of figures"/>
    <w:basedOn w:val="TOC3"/>
    <w:next w:val="BodyText"/>
    <w:semiHidden/>
    <w:rsid w:val="0084320C"/>
    <w:pPr>
      <w:ind w:left="737" w:hanging="737"/>
    </w:pPr>
  </w:style>
  <w:style w:type="paragraph" w:styleId="TOC3">
    <w:name w:val="toc 3"/>
    <w:basedOn w:val="TOC2"/>
    <w:semiHidden/>
    <w:rsid w:val="0084320C"/>
    <w:pPr>
      <w:spacing w:before="60"/>
      <w:ind w:left="1190" w:hanging="680"/>
    </w:pPr>
    <w:rPr>
      <w:b w:val="0"/>
    </w:rPr>
  </w:style>
  <w:style w:type="paragraph" w:customStyle="1" w:styleId="TableTitle">
    <w:name w:val="Table Title"/>
    <w:basedOn w:val="Caption"/>
    <w:next w:val="Subtitle"/>
    <w:rsid w:val="0084320C"/>
    <w:rPr>
      <w:sz w:val="24"/>
    </w:rPr>
  </w:style>
  <w:style w:type="paragraph" w:customStyle="1" w:styleId="TableUnitsRow">
    <w:name w:val="Table Units Row"/>
    <w:basedOn w:val="TableBodyText"/>
    <w:rsid w:val="0084320C"/>
    <w:pPr>
      <w:spacing w:before="80" w:after="80"/>
    </w:pPr>
  </w:style>
  <w:style w:type="paragraph" w:styleId="TOC1">
    <w:name w:val="toc 1"/>
    <w:basedOn w:val="Normal"/>
    <w:next w:val="TOC2"/>
    <w:rsid w:val="0084320C"/>
    <w:pPr>
      <w:tabs>
        <w:tab w:val="right" w:pos="8789"/>
      </w:tabs>
      <w:spacing w:before="480" w:after="60" w:line="320" w:lineRule="exact"/>
      <w:ind w:left="1191" w:right="851" w:hanging="1191"/>
    </w:pPr>
    <w:rPr>
      <w:b/>
      <w:caps/>
    </w:rPr>
  </w:style>
  <w:style w:type="paragraph" w:styleId="TOC2">
    <w:name w:val="toc 2"/>
    <w:basedOn w:val="BodyText"/>
    <w:rsid w:val="0084320C"/>
    <w:pPr>
      <w:tabs>
        <w:tab w:val="right" w:pos="8789"/>
      </w:tabs>
      <w:ind w:left="510" w:right="851" w:hanging="510"/>
      <w:jc w:val="left"/>
    </w:pPr>
    <w:rPr>
      <w:b/>
    </w:rPr>
  </w:style>
  <w:style w:type="paragraph" w:styleId="TOC4">
    <w:name w:val="toc 4"/>
    <w:basedOn w:val="TOC3"/>
    <w:semiHidden/>
    <w:rsid w:val="0084320C"/>
    <w:pPr>
      <w:ind w:left="1191" w:firstLine="0"/>
    </w:pPr>
  </w:style>
  <w:style w:type="paragraph" w:customStyle="1" w:styleId="Jurisdictioncommentsbodytext">
    <w:name w:val="Jurisdiction comments body text"/>
    <w:rsid w:val="0084320C"/>
    <w:pPr>
      <w:spacing w:after="140"/>
      <w:jc w:val="both"/>
    </w:pPr>
    <w:rPr>
      <w:rFonts w:ascii="Arial" w:hAnsi="Arial"/>
      <w:sz w:val="24"/>
      <w:lang w:eastAsia="en-US"/>
    </w:rPr>
  </w:style>
  <w:style w:type="paragraph" w:customStyle="1" w:styleId="Continued">
    <w:name w:val="Continued"/>
    <w:basedOn w:val="BoxContinued"/>
    <w:next w:val="BodyText"/>
    <w:link w:val="ContinuedChar"/>
    <w:rsid w:val="0084320C"/>
  </w:style>
  <w:style w:type="paragraph" w:customStyle="1" w:styleId="BoxHeading1">
    <w:name w:val="Box Heading 1"/>
    <w:basedOn w:val="BodyText"/>
    <w:next w:val="Box"/>
    <w:rsid w:val="0084320C"/>
    <w:pPr>
      <w:keepNext/>
      <w:spacing w:before="200" w:line="280" w:lineRule="atLeast"/>
    </w:pPr>
    <w:rPr>
      <w:rFonts w:ascii="Arial" w:hAnsi="Arial"/>
      <w:b/>
      <w:sz w:val="22"/>
    </w:rPr>
  </w:style>
  <w:style w:type="paragraph" w:customStyle="1" w:styleId="BoxHeading2">
    <w:name w:val="Box Heading 2"/>
    <w:basedOn w:val="BoxHeading1"/>
    <w:next w:val="Normal"/>
    <w:rsid w:val="0084320C"/>
    <w:rPr>
      <w:b w:val="0"/>
      <w:i/>
    </w:rPr>
  </w:style>
  <w:style w:type="character" w:customStyle="1" w:styleId="ContinuedChar">
    <w:name w:val="Continued Char"/>
    <w:link w:val="Continued"/>
    <w:rsid w:val="009D236F"/>
    <w:rPr>
      <w:rFonts w:ascii="Arial" w:hAnsi="Arial"/>
      <w:sz w:val="18"/>
    </w:rPr>
  </w:style>
  <w:style w:type="table" w:styleId="TableGrid">
    <w:name w:val="Table Grid"/>
    <w:basedOn w:val="TableNormal"/>
    <w:rsid w:val="00DE44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Jurisdictioncommentsheading">
    <w:name w:val="Jurisdiction comments heading"/>
    <w:rsid w:val="0084320C"/>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84320C"/>
    <w:pPr>
      <w:numPr>
        <w:numId w:val="13"/>
      </w:numPr>
      <w:spacing w:after="140"/>
      <w:jc w:val="both"/>
    </w:pPr>
    <w:rPr>
      <w:rFonts w:ascii="Arial" w:hAnsi="Arial"/>
      <w:sz w:val="24"/>
      <w:lang w:eastAsia="en-US"/>
    </w:rPr>
  </w:style>
  <w:style w:type="paragraph" w:customStyle="1" w:styleId="SOC">
    <w:name w:val="SOC"/>
    <w:basedOn w:val="BodyText"/>
    <w:rsid w:val="0066785F"/>
    <w:pPr>
      <w:spacing w:before="0" w:after="140" w:line="240" w:lineRule="auto"/>
    </w:pPr>
    <w:rPr>
      <w:rFonts w:ascii="Arial" w:hAnsi="Arial"/>
      <w:sz w:val="24"/>
    </w:rPr>
  </w:style>
  <w:style w:type="paragraph" w:styleId="BalloonText">
    <w:name w:val="Balloon Text"/>
    <w:basedOn w:val="Normal"/>
    <w:link w:val="BalloonTextChar"/>
    <w:rsid w:val="0084320C"/>
    <w:rPr>
      <w:rFonts w:ascii="Tahoma" w:hAnsi="Tahoma" w:cs="Tahoma"/>
      <w:sz w:val="16"/>
      <w:szCs w:val="16"/>
    </w:rPr>
  </w:style>
  <w:style w:type="paragraph" w:styleId="CommentSubject">
    <w:name w:val="annotation subject"/>
    <w:basedOn w:val="CommentText"/>
    <w:next w:val="CommentText"/>
    <w:semiHidden/>
    <w:rsid w:val="004E3A2B"/>
    <w:pPr>
      <w:spacing w:before="0" w:line="240" w:lineRule="auto"/>
      <w:ind w:left="0" w:firstLine="0"/>
    </w:pPr>
    <w:rPr>
      <w:b/>
      <w:bCs/>
    </w:rPr>
  </w:style>
  <w:style w:type="character" w:customStyle="1" w:styleId="NoteChar">
    <w:name w:val="Note Char"/>
    <w:link w:val="Note"/>
    <w:rsid w:val="00663B9A"/>
    <w:rPr>
      <w:rFonts w:ascii="Arial" w:hAnsi="Arial"/>
      <w:sz w:val="18"/>
    </w:rPr>
  </w:style>
  <w:style w:type="character" w:customStyle="1" w:styleId="SourceChar">
    <w:name w:val="Source Char"/>
    <w:basedOn w:val="NoteChar"/>
    <w:link w:val="Source"/>
    <w:rsid w:val="00663B9A"/>
    <w:rPr>
      <w:rFonts w:ascii="Arial" w:hAnsi="Arial"/>
      <w:sz w:val="18"/>
    </w:rPr>
  </w:style>
  <w:style w:type="character" w:customStyle="1" w:styleId="FigureTitleChar">
    <w:name w:val="Figure Title Char"/>
    <w:link w:val="FigureTitle"/>
    <w:rsid w:val="00663B9A"/>
    <w:rPr>
      <w:rFonts w:ascii="Arial" w:hAnsi="Arial"/>
      <w:b/>
      <w:sz w:val="24"/>
      <w:szCs w:val="24"/>
    </w:rPr>
  </w:style>
  <w:style w:type="character" w:customStyle="1" w:styleId="BoxChar">
    <w:name w:val="Box Char"/>
    <w:link w:val="Box"/>
    <w:rsid w:val="003B68FC"/>
    <w:rPr>
      <w:rFonts w:ascii="Arial" w:hAnsi="Arial"/>
      <w:sz w:val="22"/>
    </w:rPr>
  </w:style>
  <w:style w:type="character" w:styleId="Hyperlink">
    <w:name w:val="Hyperlink"/>
    <w:uiPriority w:val="99"/>
    <w:rsid w:val="00066632"/>
    <w:rPr>
      <w:color w:val="0000FF"/>
      <w:u w:val="single"/>
    </w:rPr>
  </w:style>
  <w:style w:type="character" w:customStyle="1" w:styleId="Heading4Char">
    <w:name w:val="Heading 4 Char"/>
    <w:link w:val="Heading4"/>
    <w:rsid w:val="00601BD5"/>
    <w:rPr>
      <w:rFonts w:ascii="Arial" w:hAnsi="Arial"/>
      <w:i/>
      <w:sz w:val="24"/>
    </w:rPr>
  </w:style>
  <w:style w:type="paragraph" w:customStyle="1" w:styleId="DocInfo">
    <w:name w:val="Doc Info"/>
    <w:basedOn w:val="Normal"/>
    <w:next w:val="Normal"/>
    <w:rsid w:val="0066785F"/>
    <w:pPr>
      <w:jc w:val="center"/>
    </w:pPr>
    <w:rPr>
      <w:rFonts w:ascii="Arial" w:hAnsi="Arial"/>
      <w:sz w:val="14"/>
    </w:rPr>
  </w:style>
  <w:style w:type="paragraph" w:customStyle="1" w:styleId="Heading2NotTOC">
    <w:name w:val="Heading 2 Not TOC"/>
    <w:basedOn w:val="Heading2"/>
    <w:next w:val="BodyText"/>
    <w:rsid w:val="0066785F"/>
    <w:pPr>
      <w:outlineLvl w:val="9"/>
    </w:pPr>
  </w:style>
  <w:style w:type="character" w:customStyle="1" w:styleId="ReferenceChar">
    <w:name w:val="Reference Char"/>
    <w:link w:val="Reference"/>
    <w:rsid w:val="001014BF"/>
    <w:rPr>
      <w:sz w:val="26"/>
    </w:rPr>
  </w:style>
  <w:style w:type="character" w:styleId="FollowedHyperlink">
    <w:name w:val="FollowedHyperlink"/>
    <w:rsid w:val="000F6D72"/>
    <w:rPr>
      <w:color w:val="800080"/>
      <w:u w:val="single"/>
    </w:rPr>
  </w:style>
  <w:style w:type="paragraph" w:styleId="DocumentMap">
    <w:name w:val="Document Map"/>
    <w:basedOn w:val="Normal"/>
    <w:semiHidden/>
    <w:rsid w:val="00F7006B"/>
    <w:pPr>
      <w:shd w:val="clear" w:color="auto" w:fill="000080"/>
    </w:pPr>
    <w:rPr>
      <w:rFonts w:ascii="Tahoma" w:hAnsi="Tahoma" w:cs="Tahoma"/>
      <w:sz w:val="20"/>
      <w:szCs w:val="20"/>
    </w:rPr>
  </w:style>
  <w:style w:type="paragraph" w:styleId="NormalWeb">
    <w:name w:val="Normal (Web)"/>
    <w:basedOn w:val="Normal"/>
    <w:rsid w:val="00F42E9B"/>
    <w:rPr>
      <w:sz w:val="24"/>
    </w:rPr>
  </w:style>
  <w:style w:type="paragraph" w:customStyle="1" w:styleId="RecBBullet2">
    <w:name w:val="RecB Bullet 2"/>
    <w:basedOn w:val="ListBullet2"/>
    <w:semiHidden/>
    <w:rsid w:val="0084320C"/>
    <w:pPr>
      <w:pBdr>
        <w:left w:val="single" w:sz="24" w:space="29" w:color="C0C0C0"/>
      </w:pBdr>
    </w:pPr>
    <w:rPr>
      <w:b/>
      <w:i/>
    </w:rPr>
  </w:style>
  <w:style w:type="character" w:customStyle="1" w:styleId="BalloonTextChar">
    <w:name w:val="Balloon Text Char"/>
    <w:basedOn w:val="DefaultParagraphFont"/>
    <w:link w:val="BalloonText"/>
    <w:rsid w:val="0084320C"/>
    <w:rPr>
      <w:rFonts w:ascii="Tahoma" w:hAnsi="Tahoma" w:cs="Tahoma"/>
      <w:sz w:val="16"/>
      <w:szCs w:val="16"/>
    </w:rPr>
  </w:style>
  <w:style w:type="character" w:customStyle="1" w:styleId="SubtitleChar">
    <w:name w:val="Subtitle Char"/>
    <w:basedOn w:val="DefaultParagraphFont"/>
    <w:link w:val="Subtitle"/>
    <w:rsid w:val="0084320C"/>
    <w:rPr>
      <w:rFonts w:ascii="Arial" w:hAnsi="Arial"/>
      <w:szCs w:val="24"/>
    </w:rPr>
  </w:style>
  <w:style w:type="paragraph" w:customStyle="1" w:styleId="BoxListBullet3">
    <w:name w:val="Box List Bullet 3"/>
    <w:basedOn w:val="ListBullet3"/>
    <w:rsid w:val="0084320C"/>
    <w:pPr>
      <w:numPr>
        <w:numId w:val="19"/>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84320C"/>
    <w:rPr>
      <w:i/>
      <w:iCs/>
    </w:rPr>
  </w:style>
  <w:style w:type="paragraph" w:customStyle="1" w:styleId="BoxQuoteBullet">
    <w:name w:val="Box Quote Bullet"/>
    <w:basedOn w:val="BoxQuote"/>
    <w:next w:val="Box"/>
    <w:rsid w:val="0084320C"/>
    <w:pPr>
      <w:numPr>
        <w:numId w:val="17"/>
      </w:numPr>
      <w:ind w:left="568" w:hanging="284"/>
    </w:pPr>
  </w:style>
  <w:style w:type="paragraph" w:customStyle="1" w:styleId="InformationRequestBullet">
    <w:name w:val="Information Request Bullet"/>
    <w:basedOn w:val="ListBullet"/>
    <w:next w:val="BodyText"/>
    <w:rsid w:val="0084320C"/>
    <w:pPr>
      <w:numPr>
        <w:numId w:val="18"/>
      </w:numPr>
      <w:ind w:left="340" w:hanging="340"/>
    </w:pPr>
    <w:rPr>
      <w:rFonts w:ascii="Arial" w:hAnsi="Arial"/>
      <w:i/>
      <w:sz w:val="24"/>
    </w:rPr>
  </w:style>
  <w:style w:type="character" w:customStyle="1" w:styleId="CommentTextChar">
    <w:name w:val="Comment Text Char"/>
    <w:basedOn w:val="DefaultParagraphFont"/>
    <w:link w:val="CommentText"/>
    <w:semiHidden/>
    <w:rsid w:val="005C54DA"/>
    <w:rPr>
      <w:szCs w:val="24"/>
    </w:rPr>
  </w:style>
  <w:style w:type="paragraph" w:styleId="Revision">
    <w:name w:val="Revision"/>
    <w:hidden/>
    <w:uiPriority w:val="99"/>
    <w:semiHidden/>
    <w:rsid w:val="00422E2C"/>
    <w:rPr>
      <w:sz w:val="26"/>
      <w:szCs w:val="24"/>
    </w:rPr>
  </w:style>
  <w:style w:type="paragraph" w:customStyle="1" w:styleId="BoxSpaceAbove">
    <w:name w:val="Box Space Above"/>
    <w:basedOn w:val="BodyText"/>
    <w:rsid w:val="0084320C"/>
    <w:pPr>
      <w:keepNext/>
      <w:spacing w:before="360" w:line="80" w:lineRule="exact"/>
      <w:jc w:val="left"/>
    </w:pPr>
  </w:style>
  <w:style w:type="paragraph" w:customStyle="1" w:styleId="BoxSpaceBelow">
    <w:name w:val="Box Space Below"/>
    <w:basedOn w:val="Box"/>
    <w:rsid w:val="0084320C"/>
    <w:pPr>
      <w:keepNext w:val="0"/>
      <w:spacing w:before="60" w:after="60" w:line="80" w:lineRule="exact"/>
    </w:pPr>
    <w:rPr>
      <w:sz w:val="14"/>
    </w:rPr>
  </w:style>
  <w:style w:type="paragraph" w:customStyle="1" w:styleId="Default">
    <w:name w:val="Default"/>
    <w:rsid w:val="00751EA8"/>
    <w:pPr>
      <w:autoSpaceDE w:val="0"/>
      <w:autoSpaceDN w:val="0"/>
      <w:adjustRightInd w:val="0"/>
    </w:pPr>
    <w:rPr>
      <w:rFonts w:ascii="Frutiger LT Std 45 Light" w:hAnsi="Frutiger LT Std 45 Light" w:cs="Frutiger LT Std 45 Light"/>
      <w:color w:val="000000"/>
      <w:sz w:val="24"/>
      <w:szCs w:val="24"/>
    </w:rPr>
  </w:style>
  <w:style w:type="character" w:customStyle="1" w:styleId="Heading3Char">
    <w:name w:val="Heading 3 Char"/>
    <w:basedOn w:val="DefaultParagraphFont"/>
    <w:link w:val="Heading3"/>
    <w:rsid w:val="00112967"/>
    <w:rPr>
      <w:rFonts w:ascii="Arial" w:hAnsi="Arial"/>
      <w:b/>
      <w:sz w:val="26"/>
    </w:rPr>
  </w:style>
  <w:style w:type="character" w:customStyle="1" w:styleId="BodyTextChar">
    <w:name w:val="Body Text Char"/>
    <w:aliases w:val="new legislation style Char,Body Text Char1 Char Char Char,new legislation style Char Char Char Char Char,Body Text Char1 Char Char Char Char Char,Body Text Char Char Char Char Char Char Char,Body Text Char Char1 Char Char Char"/>
    <w:basedOn w:val="DefaultParagraphFont"/>
    <w:link w:val="BodyText"/>
    <w:rsid w:val="005F2B76"/>
    <w:rPr>
      <w:sz w:val="26"/>
    </w:rPr>
  </w:style>
  <w:style w:type="character" w:customStyle="1" w:styleId="BoxListBullet2Char">
    <w:name w:val="Box List Bullet 2 Char"/>
    <w:basedOn w:val="BoxChar"/>
    <w:link w:val="BoxListBullet2"/>
    <w:rsid w:val="00394397"/>
    <w:rPr>
      <w:rFonts w:ascii="Arial" w:hAnsi="Arial"/>
      <w:sz w:val="22"/>
    </w:rPr>
  </w:style>
  <w:style w:type="character" w:customStyle="1" w:styleId="BoxListBulletChar">
    <w:name w:val="Box List Bullet Char"/>
    <w:basedOn w:val="BoxChar"/>
    <w:link w:val="BoxListBullet"/>
    <w:rsid w:val="00394397"/>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5505">
      <w:bodyDiv w:val="1"/>
      <w:marLeft w:val="0"/>
      <w:marRight w:val="0"/>
      <w:marTop w:val="0"/>
      <w:marBottom w:val="0"/>
      <w:divBdr>
        <w:top w:val="none" w:sz="0" w:space="0" w:color="auto"/>
        <w:left w:val="none" w:sz="0" w:space="0" w:color="auto"/>
        <w:bottom w:val="none" w:sz="0" w:space="0" w:color="auto"/>
        <w:right w:val="none" w:sz="0" w:space="0" w:color="auto"/>
      </w:divBdr>
    </w:div>
    <w:div w:id="763384676">
      <w:bodyDiv w:val="1"/>
      <w:marLeft w:val="0"/>
      <w:marRight w:val="0"/>
      <w:marTop w:val="0"/>
      <w:marBottom w:val="0"/>
      <w:divBdr>
        <w:top w:val="none" w:sz="0" w:space="0" w:color="auto"/>
        <w:left w:val="none" w:sz="0" w:space="0" w:color="auto"/>
        <w:bottom w:val="none" w:sz="0" w:space="0" w:color="auto"/>
        <w:right w:val="none" w:sz="0" w:space="0" w:color="auto"/>
      </w:divBdr>
    </w:div>
    <w:div w:id="951741487">
      <w:bodyDiv w:val="1"/>
      <w:marLeft w:val="0"/>
      <w:marRight w:val="0"/>
      <w:marTop w:val="0"/>
      <w:marBottom w:val="0"/>
      <w:divBdr>
        <w:top w:val="none" w:sz="0" w:space="0" w:color="auto"/>
        <w:left w:val="none" w:sz="0" w:space="0" w:color="auto"/>
        <w:bottom w:val="none" w:sz="0" w:space="0" w:color="auto"/>
        <w:right w:val="none" w:sz="0" w:space="0" w:color="auto"/>
      </w:divBdr>
    </w:div>
    <w:div w:id="1052390673">
      <w:bodyDiv w:val="1"/>
      <w:marLeft w:val="0"/>
      <w:marRight w:val="0"/>
      <w:marTop w:val="0"/>
      <w:marBottom w:val="0"/>
      <w:divBdr>
        <w:top w:val="none" w:sz="0" w:space="0" w:color="auto"/>
        <w:left w:val="none" w:sz="0" w:space="0" w:color="auto"/>
        <w:bottom w:val="none" w:sz="0" w:space="0" w:color="auto"/>
        <w:right w:val="none" w:sz="0" w:space="0" w:color="auto"/>
      </w:divBdr>
    </w:div>
    <w:div w:id="1194924144">
      <w:bodyDiv w:val="1"/>
      <w:marLeft w:val="0"/>
      <w:marRight w:val="0"/>
      <w:marTop w:val="0"/>
      <w:marBottom w:val="0"/>
      <w:divBdr>
        <w:top w:val="none" w:sz="0" w:space="0" w:color="auto"/>
        <w:left w:val="none" w:sz="0" w:space="0" w:color="auto"/>
        <w:bottom w:val="none" w:sz="0" w:space="0" w:color="auto"/>
        <w:right w:val="none" w:sz="0" w:space="0" w:color="auto"/>
      </w:divBdr>
    </w:div>
    <w:div w:id="1256523297">
      <w:bodyDiv w:val="1"/>
      <w:marLeft w:val="0"/>
      <w:marRight w:val="0"/>
      <w:marTop w:val="0"/>
      <w:marBottom w:val="0"/>
      <w:divBdr>
        <w:top w:val="none" w:sz="0" w:space="0" w:color="auto"/>
        <w:left w:val="none" w:sz="0" w:space="0" w:color="auto"/>
        <w:bottom w:val="none" w:sz="0" w:space="0" w:color="auto"/>
        <w:right w:val="none" w:sz="0" w:space="0" w:color="auto"/>
      </w:divBdr>
    </w:div>
    <w:div w:id="1302618207">
      <w:bodyDiv w:val="1"/>
      <w:marLeft w:val="0"/>
      <w:marRight w:val="0"/>
      <w:marTop w:val="0"/>
      <w:marBottom w:val="0"/>
      <w:divBdr>
        <w:top w:val="none" w:sz="0" w:space="0" w:color="auto"/>
        <w:left w:val="none" w:sz="0" w:space="0" w:color="auto"/>
        <w:bottom w:val="none" w:sz="0" w:space="0" w:color="auto"/>
        <w:right w:val="none" w:sz="0" w:space="0" w:color="auto"/>
      </w:divBdr>
    </w:div>
    <w:div w:id="1589541336">
      <w:bodyDiv w:val="1"/>
      <w:marLeft w:val="0"/>
      <w:marRight w:val="0"/>
      <w:marTop w:val="0"/>
      <w:marBottom w:val="0"/>
      <w:divBdr>
        <w:top w:val="none" w:sz="0" w:space="0" w:color="auto"/>
        <w:left w:val="none" w:sz="0" w:space="0" w:color="auto"/>
        <w:bottom w:val="none" w:sz="0" w:space="0" w:color="auto"/>
        <w:right w:val="none" w:sz="0" w:space="0" w:color="auto"/>
      </w:divBdr>
    </w:div>
    <w:div w:id="1957445088">
      <w:bodyDiv w:val="1"/>
      <w:marLeft w:val="0"/>
      <w:marRight w:val="0"/>
      <w:marTop w:val="0"/>
      <w:marBottom w:val="0"/>
      <w:divBdr>
        <w:top w:val="none" w:sz="0" w:space="0" w:color="auto"/>
        <w:left w:val="none" w:sz="0" w:space="0" w:color="auto"/>
        <w:bottom w:val="none" w:sz="0" w:space="0" w:color="auto"/>
        <w:right w:val="none" w:sz="0" w:space="0" w:color="auto"/>
      </w:divBdr>
    </w:div>
    <w:div w:id="1959676030">
      <w:bodyDiv w:val="1"/>
      <w:marLeft w:val="0"/>
      <w:marRight w:val="0"/>
      <w:marTop w:val="0"/>
      <w:marBottom w:val="0"/>
      <w:divBdr>
        <w:top w:val="none" w:sz="0" w:space="0" w:color="auto"/>
        <w:left w:val="none" w:sz="0" w:space="0" w:color="auto"/>
        <w:bottom w:val="none" w:sz="0" w:space="0" w:color="auto"/>
        <w:right w:val="none" w:sz="0" w:space="0" w:color="auto"/>
      </w:divBdr>
      <w:divsChild>
        <w:div w:id="345332375">
          <w:marLeft w:val="0"/>
          <w:marRight w:val="0"/>
          <w:marTop w:val="0"/>
          <w:marBottom w:val="0"/>
          <w:divBdr>
            <w:top w:val="none" w:sz="0" w:space="0" w:color="auto"/>
            <w:left w:val="none" w:sz="0" w:space="0" w:color="auto"/>
            <w:bottom w:val="none" w:sz="0" w:space="0" w:color="auto"/>
            <w:right w:val="none" w:sz="0" w:space="0" w:color="auto"/>
          </w:divBdr>
          <w:divsChild>
            <w:div w:id="1833519206">
              <w:marLeft w:val="0"/>
              <w:marRight w:val="0"/>
              <w:marTop w:val="0"/>
              <w:marBottom w:val="0"/>
              <w:divBdr>
                <w:top w:val="none" w:sz="0" w:space="0" w:color="auto"/>
                <w:left w:val="none" w:sz="0" w:space="0" w:color="auto"/>
                <w:bottom w:val="none" w:sz="0" w:space="0" w:color="auto"/>
                <w:right w:val="none" w:sz="0" w:space="0" w:color="auto"/>
              </w:divBdr>
              <w:divsChild>
                <w:div w:id="1955358323">
                  <w:marLeft w:val="0"/>
                  <w:marRight w:val="0"/>
                  <w:marTop w:val="0"/>
                  <w:marBottom w:val="0"/>
                  <w:divBdr>
                    <w:top w:val="none" w:sz="0" w:space="0" w:color="auto"/>
                    <w:left w:val="none" w:sz="0" w:space="0" w:color="auto"/>
                    <w:bottom w:val="none" w:sz="0" w:space="0" w:color="auto"/>
                    <w:right w:val="none" w:sz="0" w:space="0" w:color="auto"/>
                  </w:divBdr>
                  <w:divsChild>
                    <w:div w:id="1359552247">
                      <w:marLeft w:val="0"/>
                      <w:marRight w:val="0"/>
                      <w:marTop w:val="0"/>
                      <w:marBottom w:val="0"/>
                      <w:divBdr>
                        <w:top w:val="none" w:sz="0" w:space="0" w:color="auto"/>
                        <w:left w:val="none" w:sz="0" w:space="0" w:color="auto"/>
                        <w:bottom w:val="none" w:sz="0" w:space="0" w:color="auto"/>
                        <w:right w:val="none" w:sz="0" w:space="0" w:color="auto"/>
                      </w:divBdr>
                      <w:divsChild>
                        <w:div w:id="1604218303">
                          <w:marLeft w:val="0"/>
                          <w:marRight w:val="0"/>
                          <w:marTop w:val="0"/>
                          <w:marBottom w:val="0"/>
                          <w:divBdr>
                            <w:top w:val="none" w:sz="0" w:space="0" w:color="auto"/>
                            <w:left w:val="none" w:sz="0" w:space="0" w:color="auto"/>
                            <w:bottom w:val="none" w:sz="0" w:space="0" w:color="auto"/>
                            <w:right w:val="none" w:sz="0" w:space="0" w:color="auto"/>
                          </w:divBdr>
                          <w:divsChild>
                            <w:div w:id="721295844">
                              <w:marLeft w:val="0"/>
                              <w:marRight w:val="0"/>
                              <w:marTop w:val="0"/>
                              <w:marBottom w:val="0"/>
                              <w:divBdr>
                                <w:top w:val="none" w:sz="0" w:space="0" w:color="auto"/>
                                <w:left w:val="none" w:sz="0" w:space="0" w:color="auto"/>
                                <w:bottom w:val="none" w:sz="0" w:space="0" w:color="auto"/>
                                <w:right w:val="none" w:sz="0" w:space="0" w:color="auto"/>
                              </w:divBdr>
                              <w:divsChild>
                                <w:div w:id="278413071">
                                  <w:marLeft w:val="0"/>
                                  <w:marRight w:val="0"/>
                                  <w:marTop w:val="0"/>
                                  <w:marBottom w:val="0"/>
                                  <w:divBdr>
                                    <w:top w:val="none" w:sz="0" w:space="0" w:color="auto"/>
                                    <w:left w:val="none" w:sz="0" w:space="0" w:color="auto"/>
                                    <w:bottom w:val="none" w:sz="0" w:space="0" w:color="auto"/>
                                    <w:right w:val="none" w:sz="0" w:space="0" w:color="auto"/>
                                  </w:divBdr>
                                  <w:divsChild>
                                    <w:div w:id="2110931382">
                                      <w:marLeft w:val="0"/>
                                      <w:marRight w:val="0"/>
                                      <w:marTop w:val="0"/>
                                      <w:marBottom w:val="0"/>
                                      <w:divBdr>
                                        <w:top w:val="none" w:sz="0" w:space="0" w:color="auto"/>
                                        <w:left w:val="none" w:sz="0" w:space="0" w:color="auto"/>
                                        <w:bottom w:val="none" w:sz="0" w:space="0" w:color="auto"/>
                                        <w:right w:val="none" w:sz="0" w:space="0" w:color="auto"/>
                                      </w:divBdr>
                                      <w:divsChild>
                                        <w:div w:id="499778687">
                                          <w:marLeft w:val="0"/>
                                          <w:marRight w:val="-14400"/>
                                          <w:marTop w:val="0"/>
                                          <w:marBottom w:val="0"/>
                                          <w:divBdr>
                                            <w:top w:val="none" w:sz="0" w:space="0" w:color="auto"/>
                                            <w:left w:val="none" w:sz="0" w:space="0" w:color="auto"/>
                                            <w:bottom w:val="none" w:sz="0" w:space="0" w:color="auto"/>
                                            <w:right w:val="none" w:sz="0" w:space="0" w:color="auto"/>
                                          </w:divBdr>
                                          <w:divsChild>
                                            <w:div w:id="744838644">
                                              <w:marLeft w:val="0"/>
                                              <w:marRight w:val="0"/>
                                              <w:marTop w:val="0"/>
                                              <w:marBottom w:val="0"/>
                                              <w:divBdr>
                                                <w:top w:val="none" w:sz="0" w:space="0" w:color="auto"/>
                                                <w:left w:val="none" w:sz="0" w:space="0" w:color="auto"/>
                                                <w:bottom w:val="none" w:sz="0" w:space="0" w:color="auto"/>
                                                <w:right w:val="none" w:sz="0" w:space="0" w:color="auto"/>
                                              </w:divBdr>
                                              <w:divsChild>
                                                <w:div w:id="567882620">
                                                  <w:marLeft w:val="0"/>
                                                  <w:marRight w:val="0"/>
                                                  <w:marTop w:val="0"/>
                                                  <w:marBottom w:val="0"/>
                                                  <w:divBdr>
                                                    <w:top w:val="none" w:sz="0" w:space="0" w:color="auto"/>
                                                    <w:left w:val="none" w:sz="0" w:space="0" w:color="auto"/>
                                                    <w:bottom w:val="none" w:sz="0" w:space="0" w:color="auto"/>
                                                    <w:right w:val="none" w:sz="0" w:space="0" w:color="auto"/>
                                                  </w:divBdr>
                                                  <w:divsChild>
                                                    <w:div w:id="1978101488">
                                                      <w:marLeft w:val="0"/>
                                                      <w:marRight w:val="0"/>
                                                      <w:marTop w:val="0"/>
                                                      <w:marBottom w:val="360"/>
                                                      <w:divBdr>
                                                        <w:top w:val="none" w:sz="0" w:space="0" w:color="auto"/>
                                                        <w:left w:val="none" w:sz="0" w:space="0" w:color="auto"/>
                                                        <w:bottom w:val="none" w:sz="0" w:space="0" w:color="auto"/>
                                                        <w:right w:val="none" w:sz="0" w:space="0" w:color="auto"/>
                                                      </w:divBdr>
                                                      <w:divsChild>
                                                        <w:div w:id="1416584945">
                                                          <w:marLeft w:val="0"/>
                                                          <w:marRight w:val="0"/>
                                                          <w:marTop w:val="0"/>
                                                          <w:marBottom w:val="0"/>
                                                          <w:divBdr>
                                                            <w:top w:val="none" w:sz="0" w:space="0" w:color="auto"/>
                                                            <w:left w:val="none" w:sz="0" w:space="0" w:color="auto"/>
                                                            <w:bottom w:val="none" w:sz="0" w:space="0" w:color="auto"/>
                                                            <w:right w:val="none" w:sz="0" w:space="0" w:color="auto"/>
                                                          </w:divBdr>
                                                          <w:divsChild>
                                                            <w:div w:id="586882569">
                                                              <w:marLeft w:val="0"/>
                                                              <w:marRight w:val="0"/>
                                                              <w:marTop w:val="0"/>
                                                              <w:marBottom w:val="0"/>
                                                              <w:divBdr>
                                                                <w:top w:val="none" w:sz="0" w:space="0" w:color="auto"/>
                                                                <w:left w:val="none" w:sz="0" w:space="0" w:color="auto"/>
                                                                <w:bottom w:val="none" w:sz="0" w:space="0" w:color="auto"/>
                                                                <w:right w:val="none" w:sz="0" w:space="0" w:color="auto"/>
                                                              </w:divBdr>
                                                              <w:divsChild>
                                                                <w:div w:id="425350324">
                                                                  <w:marLeft w:val="0"/>
                                                                  <w:marRight w:val="0"/>
                                                                  <w:marTop w:val="0"/>
                                                                  <w:marBottom w:val="0"/>
                                                                  <w:divBdr>
                                                                    <w:top w:val="none" w:sz="0" w:space="0" w:color="auto"/>
                                                                    <w:left w:val="none" w:sz="0" w:space="0" w:color="auto"/>
                                                                    <w:bottom w:val="none" w:sz="0" w:space="0" w:color="auto"/>
                                                                    <w:right w:val="none" w:sz="0" w:space="0" w:color="auto"/>
                                                                  </w:divBdr>
                                                                  <w:divsChild>
                                                                    <w:div w:id="565994517">
                                                                      <w:marLeft w:val="0"/>
                                                                      <w:marRight w:val="0"/>
                                                                      <w:marTop w:val="0"/>
                                                                      <w:marBottom w:val="180"/>
                                                                      <w:divBdr>
                                                                        <w:top w:val="none" w:sz="0" w:space="0" w:color="auto"/>
                                                                        <w:left w:val="none" w:sz="0" w:space="0" w:color="auto"/>
                                                                        <w:bottom w:val="none" w:sz="0" w:space="0" w:color="auto"/>
                                                                        <w:right w:val="none" w:sz="0" w:space="0" w:color="auto"/>
                                                                      </w:divBdr>
                                                                      <w:divsChild>
                                                                        <w:div w:id="90510705">
                                                                          <w:marLeft w:val="0"/>
                                                                          <w:marRight w:val="0"/>
                                                                          <w:marTop w:val="0"/>
                                                                          <w:marBottom w:val="0"/>
                                                                          <w:divBdr>
                                                                            <w:top w:val="none" w:sz="0" w:space="0" w:color="auto"/>
                                                                            <w:left w:val="none" w:sz="0" w:space="0" w:color="auto"/>
                                                                            <w:bottom w:val="none" w:sz="0" w:space="0" w:color="auto"/>
                                                                            <w:right w:val="none" w:sz="0" w:space="0" w:color="auto"/>
                                                                          </w:divBdr>
                                                                          <w:divsChild>
                                                                            <w:div w:id="727144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7.emf"/><Relationship Id="rId63" Type="http://schemas.openxmlformats.org/officeDocument/2006/relationships/image" Target="media/image55.emf"/><Relationship Id="rId68" Type="http://schemas.openxmlformats.org/officeDocument/2006/relationships/image" Target="media/image60.emf"/><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image" Target="media/image45.emf"/><Relationship Id="rId58" Type="http://schemas.openxmlformats.org/officeDocument/2006/relationships/image" Target="media/image50.emf"/><Relationship Id="rId66" Type="http://schemas.openxmlformats.org/officeDocument/2006/relationships/image" Target="media/image58.emf"/><Relationship Id="rId7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image" Target="media/image41.emf"/><Relationship Id="rId57" Type="http://schemas.openxmlformats.org/officeDocument/2006/relationships/image" Target="media/image49.emf"/><Relationship Id="rId61" Type="http://schemas.openxmlformats.org/officeDocument/2006/relationships/image" Target="media/image53.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4.emf"/><Relationship Id="rId60" Type="http://schemas.openxmlformats.org/officeDocument/2006/relationships/image" Target="media/image52.emf"/><Relationship Id="rId65" Type="http://schemas.openxmlformats.org/officeDocument/2006/relationships/image" Target="media/image57.emf"/><Relationship Id="rId73"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image" Target="media/image48.emf"/><Relationship Id="rId64" Type="http://schemas.openxmlformats.org/officeDocument/2006/relationships/image" Target="media/image56.emf"/><Relationship Id="rId69" Type="http://schemas.openxmlformats.org/officeDocument/2006/relationships/image" Target="media/image61.emf"/><Relationship Id="rId8" Type="http://schemas.openxmlformats.org/officeDocument/2006/relationships/endnotes" Target="endnotes.xml"/><Relationship Id="rId51" Type="http://schemas.openxmlformats.org/officeDocument/2006/relationships/image" Target="media/image43.emf"/><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emf"/><Relationship Id="rId59" Type="http://schemas.openxmlformats.org/officeDocument/2006/relationships/image" Target="media/image51.emf"/><Relationship Id="rId67" Type="http://schemas.openxmlformats.org/officeDocument/2006/relationships/image" Target="media/image59.emf"/><Relationship Id="rId20" Type="http://schemas.openxmlformats.org/officeDocument/2006/relationships/image" Target="media/image12.emf"/><Relationship Id="rId41" Type="http://schemas.openxmlformats.org/officeDocument/2006/relationships/image" Target="media/image33.emf"/><Relationship Id="rId54" Type="http://schemas.openxmlformats.org/officeDocument/2006/relationships/image" Target="media/image46.emf"/><Relationship Id="rId62" Type="http://schemas.openxmlformats.org/officeDocument/2006/relationships/image" Target="media/image54.emf"/><Relationship Id="rId70" Type="http://schemas.openxmlformats.org/officeDocument/2006/relationships/image" Target="media/image62.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si\chapte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7BCC7A-C714-4FF4-861E-A3F0E62BD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0</TotalTime>
  <Pages>103</Pages>
  <Words>25464</Words>
  <Characters>144573</Characters>
  <Application>Microsoft Office Word</Application>
  <DocSecurity>0</DocSecurity>
  <Lines>1204</Lines>
  <Paragraphs>339</Paragraphs>
  <ScaleCrop>false</ScaleCrop>
  <HeadingPairs>
    <vt:vector size="2" baseType="variant">
      <vt:variant>
        <vt:lpstr>Title</vt:lpstr>
      </vt:variant>
      <vt:variant>
        <vt:i4>1</vt:i4>
      </vt:variant>
    </vt:vector>
  </HeadingPairs>
  <TitlesOfParts>
    <vt:vector size="1" baseType="lpstr">
      <vt:lpstr>VOCATIONAL EDUCATION AND TRAINING</vt:lpstr>
    </vt:vector>
  </TitlesOfParts>
  <Company>GB</Company>
  <LinksUpToDate>false</LinksUpToDate>
  <CharactersWithSpaces>169698</CharactersWithSpaces>
  <SharedDoc>false</SharedDoc>
  <HLinks>
    <vt:vector size="48" baseType="variant">
      <vt:variant>
        <vt:i4>1179707</vt:i4>
      </vt:variant>
      <vt:variant>
        <vt:i4>44</vt:i4>
      </vt:variant>
      <vt:variant>
        <vt:i4>0</vt:i4>
      </vt:variant>
      <vt:variant>
        <vt:i4>5</vt:i4>
      </vt:variant>
      <vt:variant>
        <vt:lpwstr/>
      </vt:variant>
      <vt:variant>
        <vt:lpwstr>_Toc274747920</vt:lpwstr>
      </vt:variant>
      <vt:variant>
        <vt:i4>1114171</vt:i4>
      </vt:variant>
      <vt:variant>
        <vt:i4>38</vt:i4>
      </vt:variant>
      <vt:variant>
        <vt:i4>0</vt:i4>
      </vt:variant>
      <vt:variant>
        <vt:i4>5</vt:i4>
      </vt:variant>
      <vt:variant>
        <vt:lpwstr/>
      </vt:variant>
      <vt:variant>
        <vt:lpwstr>_Toc274747919</vt:lpwstr>
      </vt:variant>
      <vt:variant>
        <vt:i4>1114171</vt:i4>
      </vt:variant>
      <vt:variant>
        <vt:i4>32</vt:i4>
      </vt:variant>
      <vt:variant>
        <vt:i4>0</vt:i4>
      </vt:variant>
      <vt:variant>
        <vt:i4>5</vt:i4>
      </vt:variant>
      <vt:variant>
        <vt:lpwstr/>
      </vt:variant>
      <vt:variant>
        <vt:lpwstr>_Toc274747918</vt:lpwstr>
      </vt:variant>
      <vt:variant>
        <vt:i4>1114171</vt:i4>
      </vt:variant>
      <vt:variant>
        <vt:i4>26</vt:i4>
      </vt:variant>
      <vt:variant>
        <vt:i4>0</vt:i4>
      </vt:variant>
      <vt:variant>
        <vt:i4>5</vt:i4>
      </vt:variant>
      <vt:variant>
        <vt:lpwstr/>
      </vt:variant>
      <vt:variant>
        <vt:lpwstr>_Toc274747917</vt:lpwstr>
      </vt:variant>
      <vt:variant>
        <vt:i4>1114171</vt:i4>
      </vt:variant>
      <vt:variant>
        <vt:i4>20</vt:i4>
      </vt:variant>
      <vt:variant>
        <vt:i4>0</vt:i4>
      </vt:variant>
      <vt:variant>
        <vt:i4>5</vt:i4>
      </vt:variant>
      <vt:variant>
        <vt:lpwstr/>
      </vt:variant>
      <vt:variant>
        <vt:lpwstr>_Toc274747916</vt:lpwstr>
      </vt:variant>
      <vt:variant>
        <vt:i4>1114171</vt:i4>
      </vt:variant>
      <vt:variant>
        <vt:i4>14</vt:i4>
      </vt:variant>
      <vt:variant>
        <vt:i4>0</vt:i4>
      </vt:variant>
      <vt:variant>
        <vt:i4>5</vt:i4>
      </vt:variant>
      <vt:variant>
        <vt:lpwstr/>
      </vt:variant>
      <vt:variant>
        <vt:lpwstr>_Toc274747915</vt:lpwstr>
      </vt:variant>
      <vt:variant>
        <vt:i4>1114171</vt:i4>
      </vt:variant>
      <vt:variant>
        <vt:i4>8</vt:i4>
      </vt:variant>
      <vt:variant>
        <vt:i4>0</vt:i4>
      </vt:variant>
      <vt:variant>
        <vt:i4>5</vt:i4>
      </vt:variant>
      <vt:variant>
        <vt:lpwstr/>
      </vt:variant>
      <vt:variant>
        <vt:lpwstr>_Toc274747914</vt:lpwstr>
      </vt:variant>
      <vt:variant>
        <vt:i4>1114171</vt:i4>
      </vt:variant>
      <vt:variant>
        <vt:i4>2</vt:i4>
      </vt:variant>
      <vt:variant>
        <vt:i4>0</vt:i4>
      </vt:variant>
      <vt:variant>
        <vt:i4>5</vt:i4>
      </vt:variant>
      <vt:variant>
        <vt:lpwstr/>
      </vt:variant>
      <vt:variant>
        <vt:lpwstr>_Toc274747913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VOCATIONAL EDUCATION AND TRAINING</dc:title>
  <dc:subject>REPORT ON GOVERNMENT SERVICES 2014</dc:subject>
  <dc:creator>Fiori, Robert</dc:creator>
  <dc:description>5.</dc:description>
  <cp:lastModifiedBy>Frech, Tanya</cp:lastModifiedBy>
  <cp:revision>3</cp:revision>
  <cp:lastPrinted>2013-12-24T01:35:00Z</cp:lastPrinted>
  <dcterms:created xsi:type="dcterms:W3CDTF">2014-01-20T04:14:00Z</dcterms:created>
  <dcterms:modified xsi:type="dcterms:W3CDTF">2014-01-21T00:56:00Z</dcterms:modified>
</cp:coreProperties>
</file>