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3DFF" w:rsidRDefault="00E529CA" w:rsidP="00E529CA">
      <w:pPr>
        <w:pStyle w:val="Heading1"/>
        <w:spacing w:before="0"/>
      </w:pPr>
      <w:bookmarkStart w:id="0" w:name="ChapterNumber"/>
      <w:bookmarkStart w:id="1" w:name="_GoBack"/>
      <w:bookmarkEnd w:id="1"/>
      <w:r>
        <w:t>4</w:t>
      </w:r>
      <w:bookmarkEnd w:id="0"/>
      <w:r>
        <w:tab/>
      </w:r>
      <w:bookmarkStart w:id="2" w:name="ChapterTitle"/>
      <w:r>
        <w:t>Factors influencing life chances of experiencing disadvantage</w:t>
      </w:r>
      <w:bookmarkEnd w:id="2"/>
    </w:p>
    <w:p w:rsidR="003546EF" w:rsidRDefault="003546EF">
      <w:pPr>
        <w:pStyle w:val="BoxSpaceAbove"/>
      </w:pPr>
      <w:bookmarkStart w:id="3" w:name="begin"/>
      <w:bookmarkEnd w:id="3"/>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3546EF">
        <w:tc>
          <w:tcPr>
            <w:tcW w:w="8771" w:type="dxa"/>
            <w:tcBorders>
              <w:top w:val="single" w:sz="6" w:space="0" w:color="auto"/>
              <w:bottom w:val="nil"/>
            </w:tcBorders>
          </w:tcPr>
          <w:p w:rsidR="003546EF" w:rsidRDefault="003546EF" w:rsidP="003546EF">
            <w:pPr>
              <w:pStyle w:val="BoxTitle"/>
            </w:pPr>
            <w:r>
              <w:t>Key points</w:t>
            </w:r>
          </w:p>
        </w:tc>
      </w:tr>
      <w:tr w:rsidR="003546EF">
        <w:trPr>
          <w:cantSplit/>
        </w:trPr>
        <w:tc>
          <w:tcPr>
            <w:tcW w:w="8771" w:type="dxa"/>
            <w:tcBorders>
              <w:top w:val="nil"/>
              <w:left w:val="single" w:sz="6" w:space="0" w:color="auto"/>
              <w:bottom w:val="nil"/>
              <w:right w:val="single" w:sz="6" w:space="0" w:color="auto"/>
            </w:tcBorders>
          </w:tcPr>
          <w:p w:rsidR="002A664A" w:rsidRDefault="003546EF" w:rsidP="002A664A">
            <w:pPr>
              <w:pStyle w:val="BoxListBullet"/>
            </w:pPr>
            <w:r w:rsidRPr="002A664A">
              <w:t xml:space="preserve">The probability that someone will experience disadvantage is influenced by </w:t>
            </w:r>
            <w:r w:rsidR="009E1FD0" w:rsidRPr="002A664A">
              <w:t>a number of factors</w:t>
            </w:r>
            <w:r w:rsidR="002267B2">
              <w:t xml:space="preserve"> including</w:t>
            </w:r>
            <w:r w:rsidR="009E1FD0" w:rsidRPr="002A664A">
              <w:t xml:space="preserve">: </w:t>
            </w:r>
            <w:r w:rsidRPr="002A664A">
              <w:t>their personal capabilities</w:t>
            </w:r>
            <w:r w:rsidR="009E1FD0" w:rsidRPr="002A664A">
              <w:t>;</w:t>
            </w:r>
            <w:r w:rsidRPr="002A664A">
              <w:t xml:space="preserve"> their family circumstances</w:t>
            </w:r>
            <w:r w:rsidR="009E1FD0" w:rsidRPr="002A664A">
              <w:t>;</w:t>
            </w:r>
            <w:r w:rsidRPr="002A664A">
              <w:t xml:space="preserve"> the </w:t>
            </w:r>
            <w:r w:rsidR="00584B3C">
              <w:t xml:space="preserve">support they receive; the </w:t>
            </w:r>
            <w:r w:rsidRPr="002A664A">
              <w:t>community where they live (and the opportunities it offers)</w:t>
            </w:r>
            <w:r w:rsidR="009E1FD0" w:rsidRPr="002A664A">
              <w:t>;</w:t>
            </w:r>
            <w:r w:rsidRPr="002A664A">
              <w:t xml:space="preserve"> </w:t>
            </w:r>
            <w:r w:rsidR="00E66C36">
              <w:t xml:space="preserve">life events; </w:t>
            </w:r>
            <w:r w:rsidRPr="002A664A">
              <w:t xml:space="preserve">and the </w:t>
            </w:r>
            <w:r w:rsidR="002267B2">
              <w:t xml:space="preserve">broader economic and social </w:t>
            </w:r>
            <w:r w:rsidRPr="002A664A">
              <w:t xml:space="preserve">environment. </w:t>
            </w:r>
          </w:p>
          <w:p w:rsidR="003546EF" w:rsidRDefault="002A664A" w:rsidP="003546EF">
            <w:pPr>
              <w:pStyle w:val="BoxListBullet"/>
            </w:pPr>
            <w:r w:rsidRPr="002A664A">
              <w:t xml:space="preserve">Many </w:t>
            </w:r>
            <w:r w:rsidR="0069235C">
              <w:t xml:space="preserve">of these factors </w:t>
            </w:r>
            <w:r w:rsidRPr="002A664A">
              <w:t xml:space="preserve">are interlinked, and when combined, can have a compounding effect </w:t>
            </w:r>
            <w:r w:rsidR="0069235C">
              <w:t xml:space="preserve">— </w:t>
            </w:r>
            <w:r w:rsidRPr="002A664A">
              <w:t>resulting in deep and persistent disadvantage</w:t>
            </w:r>
            <w:r>
              <w:t xml:space="preserve">. </w:t>
            </w:r>
            <w:r w:rsidR="00584B3C">
              <w:t>U</w:t>
            </w:r>
            <w:r>
              <w:t>ntangling how the various factors interact and establishing causality is difficult</w:t>
            </w:r>
            <w:r w:rsidR="00584B3C">
              <w:t xml:space="preserve">. </w:t>
            </w:r>
          </w:p>
          <w:p w:rsidR="003546EF" w:rsidRDefault="002267B2" w:rsidP="003546EF">
            <w:pPr>
              <w:pStyle w:val="BoxListBullet"/>
            </w:pPr>
            <w:r>
              <w:t xml:space="preserve">A child’s </w:t>
            </w:r>
            <w:r w:rsidR="003546EF">
              <w:t xml:space="preserve">early years are </w:t>
            </w:r>
            <w:r>
              <w:t xml:space="preserve">fundamental to </w:t>
            </w:r>
            <w:r w:rsidR="003546EF">
              <w:t xml:space="preserve">shaping </w:t>
            </w:r>
            <w:r>
              <w:t xml:space="preserve">their </w:t>
            </w:r>
            <w:r w:rsidR="003546EF">
              <w:t xml:space="preserve">life chances. While inherited genes influence </w:t>
            </w:r>
            <w:r>
              <w:t xml:space="preserve">their </w:t>
            </w:r>
            <w:r w:rsidR="003546EF">
              <w:t>development, the quality of family environments, and the availability of appropriate experiences at various stages of development, are crucial for building capabilities.</w:t>
            </w:r>
          </w:p>
          <w:p w:rsidR="0069235C" w:rsidRDefault="00AB6588" w:rsidP="003546EF">
            <w:pPr>
              <w:pStyle w:val="BoxListBullet"/>
            </w:pPr>
            <w:r>
              <w:t>Gaps in capabilities between children from socioeconomically disadvantaged families and their more advantaged peers appear early in life</w:t>
            </w:r>
            <w:r w:rsidR="006D5385">
              <w:t xml:space="preserve">. </w:t>
            </w:r>
            <w:r>
              <w:t xml:space="preserve">Starting school ‘behind the eight ball’ can begin a cycle of disadvantage. </w:t>
            </w:r>
          </w:p>
          <w:p w:rsidR="00AB6588" w:rsidRDefault="00A247EE" w:rsidP="003546EF">
            <w:pPr>
              <w:pStyle w:val="BoxListBullet"/>
            </w:pPr>
            <w:r>
              <w:t>C</w:t>
            </w:r>
            <w:r w:rsidR="0069235C">
              <w:t xml:space="preserve">hildren from low socioeconomic backgrounds </w:t>
            </w:r>
            <w:r>
              <w:t xml:space="preserve">perform more poorly at school, on average, than those from </w:t>
            </w:r>
            <w:r w:rsidR="0069235C">
              <w:t>higher socioeconomic groups</w:t>
            </w:r>
            <w:r w:rsidR="009E1FD0">
              <w:t xml:space="preserve">. </w:t>
            </w:r>
            <w:r w:rsidR="00F2651D">
              <w:t xml:space="preserve">They also have a higher </w:t>
            </w:r>
            <w:r w:rsidR="006D5385">
              <w:t xml:space="preserve">probability of leaving school early </w:t>
            </w:r>
            <w:r w:rsidR="00F2651D">
              <w:t>and of not attending university</w:t>
            </w:r>
            <w:r w:rsidR="006D5385">
              <w:t xml:space="preserve">. </w:t>
            </w:r>
          </w:p>
          <w:p w:rsidR="003546EF" w:rsidRDefault="006D5385" w:rsidP="003546EF">
            <w:pPr>
              <w:pStyle w:val="BoxListBullet"/>
            </w:pPr>
            <w:r>
              <w:t>There is some evidence that s</w:t>
            </w:r>
            <w:r w:rsidR="00AB6588">
              <w:t xml:space="preserve">timulating learning environments, </w:t>
            </w:r>
            <w:r w:rsidR="00584B3C">
              <w:t xml:space="preserve">a high level of </w:t>
            </w:r>
            <w:r w:rsidR="00AB6588">
              <w:t xml:space="preserve">parental interest in education and </w:t>
            </w:r>
            <w:r w:rsidR="00584B3C">
              <w:t xml:space="preserve">having </w:t>
            </w:r>
            <w:r w:rsidR="00AB6588">
              <w:t>high achieving peers, can positively affect educational outcomes.</w:t>
            </w:r>
          </w:p>
          <w:p w:rsidR="006D5385" w:rsidRDefault="009E1FD0" w:rsidP="003546EF">
            <w:pPr>
              <w:pStyle w:val="BoxListBullet"/>
            </w:pPr>
            <w:r>
              <w:t xml:space="preserve">People with low educational attainment </w:t>
            </w:r>
            <w:r w:rsidR="00584B3C">
              <w:t xml:space="preserve">generally </w:t>
            </w:r>
            <w:r>
              <w:t xml:space="preserve">have </w:t>
            </w:r>
            <w:r w:rsidR="002A664A">
              <w:t xml:space="preserve">poorer labour market outcomes (compared to </w:t>
            </w:r>
            <w:r w:rsidR="0096682E">
              <w:t xml:space="preserve">those who are </w:t>
            </w:r>
            <w:r w:rsidR="002A664A">
              <w:t xml:space="preserve">better educated) </w:t>
            </w:r>
            <w:r>
              <w:t>a</w:t>
            </w:r>
            <w:r w:rsidR="0096682E">
              <w:t xml:space="preserve">nd </w:t>
            </w:r>
            <w:r w:rsidR="00AB115D">
              <w:t xml:space="preserve">they </w:t>
            </w:r>
            <w:r w:rsidR="0096682E">
              <w:t>a</w:t>
            </w:r>
            <w:r w:rsidR="00584B3C">
              <w:t>re at</w:t>
            </w:r>
            <w:r>
              <w:t xml:space="preserve"> greater risk of experiencing persistent unemployment and welfare dependency.</w:t>
            </w:r>
          </w:p>
          <w:p w:rsidR="00AB6588" w:rsidRDefault="00AB6588" w:rsidP="00AB6588">
            <w:pPr>
              <w:pStyle w:val="BoxListBullet"/>
            </w:pPr>
            <w:r>
              <w:t>Employment is the route out of disadvantage for m</w:t>
            </w:r>
            <w:r w:rsidR="00A247EE">
              <w:t xml:space="preserve">ost. </w:t>
            </w:r>
            <w:r w:rsidR="00F2651D">
              <w:t xml:space="preserve">But </w:t>
            </w:r>
            <w:r w:rsidR="00652A30">
              <w:t xml:space="preserve">some </w:t>
            </w:r>
            <w:r w:rsidR="0006337A">
              <w:t xml:space="preserve">job-poor </w:t>
            </w:r>
            <w:r>
              <w:t xml:space="preserve">households </w:t>
            </w:r>
            <w:r w:rsidR="0006337A">
              <w:t xml:space="preserve">(those </w:t>
            </w:r>
            <w:r w:rsidR="00B06E61">
              <w:t>work</w:t>
            </w:r>
            <w:r w:rsidR="0006337A">
              <w:t xml:space="preserve">ing </w:t>
            </w:r>
            <w:r w:rsidR="00B06E61">
              <w:t>less than 35 hours per week</w:t>
            </w:r>
            <w:r w:rsidR="0006337A">
              <w:t xml:space="preserve">) </w:t>
            </w:r>
            <w:r>
              <w:t xml:space="preserve">experience persistent disadvantage. </w:t>
            </w:r>
          </w:p>
          <w:p w:rsidR="005C1959" w:rsidRDefault="00265C37" w:rsidP="00652A30">
            <w:pPr>
              <w:pStyle w:val="BoxListBullet"/>
            </w:pPr>
            <w:r>
              <w:t>Events such as the onset of poor health or disability and relationship breakdowns can trigger disadvantage.</w:t>
            </w:r>
            <w:r w:rsidR="00276DE3">
              <w:t xml:space="preserve"> </w:t>
            </w:r>
            <w:r w:rsidR="00CB0D1B">
              <w:t xml:space="preserve">People with poor health and disabilities can have more limited opportunities to engage in </w:t>
            </w:r>
            <w:r w:rsidR="00AB6588">
              <w:t>education</w:t>
            </w:r>
            <w:r w:rsidR="00F2651D">
              <w:t xml:space="preserve">, </w:t>
            </w:r>
            <w:r w:rsidR="00AB6588">
              <w:t>paid work</w:t>
            </w:r>
            <w:r w:rsidR="00F2651D">
              <w:t xml:space="preserve"> and life in their </w:t>
            </w:r>
            <w:r>
              <w:t xml:space="preserve">local </w:t>
            </w:r>
            <w:r w:rsidR="00F2651D">
              <w:t>community</w:t>
            </w:r>
            <w:r w:rsidR="00AB6588">
              <w:t xml:space="preserve">. </w:t>
            </w:r>
            <w:r w:rsidR="00CB0D1B">
              <w:t xml:space="preserve">Others can face </w:t>
            </w:r>
            <w:r w:rsidR="00AB6588">
              <w:t>personal barriers (</w:t>
            </w:r>
            <w:r w:rsidR="00652A30">
              <w:t xml:space="preserve">ranging from </w:t>
            </w:r>
            <w:r w:rsidR="00AB6588">
              <w:t>caring responsibilities</w:t>
            </w:r>
            <w:r w:rsidR="00652A30">
              <w:t xml:space="preserve"> to </w:t>
            </w:r>
            <w:r w:rsidR="00AB6588">
              <w:t xml:space="preserve">addictions </w:t>
            </w:r>
            <w:r w:rsidR="00652A30">
              <w:t xml:space="preserve">and </w:t>
            </w:r>
            <w:r w:rsidR="00AB6588">
              <w:t xml:space="preserve">criminal records). </w:t>
            </w:r>
            <w:r w:rsidR="006D5385">
              <w:t>These groups have an increased risk of experiencing pe</w:t>
            </w:r>
            <w:r w:rsidR="00342091">
              <w:t>rsistent multiple disadvantage.</w:t>
            </w:r>
          </w:p>
        </w:tc>
      </w:tr>
      <w:tr w:rsidR="003546EF">
        <w:trPr>
          <w:cantSplit/>
        </w:trPr>
        <w:tc>
          <w:tcPr>
            <w:tcW w:w="8771" w:type="dxa"/>
            <w:tcBorders>
              <w:top w:val="nil"/>
              <w:left w:val="single" w:sz="6" w:space="0" w:color="auto"/>
              <w:bottom w:val="single" w:sz="6" w:space="0" w:color="auto"/>
              <w:right w:val="single" w:sz="6" w:space="0" w:color="auto"/>
            </w:tcBorders>
          </w:tcPr>
          <w:p w:rsidR="003546EF" w:rsidRDefault="003546EF">
            <w:pPr>
              <w:pStyle w:val="Box"/>
              <w:spacing w:before="0" w:line="120" w:lineRule="exact"/>
            </w:pPr>
          </w:p>
        </w:tc>
      </w:tr>
      <w:tr w:rsidR="003546EF" w:rsidRPr="000863A5">
        <w:tc>
          <w:tcPr>
            <w:tcW w:w="8771" w:type="dxa"/>
            <w:tcBorders>
              <w:top w:val="nil"/>
              <w:left w:val="nil"/>
              <w:bottom w:val="nil"/>
              <w:right w:val="nil"/>
            </w:tcBorders>
          </w:tcPr>
          <w:p w:rsidR="003546EF" w:rsidRPr="00626D32" w:rsidRDefault="003546EF" w:rsidP="00A706BD">
            <w:pPr>
              <w:pStyle w:val="BoxSpaceBelow"/>
            </w:pPr>
          </w:p>
        </w:tc>
      </w:tr>
    </w:tbl>
    <w:p w:rsidR="002A664A" w:rsidRDefault="000408DF" w:rsidP="002A664A">
      <w:pPr>
        <w:pStyle w:val="BodyText"/>
      </w:pPr>
      <w:r>
        <w:lastRenderedPageBreak/>
        <w:t>Understanding h</w:t>
      </w:r>
      <w:r w:rsidR="002A664A">
        <w:t xml:space="preserve">ow and why people become disadvantaged is complex. There are </w:t>
      </w:r>
      <w:r w:rsidR="00A247EE">
        <w:t xml:space="preserve">many </w:t>
      </w:r>
      <w:r w:rsidR="002A664A">
        <w:t xml:space="preserve">factors that can influence a person’s life chances of experiencing disadvantage. Many of these factors are interlinked, and when combined, can have a compounding effect </w:t>
      </w:r>
      <w:r w:rsidR="0069235C">
        <w:t xml:space="preserve">— </w:t>
      </w:r>
      <w:r w:rsidR="002A664A">
        <w:t xml:space="preserve">resulting in deep and persistent disadvantage. </w:t>
      </w:r>
      <w:r w:rsidR="002F224A">
        <w:t>This makes u</w:t>
      </w:r>
      <w:r w:rsidR="002A664A">
        <w:t xml:space="preserve">ntangling the various influences and effects and </w:t>
      </w:r>
      <w:r>
        <w:t xml:space="preserve">establishing </w:t>
      </w:r>
      <w:r w:rsidR="002A664A">
        <w:t>causality difficult</w:t>
      </w:r>
      <w:r w:rsidR="002F224A">
        <w:t xml:space="preserve"> (box 4.1)</w:t>
      </w:r>
      <w:r w:rsidR="002A664A">
        <w:t xml:space="preserve">. </w:t>
      </w:r>
    </w:p>
    <w:p w:rsidR="00B40269" w:rsidRDefault="00B40269">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B40269">
        <w:tc>
          <w:tcPr>
            <w:tcW w:w="8771" w:type="dxa"/>
            <w:tcBorders>
              <w:top w:val="single" w:sz="6" w:space="0" w:color="auto"/>
              <w:bottom w:val="nil"/>
            </w:tcBorders>
          </w:tcPr>
          <w:p w:rsidR="00B40269" w:rsidRDefault="00B40269" w:rsidP="00B40269">
            <w:pPr>
              <w:pStyle w:val="BoxTitle"/>
            </w:pPr>
            <w:r>
              <w:rPr>
                <w:b w:val="0"/>
              </w:rPr>
              <w:t xml:space="preserve">Box </w:t>
            </w:r>
            <w:r w:rsidR="00E529CA">
              <w:rPr>
                <w:b w:val="0"/>
              </w:rPr>
              <w:t>4.</w:t>
            </w:r>
            <w:r w:rsidR="008E6E9D">
              <w:rPr>
                <w:b w:val="0"/>
                <w:noProof/>
              </w:rPr>
              <w:t>1</w:t>
            </w:r>
            <w:r>
              <w:tab/>
              <w:t xml:space="preserve">Establishing causality is not easy </w:t>
            </w:r>
          </w:p>
        </w:tc>
      </w:tr>
      <w:tr w:rsidR="00B40269">
        <w:trPr>
          <w:cantSplit/>
        </w:trPr>
        <w:tc>
          <w:tcPr>
            <w:tcW w:w="8771" w:type="dxa"/>
            <w:tcBorders>
              <w:top w:val="nil"/>
              <w:left w:val="single" w:sz="6" w:space="0" w:color="auto"/>
              <w:bottom w:val="nil"/>
              <w:right w:val="single" w:sz="6" w:space="0" w:color="auto"/>
            </w:tcBorders>
          </w:tcPr>
          <w:p w:rsidR="00B40269" w:rsidRDefault="00B40269" w:rsidP="00B40269">
            <w:pPr>
              <w:pStyle w:val="Box"/>
            </w:pPr>
            <w:r>
              <w:t xml:space="preserve">The difficulties associated with establishing causality in the area of disadvantage should not be underestimated. </w:t>
            </w:r>
          </w:p>
          <w:p w:rsidR="00D84678" w:rsidRDefault="00B40269" w:rsidP="00B40269">
            <w:pPr>
              <w:pStyle w:val="Box"/>
            </w:pPr>
            <w:r>
              <w:t xml:space="preserve">Randomised control trials are frequently referred to in medical and pharmacological testing as the ‘gold standard’. They typically involve </w:t>
            </w:r>
            <w:r w:rsidR="00D74F79">
              <w:t>taking two groups with the same average characteristics and ex</w:t>
            </w:r>
            <w:r>
              <w:t xml:space="preserve">posing members of one group to an intervention </w:t>
            </w:r>
            <w:r w:rsidR="007E1E64">
              <w:t xml:space="preserve">but not </w:t>
            </w:r>
            <w:r>
              <w:t>the other (the ‘control’ group)</w:t>
            </w:r>
            <w:r w:rsidR="007E1E64">
              <w:t xml:space="preserve">. </w:t>
            </w:r>
          </w:p>
          <w:p w:rsidR="00B40269" w:rsidRDefault="00B40269" w:rsidP="00B40269">
            <w:pPr>
              <w:pStyle w:val="Box"/>
            </w:pPr>
            <w:r>
              <w:t>But it can be difficult</w:t>
            </w:r>
            <w:r w:rsidR="00BD2DB7">
              <w:t>, for both ethical and practical reasons,</w:t>
            </w:r>
            <w:r>
              <w:t xml:space="preserve"> to conduct randomised trials in the area of social policy. For example, in Project STAR, a large education experiment designed to test the effects of class size, about 10</w:t>
            </w:r>
            <w:r w:rsidR="003A3528">
              <w:t> </w:t>
            </w:r>
            <w:r>
              <w:t>per</w:t>
            </w:r>
            <w:r w:rsidR="003A3528">
              <w:t> </w:t>
            </w:r>
            <w:r>
              <w:t xml:space="preserve">cent of the students were moved to classes of different sizes than the ones to which they were randomly assigned at first, in part because of parental complaints and organised lobbying. </w:t>
            </w:r>
          </w:p>
          <w:p w:rsidR="00BD2DB7" w:rsidRDefault="00BD2DB7" w:rsidP="00B40269">
            <w:pPr>
              <w:pStyle w:val="Box"/>
            </w:pPr>
            <w:r>
              <w:t xml:space="preserve">Natural experiments, such as twin </w:t>
            </w:r>
            <w:r w:rsidR="00991479">
              <w:t xml:space="preserve">and adoption </w:t>
            </w:r>
            <w:r>
              <w:t xml:space="preserve">studies, </w:t>
            </w:r>
            <w:r w:rsidR="00C406A2">
              <w:t>are another approach used to test causality.</w:t>
            </w:r>
            <w:r w:rsidR="00991479">
              <w:t xml:space="preserve"> Such studies </w:t>
            </w:r>
            <w:r w:rsidR="00A61D8D">
              <w:t xml:space="preserve">offer the advantage of providing estimates of both genetic and environmental sources of variance. They can </w:t>
            </w:r>
            <w:r w:rsidR="002F6BAB">
              <w:t xml:space="preserve">provide </w:t>
            </w:r>
            <w:r w:rsidR="00A61D8D">
              <w:t xml:space="preserve">quasi-experimental tests of environmental theories. </w:t>
            </w:r>
          </w:p>
          <w:p w:rsidR="00B40269" w:rsidRDefault="00C406A2" w:rsidP="00B40269">
            <w:pPr>
              <w:pStyle w:val="Box"/>
            </w:pPr>
            <w:r>
              <w:t>But there are a</w:t>
            </w:r>
            <w:r w:rsidR="009E2A04">
              <w:t xml:space="preserve">lso </w:t>
            </w:r>
            <w:r w:rsidR="00B40269">
              <w:t xml:space="preserve">factors </w:t>
            </w:r>
            <w:r w:rsidR="009E2A04">
              <w:t xml:space="preserve">that </w:t>
            </w:r>
            <w:r>
              <w:t xml:space="preserve">can </w:t>
            </w:r>
            <w:r w:rsidR="009E2A04">
              <w:t xml:space="preserve">be </w:t>
            </w:r>
            <w:r w:rsidR="00B40269">
              <w:t xml:space="preserve">at play that cannot be observed or measured, such as motivation, values and attitudes. The uncontrollability of multiple influences means that the effects of these factors will affect outcomes in a probabilistic, rather than a deterministic, way. </w:t>
            </w:r>
            <w:r w:rsidR="00AA4883">
              <w:t xml:space="preserve">For example, not all children who experience adversity early in life experience long-term effects. There is no single predictable </w:t>
            </w:r>
            <w:r w:rsidR="00D553A0">
              <w:t xml:space="preserve">trajectory. </w:t>
            </w:r>
          </w:p>
          <w:p w:rsidR="000B3F19" w:rsidRDefault="00B40269" w:rsidP="00DE0504">
            <w:pPr>
              <w:pStyle w:val="Box"/>
            </w:pPr>
            <w:r>
              <w:t>Risk and protective factors can also be interrelated which makes it difficult to isolate influences on outcomes.</w:t>
            </w:r>
          </w:p>
        </w:tc>
      </w:tr>
      <w:tr w:rsidR="00B40269">
        <w:trPr>
          <w:cantSplit/>
        </w:trPr>
        <w:tc>
          <w:tcPr>
            <w:tcW w:w="8771" w:type="dxa"/>
            <w:tcBorders>
              <w:top w:val="nil"/>
              <w:left w:val="single" w:sz="6" w:space="0" w:color="auto"/>
              <w:bottom w:val="nil"/>
              <w:right w:val="single" w:sz="6" w:space="0" w:color="auto"/>
            </w:tcBorders>
          </w:tcPr>
          <w:p w:rsidR="00B40269" w:rsidRDefault="00B40269" w:rsidP="009459EA">
            <w:pPr>
              <w:pStyle w:val="BoxSource"/>
            </w:pPr>
            <w:r>
              <w:rPr>
                <w:i/>
              </w:rPr>
              <w:t>Source</w:t>
            </w:r>
            <w:r w:rsidR="00C406A2">
              <w:rPr>
                <w:i/>
              </w:rPr>
              <w:t>s</w:t>
            </w:r>
            <w:r w:rsidRPr="00167F06">
              <w:t xml:space="preserve">: </w:t>
            </w:r>
            <w:r w:rsidR="00821ED7">
              <w:t xml:space="preserve">Boivin and </w:t>
            </w:r>
            <w:r w:rsidR="00B435FA">
              <w:t xml:space="preserve">Hertzman </w:t>
            </w:r>
            <w:r w:rsidR="00821ED7">
              <w:t>(2012)</w:t>
            </w:r>
            <w:r w:rsidR="009459EA">
              <w:t>; PC (2009)</w:t>
            </w:r>
            <w:r w:rsidR="00821ED7">
              <w:t xml:space="preserve">. </w:t>
            </w:r>
          </w:p>
        </w:tc>
      </w:tr>
      <w:tr w:rsidR="00B40269">
        <w:trPr>
          <w:cantSplit/>
        </w:trPr>
        <w:tc>
          <w:tcPr>
            <w:tcW w:w="8771" w:type="dxa"/>
            <w:tcBorders>
              <w:top w:val="nil"/>
              <w:left w:val="single" w:sz="6" w:space="0" w:color="auto"/>
              <w:bottom w:val="single" w:sz="6" w:space="0" w:color="auto"/>
              <w:right w:val="single" w:sz="6" w:space="0" w:color="auto"/>
            </w:tcBorders>
          </w:tcPr>
          <w:p w:rsidR="00B40269" w:rsidRDefault="00B40269">
            <w:pPr>
              <w:pStyle w:val="Box"/>
              <w:spacing w:before="0" w:line="120" w:lineRule="exact"/>
            </w:pPr>
          </w:p>
        </w:tc>
      </w:tr>
      <w:tr w:rsidR="00B40269" w:rsidRPr="000863A5">
        <w:tc>
          <w:tcPr>
            <w:tcW w:w="8771" w:type="dxa"/>
            <w:tcBorders>
              <w:top w:val="nil"/>
              <w:left w:val="nil"/>
              <w:bottom w:val="nil"/>
              <w:right w:val="nil"/>
            </w:tcBorders>
          </w:tcPr>
          <w:p w:rsidR="00B40269" w:rsidRPr="00626D32" w:rsidRDefault="00B40269" w:rsidP="00B40269">
            <w:pPr>
              <w:pStyle w:val="BoxSpaceBelow"/>
            </w:pPr>
          </w:p>
        </w:tc>
      </w:tr>
    </w:tbl>
    <w:p w:rsidR="00D74F79" w:rsidRDefault="00D74F79" w:rsidP="00D84678">
      <w:pPr>
        <w:pStyle w:val="BodyText"/>
      </w:pPr>
      <w:r>
        <w:t xml:space="preserve">While there is a large body of research describing the causes and consequences of disadvantage, the majority of the evidence relies on cross sectional </w:t>
      </w:r>
      <w:r w:rsidR="007E1E64">
        <w:t xml:space="preserve">(or point-in-time) </w:t>
      </w:r>
      <w:r>
        <w:t>data rather than studies of individual life-courses. Little is known about the dynamics, or the causal effects and pathways that result in deep and persistent disadvantage.</w:t>
      </w:r>
    </w:p>
    <w:p w:rsidR="00D84678" w:rsidRDefault="00D84678" w:rsidP="00D84678">
      <w:pPr>
        <w:pStyle w:val="BodyText"/>
      </w:pPr>
      <w:r>
        <w:t xml:space="preserve">But understanding what personal and family characteristics and what life events can make people vulnerable to disadvantage, and how such factors and events can </w:t>
      </w:r>
      <w:r>
        <w:lastRenderedPageBreak/>
        <w:t>reinforce each other to further deepen disadvantage, is pivotal to policy makers understanding how policies and programs might affect the development of a person’s capabilities, their opportunities</w:t>
      </w:r>
      <w:r w:rsidR="002F6BAB">
        <w:t xml:space="preserve">, </w:t>
      </w:r>
      <w:r>
        <w:t xml:space="preserve">and </w:t>
      </w:r>
      <w:r w:rsidR="002F6BAB">
        <w:t xml:space="preserve">their </w:t>
      </w:r>
      <w:r>
        <w:t xml:space="preserve">life outcomes. </w:t>
      </w:r>
    </w:p>
    <w:p w:rsidR="009E7CA8" w:rsidRDefault="002F6BAB" w:rsidP="00D84678">
      <w:pPr>
        <w:pStyle w:val="BodyText"/>
      </w:pPr>
      <w:r>
        <w:t>A</w:t>
      </w:r>
      <w:r w:rsidR="00D84678">
        <w:t xml:space="preserve">s discussed in chapter 3, while the various measures of disadvantage identify similar groups of people who are at greatest risk, only a small </w:t>
      </w:r>
      <w:r w:rsidR="00D74F79">
        <w:t xml:space="preserve">share </w:t>
      </w:r>
      <w:r w:rsidR="00D84678">
        <w:t>of people within these groups actually experience deep and persistent disadvantage.</w:t>
      </w:r>
      <w:r w:rsidR="00C0473D">
        <w:t xml:space="preserve"> W</w:t>
      </w:r>
      <w:r w:rsidR="00D84678">
        <w:t>hile for some people</w:t>
      </w:r>
      <w:r w:rsidR="00D04304">
        <w:t>, factors are at play that mean</w:t>
      </w:r>
      <w:r w:rsidR="00D84678">
        <w:t xml:space="preserve"> they are on a pathway to deeper and more persistent disadvantage (the vulnerable), others have the capabilities or access to support and opportunit</w:t>
      </w:r>
      <w:r w:rsidR="00D04304">
        <w:t>i</w:t>
      </w:r>
      <w:r w:rsidR="00D84678">
        <w:t xml:space="preserve">es that enable them to avoid or </w:t>
      </w:r>
      <w:r w:rsidR="00AB115D">
        <w:t xml:space="preserve">find a </w:t>
      </w:r>
      <w:r w:rsidR="00D84678">
        <w:t xml:space="preserve">way out of disadvantage (the resilient). </w:t>
      </w:r>
      <w:r w:rsidR="009E7CA8">
        <w:t xml:space="preserve">As </w:t>
      </w:r>
      <w:r w:rsidR="00A24D27">
        <w:t>Hayes</w:t>
      </w:r>
      <w:r w:rsidR="002C26BB">
        <w:t xml:space="preserve">, Gray and Edwards </w:t>
      </w:r>
      <w:r w:rsidR="009E7CA8">
        <w:t>(2008)</w:t>
      </w:r>
      <w:r w:rsidR="00AB115D">
        <w:t xml:space="preserve"> </w:t>
      </w:r>
      <w:r w:rsidR="009E7CA8">
        <w:t xml:space="preserve">said: </w:t>
      </w:r>
    </w:p>
    <w:p w:rsidR="009E7CA8" w:rsidRDefault="009E7CA8" w:rsidP="00273767">
      <w:pPr>
        <w:pStyle w:val="Quote"/>
      </w:pPr>
      <w:r>
        <w:t>… risk is not destiny and, just as there are many points in a life where problems can emerge, so too there are windows of opportunity for positive change. (p. 24)</w:t>
      </w:r>
    </w:p>
    <w:p w:rsidR="00D84678" w:rsidRDefault="00D84678" w:rsidP="00D84678">
      <w:pPr>
        <w:pStyle w:val="BodyText"/>
      </w:pPr>
      <w:r>
        <w:t xml:space="preserve">Understanding </w:t>
      </w:r>
      <w:r w:rsidR="00D74F79">
        <w:t xml:space="preserve">what drives the different outcomes </w:t>
      </w:r>
      <w:r>
        <w:t>is equally important for understanding what policies could make a difference.</w:t>
      </w:r>
    </w:p>
    <w:p w:rsidR="00D84678" w:rsidRDefault="00D84678" w:rsidP="00D84678">
      <w:pPr>
        <w:pStyle w:val="BodyText"/>
      </w:pPr>
      <w:r>
        <w:t xml:space="preserve">This chapter seeks to shed light on what is known about the factors that contribute to disadvantage (and where possible, deep and persistent disadvantage), by providing a synthesis of the available evidence. The chapter also draws on a framework to explain how the various factors might interact to influence a person’s life outcomes and exposure to disadvantage (figure 4.1). </w:t>
      </w:r>
    </w:p>
    <w:p w:rsidR="00D84678" w:rsidRDefault="00D84678" w:rsidP="00D84678">
      <w:pPr>
        <w:pStyle w:val="Heading3"/>
      </w:pPr>
      <w:r>
        <w:t>Influences on a person’s life outcomes</w:t>
      </w:r>
    </w:p>
    <w:p w:rsidR="00D84678" w:rsidRDefault="00D84678" w:rsidP="00D84678">
      <w:pPr>
        <w:pStyle w:val="BodyText"/>
      </w:pPr>
      <w:r>
        <w:t xml:space="preserve">A person’s life outcomes are influenced by: </w:t>
      </w:r>
    </w:p>
    <w:p w:rsidR="00D84678" w:rsidRDefault="00D84678" w:rsidP="00D84678">
      <w:pPr>
        <w:pStyle w:val="ListBullet"/>
      </w:pPr>
      <w:r>
        <w:t>their personal resources or capabilities. Personal capabilities include access to financial resources (including th</w:t>
      </w:r>
      <w:r w:rsidR="007D23E0">
        <w:t xml:space="preserve">ose </w:t>
      </w:r>
      <w:r>
        <w:t>provided by families), educational qualifications, physical and mental health, social networks and intangible characteristics such as life goals, aspirations, self-motivation, confidence and behaviour. Capabilities are what equip people to take advantage of opportunities (and deal with challenges) presented during life</w:t>
      </w:r>
    </w:p>
    <w:p w:rsidR="007E1E64" w:rsidRDefault="00D84678" w:rsidP="00D84678">
      <w:pPr>
        <w:pStyle w:val="ListBullet"/>
      </w:pPr>
      <w:r>
        <w:t xml:space="preserve">the opportunities available to them, including the extent to which a person has the opportunity to learn, </w:t>
      </w:r>
      <w:r w:rsidR="007D23E0">
        <w:t>to work</w:t>
      </w:r>
      <w:r>
        <w:t>, establish social networks and ‘have a say’</w:t>
      </w:r>
      <w:r w:rsidR="00D04304">
        <w:t xml:space="preserve"> (</w:t>
      </w:r>
      <w:r w:rsidR="00D553A0">
        <w:t xml:space="preserve">Australian </w:t>
      </w:r>
      <w:r w:rsidR="00D04304">
        <w:t>Social Inclusion Board 2012)</w:t>
      </w:r>
    </w:p>
    <w:p w:rsidR="00D84678" w:rsidRDefault="007E1E64" w:rsidP="00D84678">
      <w:pPr>
        <w:pStyle w:val="ListBullet"/>
      </w:pPr>
      <w:r>
        <w:t>life events (some of which can be beyond their control</w:t>
      </w:r>
      <w:r w:rsidR="00BB0E2F">
        <w:t xml:space="preserve">). </w:t>
      </w:r>
    </w:p>
    <w:p w:rsidR="008A32BA" w:rsidRDefault="008A32BA" w:rsidP="008A32BA">
      <w:pPr>
        <w:pStyle w:val="FigureTitle"/>
      </w:pPr>
      <w:r>
        <w:rPr>
          <w:b w:val="0"/>
        </w:rPr>
        <w:lastRenderedPageBreak/>
        <w:t xml:space="preserve">Figure </w:t>
      </w:r>
      <w:r w:rsidR="00E529CA">
        <w:rPr>
          <w:b w:val="0"/>
        </w:rPr>
        <w:t>4.</w:t>
      </w:r>
      <w:r w:rsidR="008E6E9D">
        <w:rPr>
          <w:b w:val="0"/>
          <w:noProof/>
        </w:rPr>
        <w:t>1</w:t>
      </w:r>
      <w:r>
        <w:tab/>
        <w:t xml:space="preserve">Factors influencing life chances of experiencing disadvantage </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8A32BA" w:rsidTr="004110F5">
        <w:tc>
          <w:tcPr>
            <w:tcW w:w="8777" w:type="dxa"/>
          </w:tcPr>
          <w:p w:rsidR="008A32BA" w:rsidRDefault="009A0F63" w:rsidP="004110F5">
            <w:pPr>
              <w:pStyle w:val="Figure"/>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framework to explain how the various factors might interact to influence a person’s life outcomes and exposure to disadvantage " style="width:438.75pt;height:401.25pt">
                  <v:imagedata r:id="rId9" o:title=""/>
                </v:shape>
              </w:pict>
            </w:r>
          </w:p>
        </w:tc>
      </w:tr>
    </w:tbl>
    <w:p w:rsidR="00D84678" w:rsidRDefault="00D84678" w:rsidP="00D84678">
      <w:pPr>
        <w:pStyle w:val="BodyText"/>
      </w:pPr>
      <w:r>
        <w:t>A person’s capabilities and opportunities are in turn influenced by family, community and the broader economic and social environment</w:t>
      </w:r>
      <w:r w:rsidR="006502D7">
        <w:t xml:space="preserve"> (figure 4.1)</w:t>
      </w:r>
      <w:r>
        <w:t xml:space="preserve">. </w:t>
      </w:r>
    </w:p>
    <w:p w:rsidR="00D84678" w:rsidRDefault="00D84678" w:rsidP="00D84678">
      <w:pPr>
        <w:pStyle w:val="ListBullet"/>
      </w:pPr>
      <w:r>
        <w:t xml:space="preserve">Families provide an important environment in which children develop critical competencies, attitudes and habits and can provide lifelong support to a person. </w:t>
      </w:r>
    </w:p>
    <w:p w:rsidR="00D84678" w:rsidRDefault="00D84678" w:rsidP="00D84678">
      <w:pPr>
        <w:pStyle w:val="ListBullet"/>
      </w:pPr>
      <w:r>
        <w:t>Communities can shape people’s capabilities by providing an environment within which they develop their attitudes, aspirations and values (by providing role models, community norms</w:t>
      </w:r>
      <w:r w:rsidR="00D16397">
        <w:t xml:space="preserve"> and </w:t>
      </w:r>
      <w:r>
        <w:t xml:space="preserve">social connections). Communities also provide, to varying degrees, access to services. </w:t>
      </w:r>
    </w:p>
    <w:p w:rsidR="002F6BAB" w:rsidRDefault="00D84678" w:rsidP="002F6BAB">
      <w:pPr>
        <w:pStyle w:val="ListBullet"/>
      </w:pPr>
      <w:r>
        <w:t xml:space="preserve">The broader macro environment and institutional functioning influences the opportunities available to people, for example, the availability of jobs, education, health and other social services and infrastructure. </w:t>
      </w:r>
    </w:p>
    <w:p w:rsidR="002064AC" w:rsidRDefault="002064AC">
      <w:pPr>
        <w:rPr>
          <w:sz w:val="26"/>
          <w:szCs w:val="20"/>
        </w:rPr>
      </w:pPr>
      <w:r>
        <w:br w:type="page"/>
      </w:r>
    </w:p>
    <w:p w:rsidR="00B1227B" w:rsidRDefault="00B1227B" w:rsidP="002F6BAB">
      <w:pPr>
        <w:pStyle w:val="BodyText"/>
      </w:pPr>
      <w:r>
        <w:lastRenderedPageBreak/>
        <w:t>The evidence points to there being critical times for building capabilities for life:</w:t>
      </w:r>
    </w:p>
    <w:p w:rsidR="00B1227B" w:rsidRDefault="00B1227B" w:rsidP="00B1227B">
      <w:pPr>
        <w:pStyle w:val="ListBullet"/>
      </w:pPr>
      <w:r>
        <w:t>the early years — these lay the foundation for children’s future learning and lifetime outcomes, including the ability to form trusting and caring relationships</w:t>
      </w:r>
    </w:p>
    <w:p w:rsidR="00B1227B" w:rsidRDefault="00B1227B" w:rsidP="00B1227B">
      <w:pPr>
        <w:pStyle w:val="ListBullet"/>
      </w:pPr>
      <w:r>
        <w:t>the school years — success at school is a key determinant of whether children go on to further education and training and employment</w:t>
      </w:r>
    </w:p>
    <w:p w:rsidR="00B1227B" w:rsidRDefault="00B1227B" w:rsidP="00B1227B">
      <w:pPr>
        <w:pStyle w:val="ListBullet"/>
      </w:pPr>
      <w:r>
        <w:t>beyond compulsory schooling and the transition between education and work —decisions made during this period can have lasting effects on future job opportunities and life chances.</w:t>
      </w:r>
    </w:p>
    <w:p w:rsidR="00B1227B" w:rsidRDefault="00B1227B" w:rsidP="00B1227B">
      <w:pPr>
        <w:pStyle w:val="BodyText"/>
      </w:pPr>
      <w:r>
        <w:t xml:space="preserve">Learning and skill building continues throughout life. Capacity building throughout adulthood can be important not only for retaining and upgrading skills (particularly with advances in technology) and for career advancement, but also for resilience (or the ability to ‘bounce back’ or adapt) to cyclical and structural changes in the economy. </w:t>
      </w:r>
    </w:p>
    <w:p w:rsidR="00B1227B" w:rsidRDefault="00B1227B" w:rsidP="00B1227B">
      <w:pPr>
        <w:pStyle w:val="BodyText"/>
      </w:pPr>
      <w:r>
        <w:t>Particular life events — such as the onset of poor health, an accident resulting in disability, the loss of a job or the breakdown of a relationship — can diminish a person’s personal resources and act as a trigger for disadvantage</w:t>
      </w:r>
      <w:r w:rsidR="006502D7">
        <w:t xml:space="preserve"> (figure 4.1)</w:t>
      </w:r>
      <w:r>
        <w:t>. And, while such events can set anyone back for a time, the extent to which a person becomes vulnerable (or resilient) to deep and persistent disadvantage will reflect:</w:t>
      </w:r>
    </w:p>
    <w:p w:rsidR="00B1227B" w:rsidRDefault="00B1227B" w:rsidP="00B1227B">
      <w:pPr>
        <w:pStyle w:val="ListBullet"/>
      </w:pPr>
      <w:r>
        <w:t>their own capacity to deal with life events (a person’s motivation and confidence can be affected by events)</w:t>
      </w:r>
    </w:p>
    <w:p w:rsidR="00B1227B" w:rsidRDefault="00B1227B" w:rsidP="00B1227B">
      <w:pPr>
        <w:pStyle w:val="ListBullet"/>
      </w:pPr>
      <w:r>
        <w:t>their family and social support (and a person’s readiness to seek assistance)</w:t>
      </w:r>
    </w:p>
    <w:p w:rsidR="00B1227B" w:rsidRDefault="00B1227B" w:rsidP="00B1227B">
      <w:pPr>
        <w:pStyle w:val="ListBullet"/>
      </w:pPr>
      <w:r>
        <w:t xml:space="preserve">the availability of other coping resources (such as savings, insurance and social/human services). </w:t>
      </w:r>
    </w:p>
    <w:p w:rsidR="00B1227B" w:rsidRDefault="00B1227B" w:rsidP="00B1227B">
      <w:pPr>
        <w:pStyle w:val="BodyText"/>
      </w:pPr>
      <w:r>
        <w:t xml:space="preserve">Individuals and families with few personal or financial assets or social networks are likely to be more vulnerable to events, particularly if those events are sequenced close together. </w:t>
      </w:r>
    </w:p>
    <w:p w:rsidR="00B1227B" w:rsidRDefault="00B1227B" w:rsidP="00B1227B">
      <w:pPr>
        <w:pStyle w:val="BodyText"/>
      </w:pPr>
      <w:r>
        <w:t xml:space="preserve">This chapter looks at the evidence </w:t>
      </w:r>
      <w:r w:rsidR="00744123">
        <w:t>(for Australia and other OECD countries</w:t>
      </w:r>
      <w:r w:rsidR="00744123">
        <w:rPr>
          <w:rStyle w:val="FootnoteReference"/>
        </w:rPr>
        <w:footnoteReference w:id="1"/>
      </w:r>
      <w:r w:rsidR="00744123">
        <w:t xml:space="preserve">) </w:t>
      </w:r>
      <w:r>
        <w:t>about the relationships or interactions between an individual’s resources and opportunities and family, community and macroeconomic influences. It also examines how many of the determinants of disadvantage can be the accumulation of circumstances or events across different life stages and, in some cases across generations. The key determinants are discussed in terms of:</w:t>
      </w:r>
    </w:p>
    <w:p w:rsidR="00B1227B" w:rsidRDefault="00B1227B" w:rsidP="00B1227B">
      <w:pPr>
        <w:pStyle w:val="ListBullet"/>
      </w:pPr>
      <w:r>
        <w:lastRenderedPageBreak/>
        <w:t>the early childhood years and how they can influence life chances (section 4.1)</w:t>
      </w:r>
    </w:p>
    <w:p w:rsidR="00B1227B" w:rsidRDefault="00B1227B" w:rsidP="00B1227B">
      <w:pPr>
        <w:pStyle w:val="ListBullet"/>
      </w:pPr>
      <w:r>
        <w:t>success at school (section 4.2), including looking at the evidence on the relationship between parents’ socioeconomic background and their children’s educational experiences and outcomes</w:t>
      </w:r>
    </w:p>
    <w:p w:rsidR="00B1227B" w:rsidRDefault="00B1227B" w:rsidP="00B1227B">
      <w:pPr>
        <w:pStyle w:val="ListBullet"/>
      </w:pPr>
      <w:r>
        <w:t>beyond school and the transitions between education and work (section 4.3)</w:t>
      </w:r>
    </w:p>
    <w:p w:rsidR="00B1227B" w:rsidRDefault="00B1227B" w:rsidP="00B1227B">
      <w:pPr>
        <w:pStyle w:val="ListBullet"/>
      </w:pPr>
      <w:r>
        <w:t>the role of employment as a protector from disadvantage (section 4.4)</w:t>
      </w:r>
    </w:p>
    <w:p w:rsidR="00B1227B" w:rsidRDefault="00B1227B" w:rsidP="00B1227B">
      <w:pPr>
        <w:pStyle w:val="ListBullet"/>
      </w:pPr>
      <w:r>
        <w:t>the onset of poor health and disability and disadvantage (section 4.5)</w:t>
      </w:r>
    </w:p>
    <w:p w:rsidR="00B1227B" w:rsidRDefault="00B1227B" w:rsidP="00B1227B">
      <w:pPr>
        <w:pStyle w:val="ListBullet"/>
      </w:pPr>
      <w:r>
        <w:t xml:space="preserve">how family formation and relationship breakdowns can influence the risk of experiencing disadvantage (section 4.6). </w:t>
      </w:r>
    </w:p>
    <w:p w:rsidR="00746825" w:rsidRDefault="00E529CA" w:rsidP="00746825">
      <w:pPr>
        <w:pStyle w:val="Heading2"/>
      </w:pPr>
      <w:r>
        <w:t>4.</w:t>
      </w:r>
      <w:r w:rsidR="008E6E9D">
        <w:rPr>
          <w:noProof/>
        </w:rPr>
        <w:t>1</w:t>
      </w:r>
      <w:r w:rsidR="00746825">
        <w:tab/>
        <w:t xml:space="preserve">Early experiences and how they can influence life chances </w:t>
      </w:r>
    </w:p>
    <w:p w:rsidR="00746825" w:rsidRDefault="00746825" w:rsidP="00746825">
      <w:pPr>
        <w:pStyle w:val="BodyText"/>
      </w:pPr>
      <w:r>
        <w:t>A child starts life with a set of personal resources or endowments — at conception they are dealt a hand of cards (</w:t>
      </w:r>
      <w:r w:rsidR="002F6BAB">
        <w:t xml:space="preserve">by </w:t>
      </w:r>
      <w:r>
        <w:t>genetic heritage</w:t>
      </w:r>
      <w:r w:rsidR="002F6BAB">
        <w:t xml:space="preserve"> and maternal health</w:t>
      </w:r>
      <w:r>
        <w:t>). The evidence points to the importance of the antenatal period for shaping future development pathways for children (Center on the Developing Child 2010</w:t>
      </w:r>
      <w:r w:rsidR="00D35D9F">
        <w:t>;</w:t>
      </w:r>
      <w:r w:rsidR="00206927">
        <w:t xml:space="preserve"> Field 2010</w:t>
      </w:r>
      <w:r>
        <w:t>). Low birth weight has also been shown to be associated with poorer health and education o</w:t>
      </w:r>
      <w:r w:rsidR="002C26BB">
        <w:t xml:space="preserve">utcomes (Black, Devereux and Salvanes </w:t>
      </w:r>
      <w:r w:rsidR="00B3114D">
        <w:t>2005</w:t>
      </w:r>
      <w:r w:rsidR="00976543">
        <w:t>;</w:t>
      </w:r>
      <w:r w:rsidR="00976543" w:rsidRPr="00976543">
        <w:t xml:space="preserve"> </w:t>
      </w:r>
      <w:r w:rsidR="00976543">
        <w:t>Conley and Bennett 2000; Silva and Stanton 1996</w:t>
      </w:r>
      <w:r>
        <w:t xml:space="preserve">). And early life experiences and family environments </w:t>
      </w:r>
      <w:r w:rsidR="00CB673B">
        <w:t>p</w:t>
      </w:r>
      <w:r>
        <w:t>lay a critical role in shaping development and life outcomes of children (the extra cards they pick up along the way</w:t>
      </w:r>
      <w:r w:rsidR="00B3114D">
        <w:t>) (</w:t>
      </w:r>
      <w:r w:rsidR="006371C4">
        <w:t>Bynner 1998</w:t>
      </w:r>
      <w:r w:rsidR="002C26BB">
        <w:t>;</w:t>
      </w:r>
      <w:r w:rsidR="006371C4">
        <w:t xml:space="preserve"> Conti and Heckman 2012</w:t>
      </w:r>
      <w:r>
        <w:t xml:space="preserve">). As Heckman (2011) said: </w:t>
      </w:r>
    </w:p>
    <w:p w:rsidR="00746825" w:rsidRDefault="00746825" w:rsidP="00746825">
      <w:pPr>
        <w:pStyle w:val="Quote"/>
      </w:pPr>
      <w:r>
        <w:t>Each of us is born into circumstances over which we have no control. Our parents, their genes, education, health status, economic resources, and environment are passed onto us through our families and neighourhoods. These endowments shape the trajectories of our lives. (p. </w:t>
      </w:r>
      <w:r w:rsidR="00B3114D">
        <w:t>3</w:t>
      </w:r>
      <w:r>
        <w:t>2)</w:t>
      </w:r>
    </w:p>
    <w:p w:rsidR="00E32113" w:rsidRDefault="00E32113" w:rsidP="00E32113">
      <w:pPr>
        <w:pStyle w:val="BodyText"/>
      </w:pPr>
      <w:r>
        <w:t xml:space="preserve">Early childhood is a time of rapid development of the brain. Adequate stimulation and nutrition are essential for development during the </w:t>
      </w:r>
      <w:r w:rsidR="00245922">
        <w:t xml:space="preserve">early months and years </w:t>
      </w:r>
      <w:r>
        <w:t>of life (</w:t>
      </w:r>
      <w:r w:rsidR="003D0A0D">
        <w:t>Center on the Developing Child 2010</w:t>
      </w:r>
      <w:r w:rsidR="00B00BDA">
        <w:t>;</w:t>
      </w:r>
      <w:r w:rsidR="00245922">
        <w:t xml:space="preserve"> </w:t>
      </w:r>
      <w:r w:rsidR="0001757E">
        <w:t xml:space="preserve">McCain and </w:t>
      </w:r>
      <w:r w:rsidR="00245922">
        <w:t>Mustard 1999</w:t>
      </w:r>
      <w:r>
        <w:t xml:space="preserve">). While the science of early child development is an evolving field of research, neuroscientists, developmental psychologists, and behavioural scientists broadly agree that a child’s early experiences and environments — whether positive or negative — have a powerful influence on brain development. </w:t>
      </w:r>
    </w:p>
    <w:p w:rsidR="00E32113" w:rsidRDefault="00E32113" w:rsidP="00E32113">
      <w:pPr>
        <w:pStyle w:val="BodyText"/>
      </w:pPr>
      <w:r>
        <w:t>The amount and quality of stimulation can affect the development of the brain’s neural pathways which shape language, capability, cognitive ability and emo</w:t>
      </w:r>
      <w:r w:rsidR="00B00BDA">
        <w:t>tional responses (</w:t>
      </w:r>
      <w:r>
        <w:t>Mustard 2008</w:t>
      </w:r>
      <w:r w:rsidR="00976543">
        <w:t>;</w:t>
      </w:r>
      <w:r w:rsidR="00976543" w:rsidRPr="00976543">
        <w:t xml:space="preserve"> </w:t>
      </w:r>
      <w:r w:rsidR="00976543">
        <w:t>Shonkoff 2000</w:t>
      </w:r>
      <w:r>
        <w:t xml:space="preserve">). Language and cognitive development </w:t>
      </w:r>
      <w:r>
        <w:lastRenderedPageBreak/>
        <w:t xml:space="preserve">are thought to be particularly important during the </w:t>
      </w:r>
      <w:r w:rsidR="00CB673B">
        <w:t>ea</w:t>
      </w:r>
      <w:r w:rsidR="00DE099F">
        <w:t>r</w:t>
      </w:r>
      <w:r w:rsidR="00CB673B">
        <w:t xml:space="preserve">ly years of life. </w:t>
      </w:r>
      <w:r>
        <w:t>As McCain and Mustard (1999) said:</w:t>
      </w:r>
    </w:p>
    <w:p w:rsidR="00245922" w:rsidRDefault="00245922" w:rsidP="00245922">
      <w:pPr>
        <w:pStyle w:val="Quote"/>
      </w:pPr>
      <w:r>
        <w:t>It is clear that the early years from conception to age six have the most important influence of any time in the life cycle on brain development and subsequent learning, behaviour and health. The effects of early experience, particularly during the first three years, on the wiring and sculpting of the brain</w:t>
      </w:r>
      <w:r w:rsidR="006502D7">
        <w:t>’</w:t>
      </w:r>
      <w:r>
        <w:t xml:space="preserve">s billions of neurons, last a lifetime. (p. 6) </w:t>
      </w:r>
    </w:p>
    <w:p w:rsidR="00656553" w:rsidRDefault="00656553" w:rsidP="00656553">
      <w:pPr>
        <w:pStyle w:val="Heading3"/>
      </w:pPr>
      <w:r>
        <w:t>Family and parental influence</w:t>
      </w:r>
    </w:p>
    <w:p w:rsidR="00DE0504" w:rsidRDefault="00E32113" w:rsidP="00E32113">
      <w:pPr>
        <w:pStyle w:val="BodyText"/>
      </w:pPr>
      <w:r>
        <w:t>In the early or foundation years of a child’s life, children are particularly sensitive to parent</w:t>
      </w:r>
      <w:r w:rsidR="003D0A0D">
        <w:t>al</w:t>
      </w:r>
      <w:r>
        <w:t xml:space="preserve"> inputs (and it is a time when parents tend to concentrate investment in their children). </w:t>
      </w:r>
      <w:r w:rsidR="00DE0504">
        <w:t xml:space="preserve">As </w:t>
      </w:r>
      <w:r w:rsidR="00821ED7">
        <w:t xml:space="preserve">Boivin and </w:t>
      </w:r>
      <w:r w:rsidR="00B435FA">
        <w:t>Hertzman</w:t>
      </w:r>
      <w:r w:rsidR="00821ED7">
        <w:t xml:space="preserve"> </w:t>
      </w:r>
      <w:r w:rsidR="00DE0504">
        <w:t>(2012) said:</w:t>
      </w:r>
    </w:p>
    <w:p w:rsidR="00DE0504" w:rsidRDefault="00DE0504" w:rsidP="00DE0504">
      <w:pPr>
        <w:pStyle w:val="Quote"/>
      </w:pPr>
      <w:r>
        <w:t>Families provide most early stimuli for children, define the social and economic resources available to the child, and largely control children’s contact with the wider environment and the terms upon which is occurs. (p. 13)</w:t>
      </w:r>
    </w:p>
    <w:p w:rsidR="00E32113" w:rsidRDefault="00E32113" w:rsidP="00E32113">
      <w:pPr>
        <w:pStyle w:val="BodyText"/>
      </w:pPr>
      <w:r>
        <w:t xml:space="preserve">Optimal early childhood experiences focus on the quality of interactions between an infant and parent or caregiver(s), with an emphasis on the reciprocal nature of continuous interactions between </w:t>
      </w:r>
      <w:r w:rsidR="00D90556">
        <w:t xml:space="preserve">them. </w:t>
      </w:r>
      <w:r>
        <w:t xml:space="preserve">Hertzman (2004) </w:t>
      </w:r>
      <w:r w:rsidR="00CB673B">
        <w:t>noted that</w:t>
      </w:r>
      <w:r>
        <w:t>:</w:t>
      </w:r>
    </w:p>
    <w:p w:rsidR="00E32113" w:rsidRDefault="00E32113" w:rsidP="00E32113">
      <w:pPr>
        <w:pStyle w:val="Quote"/>
      </w:pPr>
      <w:r>
        <w:t xml:space="preserve">Rich and responsive language environments allow children to acquire language much more rapidly than environments where little conversation takes place, making children more ready </w:t>
      </w:r>
      <w:r w:rsidR="00950A63">
        <w:t>f</w:t>
      </w:r>
      <w:r>
        <w:t>o</w:t>
      </w:r>
      <w:r w:rsidR="00950A63">
        <w:t>r</w:t>
      </w:r>
      <w:r>
        <w:t xml:space="preserve"> school. (p. 4) </w:t>
      </w:r>
    </w:p>
    <w:p w:rsidR="00D84678" w:rsidRDefault="00E32113" w:rsidP="00E32113">
      <w:pPr>
        <w:pStyle w:val="BodyText"/>
      </w:pPr>
      <w:r>
        <w:t xml:space="preserve">While most families provide the support children require to build the capabilities they need for life, families dealing with problems such as </w:t>
      </w:r>
      <w:r w:rsidR="007D583D">
        <w:t xml:space="preserve">poor </w:t>
      </w:r>
      <w:r>
        <w:t xml:space="preserve">mental health, substance abuse and domestic violence </w:t>
      </w:r>
      <w:r w:rsidR="00C72A43">
        <w:t xml:space="preserve">are likely to be </w:t>
      </w:r>
      <w:r w:rsidR="00656553">
        <w:t xml:space="preserve">less </w:t>
      </w:r>
      <w:r>
        <w:t xml:space="preserve">able to provide an environment conducive to nurturing children and learning. </w:t>
      </w:r>
    </w:p>
    <w:p w:rsidR="0084734B" w:rsidRDefault="00E32113" w:rsidP="00E32113">
      <w:pPr>
        <w:pStyle w:val="BodyText"/>
      </w:pPr>
      <w:r>
        <w:t xml:space="preserve">Depression, for example, can affect </w:t>
      </w:r>
      <w:r w:rsidR="003D0A0D">
        <w:t xml:space="preserve">the </w:t>
      </w:r>
      <w:r>
        <w:t>ability to parent — depressed parents tend to be less spontaneous and more withdrawn, angry and sad (Downey</w:t>
      </w:r>
      <w:r w:rsidR="003775CA">
        <w:t> </w:t>
      </w:r>
      <w:r>
        <w:t>and Coyne</w:t>
      </w:r>
      <w:r w:rsidR="003775CA">
        <w:t> </w:t>
      </w:r>
      <w:r>
        <w:t xml:space="preserve">1990). Children </w:t>
      </w:r>
      <w:r w:rsidR="00801F3B">
        <w:t xml:space="preserve">living with </w:t>
      </w:r>
      <w:r>
        <w:t xml:space="preserve">parents </w:t>
      </w:r>
      <w:r w:rsidR="00801F3B">
        <w:t xml:space="preserve">who have poor mental health </w:t>
      </w:r>
      <w:r>
        <w:t xml:space="preserve">are more likely than children of parents </w:t>
      </w:r>
      <w:r w:rsidR="00801F3B">
        <w:t xml:space="preserve">without </w:t>
      </w:r>
      <w:r w:rsidR="00BB0E2F">
        <w:t xml:space="preserve">poor mental </w:t>
      </w:r>
      <w:r w:rsidR="00801F3B">
        <w:t xml:space="preserve">health </w:t>
      </w:r>
      <w:r>
        <w:t>to have emotional or behavioural difficulties, poor physical health and impaired social or academic performance (</w:t>
      </w:r>
      <w:r w:rsidR="00D71A09">
        <w:t>Elgar et al. 2004</w:t>
      </w:r>
      <w:r w:rsidR="00976543">
        <w:t>;</w:t>
      </w:r>
      <w:r w:rsidR="00976543" w:rsidRPr="00976543">
        <w:t xml:space="preserve"> </w:t>
      </w:r>
      <w:r w:rsidR="00976543">
        <w:t>Lovejoy et al. 2000</w:t>
      </w:r>
      <w:r>
        <w:t xml:space="preserve">). </w:t>
      </w:r>
    </w:p>
    <w:p w:rsidR="00E32113" w:rsidRDefault="00D71A09" w:rsidP="00E32113">
      <w:pPr>
        <w:pStyle w:val="BodyText"/>
      </w:pPr>
      <w:r>
        <w:t>A</w:t>
      </w:r>
      <w:r w:rsidR="00744D60">
        <w:t xml:space="preserve">round 15 per cent of </w:t>
      </w:r>
      <w:r>
        <w:t xml:space="preserve">Australian </w:t>
      </w:r>
      <w:r w:rsidR="00744D60">
        <w:t>parents living with children aged 0</w:t>
      </w:r>
      <w:r w:rsidR="003F1FE3">
        <w:noBreakHyphen/>
      </w:r>
      <w:r w:rsidR="00744D60">
        <w:t xml:space="preserve">14 </w:t>
      </w:r>
      <w:r w:rsidR="003F1FE3">
        <w:t xml:space="preserve">are estimated to be </w:t>
      </w:r>
      <w:r w:rsidR="00744D60">
        <w:t>affected by poor mental health (AIHW 2012</w:t>
      </w:r>
      <w:r w:rsidR="0058447B">
        <w:t>a</w:t>
      </w:r>
      <w:r w:rsidR="00744D60">
        <w:t xml:space="preserve">). </w:t>
      </w:r>
      <w:r w:rsidR="00814489">
        <w:t>Over one</w:t>
      </w:r>
      <w:r w:rsidR="00814489">
        <w:noBreakHyphen/>
        <w:t>third of 4</w:t>
      </w:r>
      <w:r w:rsidR="00814489">
        <w:noBreakHyphen/>
        <w:t>5 year old Australian children residing with a parent who has poor mental health fall into the bottom 15 per cent of the overall development domain (compared with 14 per cent of children whose parents do not have poor mental health) (</w:t>
      </w:r>
      <w:r w:rsidR="00801F3B">
        <w:t>Gong</w:t>
      </w:r>
      <w:r w:rsidR="002C26BB">
        <w:t xml:space="preserve">, McNamara and Cassells </w:t>
      </w:r>
      <w:r w:rsidR="00801F3B">
        <w:t xml:space="preserve">2011). </w:t>
      </w:r>
    </w:p>
    <w:p w:rsidR="00504137" w:rsidRDefault="00E32113" w:rsidP="00E32113">
      <w:pPr>
        <w:pStyle w:val="BodyText"/>
      </w:pPr>
      <w:r>
        <w:lastRenderedPageBreak/>
        <w:t xml:space="preserve">The dependence of infants on others during the early years, together with their rapid physical, cognitive and emotional development, makes them particularly vulnerable to the effects of neglect, abuse and family violence. </w:t>
      </w:r>
      <w:r w:rsidR="00D90556">
        <w:t xml:space="preserve">Children are at greater risk of abuse if they are: </w:t>
      </w:r>
      <w:r>
        <w:t>young (infants and toddle</w:t>
      </w:r>
      <w:r w:rsidR="00656553">
        <w:t>rs are at highest risk)</w:t>
      </w:r>
      <w:r w:rsidR="003D0A0D">
        <w:t>;</w:t>
      </w:r>
      <w:r w:rsidR="00656553">
        <w:t xml:space="preserve"> female</w:t>
      </w:r>
      <w:r w:rsidR="003D0A0D">
        <w:t>;</w:t>
      </w:r>
      <w:r w:rsidR="00656553">
        <w:t xml:space="preserve"> </w:t>
      </w:r>
      <w:r w:rsidR="00D90556">
        <w:t>indigenous</w:t>
      </w:r>
      <w:r w:rsidR="003D0A0D">
        <w:t>;</w:t>
      </w:r>
      <w:r w:rsidR="00D90556">
        <w:t xml:space="preserve"> have a </w:t>
      </w:r>
      <w:r>
        <w:t>disability</w:t>
      </w:r>
      <w:r w:rsidR="00FC06BF">
        <w:t>;</w:t>
      </w:r>
      <w:r w:rsidR="00D90556">
        <w:t xml:space="preserve"> </w:t>
      </w:r>
      <w:r w:rsidR="00FC06BF">
        <w:t xml:space="preserve">have </w:t>
      </w:r>
      <w:r>
        <w:t>lower socioeconomic status</w:t>
      </w:r>
      <w:r w:rsidR="00FC06BF">
        <w:t>;</w:t>
      </w:r>
      <w:r>
        <w:t xml:space="preserve"> hav</w:t>
      </w:r>
      <w:r w:rsidR="00D90556">
        <w:t xml:space="preserve">e </w:t>
      </w:r>
      <w:r>
        <w:t>parents with mental illness or who misuse substances</w:t>
      </w:r>
      <w:r w:rsidR="003D0A0D">
        <w:t>;</w:t>
      </w:r>
      <w:r>
        <w:t xml:space="preserve"> or liv</w:t>
      </w:r>
      <w:r w:rsidR="00D90556">
        <w:t xml:space="preserve">e </w:t>
      </w:r>
      <w:r>
        <w:t>in a family where there is domestic violence (Bromfield and Holzer 2008</w:t>
      </w:r>
      <w:r w:rsidR="00976543">
        <w:t>;</w:t>
      </w:r>
      <w:r w:rsidR="00976543" w:rsidRPr="00976543">
        <w:t xml:space="preserve"> </w:t>
      </w:r>
      <w:r w:rsidR="00976543">
        <w:t>Taylor et al. 2008</w:t>
      </w:r>
      <w:r>
        <w:t xml:space="preserve">). </w:t>
      </w:r>
      <w:r w:rsidR="00854E56" w:rsidRPr="00854E56">
        <w:t xml:space="preserve">Aboriginal and Torres Strait Islander children </w:t>
      </w:r>
      <w:r w:rsidR="00504137" w:rsidRPr="00854E56">
        <w:t xml:space="preserve">are </w:t>
      </w:r>
      <w:r w:rsidR="00854E56" w:rsidRPr="00854E56">
        <w:t xml:space="preserve">almost </w:t>
      </w:r>
      <w:r w:rsidR="00231980" w:rsidRPr="00854E56">
        <w:t xml:space="preserve">eight </w:t>
      </w:r>
      <w:r w:rsidR="00504137" w:rsidRPr="00854E56">
        <w:t xml:space="preserve">times as likely as non-Indigenous children to be the subject of substantiated </w:t>
      </w:r>
      <w:r w:rsidR="006502D7">
        <w:t xml:space="preserve">child </w:t>
      </w:r>
      <w:r w:rsidR="00504137" w:rsidRPr="00854E56">
        <w:t xml:space="preserve">abuse </w:t>
      </w:r>
      <w:r w:rsidR="00854E56" w:rsidRPr="00854E56">
        <w:t>and</w:t>
      </w:r>
      <w:r w:rsidR="00504137" w:rsidRPr="00854E56">
        <w:t xml:space="preserve"> neglect </w:t>
      </w:r>
      <w:r w:rsidR="009C00D3" w:rsidRPr="00854E56">
        <w:t>(</w:t>
      </w:r>
      <w:r w:rsidR="00504137" w:rsidRPr="00854E56">
        <w:t>AIHW 201</w:t>
      </w:r>
      <w:r w:rsidR="000268BB" w:rsidRPr="00854E56">
        <w:t>3</w:t>
      </w:r>
      <w:r w:rsidR="00854E56" w:rsidRPr="00854E56">
        <w:t>a</w:t>
      </w:r>
      <w:r w:rsidR="009C00D3" w:rsidRPr="00854E56">
        <w:t>)</w:t>
      </w:r>
      <w:r w:rsidR="00504137" w:rsidRPr="00854E56">
        <w:t>.</w:t>
      </w:r>
      <w:r w:rsidR="00504137">
        <w:t xml:space="preserve"> </w:t>
      </w:r>
    </w:p>
    <w:p w:rsidR="00BB0E2F" w:rsidRDefault="00282465" w:rsidP="00BB0E2F">
      <w:pPr>
        <w:pStyle w:val="BodyText"/>
      </w:pPr>
      <w:r>
        <w:t>There is an extensive evidence base that shows that c</w:t>
      </w:r>
      <w:r w:rsidR="00E32113">
        <w:t>hildren who experience abuse or neglect in the early years are more likely to experience ongoing behavioural and learning problems, substance abuse and poor</w:t>
      </w:r>
      <w:r w:rsidR="00BA6F1C">
        <w:t>er</w:t>
      </w:r>
      <w:r w:rsidR="00E32113">
        <w:t xml:space="preserve"> mental a</w:t>
      </w:r>
      <w:r w:rsidR="00E1653C">
        <w:t xml:space="preserve">nd physical health </w:t>
      </w:r>
      <w:r w:rsidR="00BA6F1C">
        <w:t xml:space="preserve">and labour market outcomes </w:t>
      </w:r>
      <w:r w:rsidR="00E1653C">
        <w:t>(</w:t>
      </w:r>
      <w:r w:rsidR="00821ED7">
        <w:t>Boivin and Hertzman 2012</w:t>
      </w:r>
      <w:r w:rsidR="00976543">
        <w:t>;</w:t>
      </w:r>
      <w:r w:rsidR="00976543" w:rsidRPr="00976543">
        <w:t xml:space="preserve"> </w:t>
      </w:r>
      <w:r w:rsidR="00976543">
        <w:t>Lamont 2010</w:t>
      </w:r>
      <w:r w:rsidR="009E6D29">
        <w:t>,</w:t>
      </w:r>
      <w:r>
        <w:t xml:space="preserve"> </w:t>
      </w:r>
      <w:r w:rsidR="00E1653C">
        <w:t>box </w:t>
      </w:r>
      <w:r w:rsidR="00E32113">
        <w:t>4.</w:t>
      </w:r>
      <w:r w:rsidR="0029572B">
        <w:t>2</w:t>
      </w:r>
      <w:r w:rsidR="00E32113">
        <w:t xml:space="preserve">). </w:t>
      </w:r>
      <w:r w:rsidR="00BB0E2F">
        <w:t>As Shonkoff (2011) said:</w:t>
      </w:r>
    </w:p>
    <w:p w:rsidR="00BB0E2F" w:rsidRDefault="00BB0E2F" w:rsidP="00BB0E2F">
      <w:pPr>
        <w:pStyle w:val="Quote"/>
      </w:pPr>
      <w:r>
        <w:t>When early experiences are fraught with threat, uncertainty, neglect, or abuse, stress management systems are over</w:t>
      </w:r>
      <w:r>
        <w:noBreakHyphen/>
        <w:t>activated. The consequences can include disruptions of developing brain circuitry, as well as the establishment of a short fuse for subsequent stress response activation, which leads to greater vulnerability to a host of physical diseases. (p. 12)</w:t>
      </w:r>
    </w:p>
    <w:p w:rsidR="00BB0E2F" w:rsidRDefault="00BB0E2F" w:rsidP="00BB0E2F">
      <w:pPr>
        <w:pStyle w:val="BodyText"/>
      </w:pPr>
      <w:r>
        <w:t xml:space="preserve">The </w:t>
      </w:r>
      <w:r w:rsidR="0085341C">
        <w:t xml:space="preserve">Australian </w:t>
      </w:r>
      <w:r>
        <w:t xml:space="preserve">Social Inclusion Board (2011) also said: </w:t>
      </w:r>
    </w:p>
    <w:p w:rsidR="00BB0E2F" w:rsidRDefault="00BB0E2F" w:rsidP="00BB0E2F">
      <w:pPr>
        <w:pStyle w:val="Quote"/>
      </w:pPr>
      <w:r>
        <w:t>Rather than early experiences being forgotten, evidence shows that the earlier children are maltreated the more likely they are to develop behaviour problems in adolescence. (p. 14)</w:t>
      </w:r>
    </w:p>
    <w:p w:rsidR="00BB0E2F" w:rsidRDefault="009E7CA8" w:rsidP="00BB0E2F">
      <w:pPr>
        <w:pStyle w:val="BodyText"/>
      </w:pPr>
      <w:r>
        <w:t xml:space="preserve">There is some </w:t>
      </w:r>
      <w:r w:rsidR="00BB0E2F">
        <w:t xml:space="preserve">evidence </w:t>
      </w:r>
      <w:r>
        <w:t xml:space="preserve">to </w:t>
      </w:r>
      <w:r w:rsidR="00BB0E2F">
        <w:t>suggest</w:t>
      </w:r>
      <w:r>
        <w:t xml:space="preserve"> t</w:t>
      </w:r>
      <w:r w:rsidR="00BB0E2F">
        <w:t>hat exposure to adversity tends to persist through the various stages of a child’s development, increasing the risk of poorer outcomes later in life. A United States study that followed mother-child dyads over the first 16 years of the child’s life, found that the at ages 1, 4 and 16 years</w:t>
      </w:r>
      <w:r w:rsidR="005B1E59">
        <w:t>,</w:t>
      </w:r>
      <w:r w:rsidR="00BB0E2F">
        <w:t xml:space="preserve"> the best predictor of child maltreatment was the cumulative level of risk exposure (this was above and beyond any individual risk factor)</w:t>
      </w:r>
      <w:r w:rsidR="002C26BB">
        <w:t xml:space="preserve"> (MacKenzie, Kotch and Lee </w:t>
      </w:r>
      <w:r w:rsidR="00BB0E2F">
        <w:t>2011). Boivin and Hertzman (2012) also noted that:</w:t>
      </w:r>
    </w:p>
    <w:p w:rsidR="00BB0E2F" w:rsidRDefault="00BB0E2F" w:rsidP="00BB0E2F">
      <w:pPr>
        <w:pStyle w:val="Quote"/>
      </w:pPr>
      <w:r>
        <w:t>Not only is exposure to adversity not randomly assigned, but it also tends to persist through various development processes, thus increasing the risk of health and adjustment problems over time. (p. 39)</w:t>
      </w:r>
    </w:p>
    <w:p w:rsidR="00746825" w:rsidRDefault="00746825" w:rsidP="0074682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746825" w:rsidTr="00746825">
        <w:tc>
          <w:tcPr>
            <w:tcW w:w="8771" w:type="dxa"/>
            <w:tcBorders>
              <w:top w:val="single" w:sz="6" w:space="0" w:color="auto"/>
              <w:bottom w:val="nil"/>
            </w:tcBorders>
          </w:tcPr>
          <w:p w:rsidR="00746825" w:rsidRDefault="00746825" w:rsidP="00D74F79">
            <w:pPr>
              <w:pStyle w:val="BoxTitle"/>
            </w:pPr>
            <w:r>
              <w:rPr>
                <w:b w:val="0"/>
              </w:rPr>
              <w:t xml:space="preserve">Box </w:t>
            </w:r>
            <w:r w:rsidR="00E529CA">
              <w:rPr>
                <w:b w:val="0"/>
              </w:rPr>
              <w:t>4.</w:t>
            </w:r>
            <w:r w:rsidR="008E6E9D">
              <w:rPr>
                <w:b w:val="0"/>
                <w:noProof/>
              </w:rPr>
              <w:t>2</w:t>
            </w:r>
            <w:r>
              <w:tab/>
              <w:t>Child abuse</w:t>
            </w:r>
            <w:r w:rsidR="00D74F79">
              <w:t xml:space="preserve"> </w:t>
            </w:r>
            <w:r>
              <w:t>— evidence of long</w:t>
            </w:r>
            <w:r w:rsidR="00D74F79">
              <w:noBreakHyphen/>
            </w:r>
            <w:r>
              <w:t>term consequence</w:t>
            </w:r>
            <w:r w:rsidR="00D74F79">
              <w:t>s</w:t>
            </w:r>
            <w:r>
              <w:t xml:space="preserve"> </w:t>
            </w:r>
          </w:p>
        </w:tc>
      </w:tr>
      <w:tr w:rsidR="00746825" w:rsidTr="00746825">
        <w:trPr>
          <w:cantSplit/>
        </w:trPr>
        <w:tc>
          <w:tcPr>
            <w:tcW w:w="8771" w:type="dxa"/>
            <w:tcBorders>
              <w:top w:val="nil"/>
              <w:left w:val="single" w:sz="6" w:space="0" w:color="auto"/>
              <w:bottom w:val="nil"/>
              <w:right w:val="single" w:sz="6" w:space="0" w:color="auto"/>
            </w:tcBorders>
          </w:tcPr>
          <w:p w:rsidR="00746825" w:rsidRDefault="00746825" w:rsidP="00746825">
            <w:pPr>
              <w:pStyle w:val="Box"/>
            </w:pPr>
            <w:r>
              <w:t xml:space="preserve">There is uncertainty about the extent of child abuse that occurs in Australia (only a proportion of child abuse and neglect is reported to child protection authorities). Estimates of the prevalence of child abuse occurring in 2007 range from 3.7 to 13.8 per cent (Taylor et al. 2008). </w:t>
            </w:r>
          </w:p>
          <w:p w:rsidR="00746825" w:rsidRDefault="00746825" w:rsidP="00746825">
            <w:pPr>
              <w:pStyle w:val="Box"/>
            </w:pPr>
            <w:r>
              <w:t xml:space="preserve">While child abuse and neglect is not necessarily a consequence of families experiencing </w:t>
            </w:r>
            <w:r w:rsidR="002419B0">
              <w:t xml:space="preserve">deep and persistent </w:t>
            </w:r>
            <w:r>
              <w:t xml:space="preserve">disadvantage, the rates tend to be higher in families with lower socioeconomic status, where parents have a mental illness or misuse substances, or where there is evidence of domestic violence (Taylor et al. 2008). </w:t>
            </w:r>
          </w:p>
          <w:p w:rsidR="00746825" w:rsidRDefault="00746825" w:rsidP="00746825">
            <w:pPr>
              <w:pStyle w:val="Box"/>
            </w:pPr>
            <w:r>
              <w:t>Victims of child abuse and neglect can experience long</w:t>
            </w:r>
            <w:r w:rsidR="00D74F79">
              <w:noBreakHyphen/>
            </w:r>
            <w:r>
              <w:t>term effects. A recent survey of the literature (Lamont 2010) found the following patterns amongst such victims:</w:t>
            </w:r>
          </w:p>
          <w:p w:rsidR="00746825" w:rsidRDefault="00746825" w:rsidP="00746825">
            <w:pPr>
              <w:pStyle w:val="BoxListBullet"/>
              <w:spacing w:before="120"/>
            </w:pPr>
            <w:r>
              <w:t>poorer labour market outcomes — associated with poorer academic performance and behavioural problems</w:t>
            </w:r>
          </w:p>
          <w:p w:rsidR="00746825" w:rsidRDefault="00746825" w:rsidP="00746825">
            <w:pPr>
              <w:pStyle w:val="BoxListBullet"/>
              <w:spacing w:before="120"/>
            </w:pPr>
            <w:r>
              <w:t xml:space="preserve">higher rates of contact with </w:t>
            </w:r>
            <w:r w:rsidR="000C58D7">
              <w:t xml:space="preserve">the </w:t>
            </w:r>
            <w:r>
              <w:t>justice system — a U</w:t>
            </w:r>
            <w:r w:rsidR="005F581A">
              <w:t xml:space="preserve">nited </w:t>
            </w:r>
            <w:r>
              <w:t>S</w:t>
            </w:r>
            <w:r w:rsidR="005F581A">
              <w:t>tates</w:t>
            </w:r>
            <w:r>
              <w:t xml:space="preserve"> study found higher rates of arrests, adult criminality and violent criminal behaviour in a matched study where the difference was the experience of abuse as a child. Substance abuse was also associated with higher rates of criminal behaviour such as theft and prostitution</w:t>
            </w:r>
          </w:p>
          <w:p w:rsidR="00746825" w:rsidRDefault="00746825" w:rsidP="00746825">
            <w:pPr>
              <w:pStyle w:val="BoxListBullet"/>
              <w:spacing w:before="120"/>
            </w:pPr>
            <w:r>
              <w:t>higher rates of homelessness — in a U</w:t>
            </w:r>
            <w:r w:rsidR="005F581A">
              <w:t xml:space="preserve">nited </w:t>
            </w:r>
            <w:r>
              <w:t>S</w:t>
            </w:r>
            <w:r w:rsidR="005F581A">
              <w:t>tates</w:t>
            </w:r>
            <w:r w:rsidR="002C26BB">
              <w:t xml:space="preserve"> sample of homeless people, 72 </w:t>
            </w:r>
            <w:r>
              <w:t>per cent had suffered childhood abuse. Another study found that people who had experienced neglect and physical or sexual abuse as a child were 26 times more likely to have been homeless than those with no experience of abuse</w:t>
            </w:r>
          </w:p>
          <w:p w:rsidR="00746825" w:rsidRDefault="00746825" w:rsidP="00746825">
            <w:pPr>
              <w:pStyle w:val="BoxListBullet"/>
              <w:spacing w:before="120"/>
            </w:pPr>
            <w:r>
              <w:t xml:space="preserve">poorer physical health — linked to higher rates of overweight and obesity and high-risk behaviour (such as smoking, alcohol abuse and risky sexual behaviour) </w:t>
            </w:r>
          </w:p>
          <w:p w:rsidR="00746825" w:rsidRDefault="00746825" w:rsidP="00746825">
            <w:pPr>
              <w:pStyle w:val="BoxListBullet"/>
              <w:spacing w:before="120"/>
            </w:pPr>
            <w:r>
              <w:t>poorer mental health — a U</w:t>
            </w:r>
            <w:r w:rsidR="005F581A">
              <w:t xml:space="preserve">nited </w:t>
            </w:r>
            <w:r>
              <w:t>S</w:t>
            </w:r>
            <w:r w:rsidR="005F581A">
              <w:t>tates</w:t>
            </w:r>
            <w:r>
              <w:t xml:space="preserve"> study found that adults who had suffered abuse as a child were 2.5 times more likely to have major depression, and 6 times more likely to suffer post-traumatic stress disorder than those who had not suffered abuse. Linked to this were higher rates of suicidal behaviour </w:t>
            </w:r>
          </w:p>
          <w:p w:rsidR="00746825" w:rsidRDefault="00746825" w:rsidP="00746825">
            <w:pPr>
              <w:pStyle w:val="BoxListBullet"/>
              <w:spacing w:before="120"/>
            </w:pPr>
            <w:r>
              <w:t>higher rates of substance abuse — a U</w:t>
            </w:r>
            <w:r w:rsidR="005F581A">
              <w:t xml:space="preserve">nited </w:t>
            </w:r>
            <w:r>
              <w:t>S</w:t>
            </w:r>
            <w:r w:rsidR="005F581A">
              <w:t>tates</w:t>
            </w:r>
            <w:r>
              <w:t xml:space="preserve"> study found that adults who had experienced four or more instances of abuse as a child were 7 times more likely to consider themselves an alcoholic, 5 times more likely to have used illicit drugs, and 10 times more likely to have injected drugs than adults with no adverse experiences in childhood </w:t>
            </w:r>
          </w:p>
          <w:p w:rsidR="00746825" w:rsidRDefault="00746825" w:rsidP="000C58D7">
            <w:pPr>
              <w:pStyle w:val="BoxListBullet"/>
            </w:pPr>
            <w:r>
              <w:t>higher rates of re-victimisation and repeating the pattern of abuse                                                                                                                           — an Australian study found that 72 per cent of women who experienced abuse during their childhood also experienced violence as an adult compared to 43 per cent for women who had not experienced abuse in their childhood. A U</w:t>
            </w:r>
            <w:r w:rsidR="005F581A">
              <w:t xml:space="preserve">nited </w:t>
            </w:r>
            <w:r>
              <w:t>S</w:t>
            </w:r>
            <w:r w:rsidR="005F581A">
              <w:t>tates</w:t>
            </w:r>
            <w:r>
              <w:t xml:space="preserve"> study found that one</w:t>
            </w:r>
            <w:r w:rsidR="000C58D7">
              <w:noBreakHyphen/>
            </w:r>
            <w:r>
              <w:t>third of children who experience abuse and neglect go on to repeat patterns of abusive behaviour with their children (but not for sexual abuse).</w:t>
            </w:r>
          </w:p>
        </w:tc>
      </w:tr>
      <w:tr w:rsidR="00746825" w:rsidTr="00746825">
        <w:trPr>
          <w:cantSplit/>
        </w:trPr>
        <w:tc>
          <w:tcPr>
            <w:tcW w:w="8771" w:type="dxa"/>
            <w:tcBorders>
              <w:top w:val="nil"/>
              <w:left w:val="single" w:sz="6" w:space="0" w:color="auto"/>
              <w:bottom w:val="nil"/>
              <w:right w:val="single" w:sz="6" w:space="0" w:color="auto"/>
            </w:tcBorders>
          </w:tcPr>
          <w:p w:rsidR="00746825" w:rsidRDefault="00746825" w:rsidP="00976543">
            <w:pPr>
              <w:pStyle w:val="BoxSource"/>
            </w:pPr>
            <w:r>
              <w:rPr>
                <w:i/>
              </w:rPr>
              <w:t>Sources</w:t>
            </w:r>
            <w:r w:rsidRPr="00167F06">
              <w:t xml:space="preserve">: </w:t>
            </w:r>
            <w:r w:rsidR="00976543">
              <w:t>Lamont (2010); Taylor et al. (2008).</w:t>
            </w:r>
          </w:p>
        </w:tc>
      </w:tr>
      <w:tr w:rsidR="00746825" w:rsidTr="00746825">
        <w:trPr>
          <w:cantSplit/>
        </w:trPr>
        <w:tc>
          <w:tcPr>
            <w:tcW w:w="8771" w:type="dxa"/>
            <w:tcBorders>
              <w:top w:val="nil"/>
              <w:left w:val="single" w:sz="6" w:space="0" w:color="auto"/>
              <w:bottom w:val="single" w:sz="6" w:space="0" w:color="auto"/>
              <w:right w:val="single" w:sz="6" w:space="0" w:color="auto"/>
            </w:tcBorders>
          </w:tcPr>
          <w:p w:rsidR="00746825" w:rsidRDefault="00746825" w:rsidP="00746825">
            <w:pPr>
              <w:pStyle w:val="Box"/>
              <w:spacing w:before="0" w:line="120" w:lineRule="exact"/>
            </w:pPr>
          </w:p>
        </w:tc>
      </w:tr>
      <w:tr w:rsidR="00746825" w:rsidRPr="000863A5" w:rsidTr="00746825">
        <w:tc>
          <w:tcPr>
            <w:tcW w:w="8771" w:type="dxa"/>
            <w:tcBorders>
              <w:top w:val="nil"/>
              <w:left w:val="nil"/>
              <w:bottom w:val="nil"/>
              <w:right w:val="nil"/>
            </w:tcBorders>
          </w:tcPr>
          <w:p w:rsidR="00746825" w:rsidRPr="00626D32" w:rsidRDefault="00746825" w:rsidP="00746825">
            <w:pPr>
              <w:pStyle w:val="BoxSpaceBelow"/>
            </w:pPr>
          </w:p>
        </w:tc>
      </w:tr>
    </w:tbl>
    <w:p w:rsidR="00BB0E2F" w:rsidRDefault="00BB0E2F" w:rsidP="00BB0E2F">
      <w:pPr>
        <w:pStyle w:val="BodyText"/>
      </w:pPr>
      <w:r>
        <w:lastRenderedPageBreak/>
        <w:t xml:space="preserve">Child abuse and neglect can lead to children being placed into other care arrangements, including child protection services. In June 2012, there were </w:t>
      </w:r>
      <w:r w:rsidR="0085341C">
        <w:t xml:space="preserve">around </w:t>
      </w:r>
      <w:r>
        <w:t>39 6</w:t>
      </w:r>
      <w:r w:rsidR="0085341C">
        <w:t>00</w:t>
      </w:r>
      <w:r>
        <w:t xml:space="preserve"> children in out-of-home care (7.7 per 1 000 children) in Australia (AIHW</w:t>
      </w:r>
      <w:r w:rsidR="00426343">
        <w:t> </w:t>
      </w:r>
      <w:r>
        <w:t>2013</w:t>
      </w:r>
      <w:r w:rsidR="004070E4">
        <w:t>a</w:t>
      </w:r>
      <w:r>
        <w:t>). Ninety per cent of these children were on care and protection orders. There is some evidence to show that children in out</w:t>
      </w:r>
      <w:r>
        <w:noBreakHyphen/>
        <w:t>of</w:t>
      </w:r>
      <w:r>
        <w:noBreakHyphen/>
        <w:t>home care experience poorer long</w:t>
      </w:r>
      <w:r>
        <w:noBreakHyphen/>
        <w:t xml:space="preserve">term outcomes (Osborn and Bromfield 2007). </w:t>
      </w:r>
    </w:p>
    <w:p w:rsidR="00B96100" w:rsidRDefault="00B96100" w:rsidP="00B96100">
      <w:pPr>
        <w:pStyle w:val="BodyText"/>
      </w:pPr>
      <w:r>
        <w:t>Emerging evidence</w:t>
      </w:r>
      <w:r w:rsidR="00DE0504">
        <w:t xml:space="preserve"> a</w:t>
      </w:r>
      <w:r>
        <w:t xml:space="preserve">lso </w:t>
      </w:r>
      <w:r w:rsidR="004070E4">
        <w:t xml:space="preserve">shows that income poverty impacts on </w:t>
      </w:r>
      <w:r w:rsidR="00A72A1F">
        <w:t>child developmental outcomes and the effects are stronger when exposure to low income starts early in life and is prolonged (</w:t>
      </w:r>
      <w:r>
        <w:t>Duncan and Magnuson 2011</w:t>
      </w:r>
      <w:r w:rsidR="00976543">
        <w:t>;</w:t>
      </w:r>
      <w:r w:rsidR="00976543" w:rsidRPr="00976543">
        <w:t xml:space="preserve"> </w:t>
      </w:r>
      <w:r w:rsidR="00976543">
        <w:t>Zubrick et al. 2008</w:t>
      </w:r>
      <w:r>
        <w:t>)</w:t>
      </w:r>
      <w:r w:rsidR="00A72A1F">
        <w:t xml:space="preserve">. For example, </w:t>
      </w:r>
      <w:r>
        <w:t>using data from the Panel Study of Income Dynamics (a dataset covering U</w:t>
      </w:r>
      <w:r w:rsidR="0018695D">
        <w:t xml:space="preserve">nited </w:t>
      </w:r>
      <w:r>
        <w:t>S</w:t>
      </w:r>
      <w:r w:rsidR="0018695D">
        <w:t>tates</w:t>
      </w:r>
      <w:r>
        <w:t xml:space="preserve"> children born between 1968 and 1975 with adult outcomes collected between ages 30 and 37), </w:t>
      </w:r>
      <w:r w:rsidR="00A72A1F">
        <w:t xml:space="preserve">Duncan and Magnuson </w:t>
      </w:r>
      <w:r>
        <w:t>found evidence of links between income poverty early in life (pren</w:t>
      </w:r>
      <w:r w:rsidR="000C58D7">
        <w:t>a</w:t>
      </w:r>
      <w:r>
        <w:t xml:space="preserve">tal through to age </w:t>
      </w:r>
      <w:r w:rsidR="0085341C">
        <w:t>five</w:t>
      </w:r>
      <w:r>
        <w:t xml:space="preserve">) with both child achievement (years of school completed) and adult employment. </w:t>
      </w:r>
    </w:p>
    <w:p w:rsidR="00282465" w:rsidRDefault="00282465" w:rsidP="00282465">
      <w:pPr>
        <w:pStyle w:val="BodyText"/>
      </w:pPr>
      <w:r>
        <w:t>But not all children exposed to early adversity experience long</w:t>
      </w:r>
      <w:r w:rsidR="000C58D7">
        <w:noBreakHyphen/>
      </w:r>
      <w:r>
        <w:t xml:space="preserve">term effects. </w:t>
      </w:r>
      <w:r w:rsidR="00141766">
        <w:t>Bo</w:t>
      </w:r>
      <w:r w:rsidR="00821ED7">
        <w:t xml:space="preserve">ivin and Hertzman </w:t>
      </w:r>
      <w:r>
        <w:t>(2012)</w:t>
      </w:r>
      <w:r w:rsidR="00003E29">
        <w:t xml:space="preserve"> said</w:t>
      </w:r>
      <w:r w:rsidR="00821ED7">
        <w:t xml:space="preserve">: </w:t>
      </w:r>
    </w:p>
    <w:p w:rsidR="00821ED7" w:rsidRDefault="00282465" w:rsidP="00821ED7">
      <w:pPr>
        <w:pStyle w:val="Quote"/>
      </w:pPr>
      <w:r>
        <w:t>Exposure to early adversity is a significant predicator of later problems, but not inevitably in all children. Rather, children vary tremendously in their response to adverse childhood experiences, there is no single path from early adversity to poor social, emotional, cognitive, and mental health outcomes. (p. ii)</w:t>
      </w:r>
    </w:p>
    <w:p w:rsidR="001459D9" w:rsidRDefault="001459D9" w:rsidP="001459D9">
      <w:pPr>
        <w:pStyle w:val="BodyText"/>
      </w:pPr>
      <w:r>
        <w:t xml:space="preserve">Informal support can act as a strong protective factor for children in times of adverse experiences, for example, grandparents taking on care responsibilities as a result of parental substance misuse and other difficulties. </w:t>
      </w:r>
      <w:r w:rsidR="00141766">
        <w:t>Strong early attachment to an adult (such as a grandparent) has been shown to be a protective factor (</w:t>
      </w:r>
      <w:r w:rsidR="008610BC">
        <w:t>Werner</w:t>
      </w:r>
      <w:r w:rsidR="00976543">
        <w:t> </w:t>
      </w:r>
      <w:r w:rsidR="008610BC">
        <w:t>1996</w:t>
      </w:r>
      <w:r w:rsidR="00141766">
        <w:t xml:space="preserve">). </w:t>
      </w:r>
      <w:r>
        <w:t>Personal capabilities, such as optimism and self</w:t>
      </w:r>
      <w:r w:rsidR="000C58D7">
        <w:noBreakHyphen/>
      </w:r>
      <w:r>
        <w:t xml:space="preserve">esteem also </w:t>
      </w:r>
      <w:r w:rsidR="00141766">
        <w:t xml:space="preserve">seem to </w:t>
      </w:r>
      <w:r>
        <w:t>make a difference. Moloney et al. (2007)</w:t>
      </w:r>
      <w:r w:rsidR="00141766">
        <w:t>, for example,</w:t>
      </w:r>
      <w:r>
        <w:t xml:space="preserve"> said:</w:t>
      </w:r>
    </w:p>
    <w:p w:rsidR="001459D9" w:rsidRDefault="001459D9" w:rsidP="001459D9">
      <w:pPr>
        <w:pStyle w:val="Quote"/>
      </w:pPr>
      <w:r>
        <w:t>What is sometimes referred to as ‘resilience’ in some children, which modifies th</w:t>
      </w:r>
      <w:r w:rsidR="00003E29">
        <w:t>e</w:t>
      </w:r>
      <w:r>
        <w:t xml:space="preserve"> impact of maltreatment, seems to be influenced by a number of individual characteristics, such as optimism, self</w:t>
      </w:r>
      <w:r w:rsidR="000C58D7">
        <w:noBreakHyphen/>
      </w:r>
      <w:r>
        <w:t xml:space="preserve">esteem, intelligence, creativity, humour and a sense of independence. In addition, family, social or environmental factors that appear to modify negative effects include access to social support and/or to at least one unequivocally caring adult, neighbourhood stability and access to reasonable health care. (p. 12) </w:t>
      </w:r>
    </w:p>
    <w:p w:rsidR="001459D9" w:rsidRPr="00821ED7" w:rsidRDefault="001459D9" w:rsidP="001459D9">
      <w:pPr>
        <w:pStyle w:val="BodyText"/>
      </w:pPr>
      <w:r>
        <w:t xml:space="preserve">Resilience is discussed in more detail in section 4.2. </w:t>
      </w:r>
    </w:p>
    <w:p w:rsidR="00F056FC" w:rsidRDefault="00656553" w:rsidP="00656553">
      <w:pPr>
        <w:pStyle w:val="Heading3"/>
      </w:pPr>
      <w:r>
        <w:lastRenderedPageBreak/>
        <w:t>Community and childcare</w:t>
      </w:r>
    </w:p>
    <w:p w:rsidR="008149D5" w:rsidRDefault="00656553" w:rsidP="00656553">
      <w:pPr>
        <w:pStyle w:val="BodyText"/>
      </w:pPr>
      <w:r>
        <w:t>Childcare settings and the health and community care system can be influential in shaping children’s development and helping them realise their potential for future learning</w:t>
      </w:r>
      <w:r w:rsidR="002A3328">
        <w:t xml:space="preserve">. This is </w:t>
      </w:r>
      <w:r>
        <w:t xml:space="preserve">particularly </w:t>
      </w:r>
      <w:r w:rsidR="002A3328">
        <w:t xml:space="preserve">so </w:t>
      </w:r>
      <w:r>
        <w:t>when the family environment is not providing an engag</w:t>
      </w:r>
      <w:r w:rsidR="008149D5">
        <w:t xml:space="preserve">ing </w:t>
      </w:r>
      <w:r>
        <w:t>supportive environment (PC 2011</w:t>
      </w:r>
      <w:r w:rsidR="007C3440">
        <w:t>a</w:t>
      </w:r>
      <w:r>
        <w:t xml:space="preserve">). </w:t>
      </w:r>
      <w:r w:rsidR="00F51F4D">
        <w:t>Early childhood setting</w:t>
      </w:r>
      <w:r w:rsidR="00533902">
        <w:t>s</w:t>
      </w:r>
      <w:r w:rsidR="00F51F4D">
        <w:t xml:space="preserve"> can </w:t>
      </w:r>
      <w:r w:rsidR="0018695D">
        <w:t xml:space="preserve">also </w:t>
      </w:r>
      <w:r w:rsidR="00F51F4D">
        <w:t>provide models of positive adult</w:t>
      </w:r>
      <w:r w:rsidR="000C58D7">
        <w:noBreakHyphen/>
      </w:r>
      <w:r w:rsidR="00F51F4D">
        <w:t>child interactions and social networks for families</w:t>
      </w:r>
      <w:r w:rsidR="00450220">
        <w:t xml:space="preserve">. </w:t>
      </w:r>
    </w:p>
    <w:p w:rsidR="008149D5" w:rsidRDefault="001A4893" w:rsidP="008149D5">
      <w:pPr>
        <w:pStyle w:val="BodyText"/>
      </w:pPr>
      <w:r>
        <w:t>M</w:t>
      </w:r>
      <w:r w:rsidR="00143344">
        <w:t xml:space="preserve">ost </w:t>
      </w:r>
      <w:r w:rsidR="00241CEB">
        <w:t xml:space="preserve">Australian children </w:t>
      </w:r>
      <w:r w:rsidR="00D8656C">
        <w:t>are in some form of preschool program in the year prior to starting school</w:t>
      </w:r>
      <w:r>
        <w:t xml:space="preserve">. However, </w:t>
      </w:r>
      <w:r w:rsidR="00D8656C">
        <w:t>attendance varies across families and communities</w:t>
      </w:r>
      <w:r w:rsidR="008149D5">
        <w:t xml:space="preserve">. For example, while </w:t>
      </w:r>
      <w:r w:rsidR="00D8656C">
        <w:t xml:space="preserve">85 per cent of children aged 4-5 </w:t>
      </w:r>
      <w:r w:rsidR="008149D5">
        <w:t xml:space="preserve">(those not </w:t>
      </w:r>
      <w:r w:rsidR="00143344">
        <w:t>attending school</w:t>
      </w:r>
      <w:r w:rsidR="008149D5">
        <w:t>)</w:t>
      </w:r>
      <w:r w:rsidR="00143344">
        <w:t xml:space="preserve">, </w:t>
      </w:r>
      <w:r w:rsidR="00D8656C">
        <w:t>attended a preschool or preschool program</w:t>
      </w:r>
      <w:r w:rsidR="008149D5">
        <w:t xml:space="preserve"> in 2011, children living in: </w:t>
      </w:r>
    </w:p>
    <w:p w:rsidR="008149D5" w:rsidRDefault="00143344" w:rsidP="008149D5">
      <w:pPr>
        <w:pStyle w:val="ListBullet"/>
      </w:pPr>
      <w:r>
        <w:t>couple families where both parents were employed were more likely to attend a preschool or preschool program (91 per cent) than those with neither parent employed (68 per cent)</w:t>
      </w:r>
    </w:p>
    <w:p w:rsidR="00F706E0" w:rsidRDefault="00C72A43" w:rsidP="00273767">
      <w:pPr>
        <w:pStyle w:val="ListBullet"/>
      </w:pPr>
      <w:r>
        <w:t xml:space="preserve">children in </w:t>
      </w:r>
      <w:r w:rsidR="00143344">
        <w:t>single parent households were more likely to attend preschool or a preschool program if their parent was employed (80 per cent) than if their parent was not employed (68 per cent)</w:t>
      </w:r>
      <w:r w:rsidR="008149D5">
        <w:t xml:space="preserve"> (ABS 2012</w:t>
      </w:r>
      <w:r w:rsidR="000D00CB">
        <w:t>a</w:t>
      </w:r>
      <w:r w:rsidR="008149D5">
        <w:t>)</w:t>
      </w:r>
      <w:r w:rsidR="00143344">
        <w:t>.</w:t>
      </w:r>
      <w:r w:rsidR="00F07423">
        <w:t xml:space="preserve"> </w:t>
      </w:r>
      <w:r w:rsidR="00A00E1D">
        <w:t xml:space="preserve">Single </w:t>
      </w:r>
      <w:r w:rsidR="00267507">
        <w:t xml:space="preserve">parents </w:t>
      </w:r>
      <w:r w:rsidR="00533902">
        <w:t>hav</w:t>
      </w:r>
      <w:r w:rsidR="0018695D">
        <w:t>e</w:t>
      </w:r>
      <w:r w:rsidR="00533902">
        <w:t xml:space="preserve"> high rates of joblessness </w:t>
      </w:r>
      <w:r w:rsidR="00F07423">
        <w:t>(</w:t>
      </w:r>
      <w:r w:rsidR="00A00E1D">
        <w:t>box 4.</w:t>
      </w:r>
      <w:r w:rsidR="00F07423">
        <w:t xml:space="preserve">6). </w:t>
      </w:r>
    </w:p>
    <w:p w:rsidR="008149D5" w:rsidRDefault="008149D5" w:rsidP="00794326">
      <w:pPr>
        <w:pStyle w:val="BodyText"/>
      </w:pPr>
      <w:r>
        <w:t>Biddle (2007) also found that Aboriginal and Torres Strait Islander children’s preschool attendance declined with the increase in distance from capital cities and this was at a greater rate than that of non</w:t>
      </w:r>
      <w:r w:rsidR="00C410CB">
        <w:noBreakHyphen/>
      </w:r>
      <w:r>
        <w:t xml:space="preserve">Indigenous children. </w:t>
      </w:r>
    </w:p>
    <w:p w:rsidR="00F706E0" w:rsidRDefault="00F706E0" w:rsidP="00656553">
      <w:pPr>
        <w:pStyle w:val="BodyText"/>
      </w:pPr>
      <w:r>
        <w:t xml:space="preserve">The evidence shows that attending preschool improves children’s readiness for school </w:t>
      </w:r>
      <w:r w:rsidR="00C410CB">
        <w:t xml:space="preserve">and students’ performance </w:t>
      </w:r>
      <w:r>
        <w:t>(box 4.</w:t>
      </w:r>
      <w:r w:rsidR="00794326">
        <w:t>3</w:t>
      </w:r>
      <w:r>
        <w:t>). It also points to the value of high</w:t>
      </w:r>
      <w:r w:rsidR="00C410CB">
        <w:noBreakHyphen/>
      </w:r>
      <w:r>
        <w:t>quality preschool for enhancing the development of children (</w:t>
      </w:r>
      <w:r w:rsidR="00450220">
        <w:t>Conti and Heckman 2012</w:t>
      </w:r>
      <w:r w:rsidR="00976543">
        <w:t>;</w:t>
      </w:r>
      <w:r w:rsidR="00976543" w:rsidRPr="00976543">
        <w:t xml:space="preserve"> </w:t>
      </w:r>
      <w:r w:rsidR="00976543">
        <w:t>Heckman 2011</w:t>
      </w:r>
      <w:r>
        <w:t>).</w:t>
      </w:r>
    </w:p>
    <w:p w:rsidR="006479C5" w:rsidRDefault="006479C5" w:rsidP="006479C5">
      <w:pPr>
        <w:pStyle w:val="BodyText"/>
      </w:pPr>
      <w:r>
        <w:t xml:space="preserve">Results from trials and programs show that good quality early childhood education, particularly for children from socioeconomically disadvantaged backgrounds, can contribute significantly to giving them a strong start to a good education and success in school. For example, early intervention programs </w:t>
      </w:r>
      <w:r w:rsidR="0072070E">
        <w:t xml:space="preserve">for children from disadvantaged backgrounds </w:t>
      </w:r>
      <w:r>
        <w:t>conducted in the United States, including the High</w:t>
      </w:r>
      <w:r>
        <w:noBreakHyphen/>
        <w:t xml:space="preserve">Scope Perry Preschool Program and the Abecedarian Project show a positive and long term effect of early environmental enrichment on school achievement, employment outcomes and social behaviours (box 4.4). </w:t>
      </w:r>
    </w:p>
    <w:p w:rsidR="006479C5" w:rsidRDefault="006479C5" w:rsidP="00656553">
      <w:pPr>
        <w:pStyle w:val="BodyText"/>
      </w:pPr>
    </w:p>
    <w:p w:rsidR="00BD6A33" w:rsidRDefault="00BD6A3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BD6A33">
        <w:tc>
          <w:tcPr>
            <w:tcW w:w="8771" w:type="dxa"/>
            <w:tcBorders>
              <w:top w:val="single" w:sz="6" w:space="0" w:color="auto"/>
              <w:bottom w:val="nil"/>
            </w:tcBorders>
          </w:tcPr>
          <w:p w:rsidR="00BD6A33" w:rsidRDefault="00BD6A33" w:rsidP="0018695D">
            <w:pPr>
              <w:pStyle w:val="BoxTitle"/>
            </w:pPr>
            <w:r>
              <w:rPr>
                <w:b w:val="0"/>
              </w:rPr>
              <w:t xml:space="preserve">Box </w:t>
            </w:r>
            <w:r w:rsidR="00E529CA">
              <w:rPr>
                <w:b w:val="0"/>
              </w:rPr>
              <w:t>4.</w:t>
            </w:r>
            <w:r w:rsidR="008E6E9D">
              <w:rPr>
                <w:b w:val="0"/>
                <w:noProof/>
              </w:rPr>
              <w:t>3</w:t>
            </w:r>
            <w:r>
              <w:tab/>
              <w:t>Preschool</w:t>
            </w:r>
            <w:r w:rsidR="0018695D">
              <w:t xml:space="preserve">, </w:t>
            </w:r>
            <w:r>
              <w:t>school readiness</w:t>
            </w:r>
            <w:r w:rsidR="0018695D">
              <w:t xml:space="preserve"> and students’ performance</w:t>
            </w:r>
          </w:p>
        </w:tc>
      </w:tr>
      <w:tr w:rsidR="00BD6A33">
        <w:trPr>
          <w:cantSplit/>
        </w:trPr>
        <w:tc>
          <w:tcPr>
            <w:tcW w:w="8771" w:type="dxa"/>
            <w:tcBorders>
              <w:top w:val="nil"/>
              <w:left w:val="single" w:sz="6" w:space="0" w:color="auto"/>
              <w:bottom w:val="nil"/>
              <w:right w:val="single" w:sz="6" w:space="0" w:color="auto"/>
            </w:tcBorders>
          </w:tcPr>
          <w:p w:rsidR="00BD6A33" w:rsidRDefault="00BD6A33" w:rsidP="00BD6A33">
            <w:pPr>
              <w:pStyle w:val="Box"/>
            </w:pPr>
            <w:r w:rsidRPr="00BD6A33">
              <w:t xml:space="preserve">Findings from the </w:t>
            </w:r>
            <w:r w:rsidRPr="00685C49">
              <w:rPr>
                <w:i/>
              </w:rPr>
              <w:t>Longitudinal Study of Australian Children</w:t>
            </w:r>
            <w:r w:rsidRPr="00BD6A33">
              <w:t xml:space="preserve"> (LSAC) </w:t>
            </w:r>
            <w:r>
              <w:t>support the notion that children aged 4-5 years who attend preschool or a pre</w:t>
            </w:r>
            <w:r w:rsidR="00C410CB">
              <w:noBreakHyphen/>
            </w:r>
            <w:r>
              <w:t xml:space="preserve">year program have, on average, higher overall development, learning and cognitive and social-emotional outcomes than those children who do not. Children not in a preschool program, however, </w:t>
            </w:r>
            <w:r w:rsidR="00C72A43">
              <w:t>are s</w:t>
            </w:r>
            <w:r>
              <w:t>lightly better on average in terms of overall physical health scores (</w:t>
            </w:r>
            <w:r w:rsidR="002C26BB">
              <w:t>Gong, McNamara and Cassells</w:t>
            </w:r>
            <w:r>
              <w:t xml:space="preserve"> 2011).</w:t>
            </w:r>
          </w:p>
          <w:p w:rsidR="00BD6A33" w:rsidRDefault="00BD6A33" w:rsidP="00BD6A33">
            <w:pPr>
              <w:pStyle w:val="Box"/>
            </w:pPr>
            <w:r>
              <w:t>Likewise, results from the Australian Early Development Index (AEDI</w:t>
            </w:r>
            <w:r w:rsidR="005B1E59">
              <w:t>)</w:t>
            </w:r>
            <w:r>
              <w:t xml:space="preserve">  — a population measure of children’s development as they enter school — shows that children who attended preschool (including in a day care centre) had lower rates of developmental vulnerability in one or more of the AEDI than children who had not attended preschool, regardless of the level of area disadvantage. Aboriginal and Torres Strait Islanders and children with language backgrounds other than English also had lower rates of developmental vulnerability if they had attended preschool </w:t>
            </w:r>
            <w:r w:rsidR="00AB7537">
              <w:t>(Sayers et al. 2012)</w:t>
            </w:r>
            <w:r w:rsidR="005B1E59">
              <w:t>.</w:t>
            </w:r>
          </w:p>
          <w:p w:rsidR="00BD6A33" w:rsidRPr="00BD6A33" w:rsidRDefault="00252B58" w:rsidP="00976543">
            <w:pPr>
              <w:pStyle w:val="Box"/>
            </w:pPr>
            <w:r>
              <w:t>De Bortoli and Thomson (2010) found that the effects of preschool attendance to be more marked for Indigenous than non</w:t>
            </w:r>
            <w:r>
              <w:noBreakHyphen/>
              <w:t>Indigenous students. C</w:t>
            </w:r>
            <w:r w:rsidR="00BD6A33">
              <w:t>ompar</w:t>
            </w:r>
            <w:r>
              <w:t xml:space="preserve">ing </w:t>
            </w:r>
            <w:r w:rsidR="00BD6A33">
              <w:t xml:space="preserve">Indigenous and non-Indigenous students’ performance on the Programme of International Student Assessment </w:t>
            </w:r>
            <w:r w:rsidR="00A53B3F">
              <w:t>(PISA)</w:t>
            </w:r>
            <w:r>
              <w:t xml:space="preserve">, </w:t>
            </w:r>
            <w:r w:rsidR="00BD6A33">
              <w:t xml:space="preserve">Indigenous students who had attended preschool for more than one year </w:t>
            </w:r>
            <w:r>
              <w:t xml:space="preserve">were found to </w:t>
            </w:r>
            <w:r w:rsidR="00BD6A33">
              <w:t xml:space="preserve">score, on average, 69 per cent points higher </w:t>
            </w:r>
            <w:r>
              <w:t xml:space="preserve">(on mathematical literacy performance) </w:t>
            </w:r>
            <w:r w:rsidR="00BD6A33">
              <w:t>than Indigenous students who had not attended preschool at all. Among non</w:t>
            </w:r>
            <w:r w:rsidR="00C410CB">
              <w:noBreakHyphen/>
            </w:r>
            <w:r w:rsidR="00BD6A33">
              <w:t xml:space="preserve">Indigenous students, </w:t>
            </w:r>
            <w:r>
              <w:t>they found</w:t>
            </w:r>
            <w:r w:rsidR="00BD6A33">
              <w:t>, on average, a 33 score point difference between those students who had attended preschool for more than one year and those students who had not attended any preschoo</w:t>
            </w:r>
            <w:r w:rsidR="00A53B3F">
              <w:t>l</w:t>
            </w:r>
            <w:r w:rsidR="00BD6A33">
              <w:t xml:space="preserve">. </w:t>
            </w:r>
          </w:p>
        </w:tc>
      </w:tr>
      <w:tr w:rsidR="00BD6A33">
        <w:trPr>
          <w:cantSplit/>
        </w:trPr>
        <w:tc>
          <w:tcPr>
            <w:tcW w:w="8771" w:type="dxa"/>
            <w:tcBorders>
              <w:top w:val="nil"/>
              <w:left w:val="single" w:sz="6" w:space="0" w:color="auto"/>
              <w:bottom w:val="nil"/>
              <w:right w:val="single" w:sz="6" w:space="0" w:color="auto"/>
            </w:tcBorders>
          </w:tcPr>
          <w:p w:rsidR="00BD6A33" w:rsidRDefault="00BD6A33" w:rsidP="002C26BB">
            <w:pPr>
              <w:pStyle w:val="BoxSource"/>
            </w:pPr>
            <w:r>
              <w:rPr>
                <w:i/>
              </w:rPr>
              <w:t>Sources</w:t>
            </w:r>
            <w:r w:rsidRPr="00167F06">
              <w:t xml:space="preserve">: </w:t>
            </w:r>
            <w:r w:rsidR="00AB7537">
              <w:t xml:space="preserve">De </w:t>
            </w:r>
            <w:r w:rsidR="00E1653C">
              <w:t xml:space="preserve">Bortoli and Thomson (2010); </w:t>
            </w:r>
            <w:r w:rsidR="002C26BB">
              <w:t xml:space="preserve">Gong, McNamara and Cassells </w:t>
            </w:r>
            <w:r w:rsidR="00E1653C">
              <w:t>(2011); Sayers et al.</w:t>
            </w:r>
            <w:r w:rsidR="0018695D">
              <w:t> </w:t>
            </w:r>
            <w:r w:rsidR="00E1653C">
              <w:t>(2012).</w:t>
            </w:r>
          </w:p>
        </w:tc>
      </w:tr>
      <w:tr w:rsidR="00BD6A33">
        <w:trPr>
          <w:cantSplit/>
        </w:trPr>
        <w:tc>
          <w:tcPr>
            <w:tcW w:w="8771" w:type="dxa"/>
            <w:tcBorders>
              <w:top w:val="nil"/>
              <w:left w:val="single" w:sz="6" w:space="0" w:color="auto"/>
              <w:bottom w:val="single" w:sz="6" w:space="0" w:color="auto"/>
              <w:right w:val="single" w:sz="6" w:space="0" w:color="auto"/>
            </w:tcBorders>
          </w:tcPr>
          <w:p w:rsidR="00BD6A33" w:rsidRDefault="00BD6A33">
            <w:pPr>
              <w:pStyle w:val="Box"/>
              <w:spacing w:before="0" w:line="120" w:lineRule="exact"/>
            </w:pPr>
          </w:p>
        </w:tc>
      </w:tr>
      <w:tr w:rsidR="00BD6A33" w:rsidRPr="000863A5">
        <w:tc>
          <w:tcPr>
            <w:tcW w:w="8771" w:type="dxa"/>
            <w:tcBorders>
              <w:top w:val="nil"/>
              <w:left w:val="nil"/>
              <w:bottom w:val="nil"/>
              <w:right w:val="nil"/>
            </w:tcBorders>
          </w:tcPr>
          <w:p w:rsidR="00BD6A33" w:rsidRPr="00626D32" w:rsidRDefault="00BD6A33" w:rsidP="00BD6A33">
            <w:pPr>
              <w:pStyle w:val="BoxSpaceBelow"/>
            </w:pPr>
          </w:p>
        </w:tc>
      </w:tr>
    </w:tbl>
    <w:p w:rsidR="006479C5" w:rsidRDefault="006479C5" w:rsidP="005B1E59">
      <w:pPr>
        <w:pStyle w:val="BodyText"/>
      </w:pPr>
    </w:p>
    <w:p w:rsidR="005B1E59" w:rsidRDefault="005B1E59" w:rsidP="005B1E59">
      <w:pPr>
        <w:pStyle w:val="BodyText"/>
      </w:pPr>
      <w:r>
        <w:t>An evaluation of Australia’s Home Interaction Program for Parents and Youngsters (HIPPY) — a program to support parents from disadvantaged backgrounds to read to and guide their preschool age children’s early learning experiences — also found evidence of a range of positive outcomes resulting from the program including improvements in children’s learning and literacy levels, home learning environments and parents’ social connectedness (Liddell et al. 2011).</w:t>
      </w:r>
    </w:p>
    <w:p w:rsidR="00241CEB" w:rsidRDefault="00241CEB" w:rsidP="00241CE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241CEB" w:rsidTr="00241CEB">
        <w:tc>
          <w:tcPr>
            <w:tcW w:w="8771" w:type="dxa"/>
            <w:tcBorders>
              <w:top w:val="single" w:sz="6" w:space="0" w:color="auto"/>
              <w:bottom w:val="nil"/>
            </w:tcBorders>
          </w:tcPr>
          <w:p w:rsidR="00241CEB" w:rsidRDefault="00241CEB" w:rsidP="00241CEB">
            <w:pPr>
              <w:pStyle w:val="BoxTitle"/>
            </w:pPr>
            <w:r>
              <w:rPr>
                <w:b w:val="0"/>
              </w:rPr>
              <w:t xml:space="preserve">Box </w:t>
            </w:r>
            <w:r w:rsidR="00E529CA">
              <w:rPr>
                <w:b w:val="0"/>
              </w:rPr>
              <w:t>4.</w:t>
            </w:r>
            <w:r w:rsidR="008E6E9D">
              <w:rPr>
                <w:b w:val="0"/>
                <w:noProof/>
              </w:rPr>
              <w:t>4</w:t>
            </w:r>
            <w:r>
              <w:tab/>
              <w:t xml:space="preserve">Examples of early intervention programs </w:t>
            </w:r>
          </w:p>
        </w:tc>
      </w:tr>
      <w:tr w:rsidR="00241CEB" w:rsidTr="00241CEB">
        <w:trPr>
          <w:cantSplit/>
        </w:trPr>
        <w:tc>
          <w:tcPr>
            <w:tcW w:w="8771" w:type="dxa"/>
            <w:tcBorders>
              <w:top w:val="nil"/>
              <w:left w:val="single" w:sz="6" w:space="0" w:color="auto"/>
              <w:bottom w:val="nil"/>
              <w:right w:val="single" w:sz="6" w:space="0" w:color="auto"/>
            </w:tcBorders>
          </w:tcPr>
          <w:p w:rsidR="00241CEB" w:rsidRPr="00E763E2" w:rsidRDefault="00241CEB" w:rsidP="00241CEB">
            <w:pPr>
              <w:pStyle w:val="Box"/>
            </w:pPr>
            <w:r w:rsidRPr="00E763E2">
              <w:t>The richest source of information on early intervention programs c</w:t>
            </w:r>
            <w:r>
              <w:t xml:space="preserve">ome </w:t>
            </w:r>
            <w:r w:rsidRPr="00E763E2">
              <w:t>from the Perry Preschool Project and the Abe</w:t>
            </w:r>
            <w:r>
              <w:t>c</w:t>
            </w:r>
            <w:r w:rsidRPr="00E763E2">
              <w:t xml:space="preserve">edarian Project. </w:t>
            </w:r>
            <w:r>
              <w:t>Both project</w:t>
            </w:r>
            <w:r w:rsidR="00602F67">
              <w:t>s</w:t>
            </w:r>
            <w:r>
              <w:t xml:space="preserve"> used a random assignment design and followed children into adulthood. Results from both studies show a positive and long</w:t>
            </w:r>
            <w:r w:rsidR="00BA6F1C">
              <w:noBreakHyphen/>
            </w:r>
            <w:r>
              <w:t>term effect of early environmental enrichment on a range of cognitive skills, school achievement, job performance and social behaviours.</w:t>
            </w:r>
          </w:p>
          <w:p w:rsidR="00241CEB" w:rsidRDefault="00241CEB" w:rsidP="00241CEB">
            <w:pPr>
              <w:pStyle w:val="Box"/>
            </w:pPr>
            <w:r>
              <w:rPr>
                <w:i/>
              </w:rPr>
              <w:t xml:space="preserve">The Perry Preschool Project </w:t>
            </w:r>
            <w:r w:rsidRPr="00E763E2">
              <w:t>was an intensive preschool curriculum administered to 58 low</w:t>
            </w:r>
            <w:r w:rsidR="00C410CB">
              <w:noBreakHyphen/>
            </w:r>
            <w:r w:rsidRPr="00E763E2">
              <w:t xml:space="preserve">income </w:t>
            </w:r>
            <w:r>
              <w:t>African</w:t>
            </w:r>
            <w:r w:rsidR="00C410CB">
              <w:noBreakHyphen/>
            </w:r>
            <w:r>
              <w:t xml:space="preserve">American </w:t>
            </w:r>
            <w:r w:rsidRPr="00E763E2">
              <w:t>children with initial IQs below 85</w:t>
            </w:r>
            <w:r>
              <w:t xml:space="preserve"> (65 children in the control group did not receive the program). The intervention was targeted at 3-year-</w:t>
            </w:r>
            <w:r w:rsidR="00BA6F1C">
              <w:t>o</w:t>
            </w:r>
            <w:r>
              <w:t>lds and involved teachers conducting 2.5 hour classes for children 5 days a week and a weekly 1.5 hour home visit to promote parent</w:t>
            </w:r>
            <w:r w:rsidR="00C410CB">
              <w:noBreakHyphen/>
            </w:r>
            <w:r>
              <w:t xml:space="preserve">child interactions. </w:t>
            </w:r>
          </w:p>
          <w:p w:rsidR="00241CEB" w:rsidRDefault="00241CEB" w:rsidP="00241CEB">
            <w:pPr>
              <w:pStyle w:val="Box"/>
            </w:pPr>
            <w:r>
              <w:t xml:space="preserve">While participants IQs were </w:t>
            </w:r>
            <w:r w:rsidRPr="00273767">
              <w:rPr>
                <w:i/>
              </w:rPr>
              <w:t>not</w:t>
            </w:r>
            <w:r>
              <w:t xml:space="preserve"> higher on average after age 10, their achievement test score</w:t>
            </w:r>
            <w:r w:rsidR="00602F67">
              <w:t>s</w:t>
            </w:r>
            <w:r>
              <w:t xml:space="preserve"> were higher</w:t>
            </w:r>
            <w:r w:rsidR="004A4462">
              <w:t xml:space="preserve"> (</w:t>
            </w:r>
            <w:r w:rsidR="00E92BFD">
              <w:t xml:space="preserve">the explanation being that the </w:t>
            </w:r>
            <w:r w:rsidR="004A4462">
              <w:t xml:space="preserve">adolescent treatment group were more engaged in school and so learnt more). </w:t>
            </w:r>
            <w:r>
              <w:t>Adults at age 40 who had participated in the preschool program were also more likely to have graduated from high school, were more likely to hold a job, had higher earnings</w:t>
            </w:r>
            <w:r w:rsidR="00342091">
              <w:t>,</w:t>
            </w:r>
            <w:r>
              <w:t xml:space="preserve"> and had committed fewer crimes than adults who did not participate in the preschool program. </w:t>
            </w:r>
          </w:p>
          <w:p w:rsidR="00241CEB" w:rsidRDefault="00241CEB" w:rsidP="00241CEB">
            <w:pPr>
              <w:pStyle w:val="Box"/>
            </w:pPr>
            <w:r>
              <w:rPr>
                <w:i/>
              </w:rPr>
              <w:t xml:space="preserve">The Abecedarian Project </w:t>
            </w:r>
            <w:r w:rsidRPr="00A554C3">
              <w:t>studied 111 disadvantaged children born between 1972 and 1977</w:t>
            </w:r>
            <w:r>
              <w:t xml:space="preserve">. </w:t>
            </w:r>
            <w:r w:rsidR="00C23DC8">
              <w:t xml:space="preserve">The mean age at entry was 4.4 months. The full year, </w:t>
            </w:r>
            <w:r>
              <w:t>full-day intervention continued through to age eight. The program had a preschool intervention and a subsequent school</w:t>
            </w:r>
            <w:r w:rsidR="00C410CB">
              <w:noBreakHyphen/>
            </w:r>
            <w:r>
              <w:t>age intervention. During the first three primary school years, a home</w:t>
            </w:r>
            <w:r w:rsidR="00C410CB">
              <w:noBreakHyphen/>
            </w:r>
            <w:r>
              <w:t xml:space="preserve">school teacher met with the parents of children in the treatment group to help them provide supplementary educational activities at home. </w:t>
            </w:r>
          </w:p>
          <w:p w:rsidR="00241CEB" w:rsidRPr="00FF6B05" w:rsidRDefault="00241CEB" w:rsidP="00241CEB">
            <w:pPr>
              <w:pStyle w:val="Box"/>
            </w:pPr>
            <w:r w:rsidRPr="00FF6B05">
              <w:t>At age 30, Abecedarian Project participants had significantly more years of education than peers in the control group. They were four times more likely to have earned college degrees</w:t>
            </w:r>
            <w:r w:rsidR="00602F67">
              <w:t xml:space="preserve"> — </w:t>
            </w:r>
            <w:r w:rsidRPr="00FF6B05">
              <w:t>23 per cent of participants graduated from a four</w:t>
            </w:r>
            <w:r w:rsidR="00C410CB">
              <w:noBreakHyphen/>
            </w:r>
            <w:r w:rsidRPr="00FF6B05">
              <w:t xml:space="preserve">year college or university degree compared to 6 per cent of the control group. </w:t>
            </w:r>
          </w:p>
          <w:p w:rsidR="00183778" w:rsidRDefault="00241CEB" w:rsidP="00A21AAC">
            <w:pPr>
              <w:pStyle w:val="Box"/>
            </w:pPr>
            <w:r w:rsidRPr="00FA0B61">
              <w:t>Participants of the project were also more likely to have been consistently employed (75 per cent had worked full time for at least 16 of the previous 24 months, compared to 53 per cent of the control group) and were less likely to have used public assistance.</w:t>
            </w:r>
          </w:p>
          <w:p w:rsidR="004A4462" w:rsidRDefault="00183778" w:rsidP="00F07423">
            <w:pPr>
              <w:pStyle w:val="Box"/>
            </w:pPr>
            <w:r>
              <w:t>Critics of the projects point to</w:t>
            </w:r>
            <w:r w:rsidR="00F07423">
              <w:t xml:space="preserve">: </w:t>
            </w:r>
            <w:r>
              <w:t>small sample sizes</w:t>
            </w:r>
            <w:r w:rsidR="00F07423">
              <w:t>;</w:t>
            </w:r>
            <w:r>
              <w:t xml:space="preserve"> </w:t>
            </w:r>
            <w:r w:rsidR="00F07423">
              <w:t xml:space="preserve">unsustained </w:t>
            </w:r>
            <w:r>
              <w:t>long-term effects on IQs</w:t>
            </w:r>
            <w:r w:rsidR="00F07423">
              <w:t xml:space="preserve">; </w:t>
            </w:r>
            <w:r w:rsidR="002419B0">
              <w:t xml:space="preserve">and </w:t>
            </w:r>
            <w:r>
              <w:t xml:space="preserve">the absence of statistical significance of </w:t>
            </w:r>
            <w:r w:rsidR="00F07423">
              <w:t xml:space="preserve">some </w:t>
            </w:r>
            <w:r>
              <w:t xml:space="preserve">treatment effects. </w:t>
            </w:r>
            <w:r w:rsidR="00A21AAC">
              <w:t xml:space="preserve"> </w:t>
            </w:r>
          </w:p>
        </w:tc>
      </w:tr>
      <w:tr w:rsidR="00241CEB" w:rsidTr="00241CEB">
        <w:trPr>
          <w:cantSplit/>
        </w:trPr>
        <w:tc>
          <w:tcPr>
            <w:tcW w:w="8771" w:type="dxa"/>
            <w:tcBorders>
              <w:top w:val="nil"/>
              <w:left w:val="single" w:sz="6" w:space="0" w:color="auto"/>
              <w:bottom w:val="nil"/>
              <w:right w:val="single" w:sz="6" w:space="0" w:color="auto"/>
            </w:tcBorders>
          </w:tcPr>
          <w:p w:rsidR="00241CEB" w:rsidRDefault="00241CEB" w:rsidP="00450220">
            <w:pPr>
              <w:pStyle w:val="BoxSource"/>
            </w:pPr>
            <w:r>
              <w:rPr>
                <w:i/>
              </w:rPr>
              <w:t>Sources</w:t>
            </w:r>
            <w:r w:rsidRPr="00167F06">
              <w:t xml:space="preserve">: </w:t>
            </w:r>
            <w:r>
              <w:t>Conti and Heckman (2012)</w:t>
            </w:r>
            <w:r w:rsidR="003C28B4">
              <w:t>;</w:t>
            </w:r>
            <w:r>
              <w:t xml:space="preserve"> </w:t>
            </w:r>
            <w:r w:rsidR="00A21AAC">
              <w:t>Heckman et al</w:t>
            </w:r>
            <w:r w:rsidR="00450220">
              <w:t>. </w:t>
            </w:r>
            <w:r w:rsidR="00A21AAC">
              <w:t>(2010);</w:t>
            </w:r>
            <w:r w:rsidR="00744D60">
              <w:t xml:space="preserve"> </w:t>
            </w:r>
            <w:r w:rsidRPr="00E1653C">
              <w:t>http://highscope.org</w:t>
            </w:r>
            <w:r>
              <w:t xml:space="preserve">; uncnews.unc.edu. </w:t>
            </w:r>
          </w:p>
        </w:tc>
      </w:tr>
      <w:tr w:rsidR="00241CEB" w:rsidTr="00241CEB">
        <w:trPr>
          <w:cantSplit/>
        </w:trPr>
        <w:tc>
          <w:tcPr>
            <w:tcW w:w="8771" w:type="dxa"/>
            <w:tcBorders>
              <w:top w:val="nil"/>
              <w:left w:val="single" w:sz="6" w:space="0" w:color="auto"/>
              <w:bottom w:val="single" w:sz="6" w:space="0" w:color="auto"/>
              <w:right w:val="single" w:sz="6" w:space="0" w:color="auto"/>
            </w:tcBorders>
          </w:tcPr>
          <w:p w:rsidR="00241CEB" w:rsidRDefault="00241CEB" w:rsidP="00241CEB">
            <w:pPr>
              <w:pStyle w:val="Box"/>
              <w:spacing w:before="0" w:line="120" w:lineRule="exact"/>
            </w:pPr>
          </w:p>
        </w:tc>
      </w:tr>
      <w:tr w:rsidR="00241CEB" w:rsidRPr="000863A5" w:rsidTr="00241CEB">
        <w:tc>
          <w:tcPr>
            <w:tcW w:w="8771" w:type="dxa"/>
            <w:tcBorders>
              <w:top w:val="nil"/>
              <w:left w:val="nil"/>
              <w:bottom w:val="nil"/>
              <w:right w:val="nil"/>
            </w:tcBorders>
          </w:tcPr>
          <w:p w:rsidR="00241CEB" w:rsidRPr="00626D32" w:rsidRDefault="00241CEB" w:rsidP="00241CEB">
            <w:pPr>
              <w:pStyle w:val="BoxSpaceBelow"/>
            </w:pPr>
          </w:p>
        </w:tc>
      </w:tr>
    </w:tbl>
    <w:p w:rsidR="007C18E6" w:rsidRDefault="007C18E6" w:rsidP="007C18E6">
      <w:pPr>
        <w:pStyle w:val="Heading3"/>
      </w:pPr>
      <w:r>
        <w:t xml:space="preserve">Gaps in children’s development </w:t>
      </w:r>
      <w:r w:rsidR="004C3ED7">
        <w:t xml:space="preserve">are evident </w:t>
      </w:r>
      <w:r w:rsidR="00C72F07">
        <w:t xml:space="preserve">early in life </w:t>
      </w:r>
    </w:p>
    <w:p w:rsidR="00FC3F60" w:rsidRDefault="00EF4992" w:rsidP="00273767">
      <w:pPr>
        <w:pStyle w:val="BodyText"/>
      </w:pPr>
      <w:r>
        <w:t>G</w:t>
      </w:r>
      <w:r w:rsidR="00A53B3F">
        <w:t xml:space="preserve">aps in children’s development </w:t>
      </w:r>
      <w:r w:rsidR="00D32770">
        <w:t xml:space="preserve">across socioeconomic groups </w:t>
      </w:r>
      <w:r w:rsidR="00746825">
        <w:t>are evident early</w:t>
      </w:r>
      <w:r w:rsidR="00206927">
        <w:t xml:space="preserve"> (</w:t>
      </w:r>
      <w:r w:rsidR="00B615AB">
        <w:t xml:space="preserve">Bradbury et al. 2011; </w:t>
      </w:r>
      <w:r w:rsidR="00206927">
        <w:t>Field 2010</w:t>
      </w:r>
      <w:r w:rsidR="002C26BB">
        <w:t>;</w:t>
      </w:r>
      <w:r w:rsidR="00640F85">
        <w:t xml:space="preserve"> </w:t>
      </w:r>
      <w:r w:rsidR="002C26BB">
        <w:t xml:space="preserve">Gong, McNamara and Cassells </w:t>
      </w:r>
      <w:r w:rsidR="00EC7167">
        <w:t>2011</w:t>
      </w:r>
      <w:r w:rsidR="00D35D9F">
        <w:t>;</w:t>
      </w:r>
      <w:r w:rsidR="00B615AB" w:rsidRPr="00B615AB">
        <w:t xml:space="preserve"> </w:t>
      </w:r>
      <w:r w:rsidR="00B615AB">
        <w:t>Goodman and Gregg 2010</w:t>
      </w:r>
      <w:r w:rsidR="007C18E2">
        <w:t xml:space="preserve">). </w:t>
      </w:r>
      <w:r w:rsidR="002F0DB7">
        <w:t>For example, development scores for 4</w:t>
      </w:r>
      <w:r w:rsidR="002F0DB7">
        <w:noBreakHyphen/>
        <w:t xml:space="preserve">5 year old Australian children show that the more income a family has the better the average overall </w:t>
      </w:r>
      <w:r w:rsidR="002F0DB7">
        <w:lastRenderedPageBreak/>
        <w:t xml:space="preserve">development score — a difference of around 7 points on average development scores of children in the bottom quintile and those in the top quintile. </w:t>
      </w:r>
      <w:r w:rsidR="00607775">
        <w:t>Also, c</w:t>
      </w:r>
      <w:r w:rsidR="00531E27">
        <w:t>hildren living in families suffering many forms of financial hardship (such as not being able to pay rent</w:t>
      </w:r>
      <w:r w:rsidR="006502D7">
        <w:t xml:space="preserve"> and </w:t>
      </w:r>
      <w:r w:rsidR="00531E27">
        <w:t>going with</w:t>
      </w:r>
      <w:r w:rsidR="000E2658">
        <w:t>out</w:t>
      </w:r>
      <w:r w:rsidR="00531E27">
        <w:t xml:space="preserve"> meals) </w:t>
      </w:r>
      <w:r w:rsidR="002F0DB7">
        <w:t xml:space="preserve">are </w:t>
      </w:r>
      <w:r w:rsidR="00531E27">
        <w:t>more likely to have lower outcome scores</w:t>
      </w:r>
      <w:r w:rsidR="00607775">
        <w:t xml:space="preserve"> </w:t>
      </w:r>
      <w:r w:rsidR="00531E27">
        <w:t>— a difference of 8</w:t>
      </w:r>
      <w:r w:rsidR="00531E27">
        <w:noBreakHyphen/>
        <w:t>9 points between those children living in families experiencing multiple hardships and those experiencing none (Gong</w:t>
      </w:r>
      <w:r w:rsidR="002C26BB">
        <w:t>, McNamara and Cassells</w:t>
      </w:r>
      <w:r w:rsidR="00B615AB">
        <w:t> </w:t>
      </w:r>
      <w:r w:rsidR="00531E27">
        <w:t xml:space="preserve">2011). </w:t>
      </w:r>
    </w:p>
    <w:p w:rsidR="00F07423" w:rsidRDefault="002C26BB" w:rsidP="00273767">
      <w:pPr>
        <w:pStyle w:val="BodyText"/>
      </w:pPr>
      <w:r>
        <w:t xml:space="preserve">Gong, McNamara and Cassells </w:t>
      </w:r>
      <w:r w:rsidR="00531E27">
        <w:t xml:space="preserve">(2011) found </w:t>
      </w:r>
      <w:r w:rsidR="00FC3F60">
        <w:t xml:space="preserve">that the employment status of a child’s parents is strongly correlated with a child’s development and </w:t>
      </w:r>
      <w:r w:rsidR="00685C49">
        <w:t xml:space="preserve">also that </w:t>
      </w:r>
      <w:r w:rsidR="00FC3F60">
        <w:t xml:space="preserve">children </w:t>
      </w:r>
      <w:r w:rsidR="00C72F07">
        <w:t>who speak another language at home</w:t>
      </w:r>
      <w:r w:rsidR="00EC7167">
        <w:t xml:space="preserve">, have </w:t>
      </w:r>
      <w:r w:rsidR="00C72F07">
        <w:t xml:space="preserve">a </w:t>
      </w:r>
      <w:r w:rsidR="005D77F3">
        <w:t>long</w:t>
      </w:r>
      <w:r w:rsidR="00BA6F1C">
        <w:noBreakHyphen/>
      </w:r>
      <w:r w:rsidR="005D77F3">
        <w:t xml:space="preserve">term </w:t>
      </w:r>
      <w:r w:rsidR="006F163C">
        <w:t xml:space="preserve">medical condition or disability, </w:t>
      </w:r>
      <w:r w:rsidR="00AB3457">
        <w:t xml:space="preserve">or </w:t>
      </w:r>
      <w:r w:rsidR="00EC7167">
        <w:t xml:space="preserve">are Indigenous, </w:t>
      </w:r>
      <w:r w:rsidR="006F163C">
        <w:t xml:space="preserve">generally perform more poorly </w:t>
      </w:r>
      <w:r w:rsidR="003F115D">
        <w:t xml:space="preserve">on average </w:t>
      </w:r>
      <w:r w:rsidR="00B56B44">
        <w:t xml:space="preserve">development scores </w:t>
      </w:r>
      <w:r w:rsidR="006F163C">
        <w:t>than children who do not have these characteristics</w:t>
      </w:r>
      <w:r w:rsidR="00EC7167">
        <w:t xml:space="preserve"> </w:t>
      </w:r>
      <w:r w:rsidR="00F07423">
        <w:t>(</w:t>
      </w:r>
      <w:r w:rsidR="002419B0">
        <w:t>table 4.1</w:t>
      </w:r>
      <w:r w:rsidR="00CF033A">
        <w:t xml:space="preserve">). </w:t>
      </w:r>
      <w:r w:rsidR="007C18E2">
        <w:t xml:space="preserve">It is interesting to note </w:t>
      </w:r>
      <w:r w:rsidR="00411D57">
        <w:t xml:space="preserve">that </w:t>
      </w:r>
      <w:r w:rsidR="007C18E2">
        <w:t>average overall development scores for 4</w:t>
      </w:r>
      <w:r w:rsidR="007C18E2">
        <w:noBreakHyphen/>
        <w:t xml:space="preserve">5 year old Australian children with no parent working </w:t>
      </w:r>
      <w:r w:rsidR="00411D57">
        <w:t xml:space="preserve">were </w:t>
      </w:r>
      <w:r w:rsidR="00685C49">
        <w:t xml:space="preserve">lower </w:t>
      </w:r>
      <w:r w:rsidR="007C18E2">
        <w:t>than the average for Indigenous children</w:t>
      </w:r>
      <w:r w:rsidR="00411D57">
        <w:t xml:space="preserve">. </w:t>
      </w:r>
    </w:p>
    <w:p w:rsidR="00F202EB" w:rsidRPr="009F4F09" w:rsidRDefault="009F4F09" w:rsidP="009F4F09">
      <w:pPr>
        <w:pStyle w:val="TableTitle"/>
        <w:rPr>
          <w:b w:val="0"/>
        </w:rPr>
      </w:pPr>
      <w:r>
        <w:rPr>
          <w:b w:val="0"/>
        </w:rPr>
        <w:t xml:space="preserve">Table </w:t>
      </w:r>
      <w:r w:rsidR="00E529CA">
        <w:rPr>
          <w:b w:val="0"/>
        </w:rPr>
        <w:t>4.</w:t>
      </w:r>
      <w:r w:rsidR="008E6E9D">
        <w:rPr>
          <w:b w:val="0"/>
          <w:noProof/>
        </w:rPr>
        <w:t>1</w:t>
      </w:r>
      <w:r>
        <w:tab/>
      </w:r>
      <w:r w:rsidR="00F202EB">
        <w:t>Average development scores by child characteristics</w:t>
      </w:r>
      <w:r w:rsidR="003F115D">
        <w:t>, age 4-5</w:t>
      </w:r>
      <w:r w:rsidR="003F115D" w:rsidRPr="009F4F09">
        <w:rPr>
          <w:rStyle w:val="NoteLabel"/>
          <w:b/>
        </w:rPr>
        <w:t>a</w:t>
      </w:r>
    </w:p>
    <w:p w:rsidR="00F202EB" w:rsidRDefault="00F202EB">
      <w:pPr>
        <w:pStyle w:val="Subtitle"/>
      </w:pPr>
      <w:r>
        <w:t>Mean</w:t>
      </w:r>
    </w:p>
    <w:tbl>
      <w:tblPr>
        <w:tblW w:w="5022" w:type="pct"/>
        <w:tblCellMar>
          <w:left w:w="0" w:type="dxa"/>
          <w:right w:w="0" w:type="dxa"/>
        </w:tblCellMar>
        <w:tblLook w:val="0000" w:firstRow="0" w:lastRow="0" w:firstColumn="0" w:lastColumn="0" w:noHBand="0" w:noVBand="0"/>
      </w:tblPr>
      <w:tblGrid>
        <w:gridCol w:w="1761"/>
        <w:gridCol w:w="98"/>
        <w:gridCol w:w="1713"/>
        <w:gridCol w:w="19"/>
        <w:gridCol w:w="1709"/>
        <w:gridCol w:w="19"/>
        <w:gridCol w:w="1739"/>
        <w:gridCol w:w="19"/>
        <w:gridCol w:w="1739"/>
        <w:gridCol w:w="12"/>
      </w:tblGrid>
      <w:tr w:rsidR="00F202EB" w:rsidTr="00273767">
        <w:trPr>
          <w:gridAfter w:val="1"/>
          <w:wAfter w:w="8" w:type="pct"/>
        </w:trPr>
        <w:tc>
          <w:tcPr>
            <w:tcW w:w="997" w:type="pct"/>
            <w:tcBorders>
              <w:top w:val="single" w:sz="6" w:space="0" w:color="auto"/>
              <w:bottom w:val="single" w:sz="4" w:space="0" w:color="auto"/>
            </w:tcBorders>
            <w:shd w:val="clear" w:color="auto" w:fill="auto"/>
          </w:tcPr>
          <w:p w:rsidR="00F202EB" w:rsidRDefault="00F202EB" w:rsidP="00F202EB">
            <w:pPr>
              <w:pStyle w:val="TableColumnHeading"/>
              <w:jc w:val="left"/>
            </w:pPr>
          </w:p>
        </w:tc>
        <w:tc>
          <w:tcPr>
            <w:tcW w:w="1025" w:type="pct"/>
            <w:gridSpan w:val="2"/>
            <w:tcBorders>
              <w:top w:val="single" w:sz="6" w:space="0" w:color="auto"/>
              <w:bottom w:val="single" w:sz="4" w:space="0" w:color="auto"/>
            </w:tcBorders>
            <w:shd w:val="clear" w:color="auto" w:fill="auto"/>
          </w:tcPr>
          <w:p w:rsidR="00F202EB" w:rsidRDefault="00F202EB" w:rsidP="00F202EB">
            <w:pPr>
              <w:pStyle w:val="TableColumnHeading"/>
            </w:pPr>
            <w:r>
              <w:t xml:space="preserve">Overall development </w:t>
            </w:r>
          </w:p>
        </w:tc>
        <w:tc>
          <w:tcPr>
            <w:tcW w:w="979" w:type="pct"/>
            <w:gridSpan w:val="2"/>
            <w:tcBorders>
              <w:top w:val="single" w:sz="6" w:space="0" w:color="auto"/>
              <w:bottom w:val="single" w:sz="4" w:space="0" w:color="auto"/>
            </w:tcBorders>
            <w:shd w:val="clear" w:color="auto" w:fill="auto"/>
          </w:tcPr>
          <w:p w:rsidR="00F202EB" w:rsidRDefault="00F202EB" w:rsidP="00F202EB">
            <w:pPr>
              <w:pStyle w:val="TableColumnHeading"/>
            </w:pPr>
            <w:r>
              <w:t xml:space="preserve">Physical health outcome </w:t>
            </w:r>
          </w:p>
        </w:tc>
        <w:tc>
          <w:tcPr>
            <w:tcW w:w="996" w:type="pct"/>
            <w:gridSpan w:val="2"/>
            <w:tcBorders>
              <w:top w:val="single" w:sz="6" w:space="0" w:color="auto"/>
              <w:bottom w:val="single" w:sz="4" w:space="0" w:color="auto"/>
            </w:tcBorders>
            <w:shd w:val="clear" w:color="auto" w:fill="auto"/>
          </w:tcPr>
          <w:p w:rsidR="00F202EB" w:rsidRDefault="00F202EB" w:rsidP="00F202EB">
            <w:pPr>
              <w:pStyle w:val="TableColumnHeading"/>
            </w:pPr>
            <w:r>
              <w:t>Social emotional outcome</w:t>
            </w:r>
          </w:p>
        </w:tc>
        <w:tc>
          <w:tcPr>
            <w:tcW w:w="996" w:type="pct"/>
            <w:gridSpan w:val="2"/>
            <w:tcBorders>
              <w:top w:val="single" w:sz="6" w:space="0" w:color="auto"/>
              <w:bottom w:val="single" w:sz="4" w:space="0" w:color="auto"/>
            </w:tcBorders>
            <w:shd w:val="clear" w:color="auto" w:fill="auto"/>
          </w:tcPr>
          <w:p w:rsidR="00F202EB" w:rsidRDefault="00F202EB" w:rsidP="00E1653C">
            <w:pPr>
              <w:pStyle w:val="TableColumnHeading"/>
              <w:ind w:right="28"/>
            </w:pPr>
            <w:r>
              <w:t xml:space="preserve">Learning </w:t>
            </w:r>
            <w:r w:rsidR="00E1653C">
              <w:t>and</w:t>
            </w:r>
            <w:r>
              <w:t xml:space="preserve"> </w:t>
            </w:r>
            <w:r w:rsidR="00646890">
              <w:t>c</w:t>
            </w:r>
            <w:r>
              <w:t>ognitive outcome</w:t>
            </w:r>
          </w:p>
        </w:tc>
      </w:tr>
      <w:tr w:rsidR="00E1653C" w:rsidRPr="00E1653C" w:rsidTr="00273767">
        <w:tc>
          <w:tcPr>
            <w:tcW w:w="5000" w:type="pct"/>
            <w:gridSpan w:val="10"/>
            <w:tcBorders>
              <w:top w:val="single" w:sz="4" w:space="0" w:color="auto"/>
            </w:tcBorders>
            <w:shd w:val="clear" w:color="auto" w:fill="auto"/>
            <w:vAlign w:val="bottom"/>
          </w:tcPr>
          <w:p w:rsidR="00E1653C" w:rsidRPr="00E1653C" w:rsidRDefault="00E1653C" w:rsidP="00E1653C">
            <w:pPr>
              <w:pStyle w:val="TableBodyText"/>
              <w:spacing w:before="60"/>
              <w:ind w:right="28"/>
              <w:jc w:val="left"/>
              <w:rPr>
                <w:b/>
              </w:rPr>
            </w:pPr>
            <w:r w:rsidRPr="00E1653C">
              <w:rPr>
                <w:b/>
              </w:rPr>
              <w:t>Child speaking other language at home</w:t>
            </w:r>
          </w:p>
        </w:tc>
      </w:tr>
      <w:tr w:rsidR="00F202EB" w:rsidTr="00273767">
        <w:trPr>
          <w:gridAfter w:val="1"/>
          <w:wAfter w:w="8" w:type="pct"/>
        </w:trPr>
        <w:tc>
          <w:tcPr>
            <w:tcW w:w="997" w:type="pct"/>
            <w:shd w:val="clear" w:color="auto" w:fill="auto"/>
          </w:tcPr>
          <w:p w:rsidR="00F202EB" w:rsidRDefault="00F202EB" w:rsidP="00E1653C">
            <w:pPr>
              <w:pStyle w:val="TableBodyText"/>
              <w:ind w:left="113"/>
              <w:jc w:val="left"/>
            </w:pPr>
            <w:r>
              <w:t>No</w:t>
            </w:r>
          </w:p>
        </w:tc>
        <w:tc>
          <w:tcPr>
            <w:tcW w:w="1025" w:type="pct"/>
            <w:gridSpan w:val="2"/>
            <w:shd w:val="clear" w:color="auto" w:fill="auto"/>
          </w:tcPr>
          <w:p w:rsidR="00F202EB" w:rsidRDefault="003F115D" w:rsidP="00F202EB">
            <w:pPr>
              <w:pStyle w:val="TableBodyText"/>
            </w:pPr>
            <w:r>
              <w:t>100.37</w:t>
            </w:r>
          </w:p>
        </w:tc>
        <w:tc>
          <w:tcPr>
            <w:tcW w:w="979" w:type="pct"/>
            <w:gridSpan w:val="2"/>
            <w:shd w:val="clear" w:color="auto" w:fill="auto"/>
          </w:tcPr>
          <w:p w:rsidR="00F202EB" w:rsidRDefault="003F115D" w:rsidP="00F202EB">
            <w:pPr>
              <w:pStyle w:val="TableBodyText"/>
            </w:pPr>
            <w:r>
              <w:t>100.32</w:t>
            </w:r>
          </w:p>
        </w:tc>
        <w:tc>
          <w:tcPr>
            <w:tcW w:w="996" w:type="pct"/>
            <w:gridSpan w:val="2"/>
            <w:shd w:val="clear" w:color="auto" w:fill="auto"/>
          </w:tcPr>
          <w:p w:rsidR="00F202EB" w:rsidRDefault="003F115D" w:rsidP="00F202EB">
            <w:pPr>
              <w:pStyle w:val="TableBodyText"/>
            </w:pPr>
            <w:r>
              <w:t>100.35</w:t>
            </w:r>
          </w:p>
        </w:tc>
        <w:tc>
          <w:tcPr>
            <w:tcW w:w="996" w:type="pct"/>
            <w:gridSpan w:val="2"/>
            <w:shd w:val="clear" w:color="auto" w:fill="auto"/>
          </w:tcPr>
          <w:p w:rsidR="00F202EB" w:rsidRDefault="003F115D" w:rsidP="00F202EB">
            <w:pPr>
              <w:pStyle w:val="TableBodyText"/>
              <w:ind w:right="28"/>
            </w:pPr>
            <w:r>
              <w:t>100.33</w:t>
            </w:r>
          </w:p>
        </w:tc>
      </w:tr>
      <w:tr w:rsidR="00F202EB" w:rsidTr="00273767">
        <w:trPr>
          <w:gridAfter w:val="1"/>
          <w:wAfter w:w="8" w:type="pct"/>
        </w:trPr>
        <w:tc>
          <w:tcPr>
            <w:tcW w:w="997" w:type="pct"/>
            <w:shd w:val="clear" w:color="auto" w:fill="auto"/>
          </w:tcPr>
          <w:p w:rsidR="00F202EB" w:rsidRDefault="00F202EB" w:rsidP="00E1653C">
            <w:pPr>
              <w:pStyle w:val="TableBodyText"/>
              <w:ind w:left="113"/>
              <w:jc w:val="left"/>
            </w:pPr>
            <w:r>
              <w:t>Yes</w:t>
            </w:r>
          </w:p>
        </w:tc>
        <w:tc>
          <w:tcPr>
            <w:tcW w:w="1025" w:type="pct"/>
            <w:gridSpan w:val="2"/>
            <w:shd w:val="clear" w:color="auto" w:fill="auto"/>
          </w:tcPr>
          <w:p w:rsidR="00F202EB" w:rsidRDefault="003F115D" w:rsidP="00F202EB">
            <w:pPr>
              <w:pStyle w:val="TableBodyText"/>
            </w:pPr>
            <w:r>
              <w:t>96.59</w:t>
            </w:r>
          </w:p>
        </w:tc>
        <w:tc>
          <w:tcPr>
            <w:tcW w:w="979" w:type="pct"/>
            <w:gridSpan w:val="2"/>
            <w:shd w:val="clear" w:color="auto" w:fill="auto"/>
          </w:tcPr>
          <w:p w:rsidR="00F202EB" w:rsidRDefault="003F115D" w:rsidP="00F202EB">
            <w:pPr>
              <w:pStyle w:val="TableBodyText"/>
            </w:pPr>
            <w:r>
              <w:t>97.85</w:t>
            </w:r>
          </w:p>
        </w:tc>
        <w:tc>
          <w:tcPr>
            <w:tcW w:w="996" w:type="pct"/>
            <w:gridSpan w:val="2"/>
            <w:shd w:val="clear" w:color="auto" w:fill="auto"/>
          </w:tcPr>
          <w:p w:rsidR="00F202EB" w:rsidRDefault="003F115D" w:rsidP="00F202EB">
            <w:pPr>
              <w:pStyle w:val="TableBodyText"/>
            </w:pPr>
            <w:r>
              <w:t>96.87</w:t>
            </w:r>
          </w:p>
        </w:tc>
        <w:tc>
          <w:tcPr>
            <w:tcW w:w="996" w:type="pct"/>
            <w:gridSpan w:val="2"/>
            <w:shd w:val="clear" w:color="auto" w:fill="auto"/>
          </w:tcPr>
          <w:p w:rsidR="00F202EB" w:rsidRDefault="003F115D" w:rsidP="00F202EB">
            <w:pPr>
              <w:pStyle w:val="TableBodyText"/>
              <w:ind w:right="28"/>
            </w:pPr>
            <w:r>
              <w:t>98.00</w:t>
            </w:r>
          </w:p>
        </w:tc>
      </w:tr>
      <w:tr w:rsidR="00F202EB" w:rsidRPr="00E1653C" w:rsidTr="00273767">
        <w:tc>
          <w:tcPr>
            <w:tcW w:w="2022" w:type="pct"/>
            <w:gridSpan w:val="3"/>
            <w:shd w:val="clear" w:color="auto" w:fill="auto"/>
          </w:tcPr>
          <w:p w:rsidR="00F202EB" w:rsidRPr="00E1653C" w:rsidRDefault="00F202EB" w:rsidP="00E1653C">
            <w:pPr>
              <w:pStyle w:val="TableBodyText"/>
              <w:spacing w:before="60"/>
              <w:ind w:right="28"/>
              <w:jc w:val="left"/>
              <w:rPr>
                <w:b/>
              </w:rPr>
            </w:pPr>
            <w:r w:rsidRPr="00E1653C">
              <w:rPr>
                <w:b/>
              </w:rPr>
              <w:t>Child is Indigenous</w:t>
            </w:r>
          </w:p>
        </w:tc>
        <w:tc>
          <w:tcPr>
            <w:tcW w:w="11" w:type="pct"/>
            <w:shd w:val="clear" w:color="auto" w:fill="auto"/>
          </w:tcPr>
          <w:p w:rsidR="00F202EB" w:rsidRPr="00E1653C" w:rsidRDefault="00F202EB" w:rsidP="00E1653C">
            <w:pPr>
              <w:pStyle w:val="TableBodyText"/>
              <w:spacing w:before="60"/>
              <w:ind w:right="28"/>
              <w:jc w:val="left"/>
              <w:rPr>
                <w:b/>
              </w:rPr>
            </w:pPr>
          </w:p>
        </w:tc>
        <w:tc>
          <w:tcPr>
            <w:tcW w:w="979" w:type="pct"/>
            <w:gridSpan w:val="2"/>
            <w:shd w:val="clear" w:color="auto" w:fill="auto"/>
          </w:tcPr>
          <w:p w:rsidR="00F202EB" w:rsidRPr="00E1653C" w:rsidRDefault="00F202EB" w:rsidP="00E1653C">
            <w:pPr>
              <w:pStyle w:val="TableBodyText"/>
              <w:spacing w:before="60"/>
              <w:ind w:right="28"/>
              <w:jc w:val="left"/>
              <w:rPr>
                <w:b/>
              </w:rPr>
            </w:pPr>
          </w:p>
        </w:tc>
        <w:tc>
          <w:tcPr>
            <w:tcW w:w="996" w:type="pct"/>
            <w:gridSpan w:val="2"/>
            <w:shd w:val="clear" w:color="auto" w:fill="auto"/>
          </w:tcPr>
          <w:p w:rsidR="00F202EB" w:rsidRPr="00E1653C" w:rsidRDefault="00F202EB" w:rsidP="00E1653C">
            <w:pPr>
              <w:pStyle w:val="TableBodyText"/>
              <w:spacing w:before="60"/>
              <w:ind w:right="28"/>
              <w:jc w:val="left"/>
              <w:rPr>
                <w:b/>
              </w:rPr>
            </w:pPr>
          </w:p>
        </w:tc>
        <w:tc>
          <w:tcPr>
            <w:tcW w:w="993" w:type="pct"/>
            <w:gridSpan w:val="2"/>
            <w:shd w:val="clear" w:color="auto" w:fill="auto"/>
          </w:tcPr>
          <w:p w:rsidR="00F202EB" w:rsidRPr="00E1653C" w:rsidRDefault="00F202EB" w:rsidP="00E1653C">
            <w:pPr>
              <w:pStyle w:val="TableBodyText"/>
              <w:spacing w:before="60"/>
              <w:ind w:right="28"/>
              <w:jc w:val="left"/>
              <w:rPr>
                <w:b/>
              </w:rPr>
            </w:pPr>
          </w:p>
        </w:tc>
      </w:tr>
      <w:tr w:rsidR="00F202EB" w:rsidTr="00273767">
        <w:tc>
          <w:tcPr>
            <w:tcW w:w="1052" w:type="pct"/>
            <w:gridSpan w:val="2"/>
            <w:shd w:val="clear" w:color="auto" w:fill="auto"/>
          </w:tcPr>
          <w:p w:rsidR="00F202EB" w:rsidRDefault="00F202EB" w:rsidP="00E1653C">
            <w:pPr>
              <w:pStyle w:val="TableBodyText"/>
              <w:ind w:left="113"/>
              <w:jc w:val="left"/>
            </w:pPr>
            <w:r>
              <w:t>No</w:t>
            </w:r>
          </w:p>
        </w:tc>
        <w:tc>
          <w:tcPr>
            <w:tcW w:w="981" w:type="pct"/>
            <w:gridSpan w:val="2"/>
            <w:shd w:val="clear" w:color="auto" w:fill="auto"/>
          </w:tcPr>
          <w:p w:rsidR="00F202EB" w:rsidRDefault="003F115D" w:rsidP="00F202EB">
            <w:pPr>
              <w:pStyle w:val="TableBodyText"/>
            </w:pPr>
            <w:r>
              <w:t>100.25</w:t>
            </w:r>
          </w:p>
        </w:tc>
        <w:tc>
          <w:tcPr>
            <w:tcW w:w="979" w:type="pct"/>
            <w:gridSpan w:val="2"/>
            <w:shd w:val="clear" w:color="auto" w:fill="auto"/>
          </w:tcPr>
          <w:p w:rsidR="00F202EB" w:rsidRDefault="003F115D" w:rsidP="00F202EB">
            <w:pPr>
              <w:pStyle w:val="TableBodyText"/>
            </w:pPr>
            <w:r>
              <w:t>100.08</w:t>
            </w:r>
          </w:p>
        </w:tc>
        <w:tc>
          <w:tcPr>
            <w:tcW w:w="996" w:type="pct"/>
            <w:gridSpan w:val="2"/>
            <w:shd w:val="clear" w:color="auto" w:fill="auto"/>
          </w:tcPr>
          <w:p w:rsidR="00F202EB" w:rsidRDefault="003F115D" w:rsidP="00F202EB">
            <w:pPr>
              <w:pStyle w:val="TableBodyText"/>
            </w:pPr>
            <w:r>
              <w:t>100.19</w:t>
            </w:r>
          </w:p>
        </w:tc>
        <w:tc>
          <w:tcPr>
            <w:tcW w:w="993" w:type="pct"/>
            <w:gridSpan w:val="2"/>
            <w:shd w:val="clear" w:color="auto" w:fill="auto"/>
          </w:tcPr>
          <w:p w:rsidR="00F202EB" w:rsidRDefault="003F115D" w:rsidP="00F202EB">
            <w:pPr>
              <w:pStyle w:val="TableBodyText"/>
              <w:ind w:right="28"/>
            </w:pPr>
            <w:r>
              <w:t>100.40</w:t>
            </w:r>
          </w:p>
        </w:tc>
      </w:tr>
      <w:tr w:rsidR="00F202EB" w:rsidTr="00273767">
        <w:tc>
          <w:tcPr>
            <w:tcW w:w="1052" w:type="pct"/>
            <w:gridSpan w:val="2"/>
            <w:shd w:val="clear" w:color="auto" w:fill="auto"/>
          </w:tcPr>
          <w:p w:rsidR="00F202EB" w:rsidRDefault="00F202EB" w:rsidP="00E1653C">
            <w:pPr>
              <w:pStyle w:val="TableBodyText"/>
              <w:ind w:left="113"/>
              <w:jc w:val="left"/>
            </w:pPr>
            <w:r>
              <w:t>Yes</w:t>
            </w:r>
          </w:p>
        </w:tc>
        <w:tc>
          <w:tcPr>
            <w:tcW w:w="981" w:type="pct"/>
            <w:gridSpan w:val="2"/>
            <w:shd w:val="clear" w:color="auto" w:fill="auto"/>
          </w:tcPr>
          <w:p w:rsidR="00F202EB" w:rsidRDefault="003F115D" w:rsidP="00F202EB">
            <w:pPr>
              <w:pStyle w:val="TableBodyText"/>
            </w:pPr>
            <w:r>
              <w:t>95.43</w:t>
            </w:r>
          </w:p>
        </w:tc>
        <w:tc>
          <w:tcPr>
            <w:tcW w:w="979" w:type="pct"/>
            <w:gridSpan w:val="2"/>
            <w:shd w:val="clear" w:color="auto" w:fill="auto"/>
          </w:tcPr>
          <w:p w:rsidR="00F202EB" w:rsidRDefault="003F115D" w:rsidP="00F202EB">
            <w:pPr>
              <w:pStyle w:val="TableBodyText"/>
            </w:pPr>
            <w:r>
              <w:t>99.84</w:t>
            </w:r>
          </w:p>
        </w:tc>
        <w:tc>
          <w:tcPr>
            <w:tcW w:w="996" w:type="pct"/>
            <w:gridSpan w:val="2"/>
            <w:shd w:val="clear" w:color="auto" w:fill="auto"/>
          </w:tcPr>
          <w:p w:rsidR="00F202EB" w:rsidRDefault="003F115D" w:rsidP="00F202EB">
            <w:pPr>
              <w:pStyle w:val="TableBodyText"/>
            </w:pPr>
            <w:r>
              <w:t>96.70</w:t>
            </w:r>
          </w:p>
        </w:tc>
        <w:tc>
          <w:tcPr>
            <w:tcW w:w="993" w:type="pct"/>
            <w:gridSpan w:val="2"/>
            <w:shd w:val="clear" w:color="auto" w:fill="auto"/>
          </w:tcPr>
          <w:p w:rsidR="00F202EB" w:rsidRDefault="003F115D" w:rsidP="00F202EB">
            <w:pPr>
              <w:pStyle w:val="TableBodyText"/>
              <w:ind w:right="28"/>
            </w:pPr>
            <w:r>
              <w:t>94.05</w:t>
            </w:r>
          </w:p>
        </w:tc>
      </w:tr>
      <w:tr w:rsidR="00E1653C" w:rsidRPr="00E1653C" w:rsidTr="00E1653C">
        <w:tc>
          <w:tcPr>
            <w:tcW w:w="5000" w:type="pct"/>
            <w:gridSpan w:val="10"/>
            <w:shd w:val="clear" w:color="auto" w:fill="auto"/>
            <w:vAlign w:val="bottom"/>
          </w:tcPr>
          <w:p w:rsidR="00E1653C" w:rsidRPr="00E1653C" w:rsidRDefault="00E1653C" w:rsidP="00E1653C">
            <w:pPr>
              <w:pStyle w:val="TableBodyText"/>
              <w:spacing w:before="60"/>
              <w:ind w:right="28"/>
              <w:jc w:val="left"/>
              <w:rPr>
                <w:b/>
              </w:rPr>
            </w:pPr>
            <w:r w:rsidRPr="00E1653C">
              <w:rPr>
                <w:b/>
              </w:rPr>
              <w:t>Child with medical condition/disability</w:t>
            </w:r>
            <w:r w:rsidRPr="00E1653C">
              <w:rPr>
                <w:rStyle w:val="NoteLabel"/>
              </w:rPr>
              <w:t>b</w:t>
            </w:r>
            <w:r w:rsidRPr="00E1653C">
              <w:rPr>
                <w:b/>
              </w:rPr>
              <w:t xml:space="preserve"> </w:t>
            </w:r>
          </w:p>
        </w:tc>
      </w:tr>
      <w:tr w:rsidR="00F202EB" w:rsidTr="00273767">
        <w:tc>
          <w:tcPr>
            <w:tcW w:w="1052" w:type="pct"/>
            <w:gridSpan w:val="2"/>
            <w:shd w:val="clear" w:color="auto" w:fill="auto"/>
          </w:tcPr>
          <w:p w:rsidR="00F202EB" w:rsidRDefault="00F202EB" w:rsidP="00E1653C">
            <w:pPr>
              <w:pStyle w:val="TableBodyText"/>
              <w:ind w:left="113"/>
              <w:jc w:val="left"/>
            </w:pPr>
            <w:r>
              <w:t>No</w:t>
            </w:r>
          </w:p>
        </w:tc>
        <w:tc>
          <w:tcPr>
            <w:tcW w:w="981" w:type="pct"/>
            <w:gridSpan w:val="2"/>
            <w:shd w:val="clear" w:color="auto" w:fill="auto"/>
          </w:tcPr>
          <w:p w:rsidR="00F202EB" w:rsidRDefault="003F115D" w:rsidP="00F202EB">
            <w:pPr>
              <w:pStyle w:val="TableBodyText"/>
            </w:pPr>
            <w:r>
              <w:t>101.09</w:t>
            </w:r>
          </w:p>
        </w:tc>
        <w:tc>
          <w:tcPr>
            <w:tcW w:w="979" w:type="pct"/>
            <w:gridSpan w:val="2"/>
            <w:shd w:val="clear" w:color="auto" w:fill="auto"/>
          </w:tcPr>
          <w:p w:rsidR="00F202EB" w:rsidRDefault="003F115D" w:rsidP="00F202EB">
            <w:pPr>
              <w:pStyle w:val="TableBodyText"/>
            </w:pPr>
            <w:r>
              <w:t>101.09</w:t>
            </w:r>
          </w:p>
        </w:tc>
        <w:tc>
          <w:tcPr>
            <w:tcW w:w="996" w:type="pct"/>
            <w:gridSpan w:val="2"/>
            <w:shd w:val="clear" w:color="auto" w:fill="auto"/>
          </w:tcPr>
          <w:p w:rsidR="00F202EB" w:rsidRDefault="003F115D" w:rsidP="00F202EB">
            <w:pPr>
              <w:pStyle w:val="TableBodyText"/>
            </w:pPr>
            <w:r>
              <w:t>100.63</w:t>
            </w:r>
          </w:p>
        </w:tc>
        <w:tc>
          <w:tcPr>
            <w:tcW w:w="993" w:type="pct"/>
            <w:gridSpan w:val="2"/>
            <w:shd w:val="clear" w:color="auto" w:fill="auto"/>
          </w:tcPr>
          <w:p w:rsidR="00F202EB" w:rsidRDefault="003F115D" w:rsidP="00F202EB">
            <w:pPr>
              <w:pStyle w:val="TableBodyText"/>
              <w:ind w:right="28"/>
            </w:pPr>
            <w:r>
              <w:t>100.85</w:t>
            </w:r>
          </w:p>
        </w:tc>
      </w:tr>
      <w:tr w:rsidR="00F202EB" w:rsidTr="00273767">
        <w:tc>
          <w:tcPr>
            <w:tcW w:w="1052" w:type="pct"/>
            <w:gridSpan w:val="2"/>
            <w:shd w:val="clear" w:color="auto" w:fill="auto"/>
          </w:tcPr>
          <w:p w:rsidR="00F202EB" w:rsidRDefault="00F202EB" w:rsidP="00E1653C">
            <w:pPr>
              <w:pStyle w:val="TableBodyText"/>
              <w:ind w:left="113"/>
              <w:jc w:val="left"/>
            </w:pPr>
            <w:r>
              <w:t>Yes</w:t>
            </w:r>
          </w:p>
        </w:tc>
        <w:tc>
          <w:tcPr>
            <w:tcW w:w="981" w:type="pct"/>
            <w:gridSpan w:val="2"/>
            <w:shd w:val="clear" w:color="auto" w:fill="auto"/>
          </w:tcPr>
          <w:p w:rsidR="00F202EB" w:rsidRDefault="003F115D" w:rsidP="00F202EB">
            <w:pPr>
              <w:pStyle w:val="TableBodyText"/>
            </w:pPr>
            <w:r>
              <w:t>90.72</w:t>
            </w:r>
          </w:p>
        </w:tc>
        <w:tc>
          <w:tcPr>
            <w:tcW w:w="979" w:type="pct"/>
            <w:gridSpan w:val="2"/>
            <w:shd w:val="clear" w:color="auto" w:fill="auto"/>
          </w:tcPr>
          <w:p w:rsidR="00F202EB" w:rsidRDefault="003F115D" w:rsidP="00F202EB">
            <w:pPr>
              <w:pStyle w:val="TableBodyText"/>
            </w:pPr>
            <w:r>
              <w:t>91.42</w:t>
            </w:r>
          </w:p>
        </w:tc>
        <w:tc>
          <w:tcPr>
            <w:tcW w:w="996" w:type="pct"/>
            <w:gridSpan w:val="2"/>
            <w:shd w:val="clear" w:color="auto" w:fill="auto"/>
          </w:tcPr>
          <w:p w:rsidR="00F202EB" w:rsidRDefault="003F115D" w:rsidP="00F202EB">
            <w:pPr>
              <w:pStyle w:val="TableBodyText"/>
            </w:pPr>
            <w:r>
              <w:t>94.92</w:t>
            </w:r>
          </w:p>
        </w:tc>
        <w:tc>
          <w:tcPr>
            <w:tcW w:w="993" w:type="pct"/>
            <w:gridSpan w:val="2"/>
            <w:shd w:val="clear" w:color="auto" w:fill="auto"/>
          </w:tcPr>
          <w:p w:rsidR="00F202EB" w:rsidRDefault="003F115D" w:rsidP="00F202EB">
            <w:pPr>
              <w:pStyle w:val="TableBodyText"/>
              <w:ind w:right="28"/>
            </w:pPr>
            <w:r>
              <w:t>93.64</w:t>
            </w:r>
          </w:p>
        </w:tc>
      </w:tr>
      <w:tr w:rsidR="00CF033A" w:rsidTr="00273767">
        <w:tc>
          <w:tcPr>
            <w:tcW w:w="2033" w:type="pct"/>
            <w:gridSpan w:val="4"/>
            <w:shd w:val="clear" w:color="auto" w:fill="auto"/>
          </w:tcPr>
          <w:p w:rsidR="00CF033A" w:rsidRPr="00273767" w:rsidRDefault="00A56653" w:rsidP="00273767">
            <w:pPr>
              <w:pStyle w:val="TableBodyText"/>
              <w:jc w:val="left"/>
              <w:rPr>
                <w:b/>
              </w:rPr>
            </w:pPr>
            <w:r>
              <w:rPr>
                <w:b/>
              </w:rPr>
              <w:t xml:space="preserve">Parental work status </w:t>
            </w:r>
          </w:p>
        </w:tc>
        <w:tc>
          <w:tcPr>
            <w:tcW w:w="979" w:type="pct"/>
            <w:gridSpan w:val="2"/>
            <w:shd w:val="clear" w:color="auto" w:fill="auto"/>
          </w:tcPr>
          <w:p w:rsidR="00CF033A" w:rsidRDefault="00CF033A" w:rsidP="00F202EB">
            <w:pPr>
              <w:pStyle w:val="TableBodyText"/>
            </w:pPr>
          </w:p>
        </w:tc>
        <w:tc>
          <w:tcPr>
            <w:tcW w:w="996" w:type="pct"/>
            <w:gridSpan w:val="2"/>
            <w:shd w:val="clear" w:color="auto" w:fill="auto"/>
          </w:tcPr>
          <w:p w:rsidR="00CF033A" w:rsidRDefault="00CF033A" w:rsidP="00F202EB">
            <w:pPr>
              <w:pStyle w:val="TableBodyText"/>
            </w:pPr>
          </w:p>
        </w:tc>
        <w:tc>
          <w:tcPr>
            <w:tcW w:w="993" w:type="pct"/>
            <w:gridSpan w:val="2"/>
            <w:shd w:val="clear" w:color="auto" w:fill="auto"/>
          </w:tcPr>
          <w:p w:rsidR="00CF033A" w:rsidRDefault="00CF033A" w:rsidP="00F202EB">
            <w:pPr>
              <w:pStyle w:val="TableBodyText"/>
              <w:ind w:right="28"/>
            </w:pPr>
          </w:p>
        </w:tc>
      </w:tr>
      <w:tr w:rsidR="00CF033A" w:rsidTr="00273767">
        <w:tc>
          <w:tcPr>
            <w:tcW w:w="1052" w:type="pct"/>
            <w:gridSpan w:val="2"/>
            <w:shd w:val="clear" w:color="auto" w:fill="auto"/>
          </w:tcPr>
          <w:p w:rsidR="00CF033A" w:rsidRPr="00245870" w:rsidRDefault="00A56653" w:rsidP="00245870">
            <w:pPr>
              <w:pStyle w:val="TableBodyText"/>
              <w:ind w:left="113"/>
              <w:jc w:val="left"/>
            </w:pPr>
            <w:r w:rsidRPr="00273767">
              <w:t>At least</w:t>
            </w:r>
            <w:r>
              <w:t xml:space="preserve"> one </w:t>
            </w:r>
            <w:r w:rsidRPr="00273767">
              <w:t>parent working</w:t>
            </w:r>
          </w:p>
        </w:tc>
        <w:tc>
          <w:tcPr>
            <w:tcW w:w="981" w:type="pct"/>
            <w:gridSpan w:val="2"/>
            <w:shd w:val="clear" w:color="auto" w:fill="auto"/>
          </w:tcPr>
          <w:p w:rsidR="00CF033A" w:rsidRDefault="00CF033A" w:rsidP="00F202EB">
            <w:pPr>
              <w:pStyle w:val="TableBodyText"/>
            </w:pPr>
            <w:r>
              <w:t>100.55</w:t>
            </w:r>
          </w:p>
        </w:tc>
        <w:tc>
          <w:tcPr>
            <w:tcW w:w="979" w:type="pct"/>
            <w:gridSpan w:val="2"/>
            <w:shd w:val="clear" w:color="auto" w:fill="auto"/>
          </w:tcPr>
          <w:p w:rsidR="00CF033A" w:rsidRDefault="00CF033A" w:rsidP="00F202EB">
            <w:pPr>
              <w:pStyle w:val="TableBodyText"/>
            </w:pPr>
            <w:r>
              <w:t>100.20</w:t>
            </w:r>
          </w:p>
        </w:tc>
        <w:tc>
          <w:tcPr>
            <w:tcW w:w="996" w:type="pct"/>
            <w:gridSpan w:val="2"/>
            <w:shd w:val="clear" w:color="auto" w:fill="auto"/>
          </w:tcPr>
          <w:p w:rsidR="00CF033A" w:rsidRDefault="00CF033A" w:rsidP="00F202EB">
            <w:pPr>
              <w:pStyle w:val="TableBodyText"/>
            </w:pPr>
            <w:r>
              <w:t>100.50</w:t>
            </w:r>
          </w:p>
        </w:tc>
        <w:tc>
          <w:tcPr>
            <w:tcW w:w="993" w:type="pct"/>
            <w:gridSpan w:val="2"/>
            <w:shd w:val="clear" w:color="auto" w:fill="auto"/>
          </w:tcPr>
          <w:p w:rsidR="00CF033A" w:rsidRDefault="00CF033A" w:rsidP="00F202EB">
            <w:pPr>
              <w:pStyle w:val="TableBodyText"/>
              <w:ind w:right="28"/>
            </w:pPr>
            <w:r>
              <w:t>100.74</w:t>
            </w:r>
          </w:p>
        </w:tc>
      </w:tr>
      <w:tr w:rsidR="00CF033A" w:rsidTr="00273767">
        <w:tc>
          <w:tcPr>
            <w:tcW w:w="1052" w:type="pct"/>
            <w:gridSpan w:val="2"/>
            <w:tcBorders>
              <w:bottom w:val="single" w:sz="6" w:space="0" w:color="auto"/>
            </w:tcBorders>
            <w:shd w:val="clear" w:color="auto" w:fill="auto"/>
          </w:tcPr>
          <w:p w:rsidR="00CF033A" w:rsidRDefault="00A56653" w:rsidP="00E1653C">
            <w:pPr>
              <w:pStyle w:val="TableBodyText"/>
              <w:ind w:left="113"/>
              <w:jc w:val="left"/>
            </w:pPr>
            <w:r>
              <w:t>No parent working</w:t>
            </w:r>
          </w:p>
        </w:tc>
        <w:tc>
          <w:tcPr>
            <w:tcW w:w="981" w:type="pct"/>
            <w:gridSpan w:val="2"/>
            <w:tcBorders>
              <w:bottom w:val="single" w:sz="6" w:space="0" w:color="auto"/>
            </w:tcBorders>
            <w:shd w:val="clear" w:color="auto" w:fill="auto"/>
          </w:tcPr>
          <w:p w:rsidR="00CF033A" w:rsidRDefault="009F4F09" w:rsidP="00F202EB">
            <w:pPr>
              <w:pStyle w:val="TableBodyText"/>
            </w:pPr>
            <w:r>
              <w:t>94.34</w:t>
            </w:r>
          </w:p>
        </w:tc>
        <w:tc>
          <w:tcPr>
            <w:tcW w:w="979" w:type="pct"/>
            <w:gridSpan w:val="2"/>
            <w:tcBorders>
              <w:bottom w:val="single" w:sz="6" w:space="0" w:color="auto"/>
            </w:tcBorders>
            <w:shd w:val="clear" w:color="auto" w:fill="auto"/>
          </w:tcPr>
          <w:p w:rsidR="00CF033A" w:rsidRDefault="009F4F09" w:rsidP="00F202EB">
            <w:pPr>
              <w:pStyle w:val="TableBodyText"/>
            </w:pPr>
            <w:r>
              <w:t>98.16</w:t>
            </w:r>
          </w:p>
        </w:tc>
        <w:tc>
          <w:tcPr>
            <w:tcW w:w="996" w:type="pct"/>
            <w:gridSpan w:val="2"/>
            <w:tcBorders>
              <w:bottom w:val="single" w:sz="6" w:space="0" w:color="auto"/>
            </w:tcBorders>
            <w:shd w:val="clear" w:color="auto" w:fill="auto"/>
          </w:tcPr>
          <w:p w:rsidR="00CF033A" w:rsidRDefault="009F4F09" w:rsidP="00F202EB">
            <w:pPr>
              <w:pStyle w:val="TableBodyText"/>
            </w:pPr>
            <w:r>
              <w:t>95.24</w:t>
            </w:r>
          </w:p>
        </w:tc>
        <w:tc>
          <w:tcPr>
            <w:tcW w:w="993" w:type="pct"/>
            <w:gridSpan w:val="2"/>
            <w:tcBorders>
              <w:bottom w:val="single" w:sz="6" w:space="0" w:color="auto"/>
            </w:tcBorders>
            <w:shd w:val="clear" w:color="auto" w:fill="auto"/>
          </w:tcPr>
          <w:p w:rsidR="00CF033A" w:rsidRDefault="009F4F09" w:rsidP="00F202EB">
            <w:pPr>
              <w:pStyle w:val="TableBodyText"/>
              <w:ind w:right="28"/>
            </w:pPr>
            <w:r>
              <w:t>94.13</w:t>
            </w:r>
          </w:p>
        </w:tc>
      </w:tr>
    </w:tbl>
    <w:p w:rsidR="006F163C" w:rsidRDefault="00F202EB" w:rsidP="00F202EB">
      <w:pPr>
        <w:pStyle w:val="Note"/>
      </w:pPr>
      <w:r w:rsidRPr="00F202EB">
        <w:rPr>
          <w:rStyle w:val="NoteLabel"/>
        </w:rPr>
        <w:t>a</w:t>
      </w:r>
      <w:r>
        <w:t xml:space="preserve"> </w:t>
      </w:r>
      <w:r w:rsidR="003F115D">
        <w:t>Outcome score</w:t>
      </w:r>
      <w:r w:rsidR="00D104A9">
        <w:t>s</w:t>
      </w:r>
      <w:r w:rsidR="003F115D">
        <w:t xml:space="preserve"> have been standardised to have an average value of 100. </w:t>
      </w:r>
      <w:r w:rsidR="00D104A9">
        <w:t xml:space="preserve">Based on LSAC Wave 3 cohort, 2007-08 data. </w:t>
      </w:r>
      <w:r w:rsidR="003F115D">
        <w:rPr>
          <w:rStyle w:val="NoteLabel"/>
        </w:rPr>
        <w:t>b</w:t>
      </w:r>
      <w:r w:rsidR="003F115D">
        <w:t xml:space="preserve"> Child with medical condition/disability indicates a child having any medical conditions or disabilities that have lasted, or are likely to last, for six months or more. </w:t>
      </w:r>
    </w:p>
    <w:p w:rsidR="00F202EB" w:rsidRDefault="00F202EB" w:rsidP="00F202EB">
      <w:pPr>
        <w:pStyle w:val="Source"/>
      </w:pPr>
      <w:r>
        <w:rPr>
          <w:i/>
        </w:rPr>
        <w:t>Source</w:t>
      </w:r>
      <w:r>
        <w:t xml:space="preserve">: </w:t>
      </w:r>
      <w:r w:rsidR="003F115D">
        <w:t>Gong</w:t>
      </w:r>
      <w:r w:rsidR="002C26BB">
        <w:t xml:space="preserve">, McNamara and Cassells </w:t>
      </w:r>
      <w:r w:rsidR="003F115D">
        <w:t>(2011</w:t>
      </w:r>
      <w:r w:rsidR="00D104A9">
        <w:t>).</w:t>
      </w:r>
    </w:p>
    <w:p w:rsidR="000A783B" w:rsidRDefault="00B056DB" w:rsidP="00746825">
      <w:pPr>
        <w:pStyle w:val="BodyText"/>
      </w:pPr>
      <w:r>
        <w:t>C</w:t>
      </w:r>
      <w:r w:rsidR="00C71037">
        <w:t>hildren start school with differen</w:t>
      </w:r>
      <w:r>
        <w:t xml:space="preserve">t </w:t>
      </w:r>
      <w:r w:rsidR="00C71037">
        <w:t xml:space="preserve">learning capabilities and levels of preparedness. </w:t>
      </w:r>
      <w:r w:rsidR="005B1E59">
        <w:t xml:space="preserve">Results from the </w:t>
      </w:r>
      <w:r w:rsidR="000A783B">
        <w:t xml:space="preserve">Australian Early Development Index (AEDI) shows that in </w:t>
      </w:r>
      <w:r w:rsidR="009A3377">
        <w:t>2012</w:t>
      </w:r>
      <w:r w:rsidR="000A783B">
        <w:t xml:space="preserve"> when Australian children started school:</w:t>
      </w:r>
    </w:p>
    <w:p w:rsidR="000A783B" w:rsidRDefault="009A3377" w:rsidP="000A783B">
      <w:pPr>
        <w:pStyle w:val="ListBullet"/>
      </w:pPr>
      <w:r>
        <w:t xml:space="preserve">one in five were </w:t>
      </w:r>
      <w:r w:rsidR="00C71037">
        <w:t xml:space="preserve">developmentally vulnerable </w:t>
      </w:r>
      <w:r w:rsidR="003B2C6A">
        <w:t xml:space="preserve">in </w:t>
      </w:r>
      <w:r w:rsidR="00C71037">
        <w:t xml:space="preserve">one or more of the </w:t>
      </w:r>
      <w:r w:rsidR="00D564BA">
        <w:t>AEDI</w:t>
      </w:r>
      <w:r w:rsidR="00EE2ACF">
        <w:t xml:space="preserve"> </w:t>
      </w:r>
      <w:r w:rsidR="00C71037">
        <w:t>domains</w:t>
      </w:r>
      <w:r w:rsidR="000A783B">
        <w:t xml:space="preserve"> </w:t>
      </w:r>
    </w:p>
    <w:p w:rsidR="000A783B" w:rsidRDefault="009A3377" w:rsidP="000A783B">
      <w:pPr>
        <w:pStyle w:val="ListBullet"/>
      </w:pPr>
      <w:r>
        <w:lastRenderedPageBreak/>
        <w:t xml:space="preserve">one in 10 </w:t>
      </w:r>
      <w:r w:rsidR="000A783B">
        <w:t xml:space="preserve">were developmentally vulnerable </w:t>
      </w:r>
      <w:r>
        <w:t xml:space="preserve">on </w:t>
      </w:r>
      <w:r w:rsidR="00C71037">
        <w:t>two or more of the domains</w:t>
      </w:r>
    </w:p>
    <w:p w:rsidR="000A783B" w:rsidRDefault="00D84678" w:rsidP="000A783B">
      <w:pPr>
        <w:pStyle w:val="ListBullet"/>
      </w:pPr>
      <w:r>
        <w:t xml:space="preserve">Indigenous children </w:t>
      </w:r>
      <w:r w:rsidR="000A783B">
        <w:t xml:space="preserve">were </w:t>
      </w:r>
      <w:r w:rsidR="00786EDD">
        <w:t>more than twice as likely to be developmentally vulnerab</w:t>
      </w:r>
      <w:r w:rsidR="000A783B">
        <w:t>le than non</w:t>
      </w:r>
      <w:r w:rsidR="000A783B">
        <w:noBreakHyphen/>
        <w:t>Indigenous children</w:t>
      </w:r>
    </w:p>
    <w:p w:rsidR="000A783B" w:rsidRDefault="000A783B" w:rsidP="000A783B">
      <w:pPr>
        <w:pStyle w:val="ListBullet"/>
      </w:pPr>
      <w:r>
        <w:t xml:space="preserve">children who only speak English, but were reported as not proficient in English, were more likely to be developmentally vulnerable on all the AEDI domains </w:t>
      </w:r>
      <w:r w:rsidR="00504F9C">
        <w:t>(Australian Government 2013).</w:t>
      </w:r>
      <w:r w:rsidR="00D84678">
        <w:t xml:space="preserve"> </w:t>
      </w:r>
    </w:p>
    <w:p w:rsidR="00746825" w:rsidRDefault="00D84678" w:rsidP="000A783B">
      <w:pPr>
        <w:pStyle w:val="BodyText"/>
      </w:pPr>
      <w:r>
        <w:t xml:space="preserve">Children </w:t>
      </w:r>
      <w:r w:rsidR="00020E8A">
        <w:t xml:space="preserve">that are </w:t>
      </w:r>
      <w:r>
        <w:t>developmentally vulnerable on two or more of the domains are more likely to have difficulty learning</w:t>
      </w:r>
      <w:r w:rsidR="00504F9C">
        <w:t>.</w:t>
      </w:r>
      <w:r>
        <w:t xml:space="preserve"> </w:t>
      </w:r>
    </w:p>
    <w:p w:rsidR="00640F85" w:rsidRDefault="005B1E59" w:rsidP="007C18E6">
      <w:pPr>
        <w:pStyle w:val="BodyText"/>
      </w:pPr>
      <w:r>
        <w:t>As discussed earlier, t</w:t>
      </w:r>
      <w:r w:rsidR="007C18E2">
        <w:t xml:space="preserve">he </w:t>
      </w:r>
      <w:r w:rsidR="00640F85">
        <w:t xml:space="preserve">more risk factors </w:t>
      </w:r>
      <w:r w:rsidR="00FD554A">
        <w:t xml:space="preserve">a child has </w:t>
      </w:r>
      <w:r w:rsidR="00640F85">
        <w:t xml:space="preserve">in </w:t>
      </w:r>
      <w:r w:rsidR="00B615AB">
        <w:t xml:space="preserve">his or her life, </w:t>
      </w:r>
      <w:r w:rsidR="00640F85">
        <w:t>the higher the probability of poor developmental outcomes</w:t>
      </w:r>
      <w:r w:rsidR="00937E3B">
        <w:t xml:space="preserve">. </w:t>
      </w:r>
      <w:r w:rsidR="00640F85">
        <w:t>Edwards</w:t>
      </w:r>
      <w:r w:rsidR="007C18E2">
        <w:t> </w:t>
      </w:r>
      <w:r w:rsidR="00640F85">
        <w:t>et al.</w:t>
      </w:r>
      <w:r w:rsidR="00034782">
        <w:t> </w:t>
      </w:r>
      <w:r w:rsidR="00640F85">
        <w:t xml:space="preserve">(2009) found that </w:t>
      </w:r>
      <w:r>
        <w:t xml:space="preserve">Australian </w:t>
      </w:r>
      <w:r w:rsidR="00640F85">
        <w:t>children from backgrounds of financial disadvantage were more likely than children from more financially advantaged homes to have multiple risk factors for low school readiness</w:t>
      </w:r>
      <w:r w:rsidR="00DF5640">
        <w:t xml:space="preserve"> (f</w:t>
      </w:r>
      <w:r w:rsidR="0029797B">
        <w:t>igure 4.</w:t>
      </w:r>
      <w:r w:rsidR="00504F9C">
        <w:t>2</w:t>
      </w:r>
      <w:r w:rsidR="002A7F7F">
        <w:t>).</w:t>
      </w:r>
    </w:p>
    <w:p w:rsidR="0029797B" w:rsidRDefault="0029797B" w:rsidP="00273767">
      <w:pPr>
        <w:pStyle w:val="FigureTitle"/>
      </w:pPr>
      <w:r>
        <w:rPr>
          <w:b w:val="0"/>
        </w:rPr>
        <w:t xml:space="preserve">Figure </w:t>
      </w:r>
      <w:r w:rsidR="00E529CA">
        <w:rPr>
          <w:b w:val="0"/>
        </w:rPr>
        <w:t>4.</w:t>
      </w:r>
      <w:r w:rsidR="008E6E9D">
        <w:rPr>
          <w:b w:val="0"/>
          <w:noProof/>
        </w:rPr>
        <w:t>2</w:t>
      </w:r>
      <w:r>
        <w:tab/>
        <w:t>Distribution of risks among financially disadvantaged and non-financially disadvantaged families</w:t>
      </w:r>
      <w:r w:rsidR="002A7F7F" w:rsidRPr="00273767">
        <w:rPr>
          <w:rStyle w:val="NoteLabel"/>
        </w:rPr>
        <w:t>a</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29797B" w:rsidTr="008B27D0">
        <w:tc>
          <w:tcPr>
            <w:tcW w:w="8777" w:type="dxa"/>
          </w:tcPr>
          <w:p w:rsidR="0029797B" w:rsidRDefault="009A0F63">
            <w:pPr>
              <w:pStyle w:val="Figure"/>
            </w:pPr>
            <w:r>
              <w:rPr>
                <w:noProof/>
              </w:rPr>
              <w:pict>
                <v:shape id="_x0000_i1026" type="#_x0000_t75" alt="This figure shows children from backgrounds of financial disadvantage were more likely than children from more financially advantaged homes to have multiple risk factors for low school readiness " style="width:369.75pt;height:199.5pt">
                  <v:imagedata r:id="rId10" o:title=""/>
                </v:shape>
              </w:pict>
            </w:r>
          </w:p>
        </w:tc>
      </w:tr>
    </w:tbl>
    <w:p w:rsidR="0029797B" w:rsidRDefault="0029797B">
      <w:pPr>
        <w:pStyle w:val="Note"/>
      </w:pPr>
      <w:r>
        <w:rPr>
          <w:rStyle w:val="NoteLabel"/>
        </w:rPr>
        <w:t>a</w:t>
      </w:r>
      <w:r>
        <w:t xml:space="preserve"> </w:t>
      </w:r>
      <w:r w:rsidR="002A7F7F">
        <w:t xml:space="preserve">The index was formed by identifying and summing family and neighbourhood risk factors: </w:t>
      </w:r>
      <w:r w:rsidR="002A7F7F" w:rsidRPr="00273767">
        <w:rPr>
          <w:i/>
        </w:rPr>
        <w:t>parental characteristics</w:t>
      </w:r>
      <w:r w:rsidR="002A7F7F">
        <w:t xml:space="preserve"> (father absence, father unemployed, mother unemployed, mother less than 22 years of age at the birth of the child, mother having completed less than Year 12 education, mother born overseas and having poor English, maternal psychological distress); </w:t>
      </w:r>
      <w:r w:rsidR="002A7F7F" w:rsidRPr="00273767">
        <w:rPr>
          <w:i/>
        </w:rPr>
        <w:t>parenting style</w:t>
      </w:r>
      <w:r w:rsidR="002A7F7F">
        <w:t xml:space="preserve"> (lower warmth, higher hostility, lower use of reasoning and lower consistency); </w:t>
      </w:r>
      <w:r w:rsidR="002A7F7F" w:rsidRPr="00273767">
        <w:rPr>
          <w:i/>
        </w:rPr>
        <w:t>family educational climate</w:t>
      </w:r>
      <w:r w:rsidR="002A7F7F">
        <w:t xml:space="preserve"> (reading to the child on fewer than 3 days per week, fewer than 30 children’s books in the home, and higher level of child television watching); </w:t>
      </w:r>
      <w:r w:rsidR="002A7F7F" w:rsidRPr="00273767">
        <w:rPr>
          <w:i/>
        </w:rPr>
        <w:t>neighbourhood characteristics</w:t>
      </w:r>
      <w:r w:rsidR="002A7F7F">
        <w:t xml:space="preserve"> (high soci</w:t>
      </w:r>
      <w:r w:rsidR="00B615AB">
        <w:t>o</w:t>
      </w:r>
      <w:r w:rsidR="002A7F7F">
        <w:t xml:space="preserve">economic indexes for areas (SEIFA) disadvantage and remote non-metropolitan area. </w:t>
      </w:r>
    </w:p>
    <w:p w:rsidR="0029797B" w:rsidRDefault="0029797B">
      <w:pPr>
        <w:pStyle w:val="Source"/>
      </w:pPr>
      <w:r>
        <w:rPr>
          <w:i/>
        </w:rPr>
        <w:t>Data source</w:t>
      </w:r>
      <w:r w:rsidRPr="00167F06">
        <w:t xml:space="preserve">: </w:t>
      </w:r>
      <w:r>
        <w:t xml:space="preserve">Edwards </w:t>
      </w:r>
      <w:r w:rsidR="00DF5640">
        <w:t>et al.</w:t>
      </w:r>
      <w:r w:rsidR="00034782">
        <w:t> </w:t>
      </w:r>
      <w:r w:rsidR="00DF5640">
        <w:t>(2009)</w:t>
      </w:r>
      <w:r w:rsidR="003E00AB">
        <w:t>.</w:t>
      </w:r>
    </w:p>
    <w:p w:rsidR="00B00BDA" w:rsidRDefault="00B00BDA">
      <w:pPr>
        <w:rPr>
          <w:sz w:val="26"/>
          <w:szCs w:val="20"/>
        </w:rPr>
      </w:pPr>
      <w:r>
        <w:br w:type="page"/>
      </w:r>
    </w:p>
    <w:p w:rsidR="007C18E6" w:rsidRDefault="007C18E6" w:rsidP="007C18E6">
      <w:pPr>
        <w:pStyle w:val="BodyText"/>
      </w:pPr>
      <w:r>
        <w:lastRenderedPageBreak/>
        <w:t>Starting school ‘behind the eight ball’ can be the beginning of a cycle of disadvantage for children that sets a trajectory for poorer outcomes later in life (figure 4.</w:t>
      </w:r>
      <w:r w:rsidR="00504F9C">
        <w:t>3</w:t>
      </w:r>
      <w:r>
        <w:t xml:space="preserve">). Because learning is a dynamic process, early learning sets the conditions for the next stage of learning. As Conti and Heckman (2012) put it: </w:t>
      </w:r>
    </w:p>
    <w:p w:rsidR="007C18E6" w:rsidRDefault="007C18E6" w:rsidP="007C18E6">
      <w:pPr>
        <w:pStyle w:val="Quote"/>
      </w:pPr>
      <w:r>
        <w:t>… a healthy child, or a child who is better able to pay attention in class, learns more and produces a greater store of cognitive ability. … capabilities at one age enhance capabilities at later ages, and the development of capabilities in subsequent periods depends on the set of capabilities already present, and on investments, both at home and at school. (p. 18)</w:t>
      </w:r>
    </w:p>
    <w:p w:rsidR="00370F82" w:rsidRDefault="00370F82" w:rsidP="00370F82">
      <w:pPr>
        <w:pStyle w:val="FigureTitle"/>
      </w:pPr>
      <w:r>
        <w:rPr>
          <w:b w:val="0"/>
        </w:rPr>
        <w:t xml:space="preserve">Figure </w:t>
      </w:r>
      <w:r w:rsidR="00E529CA">
        <w:rPr>
          <w:b w:val="0"/>
        </w:rPr>
        <w:t>4.</w:t>
      </w:r>
      <w:r w:rsidR="008E6E9D">
        <w:rPr>
          <w:b w:val="0"/>
          <w:noProof/>
        </w:rPr>
        <w:t>3</w:t>
      </w:r>
      <w:r>
        <w:tab/>
        <w:t>The cycle of disadvantage can start early in life</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370F82" w:rsidTr="00370F82">
        <w:tc>
          <w:tcPr>
            <w:tcW w:w="8777" w:type="dxa"/>
          </w:tcPr>
          <w:p w:rsidR="00370F82" w:rsidRDefault="00D079A8" w:rsidP="00370F82">
            <w:pPr>
              <w:pStyle w:val="Figure"/>
            </w:pPr>
            <w:r>
              <w:rPr>
                <w:noProof/>
              </w:rPr>
              <w:drawing>
                <wp:inline distT="0" distB="0" distL="0" distR="0" wp14:anchorId="1006CC54" wp14:editId="6FD97679">
                  <wp:extent cx="4304581" cy="3437825"/>
                  <wp:effectExtent l="0" t="0" r="0" b="0"/>
                  <wp:docPr id="7" name="Picture 7" descr="This figure shows that starting school  beind the eight ball can be the beginning of a cycle that can set for a poor outcome later in life." title="The cycle of disadvantage can start early in li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04760" cy="3437968"/>
                          </a:xfrm>
                          <a:prstGeom prst="rect">
                            <a:avLst/>
                          </a:prstGeom>
                          <a:noFill/>
                          <a:ln>
                            <a:noFill/>
                          </a:ln>
                        </pic:spPr>
                      </pic:pic>
                    </a:graphicData>
                  </a:graphic>
                </wp:inline>
              </w:drawing>
            </w:r>
          </w:p>
        </w:tc>
      </w:tr>
    </w:tbl>
    <w:p w:rsidR="00370F82" w:rsidRDefault="00370F82" w:rsidP="00370F82">
      <w:pPr>
        <w:pStyle w:val="Source"/>
      </w:pPr>
      <w:r>
        <w:rPr>
          <w:i/>
        </w:rPr>
        <w:t>Source</w:t>
      </w:r>
      <w:r w:rsidRPr="00167F06">
        <w:t xml:space="preserve">: </w:t>
      </w:r>
      <w:r w:rsidR="001E486B">
        <w:t>The</w:t>
      </w:r>
      <w:r w:rsidR="004F47C8">
        <w:t xml:space="preserve"> </w:t>
      </w:r>
      <w:r>
        <w:t>Smith Family (2010</w:t>
      </w:r>
      <w:r w:rsidR="007E1C2A">
        <w:t>, p. 5</w:t>
      </w:r>
      <w:r>
        <w:t>).</w:t>
      </w:r>
    </w:p>
    <w:p w:rsidR="007C18E6" w:rsidRDefault="007C18E6" w:rsidP="00776869">
      <w:pPr>
        <w:pStyle w:val="BodyText"/>
      </w:pPr>
      <w:r>
        <w:t xml:space="preserve">If a child </w:t>
      </w:r>
      <w:r w:rsidR="00FF657B">
        <w:t xml:space="preserve">is not ‘school ready’ </w:t>
      </w:r>
      <w:r>
        <w:t>this can lead to disengagement in learning, which can lead to behaviour</w:t>
      </w:r>
      <w:r w:rsidR="00B615AB">
        <w:t>al</w:t>
      </w:r>
      <w:r>
        <w:t xml:space="preserve"> problems</w:t>
      </w:r>
      <w:r w:rsidR="00FF657B">
        <w:t xml:space="preserve">. </w:t>
      </w:r>
      <w:r>
        <w:t xml:space="preserve">Poor educational achievement increases the probability of poorer employment prospects, lower lifetime earnings and reduced ability to participate in society. </w:t>
      </w:r>
    </w:p>
    <w:p w:rsidR="005E7BC8" w:rsidRDefault="005E7BC8">
      <w:pPr>
        <w:rPr>
          <w:rFonts w:ascii="Arial" w:hAnsi="Arial"/>
          <w:b/>
          <w:sz w:val="32"/>
          <w:szCs w:val="20"/>
        </w:rPr>
      </w:pPr>
      <w:r>
        <w:br w:type="page"/>
      </w:r>
    </w:p>
    <w:p w:rsidR="00FF657B" w:rsidRDefault="00E529CA" w:rsidP="00FF657B">
      <w:pPr>
        <w:pStyle w:val="Heading2"/>
      </w:pPr>
      <w:r>
        <w:lastRenderedPageBreak/>
        <w:t>4.</w:t>
      </w:r>
      <w:r w:rsidR="008E6E9D">
        <w:rPr>
          <w:noProof/>
        </w:rPr>
        <w:t>2</w:t>
      </w:r>
      <w:r w:rsidR="00FF657B">
        <w:tab/>
        <w:t>Success at school — education and life chances</w:t>
      </w:r>
    </w:p>
    <w:p w:rsidR="007D583D" w:rsidRDefault="00FF657B" w:rsidP="00FF657B">
      <w:pPr>
        <w:pStyle w:val="BodyText"/>
      </w:pPr>
      <w:r>
        <w:t>Skills are considered to be the ‘global currency of 21</w:t>
      </w:r>
      <w:r w:rsidRPr="00902D5B">
        <w:rPr>
          <w:vertAlign w:val="superscript"/>
        </w:rPr>
        <w:t>st</w:t>
      </w:r>
      <w:r>
        <w:t xml:space="preserve"> century economies’ (OECD</w:t>
      </w:r>
      <w:r w:rsidR="001A582E">
        <w:t> </w:t>
      </w:r>
      <w:r>
        <w:t>2012</w:t>
      </w:r>
      <w:r w:rsidR="0014768E">
        <w:t>b</w:t>
      </w:r>
      <w:r>
        <w:t>,</w:t>
      </w:r>
      <w:r w:rsidR="001A582E">
        <w:t> </w:t>
      </w:r>
      <w:r>
        <w:t>p. </w:t>
      </w:r>
      <w:r w:rsidR="00D51792">
        <w:t>3</w:t>
      </w:r>
      <w:r>
        <w:t xml:space="preserve">). </w:t>
      </w:r>
      <w:r>
        <w:rPr>
          <w:szCs w:val="26"/>
        </w:rPr>
        <w:t xml:space="preserve">Education </w:t>
      </w:r>
      <w:r w:rsidR="00FE7377">
        <w:rPr>
          <w:szCs w:val="26"/>
        </w:rPr>
        <w:t xml:space="preserve">provides skills, </w:t>
      </w:r>
      <w:r>
        <w:rPr>
          <w:szCs w:val="26"/>
        </w:rPr>
        <w:t xml:space="preserve">builds </w:t>
      </w:r>
      <w:r w:rsidR="0039260C">
        <w:rPr>
          <w:szCs w:val="26"/>
        </w:rPr>
        <w:t xml:space="preserve">the capacity to learn and </w:t>
      </w:r>
      <w:r w:rsidR="005B06F8">
        <w:rPr>
          <w:szCs w:val="26"/>
        </w:rPr>
        <w:t xml:space="preserve">acts </w:t>
      </w:r>
      <w:r w:rsidR="00FE7377">
        <w:rPr>
          <w:szCs w:val="26"/>
        </w:rPr>
        <w:t>as a protect</w:t>
      </w:r>
      <w:r w:rsidR="006502D7">
        <w:rPr>
          <w:szCs w:val="26"/>
        </w:rPr>
        <w:t xml:space="preserve">or </w:t>
      </w:r>
      <w:r w:rsidR="00FE7377">
        <w:rPr>
          <w:szCs w:val="26"/>
        </w:rPr>
        <w:t xml:space="preserve">by </w:t>
      </w:r>
      <w:r>
        <w:rPr>
          <w:szCs w:val="26"/>
        </w:rPr>
        <w:t>creat</w:t>
      </w:r>
      <w:r w:rsidR="00FE7377">
        <w:rPr>
          <w:szCs w:val="26"/>
        </w:rPr>
        <w:t xml:space="preserve">ing </w:t>
      </w:r>
      <w:r>
        <w:rPr>
          <w:szCs w:val="26"/>
        </w:rPr>
        <w:t>greater labour market resilience</w:t>
      </w:r>
      <w:r w:rsidR="00622593">
        <w:rPr>
          <w:szCs w:val="26"/>
        </w:rPr>
        <w:t>.</w:t>
      </w:r>
      <w:r w:rsidR="006734D3">
        <w:rPr>
          <w:szCs w:val="26"/>
        </w:rPr>
        <w:t xml:space="preserve"> </w:t>
      </w:r>
      <w:r w:rsidR="008563B5">
        <w:rPr>
          <w:szCs w:val="26"/>
        </w:rPr>
        <w:t>I</w:t>
      </w:r>
      <w:r>
        <w:rPr>
          <w:szCs w:val="26"/>
        </w:rPr>
        <w:t>n turn</w:t>
      </w:r>
      <w:r w:rsidR="008563B5">
        <w:rPr>
          <w:szCs w:val="26"/>
        </w:rPr>
        <w:t>, this</w:t>
      </w:r>
      <w:r>
        <w:rPr>
          <w:szCs w:val="26"/>
        </w:rPr>
        <w:t xml:space="preserve"> increases lifetime </w:t>
      </w:r>
      <w:r w:rsidR="005B06F8">
        <w:rPr>
          <w:szCs w:val="26"/>
        </w:rPr>
        <w:t xml:space="preserve">job </w:t>
      </w:r>
      <w:r>
        <w:rPr>
          <w:szCs w:val="26"/>
        </w:rPr>
        <w:t>prospects</w:t>
      </w:r>
      <w:r w:rsidR="006734D3">
        <w:rPr>
          <w:szCs w:val="26"/>
        </w:rPr>
        <w:t xml:space="preserve">, </w:t>
      </w:r>
      <w:r>
        <w:rPr>
          <w:szCs w:val="26"/>
        </w:rPr>
        <w:t>social engagement</w:t>
      </w:r>
      <w:r w:rsidR="006734D3">
        <w:rPr>
          <w:szCs w:val="26"/>
        </w:rPr>
        <w:t xml:space="preserve"> and the capacity for self-reliance</w:t>
      </w:r>
      <w:r>
        <w:rPr>
          <w:szCs w:val="26"/>
        </w:rPr>
        <w:t>.</w:t>
      </w:r>
      <w:r>
        <w:t xml:space="preserve"> </w:t>
      </w:r>
    </w:p>
    <w:p w:rsidR="00C72A43" w:rsidRDefault="007D583D" w:rsidP="00245870">
      <w:pPr>
        <w:pStyle w:val="BodyText"/>
        <w:rPr>
          <w:szCs w:val="26"/>
        </w:rPr>
      </w:pPr>
      <w:r>
        <w:t xml:space="preserve">There is strong evidence to show that education is </w:t>
      </w:r>
      <w:r w:rsidR="00864296">
        <w:t xml:space="preserve">associated with </w:t>
      </w:r>
      <w:r>
        <w:t>improv</w:t>
      </w:r>
      <w:r w:rsidR="00864296">
        <w:t xml:space="preserve">ed </w:t>
      </w:r>
      <w:r>
        <w:t xml:space="preserve">life chances. </w:t>
      </w:r>
      <w:r w:rsidR="00C72A43">
        <w:rPr>
          <w:szCs w:val="26"/>
        </w:rPr>
        <w:t>The evidence points to a relationship between education and:</w:t>
      </w:r>
    </w:p>
    <w:p w:rsidR="007D583D" w:rsidRDefault="0084734B" w:rsidP="00C72A43">
      <w:pPr>
        <w:pStyle w:val="ListBullet"/>
      </w:pPr>
      <w:r>
        <w:t>better labour market outcomes (</w:t>
      </w:r>
      <w:r w:rsidR="007D583D">
        <w:t>employment and earnings</w:t>
      </w:r>
      <w:r>
        <w:t>)</w:t>
      </w:r>
    </w:p>
    <w:p w:rsidR="002671EC" w:rsidRDefault="002671EC" w:rsidP="00C72A43">
      <w:pPr>
        <w:pStyle w:val="ListBullet"/>
      </w:pPr>
      <w:r>
        <w:t xml:space="preserve">better health and improved life satisfaction </w:t>
      </w:r>
    </w:p>
    <w:p w:rsidR="002671EC" w:rsidRDefault="002671EC" w:rsidP="00C72A43">
      <w:pPr>
        <w:pStyle w:val="ListBullet"/>
      </w:pPr>
      <w:r>
        <w:t xml:space="preserve">raised levels of civic and social engagement (volunteering, associations, interest in civic/political matters) </w:t>
      </w:r>
    </w:p>
    <w:p w:rsidR="002671EC" w:rsidRDefault="002671EC" w:rsidP="00C72A43">
      <w:pPr>
        <w:pStyle w:val="ListBullet"/>
      </w:pPr>
      <w:r>
        <w:t xml:space="preserve">reduced crime </w:t>
      </w:r>
      <w:r w:rsidR="00160AE5">
        <w:t>(</w:t>
      </w:r>
      <w:r w:rsidR="00F820C4">
        <w:t xml:space="preserve">Fella and Gallipoli 2006; Lochner and Moretti 2004; Machin 2006; </w:t>
      </w:r>
      <w:r w:rsidR="00C72A43">
        <w:t>OECD</w:t>
      </w:r>
      <w:r w:rsidR="00F820C4">
        <w:t> </w:t>
      </w:r>
      <w:r w:rsidR="00A01E9B">
        <w:t>2010</w:t>
      </w:r>
      <w:r w:rsidR="00B00BDA">
        <w:t>;</w:t>
      </w:r>
      <w:r w:rsidR="00A01E9B">
        <w:t xml:space="preserve"> </w:t>
      </w:r>
      <w:r w:rsidR="003C5C78">
        <w:t>2012</w:t>
      </w:r>
      <w:r w:rsidR="0014768E">
        <w:t>b</w:t>
      </w:r>
      <w:r w:rsidR="00B00BDA">
        <w:t>;</w:t>
      </w:r>
      <w:r w:rsidR="00A01E9B">
        <w:t xml:space="preserve"> 2012</w:t>
      </w:r>
      <w:r w:rsidR="00B00BDA">
        <w:t>d</w:t>
      </w:r>
      <w:r w:rsidR="00C72A43">
        <w:t xml:space="preserve">). </w:t>
      </w:r>
    </w:p>
    <w:p w:rsidR="00160AE5" w:rsidRDefault="002F77BB" w:rsidP="00160AE5">
      <w:pPr>
        <w:pStyle w:val="BodyText"/>
      </w:pPr>
      <w:r>
        <w:t>In addition, e</w:t>
      </w:r>
      <w:r w:rsidR="00BE449A">
        <w:t>ducated p</w:t>
      </w:r>
      <w:r>
        <w:t xml:space="preserve">arents </w:t>
      </w:r>
      <w:r w:rsidR="00BE449A">
        <w:t xml:space="preserve">are more likely to </w:t>
      </w:r>
      <w:r w:rsidR="001A4893">
        <w:t xml:space="preserve">assist with their </w:t>
      </w:r>
      <w:r w:rsidR="00BE449A">
        <w:t>children</w:t>
      </w:r>
      <w:r w:rsidR="00B45999">
        <w:t>’</w:t>
      </w:r>
      <w:r w:rsidR="001A4893">
        <w:t>s education</w:t>
      </w:r>
      <w:r w:rsidR="00BE449A">
        <w:t xml:space="preserve"> (</w:t>
      </w:r>
      <w:r w:rsidR="00D5084E">
        <w:t>Bird and Higgins 2011</w:t>
      </w:r>
      <w:r w:rsidR="00DE35D9">
        <w:t>) and educational attainment persists across generations (section 4.3)</w:t>
      </w:r>
      <w:r w:rsidR="00D5084E">
        <w:t xml:space="preserve">. </w:t>
      </w:r>
    </w:p>
    <w:p w:rsidR="00B84867" w:rsidRDefault="00B84867" w:rsidP="00160AE5">
      <w:pPr>
        <w:pStyle w:val="BodyText"/>
      </w:pPr>
      <w:r>
        <w:t xml:space="preserve">The OECD report </w:t>
      </w:r>
      <w:r w:rsidRPr="00273767">
        <w:rPr>
          <w:i/>
        </w:rPr>
        <w:t>Better Skills, Better Jobs and Better Lives</w:t>
      </w:r>
      <w:r>
        <w:t xml:space="preserve"> (2012</w:t>
      </w:r>
      <w:r w:rsidR="00267303">
        <w:t>b</w:t>
      </w:r>
      <w:r>
        <w:t xml:space="preserve">) concluded that: </w:t>
      </w:r>
    </w:p>
    <w:p w:rsidR="00B84867" w:rsidRPr="00B84867" w:rsidRDefault="00B84867" w:rsidP="00273767">
      <w:pPr>
        <w:pStyle w:val="Quote"/>
      </w:pPr>
      <w:r w:rsidRPr="00B84867">
        <w:t>Skills affect people’s lives and the well-being of nations in ways that go far beyond what can be measured by labour-market</w:t>
      </w:r>
      <w:r w:rsidRPr="00560BEC">
        <w:t xml:space="preserve"> earnings and economic growth. For example, the b</w:t>
      </w:r>
      <w:r w:rsidRPr="00E655F4">
        <w:t xml:space="preserve">enefits of skills to an individual’s health are potentially great. Skills also relate to civic and social behaviour as they affect democratic engagement and business relationships. </w:t>
      </w:r>
      <w:r w:rsidRPr="00B84867">
        <w:t xml:space="preserve">… </w:t>
      </w:r>
      <w:r w:rsidRPr="00273767">
        <w:t>Adults with high levels of foundation skills are much more likely to feel that they have a voice that can make a difference in social and political life. These results are consistent across a wide range of countries, confirming that skills have a profound relationship with economic and social outcomes across a wide range of contexts and institutions. (pp. 10</w:t>
      </w:r>
      <w:r w:rsidRPr="00273767">
        <w:noBreakHyphen/>
        <w:t>11)</w:t>
      </w:r>
    </w:p>
    <w:p w:rsidR="00160AE5" w:rsidRDefault="00FE226C" w:rsidP="00160AE5">
      <w:pPr>
        <w:pStyle w:val="BodyText"/>
      </w:pPr>
      <w:r>
        <w:t>In Australia, c</w:t>
      </w:r>
      <w:r w:rsidR="00160AE5">
        <w:t xml:space="preserve">hildren of school age spend around 30 hours a week at school </w:t>
      </w:r>
      <w:r w:rsidR="007D583D">
        <w:t>for a</w:t>
      </w:r>
      <w:r w:rsidR="00843E09">
        <w:t xml:space="preserve">bout </w:t>
      </w:r>
      <w:r w:rsidR="007D583D">
        <w:t xml:space="preserve">40 weeks a year </w:t>
      </w:r>
      <w:r w:rsidR="00160AE5">
        <w:t>(they typically spend more hours at school than in any other place besides home). As such, schools play a critical role in providing opportunities to children for learning and developing literacy and numeracy skills</w:t>
      </w:r>
      <w:r w:rsidR="00590679">
        <w:t>, as well as ‘non</w:t>
      </w:r>
      <w:r w:rsidR="00C410CB">
        <w:noBreakHyphen/>
      </w:r>
      <w:r w:rsidR="00590679">
        <w:t>academic’ skills and attributes, such as attitudes to health and exercise and civic engagement</w:t>
      </w:r>
      <w:r w:rsidR="00160AE5">
        <w:t xml:space="preserve">. </w:t>
      </w:r>
      <w:r w:rsidR="00D5084E">
        <w:t>Schools can provide learning environments and experiences that are not available at home.</w:t>
      </w:r>
      <w:r w:rsidR="006F6EAD">
        <w:t xml:space="preserve"> </w:t>
      </w:r>
      <w:r w:rsidR="007B1FA5">
        <w:t>As t</w:t>
      </w:r>
      <w:r w:rsidR="00D5084E">
        <w:t xml:space="preserve">he </w:t>
      </w:r>
      <w:r w:rsidR="00160AE5">
        <w:t>Commission</w:t>
      </w:r>
      <w:r w:rsidR="00F6181C">
        <w:t xml:space="preserve"> </w:t>
      </w:r>
      <w:r w:rsidR="00D5084E">
        <w:t xml:space="preserve">recently argued in the </w:t>
      </w:r>
      <w:r w:rsidR="00160AE5" w:rsidRPr="00A37E0A">
        <w:rPr>
          <w:i/>
        </w:rPr>
        <w:t>Schools Workforce</w:t>
      </w:r>
      <w:r w:rsidR="00160AE5">
        <w:t xml:space="preserve"> report </w:t>
      </w:r>
      <w:r w:rsidR="007B1FA5">
        <w:t xml:space="preserve">(PC 2012): </w:t>
      </w:r>
    </w:p>
    <w:p w:rsidR="00160AE5" w:rsidRDefault="00160AE5" w:rsidP="00160AE5">
      <w:pPr>
        <w:pStyle w:val="Quote"/>
      </w:pPr>
      <w:r>
        <w:lastRenderedPageBreak/>
        <w:t>The importance of school education has increased with the shift to a more knowledge</w:t>
      </w:r>
      <w:r w:rsidR="00C410CB">
        <w:noBreakHyphen/>
      </w:r>
      <w:r>
        <w:t>based economy. (p. 3)</w:t>
      </w:r>
    </w:p>
    <w:p w:rsidR="002760E3" w:rsidRDefault="005A70FD" w:rsidP="002760E3">
      <w:pPr>
        <w:pStyle w:val="BodyText"/>
        <w:rPr>
          <w:rFonts w:eastAsia="DIN-Regular"/>
        </w:rPr>
      </w:pPr>
      <w:r>
        <w:t>T</w:t>
      </w:r>
      <w:r w:rsidR="00160AE5">
        <w:t xml:space="preserve">he </w:t>
      </w:r>
      <w:r w:rsidR="006F6EAD">
        <w:t xml:space="preserve">weaker average performance of </w:t>
      </w:r>
      <w:r w:rsidR="00590679">
        <w:t xml:space="preserve">children from </w:t>
      </w:r>
      <w:r w:rsidR="00160AE5">
        <w:t>low socio</w:t>
      </w:r>
      <w:r w:rsidR="00F97C46">
        <w:t>e</w:t>
      </w:r>
      <w:r w:rsidR="00160AE5">
        <w:t>conomic backgrounds</w:t>
      </w:r>
      <w:r w:rsidR="006F6EAD">
        <w:t xml:space="preserve"> that is evident when </w:t>
      </w:r>
      <w:r w:rsidR="00590679">
        <w:t xml:space="preserve">they </w:t>
      </w:r>
      <w:r w:rsidR="006F6EAD">
        <w:t>start school continues throughout the school years</w:t>
      </w:r>
      <w:r w:rsidR="00BD6E4D">
        <w:t xml:space="preserve"> (box</w:t>
      </w:r>
      <w:r w:rsidR="00267303">
        <w:t> </w:t>
      </w:r>
      <w:r w:rsidR="00BD6E4D">
        <w:t>4.</w:t>
      </w:r>
      <w:r w:rsidR="00C505A7">
        <w:t>5</w:t>
      </w:r>
      <w:r w:rsidR="002760E3">
        <w:t>)</w:t>
      </w:r>
      <w:r w:rsidR="00842128">
        <w:t xml:space="preserve">. There is also </w:t>
      </w:r>
      <w:r w:rsidR="007D3D0A">
        <w:t>evidence that the gap wide</w:t>
      </w:r>
      <w:r w:rsidR="00605BDA">
        <w:t xml:space="preserve">ns </w:t>
      </w:r>
      <w:r>
        <w:t>as children get older</w:t>
      </w:r>
      <w:r w:rsidR="007D3D0A">
        <w:t xml:space="preserve"> (</w:t>
      </w:r>
      <w:r w:rsidR="00A24D27">
        <w:t>Hayes</w:t>
      </w:r>
      <w:r w:rsidR="008665C8">
        <w:t xml:space="preserve"> 2011, </w:t>
      </w:r>
      <w:r w:rsidR="00FC530D">
        <w:t>2013</w:t>
      </w:r>
      <w:r w:rsidR="009E6D29">
        <w:t xml:space="preserve">, </w:t>
      </w:r>
      <w:r w:rsidR="00E655F4">
        <w:t>figure</w:t>
      </w:r>
      <w:r w:rsidR="00AE2873">
        <w:t> </w:t>
      </w:r>
      <w:r w:rsidR="00E655F4">
        <w:t>4.</w:t>
      </w:r>
      <w:r w:rsidR="00622593">
        <w:t>4</w:t>
      </w:r>
      <w:r w:rsidR="00FC530D">
        <w:t xml:space="preserve">). </w:t>
      </w:r>
    </w:p>
    <w:p w:rsidR="00504F9C" w:rsidRDefault="00504F9C" w:rsidP="00504F9C">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504F9C" w:rsidTr="00504F9C">
        <w:tc>
          <w:tcPr>
            <w:tcW w:w="8771" w:type="dxa"/>
            <w:tcBorders>
              <w:top w:val="single" w:sz="6" w:space="0" w:color="auto"/>
              <w:bottom w:val="nil"/>
            </w:tcBorders>
          </w:tcPr>
          <w:p w:rsidR="00504F9C" w:rsidRDefault="00504F9C" w:rsidP="009459EA">
            <w:pPr>
              <w:pStyle w:val="BoxTitle"/>
            </w:pPr>
            <w:r>
              <w:rPr>
                <w:b w:val="0"/>
              </w:rPr>
              <w:t xml:space="preserve">Box </w:t>
            </w:r>
            <w:r w:rsidR="00E529CA">
              <w:rPr>
                <w:b w:val="0"/>
              </w:rPr>
              <w:t>4.</w:t>
            </w:r>
            <w:r w:rsidR="008E6E9D">
              <w:rPr>
                <w:b w:val="0"/>
                <w:noProof/>
              </w:rPr>
              <w:t>5</w:t>
            </w:r>
            <w:r>
              <w:tab/>
            </w:r>
            <w:r w:rsidR="009459EA">
              <w:t xml:space="preserve">Poorer </w:t>
            </w:r>
            <w:r>
              <w:t>outcomes for children from low socioeconomic backgrounds continue through the school years</w:t>
            </w:r>
          </w:p>
        </w:tc>
      </w:tr>
      <w:tr w:rsidR="00504F9C" w:rsidTr="00504F9C">
        <w:trPr>
          <w:cantSplit/>
        </w:trPr>
        <w:tc>
          <w:tcPr>
            <w:tcW w:w="8771" w:type="dxa"/>
            <w:tcBorders>
              <w:top w:val="nil"/>
              <w:left w:val="single" w:sz="6" w:space="0" w:color="auto"/>
              <w:bottom w:val="nil"/>
              <w:right w:val="single" w:sz="6" w:space="0" w:color="auto"/>
            </w:tcBorders>
          </w:tcPr>
          <w:p w:rsidR="00504F9C" w:rsidRDefault="00504F9C" w:rsidP="00504F9C">
            <w:pPr>
              <w:pStyle w:val="Box"/>
            </w:pPr>
            <w:r>
              <w:t xml:space="preserve">The National Assessment Program — Literacy and Numeracy (NAPLAN) results show that lower levels of parental education in Australia are strongly associated with lower student performance, a result that holds across all the year levels tested (years 3, 5, 7 and 9). Parental attainment of a Year 12 or equivalent qualification appears to be a threshold qualification, below which the reading and numeracy achievement of students is significantly lower. </w:t>
            </w:r>
          </w:p>
          <w:p w:rsidR="00504F9C" w:rsidRDefault="00504F9C" w:rsidP="00504F9C">
            <w:pPr>
              <w:pStyle w:val="Box"/>
              <w:rPr>
                <w:rFonts w:eastAsia="DIN-Regular"/>
              </w:rPr>
            </w:pPr>
            <w:r w:rsidRPr="001374B2">
              <w:rPr>
                <w:rFonts w:eastAsia="DIN-Regular"/>
              </w:rPr>
              <w:t xml:space="preserve">Results from the </w:t>
            </w:r>
            <w:r>
              <w:rPr>
                <w:rFonts w:eastAsia="DIN-Regular"/>
              </w:rPr>
              <w:t xml:space="preserve">OECD’s </w:t>
            </w:r>
            <w:r w:rsidRPr="001374B2">
              <w:rPr>
                <w:rFonts w:eastAsia="DIN-Regular"/>
              </w:rPr>
              <w:t xml:space="preserve">2009 PISA </w:t>
            </w:r>
            <w:r>
              <w:rPr>
                <w:rFonts w:eastAsia="DIN-Regular"/>
              </w:rPr>
              <w:t xml:space="preserve">— </w:t>
            </w:r>
            <w:r w:rsidRPr="001374B2">
              <w:rPr>
                <w:rFonts w:eastAsia="DIN-Regular"/>
              </w:rPr>
              <w:t>learning outcomes data for 15 year olds in three domains</w:t>
            </w:r>
            <w:r>
              <w:rPr>
                <w:rFonts w:eastAsia="DIN-Regular"/>
              </w:rPr>
              <w:t xml:space="preserve"> — </w:t>
            </w:r>
            <w:r w:rsidRPr="001374B2">
              <w:rPr>
                <w:rFonts w:eastAsia="DIN-Regular"/>
              </w:rPr>
              <w:t>reading, mathematical and scientific literacy</w:t>
            </w:r>
            <w:r>
              <w:rPr>
                <w:rFonts w:eastAsia="DIN-Regular"/>
              </w:rPr>
              <w:t xml:space="preserve"> —</w:t>
            </w:r>
            <w:r w:rsidRPr="001374B2">
              <w:rPr>
                <w:rFonts w:eastAsia="DIN-Regular"/>
              </w:rPr>
              <w:t xml:space="preserve"> </w:t>
            </w:r>
            <w:r>
              <w:rPr>
                <w:rFonts w:eastAsia="DIN-Regular"/>
              </w:rPr>
              <w:t xml:space="preserve">also </w:t>
            </w:r>
            <w:r w:rsidRPr="001374B2">
              <w:rPr>
                <w:rFonts w:eastAsia="DIN-Regular"/>
              </w:rPr>
              <w:t>show that across all literacy domains, the higher the student</w:t>
            </w:r>
            <w:r>
              <w:rPr>
                <w:rFonts w:eastAsia="DIN-Regular"/>
              </w:rPr>
              <w:t>’s</w:t>
            </w:r>
            <w:r w:rsidRPr="001374B2">
              <w:rPr>
                <w:rFonts w:eastAsia="DIN-Regular"/>
              </w:rPr>
              <w:t xml:space="preserve"> socioeconomic background, the </w:t>
            </w:r>
            <w:r>
              <w:rPr>
                <w:rFonts w:eastAsia="DIN-Regular"/>
              </w:rPr>
              <w:t>higher their performance. The evidence for Australia shows that:</w:t>
            </w:r>
          </w:p>
          <w:p w:rsidR="00504F9C" w:rsidRDefault="00504F9C" w:rsidP="00504F9C">
            <w:pPr>
              <w:pStyle w:val="BoxListBullet"/>
              <w:rPr>
                <w:rFonts w:eastAsia="DIN-Regular"/>
              </w:rPr>
            </w:pPr>
            <w:r>
              <w:rPr>
                <w:rFonts w:eastAsia="DIN-Regular"/>
              </w:rPr>
              <w:t>o</w:t>
            </w:r>
            <w:r w:rsidRPr="001374B2">
              <w:rPr>
                <w:rFonts w:eastAsia="DIN-Regular"/>
              </w:rPr>
              <w:t xml:space="preserve">n reading literacy, the gap between students from the highest and lowest economic, social and cultural quartiles was </w:t>
            </w:r>
            <w:r w:rsidR="00EE1A2B">
              <w:rPr>
                <w:rFonts w:eastAsia="DIN-Regular"/>
              </w:rPr>
              <w:t xml:space="preserve">91 score points, </w:t>
            </w:r>
            <w:r w:rsidRPr="001374B2">
              <w:rPr>
                <w:rFonts w:eastAsia="DIN-Regular"/>
              </w:rPr>
              <w:t xml:space="preserve">equivalent to </w:t>
            </w:r>
            <w:r>
              <w:rPr>
                <w:rFonts w:eastAsia="DIN-Regular"/>
              </w:rPr>
              <w:t>one proficiency level or more than two full years of schooling</w:t>
            </w:r>
          </w:p>
          <w:p w:rsidR="00504F9C" w:rsidRDefault="00504F9C" w:rsidP="00504F9C">
            <w:pPr>
              <w:pStyle w:val="BoxListBullet"/>
              <w:rPr>
                <w:rFonts w:eastAsia="DIN-Regular"/>
              </w:rPr>
            </w:pPr>
            <w:r w:rsidRPr="007E730A">
              <w:rPr>
                <w:rFonts w:eastAsia="DIN-Regular"/>
              </w:rPr>
              <w:t>in mathematical literacy, students in the lowest socioeconomic quartile scored</w:t>
            </w:r>
            <w:r>
              <w:rPr>
                <w:rFonts w:eastAsia="DIN-Regular"/>
              </w:rPr>
              <w:t>,</w:t>
            </w:r>
            <w:r w:rsidRPr="007E730A">
              <w:rPr>
                <w:rFonts w:eastAsia="DIN-Regular"/>
              </w:rPr>
              <w:t xml:space="preserve"> </w:t>
            </w:r>
            <w:r w:rsidR="00267303">
              <w:rPr>
                <w:rFonts w:eastAsia="DIN-Regular"/>
              </w:rPr>
              <w:t>o</w:t>
            </w:r>
            <w:r w:rsidRPr="007E730A">
              <w:rPr>
                <w:rFonts w:eastAsia="DIN-Regular"/>
              </w:rPr>
              <w:t>n average</w:t>
            </w:r>
            <w:r>
              <w:rPr>
                <w:rFonts w:eastAsia="DIN-Regular"/>
              </w:rPr>
              <w:t>,</w:t>
            </w:r>
            <w:r w:rsidRPr="007E730A">
              <w:rPr>
                <w:rFonts w:eastAsia="DIN-Regular"/>
              </w:rPr>
              <w:t xml:space="preserve"> 90 points lower than those students in the highest socioeconomic quartile</w:t>
            </w:r>
          </w:p>
          <w:p w:rsidR="00504F9C" w:rsidRDefault="00504F9C" w:rsidP="00504F9C">
            <w:pPr>
              <w:pStyle w:val="BoxListBullet"/>
              <w:rPr>
                <w:rFonts w:eastAsia="DIN-Regular"/>
              </w:rPr>
            </w:pPr>
            <w:r w:rsidRPr="007E730A">
              <w:rPr>
                <w:rFonts w:eastAsia="DIN-Regular"/>
              </w:rPr>
              <w:t xml:space="preserve">in scientific literacy, the gap between the students in the highest and lowest socioeconomic quartiles </w:t>
            </w:r>
            <w:r>
              <w:rPr>
                <w:rFonts w:eastAsia="DIN-Regular"/>
              </w:rPr>
              <w:t>was, on average, 96 score points</w:t>
            </w:r>
          </w:p>
          <w:p w:rsidR="00504F9C" w:rsidRPr="002760E3" w:rsidRDefault="00504F9C" w:rsidP="00504F9C">
            <w:pPr>
              <w:pStyle w:val="BoxListBullet"/>
            </w:pPr>
            <w:r w:rsidRPr="00B134AE">
              <w:rPr>
                <w:rFonts w:eastAsia="DIN-Regular"/>
              </w:rPr>
              <w:t>the performance of Indigenous Australians in reading</w:t>
            </w:r>
            <w:r w:rsidR="00EE1A2B">
              <w:rPr>
                <w:rFonts w:eastAsia="DIN-Regular"/>
              </w:rPr>
              <w:t xml:space="preserve">, mathematical and scientific </w:t>
            </w:r>
            <w:r w:rsidRPr="00B134AE">
              <w:rPr>
                <w:rFonts w:eastAsia="DIN-Regular"/>
              </w:rPr>
              <w:t>literacy</w:t>
            </w:r>
            <w:r w:rsidR="00EE1A2B">
              <w:rPr>
                <w:rFonts w:eastAsia="DIN-Regular"/>
              </w:rPr>
              <w:t xml:space="preserve"> was, </w:t>
            </w:r>
            <w:r w:rsidR="00EE1A2B" w:rsidRPr="00B134AE">
              <w:rPr>
                <w:rFonts w:eastAsia="DIN-Regular"/>
              </w:rPr>
              <w:t>on average</w:t>
            </w:r>
            <w:r w:rsidR="00EE1A2B">
              <w:rPr>
                <w:rFonts w:eastAsia="DIN-Regular"/>
              </w:rPr>
              <w:t xml:space="preserve">, one proficiency level lower (or around two full years of schooling) than </w:t>
            </w:r>
            <w:r w:rsidRPr="00B134AE">
              <w:rPr>
                <w:rFonts w:eastAsia="DIN-Regular"/>
              </w:rPr>
              <w:t>that of non-Indigenous Australians</w:t>
            </w:r>
            <w:r>
              <w:rPr>
                <w:rFonts w:eastAsia="DIN-Regular"/>
              </w:rPr>
              <w:t xml:space="preserve"> </w:t>
            </w:r>
          </w:p>
          <w:p w:rsidR="00504F9C" w:rsidRDefault="00504F9C" w:rsidP="00504F9C">
            <w:pPr>
              <w:pStyle w:val="Box"/>
              <w:rPr>
                <w:rFonts w:eastAsia="DIN-Regular"/>
              </w:rPr>
            </w:pPr>
            <w:r>
              <w:rPr>
                <w:rFonts w:eastAsia="DIN-Regular"/>
              </w:rPr>
              <w:t>Thomson et al. (2011) concluded that:</w:t>
            </w:r>
          </w:p>
          <w:p w:rsidR="00504F9C" w:rsidRDefault="00504F9C" w:rsidP="00504F9C">
            <w:pPr>
              <w:pStyle w:val="BoxQuote"/>
            </w:pPr>
            <w:r>
              <w:rPr>
                <w:rFonts w:eastAsia="DIN-Regular"/>
              </w:rPr>
              <w:t>… significant levels of educational disadvantage related to socioeconomic backgrounds can be equivalent to up to three years of schooling. This gap places an unacceptable proportion of 15</w:t>
            </w:r>
            <w:r>
              <w:rPr>
                <w:rFonts w:eastAsia="DIN-Regular"/>
              </w:rPr>
              <w:noBreakHyphen/>
              <w:t>year</w:t>
            </w:r>
            <w:r>
              <w:rPr>
                <w:rFonts w:eastAsia="DIN-Regular"/>
              </w:rPr>
              <w:noBreakHyphen/>
              <w:t>old students at serious risk of not achieving levels sufficient for them to effectively participate in the 21</w:t>
            </w:r>
            <w:r w:rsidRPr="00273767">
              <w:rPr>
                <w:rFonts w:eastAsia="DIN-Regular"/>
                <w:vertAlign w:val="superscript"/>
              </w:rPr>
              <w:t>st</w:t>
            </w:r>
            <w:r>
              <w:rPr>
                <w:rFonts w:eastAsia="DIN-Regular"/>
              </w:rPr>
              <w:t xml:space="preserve"> century workforce and to contribute to Australia as productive citizens. (p. xiv)</w:t>
            </w:r>
          </w:p>
        </w:tc>
      </w:tr>
      <w:tr w:rsidR="00504F9C" w:rsidTr="00504F9C">
        <w:trPr>
          <w:cantSplit/>
        </w:trPr>
        <w:tc>
          <w:tcPr>
            <w:tcW w:w="8771" w:type="dxa"/>
            <w:tcBorders>
              <w:top w:val="nil"/>
              <w:left w:val="single" w:sz="6" w:space="0" w:color="auto"/>
              <w:bottom w:val="nil"/>
              <w:right w:val="single" w:sz="6" w:space="0" w:color="auto"/>
            </w:tcBorders>
          </w:tcPr>
          <w:p w:rsidR="00504F9C" w:rsidRDefault="00504F9C" w:rsidP="00504F9C">
            <w:pPr>
              <w:pStyle w:val="BoxSource"/>
            </w:pPr>
            <w:r>
              <w:rPr>
                <w:i/>
              </w:rPr>
              <w:t>Sources</w:t>
            </w:r>
            <w:r w:rsidRPr="00167F06">
              <w:t xml:space="preserve">: </w:t>
            </w:r>
            <w:r>
              <w:t>Australian Curriculum, Assessment and Reporting Authority (2012); Thomson et al. (2011).</w:t>
            </w:r>
          </w:p>
        </w:tc>
      </w:tr>
      <w:tr w:rsidR="00504F9C" w:rsidTr="00504F9C">
        <w:trPr>
          <w:cantSplit/>
        </w:trPr>
        <w:tc>
          <w:tcPr>
            <w:tcW w:w="8771" w:type="dxa"/>
            <w:tcBorders>
              <w:top w:val="nil"/>
              <w:left w:val="single" w:sz="6" w:space="0" w:color="auto"/>
              <w:bottom w:val="single" w:sz="6" w:space="0" w:color="auto"/>
              <w:right w:val="single" w:sz="6" w:space="0" w:color="auto"/>
            </w:tcBorders>
          </w:tcPr>
          <w:p w:rsidR="00504F9C" w:rsidRDefault="00504F9C" w:rsidP="00504F9C">
            <w:pPr>
              <w:pStyle w:val="Box"/>
              <w:spacing w:before="0" w:line="120" w:lineRule="exact"/>
            </w:pPr>
          </w:p>
        </w:tc>
      </w:tr>
      <w:tr w:rsidR="00504F9C" w:rsidRPr="000863A5" w:rsidTr="00504F9C">
        <w:tc>
          <w:tcPr>
            <w:tcW w:w="8771" w:type="dxa"/>
            <w:tcBorders>
              <w:top w:val="nil"/>
              <w:left w:val="nil"/>
              <w:bottom w:val="nil"/>
              <w:right w:val="nil"/>
            </w:tcBorders>
          </w:tcPr>
          <w:p w:rsidR="00504F9C" w:rsidRPr="00626D32" w:rsidRDefault="00504F9C" w:rsidP="00504F9C">
            <w:pPr>
              <w:pStyle w:val="BoxSpaceBelow"/>
            </w:pPr>
          </w:p>
        </w:tc>
      </w:tr>
    </w:tbl>
    <w:p w:rsidR="00622593" w:rsidRDefault="00622593" w:rsidP="00622593">
      <w:pPr>
        <w:pStyle w:val="FigureTitle"/>
      </w:pPr>
      <w:r>
        <w:rPr>
          <w:b w:val="0"/>
        </w:rPr>
        <w:lastRenderedPageBreak/>
        <w:t xml:space="preserve">Figure </w:t>
      </w:r>
      <w:r w:rsidR="00E529CA">
        <w:rPr>
          <w:b w:val="0"/>
        </w:rPr>
        <w:t>4.</w:t>
      </w:r>
      <w:r w:rsidR="008E6E9D">
        <w:rPr>
          <w:b w:val="0"/>
          <w:noProof/>
        </w:rPr>
        <w:t>4</w:t>
      </w:r>
      <w:r>
        <w:tab/>
        <w:t>Outcomes for Australian children aged 2</w:t>
      </w:r>
      <w:r>
        <w:noBreakHyphen/>
        <w:t>3 to 10</w:t>
      </w:r>
      <w:r>
        <w:noBreakHyphen/>
        <w:t>11 years by socioeconomic position</w:t>
      </w:r>
      <w:r w:rsidRPr="00273767">
        <w:rPr>
          <w:rStyle w:val="NoteLabel"/>
        </w:rPr>
        <w:t>ab</w:t>
      </w:r>
      <w:r>
        <w:t xml:space="preserve"> </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8"/>
      </w:tblGrid>
      <w:tr w:rsidR="00622593" w:rsidTr="00622593">
        <w:tc>
          <w:tcPr>
            <w:tcW w:w="8778" w:type="dxa"/>
          </w:tcPr>
          <w:tbl>
            <w:tblPr>
              <w:tblW w:w="8777" w:type="dxa"/>
              <w:tblInd w:w="119" w:type="dxa"/>
              <w:tblBorders>
                <w:top w:val="single" w:sz="6" w:space="0" w:color="auto"/>
                <w:bottom w:val="single" w:sz="6" w:space="0" w:color="auto"/>
              </w:tblBorders>
              <w:tblLayout w:type="fixed"/>
              <w:tblLook w:val="0000" w:firstRow="0" w:lastRow="0" w:firstColumn="0" w:lastColumn="0" w:noHBand="0" w:noVBand="0"/>
            </w:tblPr>
            <w:tblGrid>
              <w:gridCol w:w="4388"/>
              <w:gridCol w:w="4389"/>
            </w:tblGrid>
            <w:tr w:rsidR="00622593" w:rsidTr="00622593">
              <w:tc>
                <w:tcPr>
                  <w:tcW w:w="4388" w:type="dxa"/>
                </w:tcPr>
                <w:p w:rsidR="00622593" w:rsidRDefault="009A0F63" w:rsidP="00306D46">
                  <w:pPr>
                    <w:pStyle w:val="Figure"/>
                    <w:spacing w:before="0"/>
                  </w:pPr>
                  <w:r>
                    <w:rPr>
                      <w:noProof/>
                    </w:rPr>
                    <w:pict>
                      <v:shape id="_x0000_i1027" type="#_x0000_t75" alt="This figure also shows evidence that the gap widens as children get older " style="width:199.5pt;height:183pt;mso-position-horizontal:absolute">
                        <v:imagedata r:id="rId12" o:title=""/>
                      </v:shape>
                    </w:pict>
                  </w:r>
                </w:p>
              </w:tc>
              <w:tc>
                <w:tcPr>
                  <w:tcW w:w="4389" w:type="dxa"/>
                </w:tcPr>
                <w:p w:rsidR="00622593" w:rsidRDefault="009A0F63" w:rsidP="00306D46">
                  <w:pPr>
                    <w:pStyle w:val="Figure"/>
                    <w:spacing w:before="0"/>
                  </w:pPr>
                  <w:r>
                    <w:pict>
                      <v:shape id="_x0000_i1028" type="#_x0000_t75" alt="This figure also shows evidence that the gap widens as children get older " style="width:193.5pt;height:183pt">
                        <v:imagedata r:id="rId13" o:title=""/>
                      </v:shape>
                    </w:pict>
                  </w:r>
                </w:p>
              </w:tc>
            </w:tr>
          </w:tbl>
          <w:p w:rsidR="00622593" w:rsidRDefault="00622593" w:rsidP="00306D46">
            <w:pPr>
              <w:pStyle w:val="Source"/>
              <w:spacing w:before="0"/>
            </w:pPr>
          </w:p>
        </w:tc>
      </w:tr>
    </w:tbl>
    <w:p w:rsidR="00622593" w:rsidRDefault="00622593" w:rsidP="00622593">
      <w:pPr>
        <w:pStyle w:val="Note"/>
      </w:pPr>
      <w:r>
        <w:rPr>
          <w:rStyle w:val="NoteLabel"/>
        </w:rPr>
        <w:t>a</w:t>
      </w:r>
      <w:r>
        <w:t xml:space="preserve"> MeanPedsQL scores </w:t>
      </w:r>
      <w:r>
        <w:noBreakHyphen/>
        <w:t xml:space="preserve"> Pediatric Quality of Life inventory or model which measures the extent of physical, emotional, social and school functioning of children. </w:t>
      </w:r>
      <w:r w:rsidRPr="00273767">
        <w:rPr>
          <w:rStyle w:val="NoteLabel"/>
        </w:rPr>
        <w:t>b</w:t>
      </w:r>
      <w:r>
        <w:t xml:space="preserve"> Socioeconomic position (SEP) — ranging from 1 (the lowest decile) to 10 (the highes decile).</w:t>
      </w:r>
    </w:p>
    <w:p w:rsidR="00622593" w:rsidRDefault="00622593" w:rsidP="00622593">
      <w:pPr>
        <w:pStyle w:val="Source"/>
      </w:pPr>
      <w:r>
        <w:rPr>
          <w:i/>
        </w:rPr>
        <w:t>Data source</w:t>
      </w:r>
      <w:r w:rsidRPr="00167F06">
        <w:t xml:space="preserve">: </w:t>
      </w:r>
      <w:r>
        <w:t xml:space="preserve">data provided by the Australian Institute of Family Studies, based on LSAC, Waves 1, 2, 3 and 4. </w:t>
      </w:r>
    </w:p>
    <w:p w:rsidR="00AE2873" w:rsidRPr="001374B2" w:rsidRDefault="00AE2873" w:rsidP="00AE2873">
      <w:pPr>
        <w:pStyle w:val="Heading3"/>
        <w:rPr>
          <w:rFonts w:eastAsia="DIN-Regular"/>
        </w:rPr>
      </w:pPr>
      <w:r>
        <w:rPr>
          <w:rFonts w:eastAsia="DIN-Regular"/>
        </w:rPr>
        <w:t>Explaining differences in educational attainment</w:t>
      </w:r>
    </w:p>
    <w:p w:rsidR="00AE2873" w:rsidRDefault="00AE2873" w:rsidP="00AE2873">
      <w:pPr>
        <w:pStyle w:val="Heading4"/>
      </w:pPr>
      <w:r>
        <w:t xml:space="preserve">Inherited abilities </w:t>
      </w:r>
    </w:p>
    <w:p w:rsidR="006E2500" w:rsidRDefault="00AE2873" w:rsidP="00AE2873">
      <w:pPr>
        <w:pStyle w:val="BodyText"/>
      </w:pPr>
      <w:r>
        <w:t>One explanation for differences in educational attainment between children of low and high socioeconomic backgrounds is parents’ cognitive abilities and inherited genes. Evidence from the United Kingdom (</w:t>
      </w:r>
      <w:r w:rsidR="006E2500">
        <w:t xml:space="preserve">using the </w:t>
      </w:r>
      <w:r>
        <w:t xml:space="preserve">British Cohort Study </w:t>
      </w:r>
      <w:r w:rsidR="006E2500">
        <w:t xml:space="preserve">with </w:t>
      </w:r>
      <w:r>
        <w:t>data across two generations)</w:t>
      </w:r>
      <w:r w:rsidR="006E2500">
        <w:t xml:space="preserve">, </w:t>
      </w:r>
      <w:r>
        <w:t xml:space="preserve">suggests that inherited cognitive abilities explain </w:t>
      </w:r>
      <w:r w:rsidR="00B03E8F">
        <w:t xml:space="preserve">around </w:t>
      </w:r>
      <w:r>
        <w:t>one-fifth of the gap in cognitive test scores between children from the richest and poorest families after controlling for a number of environmental factors</w:t>
      </w:r>
      <w:r w:rsidR="00B03E8F">
        <w:t xml:space="preserve"> </w:t>
      </w:r>
      <w:r w:rsidR="002C26BB">
        <w:t xml:space="preserve">(Crawford, Goodman and Joyce </w:t>
      </w:r>
      <w:r>
        <w:t>2010</w:t>
      </w:r>
      <w:r w:rsidR="002C26BB">
        <w:t>;</w:t>
      </w:r>
      <w:r>
        <w:t xml:space="preserve"> Goodman and Gregg</w:t>
      </w:r>
      <w:r w:rsidR="008646C2">
        <w:t> </w:t>
      </w:r>
      <w:r>
        <w:t xml:space="preserve">2010). </w:t>
      </w:r>
    </w:p>
    <w:p w:rsidR="00CD5CFC" w:rsidRDefault="00AE2873" w:rsidP="00CD5CFC">
      <w:pPr>
        <w:pStyle w:val="BodyText"/>
      </w:pPr>
      <w:r>
        <w:t xml:space="preserve">Genetic explanations for children’s success at school is a controversial and complex area because of interactions between genes and the environment. Evidence is now emerging that the same genetic endowment can result in different outcomes depending on the environment (Boivin and Hertzman 2012). </w:t>
      </w:r>
    </w:p>
    <w:p w:rsidR="00CD5CFC" w:rsidRDefault="00F66BDE" w:rsidP="00CD5CFC">
      <w:pPr>
        <w:pStyle w:val="BodyText"/>
      </w:pPr>
      <w:r>
        <w:t>The evidence also points to a strong interaction between cognitive and non-cognitive skills</w:t>
      </w:r>
      <w:r w:rsidR="00FF3F44">
        <w:t xml:space="preserve"> or character traits such as perseverance, motivation and self-esteem</w:t>
      </w:r>
      <w:r>
        <w:t xml:space="preserve"> (</w:t>
      </w:r>
      <w:r w:rsidR="00FF3F44">
        <w:t>Cunha and Heckman 200</w:t>
      </w:r>
      <w:r w:rsidR="00D32770">
        <w:t>9</w:t>
      </w:r>
      <w:r w:rsidR="002C26BB">
        <w:t>;</w:t>
      </w:r>
      <w:r w:rsidR="00FF3F44">
        <w:t xml:space="preserve"> </w:t>
      </w:r>
      <w:r>
        <w:t xml:space="preserve">Johnson and Kossykh 2008). </w:t>
      </w:r>
      <w:r w:rsidR="00D32770">
        <w:t xml:space="preserve">According to Cunha and Heckman, scores on IQ tests can be raised when rewards are provided for correct </w:t>
      </w:r>
      <w:r w:rsidR="00D32770">
        <w:lastRenderedPageBreak/>
        <w:t xml:space="preserve">answers and the effectiveness of rewards depends on personality traits. </w:t>
      </w:r>
      <w:r w:rsidR="00CD5CFC">
        <w:t>Bowes</w:t>
      </w:r>
      <w:r w:rsidR="002C26BB">
        <w:t xml:space="preserve">, Grace and </w:t>
      </w:r>
      <w:r w:rsidR="00A24D27">
        <w:t>Hayes</w:t>
      </w:r>
      <w:r w:rsidR="002C26BB">
        <w:t xml:space="preserve"> </w:t>
      </w:r>
      <w:r w:rsidR="00E53876">
        <w:t>(</w:t>
      </w:r>
      <w:r w:rsidR="00CD5CFC">
        <w:t>2012</w:t>
      </w:r>
      <w:r w:rsidR="00E53876">
        <w:t>) also</w:t>
      </w:r>
      <w:r w:rsidR="00CD5CFC">
        <w:t xml:space="preserve"> said:</w:t>
      </w:r>
    </w:p>
    <w:p w:rsidR="00CD5CFC" w:rsidRDefault="00CD5CFC" w:rsidP="00CD5CFC">
      <w:pPr>
        <w:pStyle w:val="Quote"/>
      </w:pPr>
      <w:r>
        <w:t>Children’s experiences and responses are always a combination of features of their environment and their genetic inheritance. … DNA is not destiny, and the interplay between environmental factors and genetic predispositions is much more complex than nature versus nurture. Some of these interactions are epigenetic …. Epigenetics is an exciting new field that highlights the impact of environmental influences on the expression of genes. (p. 12)</w:t>
      </w:r>
    </w:p>
    <w:p w:rsidR="00D15570" w:rsidRDefault="00D15570" w:rsidP="00D15570">
      <w:pPr>
        <w:pStyle w:val="Heading4"/>
      </w:pPr>
      <w:r>
        <w:t>Differences in home learning environments</w:t>
      </w:r>
    </w:p>
    <w:p w:rsidR="00D15570" w:rsidRDefault="00D15570" w:rsidP="00D15570">
      <w:pPr>
        <w:pStyle w:val="BodyText"/>
      </w:pPr>
      <w:r>
        <w:t>Differences in the home learning environment (children having greater access to books, computers, space to study), as well as differences in the quantity and quality of parental time investments, are found to be important for children’s development. Carneiro and Heckman (2003) said:</w:t>
      </w:r>
    </w:p>
    <w:p w:rsidR="00D15570" w:rsidRDefault="00D15570" w:rsidP="00273767">
      <w:pPr>
        <w:pStyle w:val="Quote"/>
      </w:pPr>
      <w:r>
        <w:t>A major determinant of successful schools is successful families. Schools work with what parents bring them. They operate more effectively if parents reinforce them by encouraging and motivating children. (p. </w:t>
      </w:r>
      <w:r w:rsidR="00DF38D4">
        <w:t>5</w:t>
      </w:r>
      <w:r>
        <w:t>)</w:t>
      </w:r>
    </w:p>
    <w:p w:rsidR="00D15570" w:rsidRDefault="00D15570" w:rsidP="00D15570">
      <w:pPr>
        <w:pStyle w:val="BodyText"/>
      </w:pPr>
      <w:r>
        <w:t>Children growing up in poorer households (including jobless families) can lack the resources needed for education. This can place them at a disadvantage for learning which in turn can affect their attitude to learning and sense of being part of a school community</w:t>
      </w:r>
      <w:r w:rsidR="00D35D9F">
        <w:t>.</w:t>
      </w:r>
      <w:r w:rsidR="00267303">
        <w:t xml:space="preserve"> </w:t>
      </w:r>
      <w:r>
        <w:t>As O’Brien, the C</w:t>
      </w:r>
      <w:r w:rsidR="005F08D8">
        <w:t xml:space="preserve">hief </w:t>
      </w:r>
      <w:r>
        <w:t>E</w:t>
      </w:r>
      <w:r w:rsidR="005F08D8">
        <w:t xml:space="preserve">xecutive </w:t>
      </w:r>
      <w:r>
        <w:t>O</w:t>
      </w:r>
      <w:r w:rsidR="005F08D8">
        <w:t>fficer</w:t>
      </w:r>
      <w:r>
        <w:t xml:space="preserve"> of </w:t>
      </w:r>
      <w:r w:rsidR="005F08D8">
        <w:t xml:space="preserve">The </w:t>
      </w:r>
      <w:r>
        <w:t xml:space="preserve">Smith Family, said: </w:t>
      </w:r>
    </w:p>
    <w:p w:rsidR="00D15570" w:rsidRDefault="00D15570" w:rsidP="00D15570">
      <w:pPr>
        <w:pStyle w:val="Quote"/>
      </w:pPr>
      <w:r>
        <w:t>For children growing up in jobless households, education essentials can be difficult to access, like school uniforms and shoes, the right reading and text books, or a computer for children to develop the skills required in the 21</w:t>
      </w:r>
      <w:r w:rsidRPr="00142383">
        <w:rPr>
          <w:vertAlign w:val="superscript"/>
        </w:rPr>
        <w:t>st</w:t>
      </w:r>
      <w:r>
        <w:t xml:space="preserve"> century classroom and workplace. When children are unable to ‘fit in’ their confidence, self</w:t>
      </w:r>
      <w:r>
        <w:noBreakHyphen/>
        <w:t>esteem and aspirations are likely to suffer and they may not feel that they belong at school. (in Cassells 2011, p. </w:t>
      </w:r>
      <w:r w:rsidR="005F08D8">
        <w:t>3</w:t>
      </w:r>
      <w:r>
        <w:t>)</w:t>
      </w:r>
    </w:p>
    <w:p w:rsidR="00D15570" w:rsidRDefault="006D075A" w:rsidP="00D15570">
      <w:pPr>
        <w:pStyle w:val="BodyText"/>
      </w:pPr>
      <w:r>
        <w:t>Australian children living in the most well off households (the top 20  per cent) a</w:t>
      </w:r>
      <w:r w:rsidR="005F08D8">
        <w:t>re estimated to have</w:t>
      </w:r>
      <w:r>
        <w:t>, on average,</w:t>
      </w:r>
      <w:r w:rsidR="005F08D8">
        <w:t xml:space="preserve"> </w:t>
      </w:r>
      <w:r w:rsidR="00D15570">
        <w:t>access to 3.1 times the economic resources (</w:t>
      </w:r>
      <w:r w:rsidR="005F08D8">
        <w:t xml:space="preserve">a </w:t>
      </w:r>
      <w:r w:rsidR="00D15570">
        <w:t xml:space="preserve">difference of </w:t>
      </w:r>
      <w:r>
        <w:t xml:space="preserve">over </w:t>
      </w:r>
      <w:r w:rsidR="00D15570">
        <w:t>$40 000</w:t>
      </w:r>
      <w:r w:rsidR="005F08D8">
        <w:t xml:space="preserve"> per year</w:t>
      </w:r>
      <w:r>
        <w:t xml:space="preserve"> in 2009</w:t>
      </w:r>
      <w:r w:rsidR="00D15570">
        <w:t xml:space="preserve">) of </w:t>
      </w:r>
      <w:r>
        <w:t xml:space="preserve">children living in the poorest households (the bottom 20 per cent). </w:t>
      </w:r>
      <w:r w:rsidR="00D15570">
        <w:t>Households of children at the median had around 1.9 times the income of those living in the poorest households</w:t>
      </w:r>
      <w:r w:rsidR="005F08D8">
        <w:t xml:space="preserve"> (Cassells</w:t>
      </w:r>
      <w:r>
        <w:t> </w:t>
      </w:r>
      <w:r w:rsidR="005F08D8">
        <w:t>et</w:t>
      </w:r>
      <w:r>
        <w:t> </w:t>
      </w:r>
      <w:r w:rsidR="005F08D8">
        <w:t xml:space="preserve">al. 2011). </w:t>
      </w:r>
    </w:p>
    <w:p w:rsidR="00D15570" w:rsidRDefault="00D15570" w:rsidP="00D15570">
      <w:pPr>
        <w:pStyle w:val="BodyText"/>
      </w:pPr>
      <w:r>
        <w:t>While household income is important, good parenting and strong family relationships can help build social and emotional skills which are protective factors. Heckman (2011) argued that:</w:t>
      </w:r>
    </w:p>
    <w:p w:rsidR="00D15570" w:rsidRDefault="00D15570" w:rsidP="00D15570">
      <w:pPr>
        <w:pStyle w:val="Quote"/>
      </w:pPr>
      <w:r>
        <w:t>Good parenting is more important than cash. High</w:t>
      </w:r>
      <w:r>
        <w:noBreakHyphen/>
        <w:t xml:space="preserve">quality parenting can be available to a child even when the family is in adverse financial circumstances. While higher income facilitates good parenting, it doesn’t guarantee it. </w:t>
      </w:r>
      <w:r w:rsidRPr="0038390C">
        <w:rPr>
          <w:i/>
        </w:rPr>
        <w:t xml:space="preserve">An economically advantaged </w:t>
      </w:r>
      <w:r w:rsidRPr="0038390C">
        <w:rPr>
          <w:i/>
        </w:rPr>
        <w:lastRenderedPageBreak/>
        <w:t>child exposed to low</w:t>
      </w:r>
      <w:r w:rsidRPr="0038390C">
        <w:rPr>
          <w:i/>
        </w:rPr>
        <w:noBreakHyphen/>
        <w:t>quality parenting is more disadvantaged than an economically disadvantaged child exposed to high</w:t>
      </w:r>
      <w:r w:rsidRPr="0038390C">
        <w:rPr>
          <w:i/>
        </w:rPr>
        <w:noBreakHyphen/>
        <w:t>quality parenting</w:t>
      </w:r>
      <w:r>
        <w:t>. (p. 33</w:t>
      </w:r>
      <w:r w:rsidR="0038390C">
        <w:t>, original emphasis</w:t>
      </w:r>
      <w:r>
        <w:t>)</w:t>
      </w:r>
    </w:p>
    <w:p w:rsidR="00487955" w:rsidRDefault="00D15570" w:rsidP="00487955">
      <w:pPr>
        <w:pStyle w:val="BodyText"/>
      </w:pPr>
      <w:r>
        <w:t>Poor parenting can occur at any household income level. However, there is evidence to show that stress and conflict can affect parenting and a lack of money (or debt) is a key source of stress. Gray and Baxter (2012), using LSAC data, found that long exposure to family joblessness was associated with poorer developmental outcomes (across the learning/cognitive, social/emotional and physical domains) for children at eight to nine years of age (box 4.</w:t>
      </w:r>
      <w:r w:rsidR="00C505A7">
        <w:t>6</w:t>
      </w:r>
      <w:r>
        <w:t xml:space="preserve">). </w:t>
      </w:r>
    </w:p>
    <w:p w:rsidR="00E236A3" w:rsidRDefault="00E236A3" w:rsidP="00E236A3">
      <w:pPr>
        <w:pStyle w:val="BodyText"/>
      </w:pPr>
      <w:r>
        <w:t>The research also shows that children from disadvantaged or dysfunctional home environments have increased risk of a range of adverse outcomes such as criminality and substance abuse (Fergusson and Horwood 2003) and poorer health outcomes as adults (Graham and Power 2004</w:t>
      </w:r>
      <w:r w:rsidR="003C2EA4">
        <w:t>;</w:t>
      </w:r>
      <w:r w:rsidR="003C2EA4" w:rsidRPr="003C2EA4">
        <w:t xml:space="preserve"> </w:t>
      </w:r>
      <w:r w:rsidR="003C2EA4">
        <w:t>Melchoir et al. 2007;</w:t>
      </w:r>
      <w:r>
        <w:t xml:space="preserve"> section 4.5). </w:t>
      </w:r>
    </w:p>
    <w:p w:rsidR="00E236A3" w:rsidRDefault="00622593" w:rsidP="00E236A3">
      <w:pPr>
        <w:pStyle w:val="BodyText"/>
      </w:pPr>
      <w:r>
        <w:t>P</w:t>
      </w:r>
      <w:r w:rsidR="00E236A3">
        <w:t xml:space="preserve">arental time investment (reading to children, assisting with homework) </w:t>
      </w:r>
      <w:r>
        <w:t xml:space="preserve">appears to </w:t>
      </w:r>
      <w:r w:rsidR="00E236A3">
        <w:t>increase with parental education:</w:t>
      </w:r>
    </w:p>
    <w:p w:rsidR="00E236A3" w:rsidRPr="00962B71" w:rsidRDefault="00E236A3" w:rsidP="00962B71">
      <w:pPr>
        <w:pStyle w:val="ListBullet"/>
      </w:pPr>
      <w:r w:rsidRPr="00962B71">
        <w:t xml:space="preserve">Bittman </w:t>
      </w:r>
      <w:r w:rsidR="00962B71" w:rsidRPr="00962B71">
        <w:t xml:space="preserve">and Sipthorp </w:t>
      </w:r>
      <w:r w:rsidRPr="00962B71">
        <w:t>(2012), using data from the LSAC, found that the higher a family’s socioeconomic position, the higher the chances that a child would be read a story and the more likely it was that when stories were read, the activity would last for longer. Among the most disadvantaged families, 41</w:t>
      </w:r>
      <w:r w:rsidR="00962B71">
        <w:noBreakHyphen/>
      </w:r>
      <w:r w:rsidRPr="00962B71">
        <w:t>47 per cent of children were not read to at all</w:t>
      </w:r>
      <w:r w:rsidR="00962B71" w:rsidRPr="00962B71">
        <w:t xml:space="preserve"> on a given weekday or a weekend day</w:t>
      </w:r>
      <w:r w:rsidRPr="00962B71">
        <w:t xml:space="preserve">, compared </w:t>
      </w:r>
      <w:r w:rsidR="00962B71">
        <w:t xml:space="preserve">with </w:t>
      </w:r>
      <w:r w:rsidRPr="00962B71">
        <w:t>15</w:t>
      </w:r>
      <w:r w:rsidR="00962B71">
        <w:noBreakHyphen/>
      </w:r>
      <w:r w:rsidRPr="00962B71">
        <w:t xml:space="preserve">22 per cent of children in the most advantaged families. </w:t>
      </w:r>
    </w:p>
    <w:p w:rsidR="00E236A3" w:rsidRDefault="00E236A3" w:rsidP="00E236A3">
      <w:pPr>
        <w:pStyle w:val="ListBullet"/>
      </w:pPr>
      <w:r>
        <w:t xml:space="preserve">A review of literature on parental involvement and pupil achievement (Desforges and Abouchaar 2003) found that the extent and form of parental </w:t>
      </w:r>
      <w:r w:rsidR="00D35D9F">
        <w:t xml:space="preserve">involvement </w:t>
      </w:r>
      <w:r w:rsidR="008563B5">
        <w:t xml:space="preserve">to be </w:t>
      </w:r>
      <w:r>
        <w:t>strongly influenced by family social class, maternal education, material deprivation, maternal psycho-social health and single parent status and, to a lesser degree by family ethnicity. ‘At</w:t>
      </w:r>
      <w:r>
        <w:noBreakHyphen/>
        <w:t xml:space="preserve">home good parenting’ was found to have a significant positive effect on children’s achievement even after all other factors shaping attainment were taken into account. </w:t>
      </w:r>
    </w:p>
    <w:p w:rsidR="00E236A3" w:rsidRDefault="00E236A3" w:rsidP="00E236A3">
      <w:pPr>
        <w:pStyle w:val="BodyText"/>
      </w:pPr>
      <w:r>
        <w:t xml:space="preserve">Results from PISA also show that economically advantaged parents are more likely to have read to their children regularly, sung songs, talked about what they had done during the day, and read signs aloud to their children. The difference was found to be consistent across the 13 countries and economies examined. On average, socioeconomically advantaged parents were 14 percentage points more likely to have engaged in the kinds of activities that are associated with positive outcomes for their children (OECD 2012c). As the OECD (2009) put it: </w:t>
      </w:r>
    </w:p>
    <w:p w:rsidR="00E236A3" w:rsidRDefault="00E236A3" w:rsidP="00E236A3">
      <w:pPr>
        <w:pStyle w:val="Quote"/>
      </w:pPr>
      <w:r>
        <w:t xml:space="preserve">If the level of parents’ education can be taken as an indicator of the quality of investment in children, children from more advantaged backgrounds get both more </w:t>
      </w:r>
      <w:r w:rsidRPr="000F4270">
        <w:rPr>
          <w:i/>
        </w:rPr>
        <w:t xml:space="preserve">and </w:t>
      </w:r>
      <w:r>
        <w:t>higher</w:t>
      </w:r>
      <w:r>
        <w:noBreakHyphen/>
        <w:t>quality parental time investment. (p. 155</w:t>
      </w:r>
      <w:r w:rsidR="00045D55">
        <w:t>, original emphasis</w:t>
      </w:r>
      <w:r>
        <w:t>)</w:t>
      </w:r>
    </w:p>
    <w:p w:rsidR="002C0089" w:rsidRDefault="002C0089" w:rsidP="002C0089">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2C0089" w:rsidTr="002C0089">
        <w:tc>
          <w:tcPr>
            <w:tcW w:w="8771" w:type="dxa"/>
            <w:tcBorders>
              <w:top w:val="single" w:sz="6" w:space="0" w:color="auto"/>
              <w:bottom w:val="nil"/>
            </w:tcBorders>
          </w:tcPr>
          <w:p w:rsidR="002C0089" w:rsidRDefault="002C0089" w:rsidP="002C0089">
            <w:pPr>
              <w:pStyle w:val="BoxTitle"/>
            </w:pPr>
            <w:r>
              <w:rPr>
                <w:b w:val="0"/>
              </w:rPr>
              <w:t xml:space="preserve">Box </w:t>
            </w:r>
            <w:r w:rsidR="00E529CA">
              <w:rPr>
                <w:b w:val="0"/>
              </w:rPr>
              <w:t>4.</w:t>
            </w:r>
            <w:r w:rsidR="008E6E9D">
              <w:rPr>
                <w:b w:val="0"/>
                <w:noProof/>
              </w:rPr>
              <w:t>6</w:t>
            </w:r>
            <w:r>
              <w:tab/>
              <w:t>Some evidence on the effects of joblessness on children</w:t>
            </w:r>
          </w:p>
        </w:tc>
      </w:tr>
      <w:tr w:rsidR="002C0089" w:rsidTr="002C0089">
        <w:trPr>
          <w:cantSplit/>
        </w:trPr>
        <w:tc>
          <w:tcPr>
            <w:tcW w:w="8771" w:type="dxa"/>
            <w:tcBorders>
              <w:top w:val="nil"/>
              <w:left w:val="single" w:sz="6" w:space="0" w:color="auto"/>
              <w:bottom w:val="nil"/>
              <w:right w:val="single" w:sz="6" w:space="0" w:color="auto"/>
            </w:tcBorders>
          </w:tcPr>
          <w:p w:rsidR="00BB5BB9" w:rsidRDefault="002C0089" w:rsidP="002C0089">
            <w:pPr>
              <w:pStyle w:val="Box"/>
            </w:pPr>
            <w:r>
              <w:t>Australia is reported to have one of the highest rates of joblessness amongst families across the OECD countries. In June 201</w:t>
            </w:r>
            <w:r w:rsidR="00076535">
              <w:t>2</w:t>
            </w:r>
            <w:r>
              <w:t>, there were 1.</w:t>
            </w:r>
            <w:r w:rsidR="00076535">
              <w:t>3</w:t>
            </w:r>
            <w:r>
              <w:t xml:space="preserve"> million jobless families (or 19</w:t>
            </w:r>
            <w:r w:rsidR="00AE2873">
              <w:t> </w:t>
            </w:r>
            <w:r>
              <w:t xml:space="preserve">per cent of </w:t>
            </w:r>
            <w:r w:rsidR="00076535">
              <w:t xml:space="preserve">all </w:t>
            </w:r>
            <w:r>
              <w:t>families</w:t>
            </w:r>
            <w:r w:rsidR="00B1301B">
              <w:t>)</w:t>
            </w:r>
            <w:r w:rsidR="00A00E1D">
              <w:t>. Of these, 932 000 were jobless couple families (one in every six couple families) and 299 000 jobless one parent families (almost one in every three one parent families (</w:t>
            </w:r>
            <w:r>
              <w:t>ABS 201</w:t>
            </w:r>
            <w:r w:rsidR="00076535">
              <w:t>2</w:t>
            </w:r>
            <w:r w:rsidR="000D00CB">
              <w:t>b</w:t>
            </w:r>
            <w:r>
              <w:t xml:space="preserve">). </w:t>
            </w:r>
            <w:r w:rsidR="00BB5BB9">
              <w:t>Whiteford (2009) argues that joblessness among families:</w:t>
            </w:r>
          </w:p>
          <w:p w:rsidR="00BB5BB9" w:rsidRDefault="00BB5BB9" w:rsidP="00BB5BB9">
            <w:pPr>
              <w:pStyle w:val="BoxQuote"/>
            </w:pPr>
            <w:r>
              <w:t>… is one of the most significant problems facing Australian society. It is the most important cause of child poverty in Australia and is a major contributor to overall income inequality</w:t>
            </w:r>
            <w:r w:rsidR="00A2387D">
              <w:t xml:space="preserve"> (p. 1)</w:t>
            </w:r>
            <w:r>
              <w:t xml:space="preserve">. </w:t>
            </w:r>
          </w:p>
          <w:p w:rsidR="002C0089" w:rsidRDefault="002C0089" w:rsidP="002C0089">
            <w:pPr>
              <w:pStyle w:val="Box"/>
            </w:pPr>
            <w:r>
              <w:t xml:space="preserve">Parental unemployment has been shown to have a negative effect on children’s behaviour, educational attainment and future employment: </w:t>
            </w:r>
          </w:p>
          <w:p w:rsidR="002C0089" w:rsidRDefault="002C0089" w:rsidP="002C0089">
            <w:pPr>
              <w:pStyle w:val="BoxListBullet"/>
              <w:spacing w:before="120"/>
            </w:pPr>
            <w:r>
              <w:t>Kalil and Ziol-Guest (2008), using the U</w:t>
            </w:r>
            <w:r w:rsidR="003C28B4">
              <w:t xml:space="preserve">nited </w:t>
            </w:r>
            <w:r>
              <w:t>S</w:t>
            </w:r>
            <w:r w:rsidR="003C28B4">
              <w:t>tates</w:t>
            </w:r>
            <w:r>
              <w:t xml:space="preserve"> Survey of Income and Program Participation, found that fathers’ involuntary job losses increased the likelihood that children will repeat a grade or be suspended or expelled from school. </w:t>
            </w:r>
          </w:p>
          <w:p w:rsidR="002C0089" w:rsidRDefault="002C0089" w:rsidP="002C0089">
            <w:pPr>
              <w:pStyle w:val="BoxListBullet"/>
              <w:spacing w:before="120"/>
            </w:pPr>
            <w:r>
              <w:t>Kalil and Wightman (2009), using the U</w:t>
            </w:r>
            <w:r w:rsidR="003C28B4">
              <w:t xml:space="preserve">nited </w:t>
            </w:r>
            <w:r>
              <w:t>S</w:t>
            </w:r>
            <w:r w:rsidR="003C28B4">
              <w:t>tates</w:t>
            </w:r>
            <w:r>
              <w:t xml:space="preserve"> Panel Study of Income Dynamics, found that parental job loss was associated with a </w:t>
            </w:r>
            <w:r w:rsidR="000546DD">
              <w:t xml:space="preserve">reduced </w:t>
            </w:r>
            <w:r>
              <w:t xml:space="preserve">likelihood of youths obtaining any post-secondary education. </w:t>
            </w:r>
          </w:p>
          <w:p w:rsidR="002C0089" w:rsidRDefault="002C0089" w:rsidP="002C0089">
            <w:pPr>
              <w:pStyle w:val="BoxListBullet"/>
              <w:spacing w:before="120"/>
            </w:pPr>
            <w:r>
              <w:t xml:space="preserve">Coelli (2005) using Canadian Survey of Labour and Income Dynamics found that parental job loss led to an increase in </w:t>
            </w:r>
            <w:r w:rsidR="00776869">
              <w:t xml:space="preserve">a </w:t>
            </w:r>
            <w:r>
              <w:t>child</w:t>
            </w:r>
            <w:r w:rsidR="003C2EA4">
              <w:t>’</w:t>
            </w:r>
            <w:r w:rsidR="00776869">
              <w:t xml:space="preserve">s </w:t>
            </w:r>
            <w:r>
              <w:t>probability of dropping out of high school and a decrease in the probability of entering university.</w:t>
            </w:r>
          </w:p>
          <w:p w:rsidR="002C0089" w:rsidRDefault="002C0089" w:rsidP="002C0089">
            <w:pPr>
              <w:pStyle w:val="Box"/>
            </w:pPr>
            <w:r w:rsidRPr="00E23901">
              <w:t>An Australian study using the first three waves of</w:t>
            </w:r>
            <w:r>
              <w:t xml:space="preserve"> LSAC, the 2006 Census and the Department of Education, Employment and Workplace Relations Small Area Labour Market data, looked at the impact of living in a jobless family on the likelihood of NSW children aged 4 to 5 year</w:t>
            </w:r>
            <w:r w:rsidR="003C2EA4">
              <w:t>s</w:t>
            </w:r>
            <w:r>
              <w:t xml:space="preserve"> to 8 to 9 years of age experiencing a range of behavioural or emotional problems. The study found that living in a jobless family increase</w:t>
            </w:r>
            <w:r w:rsidR="00580AEB">
              <w:t>d</w:t>
            </w:r>
            <w:r>
              <w:t xml:space="preserve"> the likelihood that a child w</w:t>
            </w:r>
            <w:r w:rsidR="002356B4">
              <w:t xml:space="preserve">ill </w:t>
            </w:r>
            <w:r>
              <w:t>experience a range of behavioural or emotional problems:</w:t>
            </w:r>
          </w:p>
          <w:p w:rsidR="002C0089" w:rsidRDefault="002C0089" w:rsidP="002C0089">
            <w:pPr>
              <w:pStyle w:val="BoxListBullet"/>
              <w:spacing w:before="120"/>
            </w:pPr>
            <w:r>
              <w:t>conduct problems</w:t>
            </w:r>
            <w:r w:rsidR="009633C5">
              <w:t>,</w:t>
            </w:r>
            <w:r>
              <w:t xml:space="preserve"> such as lying and fighting increase</w:t>
            </w:r>
            <w:r w:rsidR="002356B4">
              <w:t>s</w:t>
            </w:r>
            <w:r>
              <w:t xml:space="preserve"> by 13.4 per cent</w:t>
            </w:r>
          </w:p>
          <w:p w:rsidR="002C0089" w:rsidRDefault="002C0089" w:rsidP="002C0089">
            <w:pPr>
              <w:pStyle w:val="BoxListBullet"/>
              <w:spacing w:before="120"/>
            </w:pPr>
            <w:r>
              <w:t>peer problems</w:t>
            </w:r>
            <w:r w:rsidR="009633C5">
              <w:t>,</w:t>
            </w:r>
            <w:r>
              <w:t xml:space="preserve"> such as not forming positive relationships with peers</w:t>
            </w:r>
            <w:r w:rsidR="009633C5">
              <w:t xml:space="preserve"> and</w:t>
            </w:r>
            <w:r>
              <w:t xml:space="preserve"> being bullied</w:t>
            </w:r>
            <w:r w:rsidR="009633C5">
              <w:t>,</w:t>
            </w:r>
            <w:r>
              <w:t xml:space="preserve"> increase</w:t>
            </w:r>
            <w:r w:rsidR="002356B4">
              <w:t>s</w:t>
            </w:r>
            <w:r>
              <w:t xml:space="preserve"> by 7.6 per cent</w:t>
            </w:r>
          </w:p>
          <w:p w:rsidR="002C0089" w:rsidRDefault="002C0089" w:rsidP="002C0089">
            <w:pPr>
              <w:pStyle w:val="BoxListBullet"/>
              <w:spacing w:before="120"/>
            </w:pPr>
            <w:r>
              <w:t>emotional problems</w:t>
            </w:r>
            <w:r w:rsidR="009633C5">
              <w:t>,</w:t>
            </w:r>
            <w:r>
              <w:t xml:space="preserve"> such as worrying</w:t>
            </w:r>
            <w:r w:rsidR="009633C5">
              <w:t xml:space="preserve"> and</w:t>
            </w:r>
            <w:r>
              <w:t xml:space="preserve"> nervousness increase</w:t>
            </w:r>
            <w:r w:rsidR="002356B4">
              <w:t>s</w:t>
            </w:r>
            <w:r>
              <w:t xml:space="preserve"> by 7.5 per cent</w:t>
            </w:r>
          </w:p>
          <w:p w:rsidR="002356B4" w:rsidRPr="002356B4" w:rsidRDefault="002C0089" w:rsidP="002C0089">
            <w:pPr>
              <w:pStyle w:val="BoxListBullet"/>
              <w:spacing w:before="120"/>
              <w:rPr>
                <w:i/>
              </w:rPr>
            </w:pPr>
            <w:r>
              <w:t>hyperactivity problems</w:t>
            </w:r>
            <w:r w:rsidR="009633C5">
              <w:t>,</w:t>
            </w:r>
            <w:r>
              <w:t xml:space="preserve"> such as being restless</w:t>
            </w:r>
            <w:r w:rsidR="00F47462">
              <w:t xml:space="preserve"> and </w:t>
            </w:r>
            <w:r>
              <w:t>easily distracted</w:t>
            </w:r>
            <w:r w:rsidR="009633C5">
              <w:t>,</w:t>
            </w:r>
            <w:r>
              <w:t xml:space="preserve"> increase</w:t>
            </w:r>
            <w:r w:rsidR="002356B4">
              <w:t>s</w:t>
            </w:r>
            <w:r>
              <w:t xml:space="preserve"> by 7.2 per cent</w:t>
            </w:r>
            <w:r w:rsidR="00442DAE">
              <w:t xml:space="preserve"> (Gray</w:t>
            </w:r>
            <w:r w:rsidR="003C2EA4">
              <w:t>, Taylor and Edwards </w:t>
            </w:r>
            <w:r w:rsidR="00442DAE">
              <w:t>2011).</w:t>
            </w:r>
          </w:p>
          <w:p w:rsidR="002C0089" w:rsidRPr="002A10C1" w:rsidRDefault="002C0089" w:rsidP="00B134AE">
            <w:pPr>
              <w:pStyle w:val="Box"/>
              <w:rPr>
                <w:i/>
              </w:rPr>
            </w:pPr>
            <w:r>
              <w:t xml:space="preserve">Also using LSAC data, Gray and Baxter (2012) found that </w:t>
            </w:r>
            <w:r w:rsidR="00761E9E">
              <w:t>on all developmental outcomes, longer exposure to family joblessness was associated with poorer outcomes</w:t>
            </w:r>
            <w:r w:rsidR="00E55FA4">
              <w:t xml:space="preserve"> for children aged 8 to 9 years</w:t>
            </w:r>
            <w:r w:rsidR="00761E9E">
              <w:t xml:space="preserve">. Parents in jobless families were found, on average, to have lower levels of human capital than those not experiencing joblessness. Also, they were found to </w:t>
            </w:r>
            <w:r w:rsidR="006F2BEC">
              <w:t xml:space="preserve">exhibit poorer </w:t>
            </w:r>
            <w:r>
              <w:t xml:space="preserve">parenting </w:t>
            </w:r>
            <w:r w:rsidR="006F2BEC">
              <w:t xml:space="preserve">skills. </w:t>
            </w:r>
          </w:p>
        </w:tc>
      </w:tr>
      <w:tr w:rsidR="002C0089" w:rsidTr="002C0089">
        <w:trPr>
          <w:cantSplit/>
        </w:trPr>
        <w:tc>
          <w:tcPr>
            <w:tcW w:w="8771" w:type="dxa"/>
            <w:tcBorders>
              <w:top w:val="nil"/>
              <w:left w:val="single" w:sz="6" w:space="0" w:color="auto"/>
              <w:bottom w:val="nil"/>
              <w:right w:val="single" w:sz="6" w:space="0" w:color="auto"/>
            </w:tcBorders>
          </w:tcPr>
          <w:p w:rsidR="002C0089" w:rsidRDefault="002C0089" w:rsidP="003C2EA4">
            <w:pPr>
              <w:pStyle w:val="BoxSource"/>
              <w:spacing w:before="240"/>
              <w:rPr>
                <w:i/>
              </w:rPr>
            </w:pPr>
            <w:r>
              <w:rPr>
                <w:i/>
              </w:rPr>
              <w:t>Sources</w:t>
            </w:r>
            <w:r w:rsidRPr="00167F06">
              <w:t xml:space="preserve">: </w:t>
            </w:r>
            <w:r w:rsidR="00DF2D52">
              <w:t>ABS (201</w:t>
            </w:r>
            <w:r w:rsidR="00076535">
              <w:t>2</w:t>
            </w:r>
            <w:r w:rsidR="00FC076F">
              <w:t>b</w:t>
            </w:r>
            <w:r w:rsidR="00DF2D52">
              <w:t xml:space="preserve">); </w:t>
            </w:r>
            <w:r w:rsidR="003C2EA4">
              <w:t xml:space="preserve">Coelli (2005); Gray and Baxter (2012); Gray, Taylor and Edwards (2011); </w:t>
            </w:r>
            <w:r>
              <w:t>Kalil and Wightman (2009)</w:t>
            </w:r>
            <w:r w:rsidR="00BB5BB9">
              <w:t>;</w:t>
            </w:r>
            <w:r w:rsidR="003C2EA4">
              <w:t xml:space="preserve"> Kalil and Ziol-Guest (2008);</w:t>
            </w:r>
            <w:r w:rsidR="00BB5BB9">
              <w:t xml:space="preserve"> Whiteford (2009</w:t>
            </w:r>
            <w:r w:rsidR="00AC631C">
              <w:t>)</w:t>
            </w:r>
            <w:r>
              <w:t xml:space="preserve">. </w:t>
            </w:r>
          </w:p>
        </w:tc>
      </w:tr>
      <w:tr w:rsidR="002C0089" w:rsidTr="002C0089">
        <w:trPr>
          <w:cantSplit/>
        </w:trPr>
        <w:tc>
          <w:tcPr>
            <w:tcW w:w="8771" w:type="dxa"/>
            <w:tcBorders>
              <w:top w:val="nil"/>
              <w:left w:val="single" w:sz="6" w:space="0" w:color="auto"/>
              <w:bottom w:val="single" w:sz="6" w:space="0" w:color="auto"/>
              <w:right w:val="single" w:sz="6" w:space="0" w:color="auto"/>
            </w:tcBorders>
          </w:tcPr>
          <w:p w:rsidR="002C0089" w:rsidRDefault="002C0089" w:rsidP="002C0089">
            <w:pPr>
              <w:pStyle w:val="Box"/>
              <w:spacing w:before="0" w:line="120" w:lineRule="exact"/>
            </w:pPr>
          </w:p>
        </w:tc>
      </w:tr>
      <w:tr w:rsidR="002C0089" w:rsidTr="002C0089">
        <w:tc>
          <w:tcPr>
            <w:tcW w:w="8771" w:type="dxa"/>
            <w:tcBorders>
              <w:top w:val="nil"/>
              <w:left w:val="nil"/>
              <w:bottom w:val="nil"/>
              <w:right w:val="nil"/>
            </w:tcBorders>
          </w:tcPr>
          <w:p w:rsidR="002C0089" w:rsidRDefault="002C0089" w:rsidP="002C0089">
            <w:pPr>
              <w:pStyle w:val="Box"/>
              <w:keepNext w:val="0"/>
              <w:spacing w:before="60" w:after="60" w:line="80" w:lineRule="exact"/>
              <w:rPr>
                <w:b/>
                <w:color w:val="FF00FF"/>
                <w:sz w:val="14"/>
              </w:rPr>
            </w:pPr>
          </w:p>
        </w:tc>
      </w:tr>
    </w:tbl>
    <w:p w:rsidR="002C0089" w:rsidRPr="005C652B" w:rsidRDefault="002C0089" w:rsidP="002C0089">
      <w:pPr>
        <w:pStyle w:val="Heading4"/>
      </w:pPr>
      <w:r>
        <w:lastRenderedPageBreak/>
        <w:t xml:space="preserve">Attitudes and aspirations </w:t>
      </w:r>
    </w:p>
    <w:p w:rsidR="002C0089" w:rsidRDefault="002C0089" w:rsidP="002C0089">
      <w:pPr>
        <w:pStyle w:val="BodyText"/>
      </w:pPr>
      <w:r>
        <w:t>The</w:t>
      </w:r>
      <w:r w:rsidR="00622593">
        <w:t xml:space="preserve">re is </w:t>
      </w:r>
      <w:r>
        <w:t xml:space="preserve">evidence </w:t>
      </w:r>
      <w:r w:rsidR="00622593">
        <w:t xml:space="preserve">to </w:t>
      </w:r>
      <w:r w:rsidR="004400C3">
        <w:t xml:space="preserve">show </w:t>
      </w:r>
      <w:r>
        <w:t>that parental aspirations and attitudes to education vary with socioeconomic position</w:t>
      </w:r>
      <w:r w:rsidR="00622593">
        <w:t>. T</w:t>
      </w:r>
      <w:r w:rsidR="004400C3">
        <w:t xml:space="preserve">his </w:t>
      </w:r>
      <w:r w:rsidR="00622593">
        <w:t xml:space="preserve">could </w:t>
      </w:r>
      <w:r>
        <w:t xml:space="preserve">play a part in explaining why children from </w:t>
      </w:r>
      <w:r w:rsidR="008563B5">
        <w:t xml:space="preserve">families with a </w:t>
      </w:r>
      <w:r>
        <w:t>lower socioeconomic status typically do</w:t>
      </w:r>
      <w:r w:rsidR="004400C3">
        <w:t xml:space="preserve"> </w:t>
      </w:r>
      <w:r>
        <w:t>n</w:t>
      </w:r>
      <w:r w:rsidR="004400C3">
        <w:t>ot</w:t>
      </w:r>
      <w:r>
        <w:t xml:space="preserve"> do as well at school as children from higher socioeconomic families. </w:t>
      </w:r>
    </w:p>
    <w:p w:rsidR="002C0089" w:rsidRDefault="002C0089" w:rsidP="00622593">
      <w:pPr>
        <w:pStyle w:val="ListBullet"/>
      </w:pPr>
      <w:r>
        <w:t xml:space="preserve">Goodman and Gregg </w:t>
      </w:r>
      <w:r w:rsidR="00045D55">
        <w:t xml:space="preserve">(2010) </w:t>
      </w:r>
      <w:r>
        <w:t xml:space="preserve">found that 81 per cent of mothers from the highest socioeconomic group </w:t>
      </w:r>
      <w:r w:rsidR="00622593">
        <w:t xml:space="preserve">in the United Kingdom </w:t>
      </w:r>
      <w:r w:rsidR="00560BEC">
        <w:t xml:space="preserve">expected </w:t>
      </w:r>
      <w:r>
        <w:t>their 9 year old would go to university</w:t>
      </w:r>
      <w:r w:rsidR="000546DD">
        <w:t>. J</w:t>
      </w:r>
      <w:r>
        <w:t xml:space="preserve">ust 37 per cent of mothers from the lowest socioeconomic group had the same expectations. </w:t>
      </w:r>
    </w:p>
    <w:p w:rsidR="0048563A" w:rsidRDefault="00C53134" w:rsidP="00622593">
      <w:pPr>
        <w:pStyle w:val="ListBullet"/>
      </w:pPr>
      <w:r>
        <w:t xml:space="preserve">A key finding of </w:t>
      </w:r>
      <w:r w:rsidR="002C26BB">
        <w:t xml:space="preserve">Polidano, Hanel and Buddelmeyer </w:t>
      </w:r>
      <w:r w:rsidR="0006158B">
        <w:t xml:space="preserve">(2012), </w:t>
      </w:r>
      <w:r>
        <w:t xml:space="preserve">a study </w:t>
      </w:r>
      <w:r w:rsidR="0006158B">
        <w:t>link</w:t>
      </w:r>
      <w:r>
        <w:t xml:space="preserve">ing </w:t>
      </w:r>
      <w:r w:rsidR="0006158B">
        <w:t xml:space="preserve">data from the </w:t>
      </w:r>
      <w:r w:rsidR="0048563A">
        <w:t xml:space="preserve">2003 </w:t>
      </w:r>
      <w:r w:rsidR="0006158B">
        <w:t xml:space="preserve">PISA </w:t>
      </w:r>
      <w:r w:rsidR="0048563A">
        <w:t xml:space="preserve">program </w:t>
      </w:r>
      <w:r w:rsidR="0006158B">
        <w:t xml:space="preserve">with data from the </w:t>
      </w:r>
      <w:r w:rsidR="0048563A">
        <w:t xml:space="preserve">2003 </w:t>
      </w:r>
      <w:r w:rsidR="0006158B">
        <w:t>Longitudinal Survey</w:t>
      </w:r>
      <w:r w:rsidR="00224E0C">
        <w:t>s</w:t>
      </w:r>
      <w:r w:rsidR="0006158B">
        <w:t xml:space="preserve"> of Australian Youth (LSAY)</w:t>
      </w:r>
      <w:r>
        <w:t xml:space="preserve">, is that differences in educational aspirations of students and their parents at age 15 is the most important factor explaining the gap in school completions between </w:t>
      </w:r>
      <w:r w:rsidR="0006158B">
        <w:t xml:space="preserve">low and high </w:t>
      </w:r>
      <w:r>
        <w:t xml:space="preserve">low socioeconomic status (SES) students. </w:t>
      </w:r>
      <w:r w:rsidR="0048563A">
        <w:t>Polidano et al. found that not only are low SES students less likely to want to go on and complete school (76 per cent relative to 90 per cent for high SES), but they</w:t>
      </w:r>
      <w:r w:rsidR="00560BEC">
        <w:t xml:space="preserve"> were </w:t>
      </w:r>
      <w:r w:rsidR="0048563A">
        <w:t>less likely to report t</w:t>
      </w:r>
      <w:r w:rsidR="00531F37">
        <w:t xml:space="preserve">hat </w:t>
      </w:r>
      <w:r w:rsidR="0048563A">
        <w:t>their parents want them to go on</w:t>
      </w:r>
      <w:r w:rsidR="00861430">
        <w:t xml:space="preserve"> </w:t>
      </w:r>
      <w:r w:rsidR="0048563A">
        <w:t>to post</w:t>
      </w:r>
      <w:r w:rsidR="00CB2C77">
        <w:noBreakHyphen/>
      </w:r>
      <w:r w:rsidR="0048563A">
        <w:t xml:space="preserve">school study (58 per cent compared to </w:t>
      </w:r>
      <w:r w:rsidR="00B31225">
        <w:t xml:space="preserve">73 per cent for high SES). </w:t>
      </w:r>
    </w:p>
    <w:p w:rsidR="002C0089" w:rsidRDefault="004128E3" w:rsidP="00861430">
      <w:pPr>
        <w:pStyle w:val="BodyText"/>
      </w:pPr>
      <w:r>
        <w:t>The e</w:t>
      </w:r>
      <w:r w:rsidR="002C0089">
        <w:t xml:space="preserve">vidence on student dropouts </w:t>
      </w:r>
      <w:r>
        <w:t xml:space="preserve">also </w:t>
      </w:r>
      <w:r w:rsidR="004400C3">
        <w:t>suggests that</w:t>
      </w:r>
      <w:r>
        <w:t>,</w:t>
      </w:r>
      <w:r w:rsidR="00622593">
        <w:t xml:space="preserve"> </w:t>
      </w:r>
      <w:r>
        <w:t xml:space="preserve">while dropout </w:t>
      </w:r>
      <w:r w:rsidR="002C0089">
        <w:t>usually occur</w:t>
      </w:r>
      <w:r w:rsidR="003C2EA4">
        <w:t>s</w:t>
      </w:r>
      <w:r w:rsidR="002C0089">
        <w:t xml:space="preserve"> after a long process of student disenchantment (Lyche 2010)</w:t>
      </w:r>
      <w:r>
        <w:t xml:space="preserve">, a </w:t>
      </w:r>
      <w:r w:rsidR="002C0089">
        <w:t>key predictor</w:t>
      </w:r>
      <w:r>
        <w:t xml:space="preserve"> is student and family attitudes towards school (including the inability to support children). Other predictors are: </w:t>
      </w:r>
      <w:r w:rsidR="002C0089">
        <w:t>educational achievement</w:t>
      </w:r>
      <w:r w:rsidR="00861430">
        <w:t xml:space="preserve">; </w:t>
      </w:r>
      <w:r w:rsidR="002C0089">
        <w:t>students’ behaviour</w:t>
      </w:r>
      <w:r w:rsidR="00861430">
        <w:t xml:space="preserve"> (behaviours such as drug or alcohol abuse and juvenile delinquency are associated with lower performance); b</w:t>
      </w:r>
      <w:r w:rsidR="002C0089">
        <w:t>ackground of students and family</w:t>
      </w:r>
      <w:r w:rsidR="00861430">
        <w:t xml:space="preserve">; </w:t>
      </w:r>
      <w:r w:rsidR="002C0089">
        <w:t>school structure, resources and practices</w:t>
      </w:r>
      <w:r w:rsidR="00861430">
        <w:t>;</w:t>
      </w:r>
      <w:r w:rsidR="002C0089">
        <w:t xml:space="preserve"> educational system level policies </w:t>
      </w:r>
      <w:r w:rsidR="00861430">
        <w:t xml:space="preserve">and </w:t>
      </w:r>
      <w:r w:rsidR="002C0089">
        <w:t>labour market conditions (OECD</w:t>
      </w:r>
      <w:r>
        <w:t> </w:t>
      </w:r>
      <w:r w:rsidR="002C0089">
        <w:t>2012</w:t>
      </w:r>
      <w:r>
        <w:t>d</w:t>
      </w:r>
      <w:r w:rsidR="002C0089">
        <w:t xml:space="preserve">). </w:t>
      </w:r>
    </w:p>
    <w:p w:rsidR="002C0089" w:rsidRPr="002C0089" w:rsidRDefault="002C0089" w:rsidP="002C0089">
      <w:pPr>
        <w:pStyle w:val="Heading4"/>
      </w:pPr>
      <w:r w:rsidRPr="002C0089">
        <w:t>Location and neighbourhood effects</w:t>
      </w:r>
    </w:p>
    <w:p w:rsidR="002C0089" w:rsidRDefault="002C0089" w:rsidP="002C0089">
      <w:pPr>
        <w:pStyle w:val="BodyText"/>
      </w:pPr>
      <w:r>
        <w:t xml:space="preserve">Where children live can place them at risk of poorer achievement at school. </w:t>
      </w:r>
    </w:p>
    <w:p w:rsidR="002C0089" w:rsidRDefault="002C0089" w:rsidP="002C0089">
      <w:pPr>
        <w:pStyle w:val="ListBullet"/>
      </w:pPr>
      <w:r>
        <w:t xml:space="preserve">NAPLAN results show </w:t>
      </w:r>
      <w:r w:rsidR="00666A30">
        <w:t xml:space="preserve">a consistent pattern </w:t>
      </w:r>
      <w:r w:rsidR="00203AC9">
        <w:t xml:space="preserve">for Australia overall of metropolitan students having higher mean scores than students from remote and very remote locations. The pattern is also seen in the percentage of students who achieve at or above the national minimum standard </w:t>
      </w:r>
      <w:r w:rsidR="0087758A">
        <w:t>(Australian Curriculum, Assessment and Reporting Authority 2012)</w:t>
      </w:r>
      <w:r w:rsidR="00666A30">
        <w:t>.</w:t>
      </w:r>
    </w:p>
    <w:p w:rsidR="002C0089" w:rsidRDefault="002C0089" w:rsidP="002C0089">
      <w:pPr>
        <w:pStyle w:val="ListBullet"/>
      </w:pPr>
      <w:r>
        <w:t>PISA results for 2009 show a gap between 15 year</w:t>
      </w:r>
      <w:r w:rsidR="003C2EA4">
        <w:t xml:space="preserve"> </w:t>
      </w:r>
      <w:r>
        <w:t xml:space="preserve">olds in metropolitan schools and remote schools across all domains </w:t>
      </w:r>
      <w:r w:rsidR="00C53134">
        <w:t xml:space="preserve">(reading, mathematics and science literacy) </w:t>
      </w:r>
      <w:r w:rsidR="00C77ABD">
        <w:t xml:space="preserve">that equates to </w:t>
      </w:r>
      <w:r w:rsidR="00C53134">
        <w:t xml:space="preserve">almost </w:t>
      </w:r>
      <w:r>
        <w:t>1.5 years of schooling (Thomson et al.</w:t>
      </w:r>
      <w:r w:rsidR="00245870">
        <w:t> </w:t>
      </w:r>
      <w:r>
        <w:t>2011)</w:t>
      </w:r>
      <w:r w:rsidR="009C0B77">
        <w:t>.</w:t>
      </w:r>
    </w:p>
    <w:p w:rsidR="002C0089" w:rsidRDefault="002C0089" w:rsidP="002C0089">
      <w:pPr>
        <w:pStyle w:val="BodyText"/>
      </w:pPr>
      <w:r>
        <w:lastRenderedPageBreak/>
        <w:t>Results from the OECD’s PISA also suggest that schools with a higher proportion of disadvantage</w:t>
      </w:r>
      <w:r w:rsidR="00E773BD">
        <w:t>d</w:t>
      </w:r>
      <w:r>
        <w:t xml:space="preserve"> students are more likely to be dealing with economic and social problems that can inhibit learning. For example:</w:t>
      </w:r>
    </w:p>
    <w:p w:rsidR="002C0089" w:rsidRDefault="002C0089" w:rsidP="002C0089">
      <w:pPr>
        <w:pStyle w:val="ListBullet"/>
      </w:pPr>
      <w:r>
        <w:t xml:space="preserve">students from lower socioeconomic </w:t>
      </w:r>
      <w:r w:rsidR="00C77ABD">
        <w:t xml:space="preserve">areas </w:t>
      </w:r>
      <w:r>
        <w:t>tend to attend schools with fewer resources, in terms of class size, instruction time, participation in after</w:t>
      </w:r>
      <w:r w:rsidR="007329A4">
        <w:noBreakHyphen/>
      </w:r>
      <w:r>
        <w:t>school lessons</w:t>
      </w:r>
      <w:r w:rsidR="00C77ABD">
        <w:t xml:space="preserve"> and </w:t>
      </w:r>
      <w:r>
        <w:t>availability of extra</w:t>
      </w:r>
      <w:r w:rsidR="007329A4">
        <w:noBreakHyphen/>
      </w:r>
      <w:r>
        <w:t>curricular activities</w:t>
      </w:r>
    </w:p>
    <w:p w:rsidR="002C0089" w:rsidRDefault="002C0089" w:rsidP="002C0089">
      <w:pPr>
        <w:pStyle w:val="ListBullet"/>
      </w:pPr>
      <w:r>
        <w:t>disadvantaged schools can lack the ability to attract and retain competent staff</w:t>
      </w:r>
    </w:p>
    <w:p w:rsidR="002C0089" w:rsidRDefault="002C0089" w:rsidP="002C0089">
      <w:pPr>
        <w:pStyle w:val="ListBullet"/>
      </w:pPr>
      <w:r>
        <w:t>a higher share of disadvantaged students can have adverse effects on the organisation and processes of schools (for example, schools can have a charged emotional environment with a higher proportion of students who are anxious, angry or vulnerable). Students in disadvantaged schools may also have a wider range of abilities, as their prior attainment can be extremely heterogeneous.</w:t>
      </w:r>
    </w:p>
    <w:p w:rsidR="002C0089" w:rsidRDefault="002C0089" w:rsidP="002C0089">
      <w:pPr>
        <w:pStyle w:val="BodyText"/>
      </w:pPr>
      <w:r>
        <w:t>The OECD (201</w:t>
      </w:r>
      <w:r w:rsidR="00485DE8">
        <w:t>2d</w:t>
      </w:r>
      <w:r>
        <w:t xml:space="preserve">) concluded that: </w:t>
      </w:r>
    </w:p>
    <w:p w:rsidR="002C0089" w:rsidRDefault="00485DE8" w:rsidP="002C0089">
      <w:pPr>
        <w:pStyle w:val="Quote"/>
      </w:pPr>
      <w:r>
        <w:t>D</w:t>
      </w:r>
      <w:r w:rsidR="002C0089">
        <w:t xml:space="preserve">isadvantaged schools tend to reinforce students’ socioeconomic inequalities. </w:t>
      </w:r>
      <w:r>
        <w:t xml:space="preserve">… </w:t>
      </w:r>
      <w:r w:rsidR="002C0089">
        <w:t>This represents a double handicap for disadvantaged students, since schools do not mitigate the negative impact of the students’ disadvantage</w:t>
      </w:r>
      <w:r w:rsidR="007329A4">
        <w:t>d</w:t>
      </w:r>
      <w:r w:rsidR="002C0089">
        <w:t xml:space="preserve"> background and on the contrary amplify its negative effect on their performance. (p. 107)</w:t>
      </w:r>
    </w:p>
    <w:p w:rsidR="00B31225" w:rsidRDefault="002C26BB" w:rsidP="002C0089">
      <w:pPr>
        <w:pStyle w:val="BodyText"/>
      </w:pPr>
      <w:r>
        <w:t xml:space="preserve">Polidano, Hanel and Buddelmeyer </w:t>
      </w:r>
      <w:r w:rsidR="00B31225">
        <w:t xml:space="preserve">(2012), however, found that </w:t>
      </w:r>
      <w:r w:rsidR="005F0636">
        <w:t xml:space="preserve">while </w:t>
      </w:r>
      <w:r w:rsidR="00B31225">
        <w:t xml:space="preserve">characteristics of schools (including resources, governance, teachers and peers) </w:t>
      </w:r>
      <w:r w:rsidR="005F0636">
        <w:t xml:space="preserve">may affect academic performance up until age 15, they play only a small part in explaining differences in school completion rates by </w:t>
      </w:r>
      <w:r w:rsidR="00861430">
        <w:t xml:space="preserve">socioeconomic status </w:t>
      </w:r>
      <w:r w:rsidR="005F0636">
        <w:t xml:space="preserve">in Australia. </w:t>
      </w:r>
      <w:r w:rsidR="00821EC0">
        <w:t xml:space="preserve">However, </w:t>
      </w:r>
      <w:r w:rsidR="005F0636">
        <w:t>mo</w:t>
      </w:r>
      <w:r w:rsidR="00F465DC">
        <w:t xml:space="preserve">re positive attitudes of teachers in low </w:t>
      </w:r>
      <w:r w:rsidR="00861430">
        <w:t>socioeconomic status</w:t>
      </w:r>
      <w:r w:rsidR="00F465DC">
        <w:t xml:space="preserve"> schools could help close the completion gap</w:t>
      </w:r>
      <w:r w:rsidR="005F0636">
        <w:t>:</w:t>
      </w:r>
      <w:r w:rsidR="00F465DC">
        <w:t xml:space="preserve"> </w:t>
      </w:r>
    </w:p>
    <w:p w:rsidR="005F0636" w:rsidRDefault="005F0636" w:rsidP="005F0636">
      <w:pPr>
        <w:pStyle w:val="Quote"/>
      </w:pPr>
      <w:r>
        <w:t>… we find that teachers contributing to a positive school culture tends to reduce the gap because it has a greater estimated effect on retaining low SES students. This result underlines the particular importance of teachers in promoting a positive learning culture in low SES schools where academic achievement may not be the norm</w:t>
      </w:r>
      <w:r w:rsidR="00896058">
        <w:t xml:space="preserve"> among students and their parents. (p. 22)</w:t>
      </w:r>
    </w:p>
    <w:p w:rsidR="002C0089" w:rsidRPr="00A16303" w:rsidRDefault="00615E7B" w:rsidP="009100D6">
      <w:pPr>
        <w:pStyle w:val="BodyText"/>
      </w:pPr>
      <w:r>
        <w:t xml:space="preserve">A </w:t>
      </w:r>
      <w:r w:rsidR="002C0089">
        <w:t>number of studies show that living in socioeconomic</w:t>
      </w:r>
      <w:r w:rsidR="007329A4">
        <w:t>ally</w:t>
      </w:r>
      <w:r w:rsidR="002C0089">
        <w:t xml:space="preserve"> disadvantaged neighbourhoods can have a negative impact on learning and behavioural outcomes and </w:t>
      </w:r>
      <w:r w:rsidR="00C77ABD">
        <w:t xml:space="preserve">on </w:t>
      </w:r>
      <w:r w:rsidR="002C0089">
        <w:t>physical health (Edwards 2005</w:t>
      </w:r>
      <w:r w:rsidR="00F8465F">
        <w:t>;</w:t>
      </w:r>
      <w:r w:rsidR="002C0089">
        <w:t xml:space="preserve"> </w:t>
      </w:r>
      <w:r w:rsidR="002C0089" w:rsidRPr="0047593A">
        <w:t>Edwards and Bromfield 20</w:t>
      </w:r>
      <w:r w:rsidR="00C718CA">
        <w:t>10</w:t>
      </w:r>
      <w:r w:rsidR="00821EC0">
        <w:t>;</w:t>
      </w:r>
      <w:r w:rsidR="00821EC0" w:rsidRPr="00821EC0">
        <w:t xml:space="preserve"> </w:t>
      </w:r>
      <w:r w:rsidR="00821EC0" w:rsidRPr="0047593A">
        <w:t xml:space="preserve">Leventhal and </w:t>
      </w:r>
      <w:r w:rsidR="00821EC0">
        <w:t xml:space="preserve">Dupéré </w:t>
      </w:r>
      <w:r w:rsidR="00821EC0" w:rsidRPr="0047593A">
        <w:t>20</w:t>
      </w:r>
      <w:r w:rsidR="00821EC0">
        <w:t>11</w:t>
      </w:r>
      <w:r w:rsidR="002C0089" w:rsidRPr="0047593A">
        <w:t>).</w:t>
      </w:r>
      <w:r w:rsidR="002C0089">
        <w:t xml:space="preserve"> Edwards (2005), for example, found that</w:t>
      </w:r>
      <w:r w:rsidR="009100D6">
        <w:t xml:space="preserve"> c</w:t>
      </w:r>
      <w:r w:rsidR="002C0089">
        <w:t xml:space="preserve">hildren living in the most disadvantaged neighbourhoods have lower social/emotional and learning outcomes than </w:t>
      </w:r>
      <w:r w:rsidR="009100D6">
        <w:t xml:space="preserve">those </w:t>
      </w:r>
      <w:r w:rsidR="002C0089">
        <w:t xml:space="preserve">living in more affluent neighbourhoods </w:t>
      </w:r>
      <w:r w:rsidR="009100D6">
        <w:t>(</w:t>
      </w:r>
      <w:r w:rsidR="002C0089">
        <w:t xml:space="preserve">when </w:t>
      </w:r>
      <w:r w:rsidR="009100D6">
        <w:t xml:space="preserve">controlled for </w:t>
      </w:r>
      <w:r w:rsidR="002C0089">
        <w:t>family income, parents’ employment status, mother</w:t>
      </w:r>
      <w:r w:rsidR="00821EC0">
        <w:t>’</w:t>
      </w:r>
      <w:r w:rsidR="002C0089">
        <w:t>s education and other child and fam</w:t>
      </w:r>
      <w:r w:rsidR="00C77ABD">
        <w:t>ily variables</w:t>
      </w:r>
      <w:r w:rsidR="009100D6">
        <w:t>). And, while the neighbourhood effects on children’s outcomes were small they can accumulate over time and have a significant influence in the longer term. T</w:t>
      </w:r>
      <w:r w:rsidR="002C0089">
        <w:t xml:space="preserve">he neighbourhood effects were </w:t>
      </w:r>
      <w:r w:rsidR="009100D6">
        <w:t xml:space="preserve">found to be </w:t>
      </w:r>
      <w:r w:rsidR="002C0089">
        <w:t xml:space="preserve">a similar size to that of </w:t>
      </w:r>
      <w:r w:rsidR="002C0089">
        <w:lastRenderedPageBreak/>
        <w:t>family income, maternal education and living in a household with at least one employed parent.</w:t>
      </w:r>
    </w:p>
    <w:p w:rsidR="002C0089" w:rsidRDefault="002C0089" w:rsidP="002C0089">
      <w:pPr>
        <w:pStyle w:val="BodyText"/>
      </w:pPr>
      <w:r>
        <w:t xml:space="preserve">Edwards and Bromfield (2010) looked at how neighbourhood social processes affect young children’s emotional and behavioural outcomes and found the degree of neighbourhood socioeconomic disadvantage </w:t>
      </w:r>
      <w:r w:rsidR="00C77ABD">
        <w:t xml:space="preserve">was </w:t>
      </w:r>
      <w:r>
        <w:t xml:space="preserve">related to children’s level of hyperactivity, emotional symptoms and peer problems. Also, that neighbourhood safety and belonging influenced children’s behavioural and emotional </w:t>
      </w:r>
      <w:r w:rsidR="00531F37">
        <w:t xml:space="preserve">state. </w:t>
      </w:r>
      <w:r>
        <w:t>Edwards and Bromfield suggested that:</w:t>
      </w:r>
    </w:p>
    <w:p w:rsidR="002C0089" w:rsidRDefault="002C0089" w:rsidP="002C0089">
      <w:pPr>
        <w:pStyle w:val="Quote"/>
      </w:pPr>
      <w:r>
        <w:t>Neighbourhood social processes like neighbourhood belonging do play a role in explaining the influence of neighbourhood disadvantage on children’s behavioural and emotional problems</w:t>
      </w:r>
      <w:r w:rsidR="00F8465F">
        <w:t xml:space="preserve"> </w:t>
      </w:r>
      <w:r>
        <w:t>… While building social capital is clearly important, addressing the service delivery system, enhancing parenting skills and providing employment in these areas are also important elements of a comprehensive strategy in addressing area</w:t>
      </w:r>
      <w:r w:rsidR="007329A4">
        <w:noBreakHyphen/>
      </w:r>
      <w:r>
        <w:t>based disadvantage. (p. 13)</w:t>
      </w:r>
    </w:p>
    <w:p w:rsidR="002C0089" w:rsidRDefault="00615E7B" w:rsidP="002C0089">
      <w:pPr>
        <w:pStyle w:val="Heading4"/>
      </w:pPr>
      <w:r>
        <w:t>E</w:t>
      </w:r>
      <w:r w:rsidR="002C0089">
        <w:t xml:space="preserve">vidence </w:t>
      </w:r>
      <w:r>
        <w:t xml:space="preserve">about </w:t>
      </w:r>
      <w:r w:rsidR="00C51CFC">
        <w:t xml:space="preserve">resilience </w:t>
      </w:r>
    </w:p>
    <w:p w:rsidR="004F1C55" w:rsidRDefault="00B134AE" w:rsidP="00C718CA">
      <w:pPr>
        <w:pStyle w:val="BodyText"/>
      </w:pPr>
      <w:r>
        <w:t>As discus</w:t>
      </w:r>
      <w:r w:rsidR="008610BC">
        <w:t>s</w:t>
      </w:r>
      <w:r>
        <w:t>ed earlier, n</w:t>
      </w:r>
      <w:r w:rsidR="002C0089">
        <w:t xml:space="preserve">ot all children from disadvantaged families have poor outcomes. </w:t>
      </w:r>
      <w:r w:rsidR="00A24D27">
        <w:t>Hayes</w:t>
      </w:r>
      <w:r w:rsidR="00EF2A98">
        <w:t xml:space="preserve"> (2013) described disadvantage as ‘A state rather than a trait!’</w:t>
      </w:r>
      <w:r w:rsidR="00821EC0">
        <w:t>.</w:t>
      </w:r>
      <w:r w:rsidR="00EF2A98">
        <w:t xml:space="preserve"> </w:t>
      </w:r>
    </w:p>
    <w:p w:rsidR="00F71FF0" w:rsidRDefault="00F71FF0" w:rsidP="002C0089">
      <w:pPr>
        <w:pStyle w:val="BodyText"/>
      </w:pPr>
      <w:r>
        <w:t xml:space="preserve">Resilence is the ability to ‘bounce back’ from stressful experiences. It is linked to ‘positive </w:t>
      </w:r>
      <w:r w:rsidR="00B27008">
        <w:t>e</w:t>
      </w:r>
      <w:r>
        <w:t>motionality through a variety of pathways, including openness to experiences and coping mechanisms’ (M</w:t>
      </w:r>
      <w:r w:rsidR="00C718CA">
        <w:t>o</w:t>
      </w:r>
      <w:r>
        <w:t xml:space="preserve">loney et al. 2012, p. 22). </w:t>
      </w:r>
      <w:r w:rsidR="003C28B4">
        <w:t xml:space="preserve">Rutter (1985) </w:t>
      </w:r>
      <w:r w:rsidR="007329A4">
        <w:t xml:space="preserve">referred to resilience as </w:t>
      </w:r>
      <w:r w:rsidR="003C28B4">
        <w:t xml:space="preserve">the ‘steeling’ effect of stressors. </w:t>
      </w:r>
    </w:p>
    <w:p w:rsidR="002C0089" w:rsidRDefault="007926E1" w:rsidP="002C0089">
      <w:pPr>
        <w:pStyle w:val="BodyText"/>
      </w:pPr>
      <w:r>
        <w:t xml:space="preserve">Looking at why some disadvantaged children ‘buck the trend’ to succeed in later life (aged 30), </w:t>
      </w:r>
      <w:r w:rsidR="002C0089">
        <w:t>Blanden (2006), in a study using data from the British Cohort study (children born in 1970)</w:t>
      </w:r>
      <w:r w:rsidR="00D25B36">
        <w:t>,</w:t>
      </w:r>
      <w:r w:rsidR="002C0089">
        <w:t xml:space="preserve"> found that:</w:t>
      </w:r>
    </w:p>
    <w:p w:rsidR="002C0089" w:rsidRDefault="002C0089" w:rsidP="002C0089">
      <w:pPr>
        <w:pStyle w:val="ListBullet"/>
      </w:pPr>
      <w:r>
        <w:t>the level of parental interest and parent</w:t>
      </w:r>
      <w:r w:rsidR="00D25B36">
        <w:t>’</w:t>
      </w:r>
      <w:r>
        <w:t xml:space="preserve">s behaviour </w:t>
      </w:r>
      <w:r w:rsidR="00C77ABD">
        <w:t>was</w:t>
      </w:r>
      <w:r>
        <w:t xml:space="preserve"> important — those who bucked the trend were more likely to have a parent with some qualifications, who read to them as children and took an interest in their schooling</w:t>
      </w:r>
    </w:p>
    <w:p w:rsidR="002C0089" w:rsidRDefault="002C0089" w:rsidP="002C0089">
      <w:pPr>
        <w:pStyle w:val="ListBullet"/>
      </w:pPr>
      <w:r>
        <w:t>stronger performance began early (higher test scores as young as 5 years old)</w:t>
      </w:r>
    </w:p>
    <w:p w:rsidR="002C0089" w:rsidRDefault="002C0089" w:rsidP="002C0089">
      <w:pPr>
        <w:pStyle w:val="ListBullet"/>
      </w:pPr>
      <w:r>
        <w:t xml:space="preserve">attending school with higher achieving or more advantaged peers seemed to be associated with a higher probability of bucking the trend. </w:t>
      </w:r>
    </w:p>
    <w:p w:rsidR="005F6EEE" w:rsidRDefault="005F6EEE">
      <w:pPr>
        <w:rPr>
          <w:sz w:val="26"/>
          <w:szCs w:val="20"/>
        </w:rPr>
      </w:pPr>
      <w:r>
        <w:br w:type="page"/>
      </w:r>
    </w:p>
    <w:p w:rsidR="00D25B36" w:rsidRDefault="00D25B36" w:rsidP="002C0089">
      <w:pPr>
        <w:pStyle w:val="BodyText"/>
      </w:pPr>
      <w:r>
        <w:lastRenderedPageBreak/>
        <w:t xml:space="preserve">Other studies also find that peer quality contributes towards student academic success </w:t>
      </w:r>
      <w:r w:rsidR="00001ABF">
        <w:t xml:space="preserve">and attainment </w:t>
      </w:r>
      <w:r>
        <w:t>(Ewijk and Sleeger</w:t>
      </w:r>
      <w:r w:rsidR="00821EC0">
        <w:t>s</w:t>
      </w:r>
      <w:r>
        <w:t xml:space="preserve"> 2010</w:t>
      </w:r>
      <w:r w:rsidR="00AB0A9F">
        <w:t>;</w:t>
      </w:r>
      <w:r w:rsidR="00D63EDF">
        <w:t xml:space="preserve"> OECD 2012d</w:t>
      </w:r>
      <w:r>
        <w:t>).</w:t>
      </w:r>
      <w:r w:rsidR="00001ABF">
        <w:t xml:space="preserve"> </w:t>
      </w:r>
      <w:r w:rsidR="00D63EDF">
        <w:t>The OECD (2012d) said:</w:t>
      </w:r>
    </w:p>
    <w:p w:rsidR="00D63EDF" w:rsidRDefault="00D63EDF" w:rsidP="00D63EDF">
      <w:pPr>
        <w:pStyle w:val="Quote"/>
      </w:pPr>
      <w:r>
        <w:t>The students themselves are a key resource of any school: a disadvantaged student has a better chance of success if he or she is in a school with students who have high expectations and are intellectually engaged. (p. 107)</w:t>
      </w:r>
    </w:p>
    <w:p w:rsidR="0071364B" w:rsidRDefault="0071364B" w:rsidP="0071364B">
      <w:pPr>
        <w:pStyle w:val="BodyText"/>
      </w:pPr>
      <w:r>
        <w:t xml:space="preserve">A forty-year </w:t>
      </w:r>
      <w:r w:rsidR="002C0089">
        <w:t xml:space="preserve">study of ‘high risk’ children </w:t>
      </w:r>
      <w:r w:rsidR="00E53876">
        <w:t xml:space="preserve">living on the </w:t>
      </w:r>
      <w:r w:rsidR="00B27008">
        <w:t xml:space="preserve">Hawaiian </w:t>
      </w:r>
      <w:r w:rsidR="00E53876">
        <w:t xml:space="preserve">island </w:t>
      </w:r>
      <w:r w:rsidR="00B27008">
        <w:t xml:space="preserve">of </w:t>
      </w:r>
      <w:r w:rsidR="00E53876">
        <w:t>Kauai</w:t>
      </w:r>
      <w:r w:rsidR="00B27008">
        <w:t xml:space="preserve">, </w:t>
      </w:r>
      <w:r w:rsidR="002C0089">
        <w:t xml:space="preserve">found that </w:t>
      </w:r>
      <w:r w:rsidR="00C77ABD">
        <w:t xml:space="preserve">while </w:t>
      </w:r>
      <w:r w:rsidR="002C0089">
        <w:t xml:space="preserve">two-thirds of the children developed learning and/or behavioural problems, one-third were ‘resilient’ and did not. </w:t>
      </w:r>
      <w:r>
        <w:t xml:space="preserve">While </w:t>
      </w:r>
      <w:r w:rsidR="00B27008">
        <w:t xml:space="preserve">the </w:t>
      </w:r>
      <w:r>
        <w:t xml:space="preserve">sources of resilience appeared to be related to personal characteristics (for example, </w:t>
      </w:r>
      <w:r w:rsidR="009D7954">
        <w:t>positive temperament and self</w:t>
      </w:r>
      <w:r w:rsidR="009D7954">
        <w:noBreakHyphen/>
        <w:t xml:space="preserve">esteem and </w:t>
      </w:r>
      <w:r>
        <w:t>a high degree of sociability), the resilient children:</w:t>
      </w:r>
    </w:p>
    <w:p w:rsidR="0071364B" w:rsidRDefault="0071364B" w:rsidP="0071364B">
      <w:pPr>
        <w:pStyle w:val="ListBullet"/>
      </w:pPr>
      <w:r>
        <w:t xml:space="preserve">had the opportunity to establish a close bond with at least one caretaker </w:t>
      </w:r>
      <w:r w:rsidR="009D7954">
        <w:t xml:space="preserve">(grandparent, older sibling) </w:t>
      </w:r>
      <w:r>
        <w:t>who gave them positive attention in the early years</w:t>
      </w:r>
    </w:p>
    <w:p w:rsidR="0071364B" w:rsidRDefault="0071364B" w:rsidP="0071364B">
      <w:pPr>
        <w:pStyle w:val="ListBullet"/>
      </w:pPr>
      <w:r>
        <w:t xml:space="preserve">found a supportive role model </w:t>
      </w:r>
    </w:p>
    <w:p w:rsidR="0071364B" w:rsidRDefault="0071364B" w:rsidP="0071364B">
      <w:pPr>
        <w:pStyle w:val="ListBullet"/>
      </w:pPr>
      <w:r>
        <w:t>relied on informal rather than formal sources of support: it was ‘kith and kin’ rather than the professional and social service agencies that were more important</w:t>
      </w:r>
      <w:r w:rsidR="00B27008">
        <w:t xml:space="preserve"> (Werner 1996)</w:t>
      </w:r>
      <w:r>
        <w:t xml:space="preserve">. </w:t>
      </w:r>
    </w:p>
    <w:p w:rsidR="0046047B" w:rsidRPr="0046047B" w:rsidRDefault="007421D9" w:rsidP="00273767">
      <w:pPr>
        <w:pStyle w:val="BodyText"/>
      </w:pPr>
      <w:r>
        <w:t xml:space="preserve">And, as mentioned earlier, </w:t>
      </w:r>
      <w:r w:rsidR="00601648">
        <w:t xml:space="preserve">evidence suggests that </w:t>
      </w:r>
      <w:r w:rsidR="008E0B14">
        <w:t xml:space="preserve">the effects of individual risk and protective factors in isolation are modest and </w:t>
      </w:r>
      <w:r w:rsidR="00601648">
        <w:t>what distinguishes high</w:t>
      </w:r>
      <w:r w:rsidR="00821EC0">
        <w:noBreakHyphen/>
      </w:r>
      <w:r w:rsidR="00601648">
        <w:t>risk children from other children is not exposure to a specific risk factor, but rather a life history characterised by multiple familial disadvantages that span social and economic disadvantage (impaired parenting, neglectful and abusive home environments, marital conflict, family instability, family violence and high exposure to adverse family life events</w:t>
      </w:r>
      <w:r w:rsidR="00287EC3">
        <w:t xml:space="preserve"> </w:t>
      </w:r>
      <w:r w:rsidR="007329A4">
        <w:t>(</w:t>
      </w:r>
      <w:r w:rsidR="00287EC3">
        <w:t>Fergusson and Horwood 2003</w:t>
      </w:r>
      <w:r w:rsidR="007329A4">
        <w:t>;</w:t>
      </w:r>
      <w:r w:rsidR="00287EC3">
        <w:t xml:space="preserve"> Melchoir et al. 2007</w:t>
      </w:r>
      <w:r w:rsidR="00601648">
        <w:t>). But again</w:t>
      </w:r>
      <w:r w:rsidR="007B42E0">
        <w:t>,</w:t>
      </w:r>
      <w:r w:rsidR="00601648">
        <w:t xml:space="preserve"> the relationship is not deterministic</w:t>
      </w:r>
      <w:r w:rsidR="008E0B14">
        <w:t>.</w:t>
      </w:r>
      <w:r w:rsidR="00636A6D">
        <w:t xml:space="preserve"> </w:t>
      </w:r>
      <w:r w:rsidR="008E0B14">
        <w:t xml:space="preserve"> </w:t>
      </w:r>
    </w:p>
    <w:p w:rsidR="004110F5" w:rsidRDefault="00E529CA" w:rsidP="0019741B">
      <w:pPr>
        <w:pStyle w:val="Heading2"/>
      </w:pPr>
      <w:r>
        <w:t>4.</w:t>
      </w:r>
      <w:r w:rsidR="008E6E9D">
        <w:rPr>
          <w:noProof/>
        </w:rPr>
        <w:t>3</w:t>
      </w:r>
      <w:r w:rsidR="0019741B">
        <w:tab/>
        <w:t>Beyond school</w:t>
      </w:r>
    </w:p>
    <w:p w:rsidR="0019741B" w:rsidRDefault="0019741B" w:rsidP="0019741B">
      <w:pPr>
        <w:pStyle w:val="BodyText"/>
        <w:rPr>
          <w:rFonts w:eastAsia="DIN-Regular"/>
        </w:rPr>
      </w:pPr>
      <w:r>
        <w:rPr>
          <w:rFonts w:eastAsia="DIN-Regular"/>
        </w:rPr>
        <w:t xml:space="preserve">Students leave </w:t>
      </w:r>
      <w:r w:rsidR="0068276C">
        <w:rPr>
          <w:rFonts w:eastAsia="DIN-Regular"/>
        </w:rPr>
        <w:t xml:space="preserve">school </w:t>
      </w:r>
      <w:r>
        <w:rPr>
          <w:rFonts w:eastAsia="DIN-Regular"/>
        </w:rPr>
        <w:t>with different capabilities</w:t>
      </w:r>
      <w:r w:rsidR="0068276C">
        <w:rPr>
          <w:rFonts w:eastAsia="DIN-Regular"/>
        </w:rPr>
        <w:t xml:space="preserve"> and this affects their transition to higher education and work</w:t>
      </w:r>
      <w:r>
        <w:rPr>
          <w:rFonts w:eastAsia="DIN-Regular"/>
        </w:rPr>
        <w:t xml:space="preserve">. These differences can widen over time as better educated students </w:t>
      </w:r>
      <w:r w:rsidR="0068276C">
        <w:rPr>
          <w:rFonts w:eastAsia="DIN-Regular"/>
        </w:rPr>
        <w:t xml:space="preserve">take up </w:t>
      </w:r>
      <w:r>
        <w:rPr>
          <w:rFonts w:eastAsia="DIN-Regular"/>
        </w:rPr>
        <w:t>further study and</w:t>
      </w:r>
      <w:r w:rsidR="0068276C">
        <w:rPr>
          <w:rFonts w:eastAsia="DIN-Regular"/>
        </w:rPr>
        <w:t>/or</w:t>
      </w:r>
      <w:r>
        <w:rPr>
          <w:rFonts w:eastAsia="DIN-Regular"/>
        </w:rPr>
        <w:t xml:space="preserve"> enter the workforce (and continue to develop skills). Students with weak basic qualifications are less likely to continue learning and developing skills over their lifetime.</w:t>
      </w:r>
      <w:r w:rsidR="00C405B4">
        <w:rPr>
          <w:rFonts w:eastAsia="DIN-Regular"/>
        </w:rPr>
        <w:t xml:space="preserve"> </w:t>
      </w:r>
      <w:r w:rsidR="00E53876">
        <w:rPr>
          <w:rFonts w:eastAsia="DIN-Regular"/>
        </w:rPr>
        <w:t xml:space="preserve">While </w:t>
      </w:r>
      <w:r w:rsidR="00C405B4">
        <w:rPr>
          <w:rFonts w:eastAsia="DIN-Regular"/>
        </w:rPr>
        <w:t>skills are considered the global currency of 21st-century economies, this currency can depreciate if individuals do not use their skills (OECD 2012</w:t>
      </w:r>
      <w:r w:rsidR="00821EC0">
        <w:rPr>
          <w:rFonts w:eastAsia="DIN-Regular"/>
        </w:rPr>
        <w:t>b</w:t>
      </w:r>
      <w:r w:rsidR="00C405B4">
        <w:rPr>
          <w:rFonts w:eastAsia="DIN-Regular"/>
        </w:rPr>
        <w:t xml:space="preserve">). </w:t>
      </w:r>
    </w:p>
    <w:p w:rsidR="0019741B" w:rsidRDefault="0019741B" w:rsidP="0019741B">
      <w:pPr>
        <w:pStyle w:val="BodyText"/>
      </w:pPr>
      <w:r>
        <w:rPr>
          <w:rFonts w:eastAsia="DIN-Regular"/>
        </w:rPr>
        <w:lastRenderedPageBreak/>
        <w:t>It is well established that higher qualifications are strongly associated with better employment outcomes. Australians with</w:t>
      </w:r>
      <w:r w:rsidR="00BF6F89">
        <w:rPr>
          <w:rFonts w:eastAsia="DIN-Regular"/>
        </w:rPr>
        <w:t>out post</w:t>
      </w:r>
      <w:r>
        <w:rPr>
          <w:rFonts w:eastAsia="DIN-Regular"/>
        </w:rPr>
        <w:t>-school qualifications</w:t>
      </w:r>
      <w:r w:rsidR="008E7121">
        <w:rPr>
          <w:rFonts w:eastAsia="DIN-Regular"/>
        </w:rPr>
        <w:t xml:space="preserve">, or with </w:t>
      </w:r>
      <w:r w:rsidR="007329A4">
        <w:rPr>
          <w:rFonts w:eastAsia="DIN-Regular"/>
        </w:rPr>
        <w:t>basic post-school qualifications</w:t>
      </w:r>
      <w:r w:rsidR="008563B5">
        <w:rPr>
          <w:rFonts w:eastAsia="DIN-Regular"/>
        </w:rPr>
        <w:t xml:space="preserve"> such as </w:t>
      </w:r>
      <w:r>
        <w:rPr>
          <w:rFonts w:eastAsia="DIN-Regular"/>
        </w:rPr>
        <w:t>Certificates I and II</w:t>
      </w:r>
      <w:r w:rsidR="001712E3">
        <w:rPr>
          <w:rFonts w:eastAsia="DIN-Regular"/>
        </w:rPr>
        <w:t>,</w:t>
      </w:r>
      <w:r>
        <w:rPr>
          <w:rFonts w:eastAsia="DIN-Regular"/>
        </w:rPr>
        <w:t xml:space="preserve"> are more likely to be unemployed or not in the labour force compared to those with higher qualifications (figure 4.</w:t>
      </w:r>
      <w:r w:rsidR="00156154">
        <w:rPr>
          <w:rFonts w:eastAsia="DIN-Regular"/>
        </w:rPr>
        <w:t>5</w:t>
      </w:r>
      <w:r>
        <w:rPr>
          <w:rFonts w:eastAsia="DIN-Regular"/>
        </w:rPr>
        <w:t xml:space="preserve">). </w:t>
      </w:r>
    </w:p>
    <w:p w:rsidR="0068276C" w:rsidRDefault="0068276C" w:rsidP="0057595E">
      <w:pPr>
        <w:pStyle w:val="FigureTitle"/>
      </w:pPr>
      <w:r>
        <w:rPr>
          <w:b w:val="0"/>
        </w:rPr>
        <w:t xml:space="preserve">Figure </w:t>
      </w:r>
      <w:r w:rsidR="00E529CA">
        <w:rPr>
          <w:b w:val="0"/>
        </w:rPr>
        <w:t>4.</w:t>
      </w:r>
      <w:r w:rsidR="008E6E9D">
        <w:rPr>
          <w:b w:val="0"/>
          <w:noProof/>
        </w:rPr>
        <w:t>5</w:t>
      </w:r>
      <w:r>
        <w:tab/>
        <w:t>Labour</w:t>
      </w:r>
      <w:r w:rsidR="00C7368B">
        <w:t xml:space="preserve"> force status by qualification</w:t>
      </w:r>
      <w:r w:rsidR="0057595E">
        <w:t xml:space="preserve">, </w:t>
      </w:r>
      <w:r>
        <w:t>201</w:t>
      </w:r>
      <w:r w:rsidR="00852203">
        <w:t>2</w:t>
      </w:r>
    </w:p>
    <w:p w:rsidR="00A452AC" w:rsidRPr="00A452AC" w:rsidRDefault="008E5277" w:rsidP="00A452AC">
      <w:pPr>
        <w:pStyle w:val="Subtitle"/>
      </w:pPr>
      <w:r>
        <w:t>P</w:t>
      </w:r>
      <w:r w:rsidR="00A452AC">
        <w:t>er cent</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68276C" w:rsidTr="00852203">
        <w:tc>
          <w:tcPr>
            <w:tcW w:w="8777" w:type="dxa"/>
          </w:tcPr>
          <w:p w:rsidR="0068276C" w:rsidRDefault="009A0F63">
            <w:pPr>
              <w:pStyle w:val="Figure"/>
            </w:pPr>
            <w:r>
              <w:rPr>
                <w:noProof/>
              </w:rPr>
              <w:pict>
                <v:shape id="_x0000_i1029" type="#_x0000_t75" alt="This figure shows that witout post-school qualifications and basic post-school qualifications are more likely to fine it harder to get employment" style="width:414pt;height:249pt">
                  <v:imagedata r:id="rId14" o:title=""/>
                </v:shape>
              </w:pict>
            </w:r>
          </w:p>
        </w:tc>
      </w:tr>
    </w:tbl>
    <w:p w:rsidR="0068276C" w:rsidRDefault="0068276C">
      <w:pPr>
        <w:pStyle w:val="Source"/>
      </w:pPr>
      <w:r>
        <w:rPr>
          <w:i/>
        </w:rPr>
        <w:t>Data source</w:t>
      </w:r>
      <w:r w:rsidRPr="00167F06">
        <w:t xml:space="preserve">: </w:t>
      </w:r>
      <w:r>
        <w:t>ABS (201</w:t>
      </w:r>
      <w:r w:rsidR="00852203">
        <w:t>2</w:t>
      </w:r>
      <w:r w:rsidR="00FC076F">
        <w:t>c</w:t>
      </w:r>
      <w:r>
        <w:t xml:space="preserve">), </w:t>
      </w:r>
      <w:r w:rsidRPr="0068276C">
        <w:rPr>
          <w:i/>
        </w:rPr>
        <w:t>Education and Work</w:t>
      </w:r>
      <w:r>
        <w:t xml:space="preserve">, </w:t>
      </w:r>
      <w:r w:rsidRPr="00805B3D">
        <w:rPr>
          <w:i/>
        </w:rPr>
        <w:t>Australia</w:t>
      </w:r>
      <w:r>
        <w:t xml:space="preserve">, </w:t>
      </w:r>
      <w:r w:rsidR="00AB16D0">
        <w:t xml:space="preserve">Cat </w:t>
      </w:r>
      <w:r>
        <w:t>no. 6227.0</w:t>
      </w:r>
      <w:r w:rsidR="00AB16D0">
        <w:t>.</w:t>
      </w:r>
    </w:p>
    <w:p w:rsidR="002237F6" w:rsidRDefault="00E236A3" w:rsidP="002237F6">
      <w:pPr>
        <w:pStyle w:val="BodyText"/>
        <w:rPr>
          <w:rFonts w:eastAsia="DIN-Regular"/>
        </w:rPr>
      </w:pPr>
      <w:r>
        <w:t>L</w:t>
      </w:r>
      <w:r w:rsidR="002237F6">
        <w:t xml:space="preserve">ow levels of education and skills are also strongly linked to social exclusion. </w:t>
      </w:r>
      <w:r>
        <w:t xml:space="preserve">Over the </w:t>
      </w:r>
      <w:r w:rsidR="002237F6">
        <w:t>period 2001 to 20</w:t>
      </w:r>
      <w:r w:rsidR="00B046C5">
        <w:t>10</w:t>
      </w:r>
      <w:r w:rsidR="002237F6">
        <w:t xml:space="preserve">, </w:t>
      </w:r>
      <w:r w:rsidR="00887425">
        <w:t>the prevalence of exclusion among those with less than Year 12 was almost thre</w:t>
      </w:r>
      <w:r w:rsidR="002237F6">
        <w:t>e times the rate of those who had completed Year 12</w:t>
      </w:r>
      <w:r w:rsidR="00887425">
        <w:t xml:space="preserve">. </w:t>
      </w:r>
      <w:bookmarkStart w:id="4" w:name="OLE_LINK1"/>
      <w:r w:rsidR="00887425">
        <w:t xml:space="preserve">Australians with less than Year 12 qualifications also have a higher risk of experiencing deep exclusion </w:t>
      </w:r>
      <w:bookmarkEnd w:id="4"/>
      <w:r w:rsidR="002237F6">
        <w:t>(</w:t>
      </w:r>
      <w:r>
        <w:t>figure 4.</w:t>
      </w:r>
      <w:r w:rsidR="00156154">
        <w:t>6</w:t>
      </w:r>
      <w:r>
        <w:t xml:space="preserve">, </w:t>
      </w:r>
      <w:r w:rsidR="002237F6">
        <w:t xml:space="preserve">Azpitarte </w:t>
      </w:r>
      <w:r w:rsidR="008E7121">
        <w:t>2012</w:t>
      </w:r>
      <w:r w:rsidR="00887425">
        <w:t>b</w:t>
      </w:r>
      <w:r w:rsidR="002237F6">
        <w:t xml:space="preserve">). </w:t>
      </w:r>
    </w:p>
    <w:p w:rsidR="00636A6D" w:rsidRDefault="008A5CB5" w:rsidP="005D2280">
      <w:pPr>
        <w:pStyle w:val="BodyText"/>
      </w:pPr>
      <w:r>
        <w:t xml:space="preserve">Young people with minimal qualifications </w:t>
      </w:r>
      <w:r w:rsidR="001712E3">
        <w:t xml:space="preserve">and </w:t>
      </w:r>
      <w:r>
        <w:t xml:space="preserve">little </w:t>
      </w:r>
      <w:r w:rsidR="001712E3">
        <w:t xml:space="preserve">or no </w:t>
      </w:r>
      <w:r>
        <w:t xml:space="preserve">training or experience can find it difficult to enter the labour market and secure permanent employment. This is particularly the case in more difficult economic times, and </w:t>
      </w:r>
      <w:r w:rsidR="008E7121">
        <w:t xml:space="preserve">during </w:t>
      </w:r>
      <w:r>
        <w:t xml:space="preserve">such times they can also be among the first to lose their job. </w:t>
      </w:r>
    </w:p>
    <w:p w:rsidR="00492705" w:rsidRDefault="00492705" w:rsidP="00492705">
      <w:pPr>
        <w:pStyle w:val="FigureTitle"/>
      </w:pPr>
      <w:r>
        <w:rPr>
          <w:b w:val="0"/>
        </w:rPr>
        <w:lastRenderedPageBreak/>
        <w:t xml:space="preserve">Figure </w:t>
      </w:r>
      <w:r w:rsidR="00E529CA">
        <w:rPr>
          <w:b w:val="0"/>
        </w:rPr>
        <w:t>4.</w:t>
      </w:r>
      <w:r w:rsidR="008E6E9D">
        <w:rPr>
          <w:b w:val="0"/>
          <w:noProof/>
        </w:rPr>
        <w:t>6</w:t>
      </w:r>
      <w:r>
        <w:tab/>
        <w:t>Deep social exclusion by education attainment</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492705">
        <w:tc>
          <w:tcPr>
            <w:tcW w:w="8777" w:type="dxa"/>
          </w:tcPr>
          <w:p w:rsidR="00492705" w:rsidRDefault="009A0F63">
            <w:pPr>
              <w:pStyle w:val="Figure"/>
            </w:pPr>
            <w:r>
              <w:pict>
                <v:shape id="_x0000_i1030" type="#_x0000_t75" alt="This figure shows that Australians with less than Year 12 qualifications also have a higher risk of experiencing deep exclusion" style="width:423.75pt;height:227.25pt">
                  <v:imagedata r:id="rId15" o:title=""/>
                </v:shape>
              </w:pict>
            </w:r>
          </w:p>
        </w:tc>
      </w:tr>
    </w:tbl>
    <w:p w:rsidR="00492705" w:rsidRDefault="00492705" w:rsidP="00492705">
      <w:pPr>
        <w:pStyle w:val="Source"/>
      </w:pPr>
      <w:r>
        <w:rPr>
          <w:i/>
        </w:rPr>
        <w:t>Data source</w:t>
      </w:r>
      <w:r w:rsidRPr="00167F06">
        <w:t xml:space="preserve">: </w:t>
      </w:r>
      <w:r>
        <w:t xml:space="preserve">Azpitarte </w:t>
      </w:r>
      <w:r w:rsidR="00305655">
        <w:t>(</w:t>
      </w:r>
      <w:r>
        <w:t>2012b).</w:t>
      </w:r>
    </w:p>
    <w:p w:rsidR="008A5CB5" w:rsidRDefault="00636A6D" w:rsidP="00273767">
      <w:pPr>
        <w:pStyle w:val="BodyText"/>
      </w:pPr>
      <w:r>
        <w:t>Just over 8</w:t>
      </w:r>
      <w:r w:rsidR="000D5215">
        <w:t>1</w:t>
      </w:r>
      <w:r>
        <w:t xml:space="preserve"> per cent of young Australians (15</w:t>
      </w:r>
      <w:r w:rsidR="00B37BB2">
        <w:noBreakHyphen/>
      </w:r>
      <w:r>
        <w:t>24 years) were fully engaged in education or training and/or work in 201</w:t>
      </w:r>
      <w:r w:rsidR="003D1A1F">
        <w:t>2</w:t>
      </w:r>
      <w:r>
        <w:t xml:space="preserve"> (ABS 201</w:t>
      </w:r>
      <w:r w:rsidR="000D5215">
        <w:t>2</w:t>
      </w:r>
      <w:r w:rsidR="000D00CB">
        <w:t>c</w:t>
      </w:r>
      <w:r>
        <w:t xml:space="preserve">). </w:t>
      </w:r>
      <w:r w:rsidR="00C13638">
        <w:t>Analysis based on 2009 data shows that o</w:t>
      </w:r>
      <w:r>
        <w:t>f those young people not fully engaged in education, training and/or work, 47 per cent had not competed Year 12</w:t>
      </w:r>
      <w:r w:rsidR="00C13638">
        <w:t>, 29 per cent were living in areas belonging to the lowest quintile of relative socioeconomic disadvantage and 15 per</w:t>
      </w:r>
      <w:r w:rsidR="001F3180">
        <w:t> </w:t>
      </w:r>
      <w:r w:rsidR="00C13638">
        <w:t xml:space="preserve">cent were mothers (ABS 2010c). </w:t>
      </w:r>
    </w:p>
    <w:p w:rsidR="002237F6" w:rsidRDefault="002237F6" w:rsidP="002237F6">
      <w:pPr>
        <w:pStyle w:val="BodyText"/>
      </w:pPr>
      <w:r>
        <w:t>In Australia, and in many OECD countries, youth unemployment rates (for 15</w:t>
      </w:r>
      <w:r w:rsidR="00B37BB2">
        <w:noBreakHyphen/>
      </w:r>
      <w:r>
        <w:t>24 year olds) are about twice those for the population as a whole</w:t>
      </w:r>
      <w:r w:rsidR="008715FA">
        <w:t xml:space="preserve">. </w:t>
      </w:r>
      <w:r>
        <w:t xml:space="preserve">Spells of unemployment or joblessness </w:t>
      </w:r>
      <w:r w:rsidR="006734D3">
        <w:t xml:space="preserve">when </w:t>
      </w:r>
      <w:r>
        <w:t>young, particularly if for longer periods, carr</w:t>
      </w:r>
      <w:r w:rsidR="00E84DE3">
        <w:t>y</w:t>
      </w:r>
      <w:r>
        <w:t xml:space="preserve"> the risk of lasting effects on earnings and employment (known as scarring) — particularly when the person also has other characteristics that place them at risk of disadvantage</w:t>
      </w:r>
      <w:r w:rsidR="008C416D">
        <w:t xml:space="preserve"> (OECD 201</w:t>
      </w:r>
      <w:r w:rsidR="004F47C8">
        <w:t>2d</w:t>
      </w:r>
      <w:r w:rsidR="008C416D">
        <w:t>)</w:t>
      </w:r>
      <w:r>
        <w:t xml:space="preserve">. The experience of unemployment may also reduce the incentive to search for work. </w:t>
      </w:r>
    </w:p>
    <w:p w:rsidR="004D16EC" w:rsidRDefault="004D16EC" w:rsidP="00AB0923">
      <w:pPr>
        <w:pStyle w:val="BodyText"/>
      </w:pPr>
      <w:r>
        <w:rPr>
          <w:rFonts w:eastAsia="DIN-Regular"/>
        </w:rPr>
        <w:t xml:space="preserve">Early school leavers are also likely to have lower </w:t>
      </w:r>
      <w:r w:rsidR="00085E09">
        <w:rPr>
          <w:rFonts w:eastAsia="DIN-Regular"/>
        </w:rPr>
        <w:t xml:space="preserve">paid </w:t>
      </w:r>
      <w:r>
        <w:rPr>
          <w:rFonts w:eastAsia="DIN-Regular"/>
        </w:rPr>
        <w:t>jobs than those with Year 12 and higher education</w:t>
      </w:r>
      <w:r w:rsidR="00AB0923">
        <w:rPr>
          <w:rFonts w:eastAsia="DIN-Regular"/>
        </w:rPr>
        <w:t xml:space="preserve"> </w:t>
      </w:r>
      <w:r w:rsidR="00AB0923">
        <w:t>(figure 4.</w:t>
      </w:r>
      <w:r w:rsidR="00156154">
        <w:t>7</w:t>
      </w:r>
      <w:r w:rsidR="00AB0923">
        <w:t>).</w:t>
      </w:r>
      <w:r w:rsidR="00AB0923">
        <w:rPr>
          <w:rFonts w:eastAsia="DIN-Regular"/>
        </w:rPr>
        <w:t xml:space="preserve"> </w:t>
      </w:r>
    </w:p>
    <w:p w:rsidR="002C3F62" w:rsidRDefault="002C3F62">
      <w:pPr>
        <w:pStyle w:val="FigureTitle"/>
      </w:pPr>
      <w:r>
        <w:rPr>
          <w:b w:val="0"/>
        </w:rPr>
        <w:lastRenderedPageBreak/>
        <w:t xml:space="preserve">Figure </w:t>
      </w:r>
      <w:r w:rsidR="00E529CA">
        <w:rPr>
          <w:b w:val="0"/>
        </w:rPr>
        <w:t>4.</w:t>
      </w:r>
      <w:r w:rsidR="008E6E9D">
        <w:rPr>
          <w:b w:val="0"/>
          <w:noProof/>
        </w:rPr>
        <w:t>7</w:t>
      </w:r>
      <w:r>
        <w:tab/>
      </w:r>
      <w:r w:rsidR="008E7FDD">
        <w:t>Average annual employee income of Australians of working age, 25-59 years, 2011-12</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2C3F62" w:rsidTr="002C3F62">
        <w:tc>
          <w:tcPr>
            <w:tcW w:w="8777" w:type="dxa"/>
          </w:tcPr>
          <w:p w:rsidR="002C3F62" w:rsidRDefault="009A0F63">
            <w:pPr>
              <w:pStyle w:val="Figure"/>
            </w:pPr>
            <w:r>
              <w:pict>
                <v:shape id="_x0000_i1031" type="#_x0000_t75" alt="This figure shows early school leavers are also likely to have lower paid jobs than those with Year 12 and higher education " style="width:417pt;height:229.5pt">
                  <v:imagedata r:id="rId16" o:title=""/>
                </v:shape>
              </w:pict>
            </w:r>
          </w:p>
        </w:tc>
      </w:tr>
    </w:tbl>
    <w:p w:rsidR="0019741B" w:rsidRDefault="00085E09" w:rsidP="009852CE">
      <w:pPr>
        <w:pStyle w:val="Source"/>
      </w:pPr>
      <w:r>
        <w:rPr>
          <w:i/>
        </w:rPr>
        <w:t>S</w:t>
      </w:r>
      <w:r w:rsidR="008E7FDD">
        <w:rPr>
          <w:i/>
        </w:rPr>
        <w:t>ource</w:t>
      </w:r>
      <w:r>
        <w:rPr>
          <w:i/>
        </w:rPr>
        <w:t>s</w:t>
      </w:r>
      <w:r w:rsidR="008E7FDD" w:rsidRPr="00167F06">
        <w:t xml:space="preserve">: </w:t>
      </w:r>
      <w:r w:rsidR="008E7121">
        <w:t xml:space="preserve">Cassells et al. (2012), </w:t>
      </w:r>
      <w:r w:rsidR="008E7FDD">
        <w:t xml:space="preserve">NATSEM calculations from 2009-10 </w:t>
      </w:r>
      <w:r w:rsidR="00214715">
        <w:t>S</w:t>
      </w:r>
      <w:r w:rsidR="008E7FDD">
        <w:t xml:space="preserve">urvey of Income and </w:t>
      </w:r>
      <w:r w:rsidR="00214715">
        <w:t xml:space="preserve">Housing, </w:t>
      </w:r>
      <w:r w:rsidR="008E7FDD">
        <w:t xml:space="preserve">Basic Confidentialised Unit Record. </w:t>
      </w:r>
    </w:p>
    <w:p w:rsidR="00AB0923" w:rsidRDefault="00AB0923" w:rsidP="00AB0923">
      <w:pPr>
        <w:pStyle w:val="BodyText"/>
      </w:pPr>
      <w:r>
        <w:t>Average annual income data presented in a recent AMP.NATSEM Income and Wealth Report (</w:t>
      </w:r>
      <w:r w:rsidR="00DA3809">
        <w:t>Cassells et al. </w:t>
      </w:r>
      <w:r>
        <w:t>2012) shows that:</w:t>
      </w:r>
    </w:p>
    <w:p w:rsidR="00AB0923" w:rsidRDefault="00AB0923" w:rsidP="00AB0923">
      <w:pPr>
        <w:pStyle w:val="ListBullet"/>
      </w:pPr>
      <w:r>
        <w:t>early in their working life, Australians with a Bachelor Degree earn more annually than all other education categories</w:t>
      </w:r>
    </w:p>
    <w:p w:rsidR="00AB0923" w:rsidRDefault="00AB0923" w:rsidP="00AB0923">
      <w:pPr>
        <w:pStyle w:val="ListBullet"/>
      </w:pPr>
      <w:r>
        <w:t>the gap between those with a higher education qualifications and those with lower education outcomes continues to widen across the life cycle, with the earnings of Australians with a Postgraduate degree over taking those with a Bachelor degree at around 35</w:t>
      </w:r>
      <w:r w:rsidR="00B37BB2">
        <w:noBreakHyphen/>
      </w:r>
      <w:r>
        <w:t>39 years</w:t>
      </w:r>
    </w:p>
    <w:p w:rsidR="00AB0923" w:rsidRDefault="00AB0923" w:rsidP="00AB0923">
      <w:pPr>
        <w:pStyle w:val="ListBullet"/>
      </w:pPr>
      <w:r>
        <w:t>the earning gap widens in the 40s and early 50s, with more educated people experiencing a steep income growth trajectory as they advance in their professional careers</w:t>
      </w:r>
    </w:p>
    <w:p w:rsidR="00AB0923" w:rsidRDefault="00AB0923" w:rsidP="00AB0923">
      <w:pPr>
        <w:pStyle w:val="ListBullet"/>
      </w:pPr>
      <w:r>
        <w:t>average salaries of those with low educational attainment increase only marginally over their working life.</w:t>
      </w:r>
    </w:p>
    <w:p w:rsidR="00636A6D" w:rsidRPr="00D306F7" w:rsidRDefault="00DA3809" w:rsidP="00636A6D">
      <w:pPr>
        <w:pStyle w:val="BodyText"/>
      </w:pPr>
      <w:r>
        <w:t xml:space="preserve">Cassells et al. </w:t>
      </w:r>
      <w:r w:rsidR="002E0EC3">
        <w:t xml:space="preserve">(2012) </w:t>
      </w:r>
      <w:r>
        <w:t>es</w:t>
      </w:r>
      <w:r w:rsidR="00636A6D">
        <w:t xml:space="preserve">timated that a person with a postgraduate degree will earn almost 1.8 times the projected lifetime earnings of a person with Year 11 or less education. </w:t>
      </w:r>
    </w:p>
    <w:p w:rsidR="0051010C" w:rsidRDefault="0051010C" w:rsidP="0051010C">
      <w:pPr>
        <w:pStyle w:val="Heading3"/>
      </w:pPr>
      <w:r>
        <w:lastRenderedPageBreak/>
        <w:t>Education and intergenerational mobility</w:t>
      </w:r>
    </w:p>
    <w:p w:rsidR="00725384" w:rsidRDefault="00725384" w:rsidP="0051010C">
      <w:pPr>
        <w:pStyle w:val="BodyText"/>
      </w:pPr>
      <w:r>
        <w:t>A</w:t>
      </w:r>
      <w:r w:rsidR="00A35B91">
        <w:t>ccess to and participation in higher education can increase life opportunities, particularly for children from low socioeconomic backgrounds</w:t>
      </w:r>
      <w:r>
        <w:t>, but as d</w:t>
      </w:r>
      <w:r w:rsidR="00E85E0B">
        <w:t>’Addio</w:t>
      </w:r>
      <w:r>
        <w:t> </w:t>
      </w:r>
      <w:r w:rsidR="00E85E0B">
        <w:t>(200</w:t>
      </w:r>
      <w:r w:rsidR="000567C6">
        <w:t>7</w:t>
      </w:r>
      <w:r w:rsidR="00E85E0B">
        <w:t>,</w:t>
      </w:r>
      <w:r w:rsidR="009018C5">
        <w:t> </w:t>
      </w:r>
      <w:r w:rsidR="00E85E0B">
        <w:t>p.</w:t>
      </w:r>
      <w:r>
        <w:t> </w:t>
      </w:r>
      <w:r w:rsidR="00E85E0B">
        <w:t xml:space="preserve">4) said </w:t>
      </w:r>
      <w:r>
        <w:t>‘</w:t>
      </w:r>
      <w:r w:rsidR="00E85E0B">
        <w:t>educational differences tend to persist across generations</w:t>
      </w:r>
      <w:r>
        <w:t>’</w:t>
      </w:r>
      <w:r w:rsidR="00E85E0B">
        <w:t xml:space="preserve">. </w:t>
      </w:r>
      <w:r>
        <w:t xml:space="preserve">Defining social and intergenerational mobility, d’Addio said: </w:t>
      </w:r>
    </w:p>
    <w:p w:rsidR="00725384" w:rsidRDefault="00725384" w:rsidP="00273767">
      <w:pPr>
        <w:pStyle w:val="Quote"/>
      </w:pPr>
      <w:r>
        <w:t>Social mobility refers to the extent to which, in a given society, individuals’ social status changes either within the life-course (intra</w:t>
      </w:r>
      <w:r>
        <w:noBreakHyphen/>
        <w:t>generational) or across generations (intergenerational). Intergenerational mobility — which implies the simultaneous consideration of the position of parents and their offspring in society — is therefore only one aspect of social mobility. (p. 12)</w:t>
      </w:r>
    </w:p>
    <w:p w:rsidR="0051010C" w:rsidRDefault="008A5CB5" w:rsidP="0051010C">
      <w:pPr>
        <w:pStyle w:val="BodyText"/>
        <w:rPr>
          <w:rFonts w:eastAsia="DIN-Regular"/>
        </w:rPr>
      </w:pPr>
      <w:r>
        <w:t xml:space="preserve">While the </w:t>
      </w:r>
      <w:r w:rsidR="0051010C">
        <w:rPr>
          <w:rFonts w:eastAsia="DIN-Regular"/>
        </w:rPr>
        <w:t>proportion of young Australians (20 to 24 years) with Year 12 qualifications has increased over the last decade (from 71 per cent in 2001 to 78 per</w:t>
      </w:r>
      <w:r w:rsidR="00D83725">
        <w:rPr>
          <w:rFonts w:eastAsia="DIN-Regular"/>
        </w:rPr>
        <w:t> </w:t>
      </w:r>
      <w:r w:rsidR="0051010C">
        <w:rPr>
          <w:rFonts w:eastAsia="DIN-Regular"/>
        </w:rPr>
        <w:t xml:space="preserve">cent in 2010), students </w:t>
      </w:r>
      <w:r w:rsidR="008E7121">
        <w:rPr>
          <w:rFonts w:eastAsia="DIN-Regular"/>
        </w:rPr>
        <w:t>for which b</w:t>
      </w:r>
      <w:r w:rsidR="0051010C">
        <w:rPr>
          <w:rFonts w:eastAsia="DIN-Regular"/>
        </w:rPr>
        <w:t xml:space="preserve">oth parents/guardians have Year 12 qualifications continue to be more likely to complete </w:t>
      </w:r>
      <w:r w:rsidR="008E7121">
        <w:rPr>
          <w:rFonts w:eastAsia="DIN-Regular"/>
        </w:rPr>
        <w:t>Y</w:t>
      </w:r>
      <w:r w:rsidR="0051010C">
        <w:rPr>
          <w:rFonts w:eastAsia="DIN-Regular"/>
        </w:rPr>
        <w:t xml:space="preserve">ear 12 (90 per cent), than those with </w:t>
      </w:r>
      <w:r w:rsidR="00956A4D">
        <w:rPr>
          <w:rFonts w:eastAsia="DIN-Regular"/>
        </w:rPr>
        <w:t xml:space="preserve">only </w:t>
      </w:r>
      <w:r w:rsidR="0051010C">
        <w:rPr>
          <w:rFonts w:eastAsia="DIN-Regular"/>
        </w:rPr>
        <w:t>one or neither parent/guardian having attained Year 12 (78 and 68 per cent respectively)</w:t>
      </w:r>
      <w:r w:rsidR="0014768E">
        <w:rPr>
          <w:rFonts w:eastAsia="DIN-Regular"/>
        </w:rPr>
        <w:t xml:space="preserve"> (ABS 2011a)</w:t>
      </w:r>
      <w:r w:rsidR="0051010C">
        <w:rPr>
          <w:rFonts w:eastAsia="DIN-Regular"/>
        </w:rPr>
        <w:t xml:space="preserve">. </w:t>
      </w:r>
    </w:p>
    <w:p w:rsidR="0051010C" w:rsidRDefault="009C0B77" w:rsidP="0051010C">
      <w:pPr>
        <w:pStyle w:val="BodyText"/>
        <w:rPr>
          <w:rFonts w:eastAsia="DIN-Regular"/>
        </w:rPr>
      </w:pPr>
      <w:r>
        <w:rPr>
          <w:rFonts w:eastAsia="DIN-Regular"/>
        </w:rPr>
        <w:t xml:space="preserve">Students in non-metropolitan </w:t>
      </w:r>
      <w:r w:rsidR="00FC3771">
        <w:rPr>
          <w:rFonts w:eastAsia="DIN-Regular"/>
        </w:rPr>
        <w:t>areas</w:t>
      </w:r>
      <w:r>
        <w:rPr>
          <w:rFonts w:eastAsia="DIN-Regular"/>
        </w:rPr>
        <w:t xml:space="preserve"> have lower rates of Year 12 attainment. In 2010, 81 per cent of young adults aged </w:t>
      </w:r>
      <w:r w:rsidR="0051010C">
        <w:rPr>
          <w:rFonts w:eastAsia="DIN-Regular"/>
        </w:rPr>
        <w:t>20</w:t>
      </w:r>
      <w:r>
        <w:rPr>
          <w:rFonts w:eastAsia="DIN-Regular"/>
        </w:rPr>
        <w:t xml:space="preserve"> to </w:t>
      </w:r>
      <w:r w:rsidR="0051010C">
        <w:rPr>
          <w:rFonts w:eastAsia="DIN-Regular"/>
        </w:rPr>
        <w:t>24 years</w:t>
      </w:r>
      <w:r>
        <w:rPr>
          <w:rFonts w:eastAsia="DIN-Regular"/>
        </w:rPr>
        <w:t xml:space="preserve"> from major cities attained Year 12, compared to 67 per cent of students from inner or outer regional areas and 64 per cent from </w:t>
      </w:r>
      <w:r w:rsidR="007329A4">
        <w:rPr>
          <w:rFonts w:eastAsia="DIN-Regular"/>
        </w:rPr>
        <w:t xml:space="preserve">remote or very remote areas. </w:t>
      </w:r>
      <w:r w:rsidR="0051010C">
        <w:rPr>
          <w:rFonts w:eastAsia="DIN-Regular"/>
        </w:rPr>
        <w:t xml:space="preserve">Indigenous Australians have much lower rates of Year 12 retention </w:t>
      </w:r>
      <w:r w:rsidR="00986901">
        <w:rPr>
          <w:rFonts w:eastAsia="DIN-Regular"/>
        </w:rPr>
        <w:t xml:space="preserve">(around one-third) </w:t>
      </w:r>
      <w:r w:rsidR="0051010C">
        <w:rPr>
          <w:rFonts w:eastAsia="DIN-Regular"/>
        </w:rPr>
        <w:t xml:space="preserve">when compared with </w:t>
      </w:r>
      <w:r w:rsidR="00AB16D0">
        <w:rPr>
          <w:rFonts w:eastAsia="DIN-Regular"/>
        </w:rPr>
        <w:t>non-Indigenous Australians</w:t>
      </w:r>
      <w:r w:rsidR="00986901">
        <w:rPr>
          <w:rFonts w:eastAsia="DIN-Regular"/>
        </w:rPr>
        <w:t xml:space="preserve"> (ABS 2011</w:t>
      </w:r>
      <w:r w:rsidR="0014768E">
        <w:rPr>
          <w:rFonts w:eastAsia="DIN-Regular"/>
        </w:rPr>
        <w:t>a</w:t>
      </w:r>
      <w:r w:rsidR="00986901">
        <w:rPr>
          <w:rFonts w:eastAsia="DIN-Regular"/>
        </w:rPr>
        <w:t>).</w:t>
      </w:r>
    </w:p>
    <w:p w:rsidR="0051010C" w:rsidRDefault="0051010C" w:rsidP="0051010C">
      <w:pPr>
        <w:pStyle w:val="BodyText"/>
        <w:rPr>
          <w:rFonts w:eastAsia="DIN-Regular"/>
        </w:rPr>
      </w:pPr>
      <w:r>
        <w:rPr>
          <w:rFonts w:eastAsia="DIN-Regular"/>
        </w:rPr>
        <w:t>U</w:t>
      </w:r>
      <w:r w:rsidRPr="001374B2">
        <w:rPr>
          <w:rFonts w:eastAsia="DIN-Regular"/>
        </w:rPr>
        <w:t xml:space="preserve">niversity access rates for students from low socioeconomic backgrounds </w:t>
      </w:r>
      <w:r>
        <w:rPr>
          <w:rFonts w:eastAsia="DIN-Regular"/>
        </w:rPr>
        <w:t xml:space="preserve">are also less than half those for </w:t>
      </w:r>
      <w:r w:rsidRPr="001374B2">
        <w:rPr>
          <w:rFonts w:eastAsia="DIN-Regular"/>
        </w:rPr>
        <w:t xml:space="preserve">students from high socioeconomic backgrounds. </w:t>
      </w:r>
      <w:r>
        <w:rPr>
          <w:rFonts w:eastAsia="DIN-Regular"/>
        </w:rPr>
        <w:t>HILDA data show that in 20</w:t>
      </w:r>
      <w:r w:rsidR="003E5448">
        <w:rPr>
          <w:rFonts w:eastAsia="DIN-Regular"/>
        </w:rPr>
        <w:t>09</w:t>
      </w:r>
      <w:r>
        <w:rPr>
          <w:rFonts w:eastAsia="DIN-Regular"/>
        </w:rPr>
        <w:t xml:space="preserve">, 15 per cent of university students aged 18-25 years enrolled in a bachelor degree were from a low SES background. The proportion of high SES students was around 44 per cent for all </w:t>
      </w:r>
      <w:r w:rsidR="00AF6544">
        <w:rPr>
          <w:rFonts w:eastAsia="DIN-Regular"/>
        </w:rPr>
        <w:t>enrol</w:t>
      </w:r>
      <w:r w:rsidR="009633C5">
        <w:rPr>
          <w:rFonts w:eastAsia="DIN-Regular"/>
        </w:rPr>
        <w:t>l</w:t>
      </w:r>
      <w:r w:rsidR="00AF6544">
        <w:rPr>
          <w:rFonts w:eastAsia="DIN-Regular"/>
        </w:rPr>
        <w:t xml:space="preserve">ees </w:t>
      </w:r>
      <w:r>
        <w:rPr>
          <w:rFonts w:eastAsia="DIN-Regular"/>
        </w:rPr>
        <w:t xml:space="preserve">(Cassells et al. 2011). </w:t>
      </w:r>
    </w:p>
    <w:p w:rsidR="001B6F0B" w:rsidRDefault="001B6F0B" w:rsidP="001B6F0B">
      <w:pPr>
        <w:pStyle w:val="BodyText"/>
      </w:pPr>
      <w:r>
        <w:rPr>
          <w:rFonts w:eastAsia="DIN-Regular"/>
        </w:rPr>
        <w:t xml:space="preserve">Also, a person whose father has achieved a university degree </w:t>
      </w:r>
      <w:r w:rsidR="009633C5">
        <w:rPr>
          <w:rFonts w:eastAsia="DIN-Regular"/>
        </w:rPr>
        <w:t>is</w:t>
      </w:r>
      <w:r>
        <w:rPr>
          <w:rFonts w:eastAsia="DIN-Regular"/>
        </w:rPr>
        <w:t xml:space="preserve"> much more likely to go on to university </w:t>
      </w:r>
      <w:r>
        <w:t xml:space="preserve">— 66 per cent compared to </w:t>
      </w:r>
      <w:r w:rsidR="009633C5">
        <w:t xml:space="preserve">29 per cent for </w:t>
      </w:r>
      <w:r>
        <w:t>those whose father only obtained Year 10 or below (figure 4.</w:t>
      </w:r>
      <w:r w:rsidR="00156154">
        <w:t>8</w:t>
      </w:r>
      <w:r>
        <w:t xml:space="preserve">). </w:t>
      </w:r>
      <w:r w:rsidR="00F40269">
        <w:t>Similar patterns emerged for sons and daughters</w:t>
      </w:r>
      <w:r w:rsidR="009100D6">
        <w:t>,</w:t>
      </w:r>
      <w:r w:rsidR="00F40269">
        <w:t xml:space="preserve"> but daughters were found to be more likely to hold a university degree than son</w:t>
      </w:r>
      <w:r w:rsidR="00B944FC">
        <w:t>s</w:t>
      </w:r>
      <w:r w:rsidR="00F40269">
        <w:t xml:space="preserve"> across all levels of </w:t>
      </w:r>
      <w:r w:rsidR="001F0BE6">
        <w:t xml:space="preserve">father </w:t>
      </w:r>
      <w:r w:rsidR="00F40269">
        <w:t xml:space="preserve">educational attainment (sons were more likely to hold a vocational qualification than daughters). </w:t>
      </w:r>
    </w:p>
    <w:p w:rsidR="001B6F0B" w:rsidRDefault="001B6F0B" w:rsidP="001B6F0B">
      <w:pPr>
        <w:pStyle w:val="FigureTitle"/>
      </w:pPr>
      <w:r>
        <w:rPr>
          <w:b w:val="0"/>
        </w:rPr>
        <w:lastRenderedPageBreak/>
        <w:t xml:space="preserve">Figure </w:t>
      </w:r>
      <w:r w:rsidR="00E529CA">
        <w:rPr>
          <w:b w:val="0"/>
        </w:rPr>
        <w:t>4.</w:t>
      </w:r>
      <w:r w:rsidR="008E6E9D">
        <w:rPr>
          <w:b w:val="0"/>
          <w:noProof/>
        </w:rPr>
        <w:t>8</w:t>
      </w:r>
      <w:r>
        <w:tab/>
        <w:t>Highest educational attainment of Australians aged 30-44 years, by highest educational attainment of father</w:t>
      </w:r>
      <w:r w:rsidRPr="00441DFA">
        <w:rPr>
          <w:rStyle w:val="NoteLabel"/>
        </w:rPr>
        <w:t>a</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1B6F0B" w:rsidTr="004E4E08">
        <w:tc>
          <w:tcPr>
            <w:tcW w:w="8777" w:type="dxa"/>
          </w:tcPr>
          <w:p w:rsidR="001B6F0B" w:rsidRDefault="009A0F63" w:rsidP="001B6F0B">
            <w:pPr>
              <w:pStyle w:val="Figure"/>
            </w:pPr>
            <w:r>
              <w:pict>
                <v:shape id="_x0000_i1032" type="#_x0000_t75" alt="This figure shows that a person whose father has achieved a university degree is much more likely to go on to university — 66 per cent compared to 29 per cent for those whose father only obtained Year 10 or below " style="width:417pt;height:221.25pt">
                  <v:imagedata r:id="rId17" o:title=""/>
                </v:shape>
              </w:pict>
            </w:r>
          </w:p>
        </w:tc>
      </w:tr>
    </w:tbl>
    <w:p w:rsidR="001B6F0B" w:rsidRDefault="001B6F0B" w:rsidP="001B6F0B">
      <w:pPr>
        <w:pStyle w:val="Note"/>
      </w:pPr>
      <w:r>
        <w:rPr>
          <w:rStyle w:val="NoteLabel"/>
        </w:rPr>
        <w:t>a</w:t>
      </w:r>
      <w:r>
        <w:t xml:space="preserve"> Educational attainment of father is the educational attainment of the father when the child was aged 14 years. Where the father was not living in the household at age 14, the mother’s education level was used. </w:t>
      </w:r>
    </w:p>
    <w:p w:rsidR="001B6F0B" w:rsidRDefault="001B6F0B" w:rsidP="001B6F0B">
      <w:pPr>
        <w:pStyle w:val="Source"/>
      </w:pPr>
      <w:r>
        <w:rPr>
          <w:i/>
        </w:rPr>
        <w:t>Data source</w:t>
      </w:r>
      <w:r w:rsidRPr="00167F06">
        <w:t xml:space="preserve">: </w:t>
      </w:r>
      <w:r>
        <w:t>Cassells et al. (2011), based on HILDA.</w:t>
      </w:r>
    </w:p>
    <w:p w:rsidR="008C416D" w:rsidRDefault="008C416D" w:rsidP="008C416D">
      <w:pPr>
        <w:pStyle w:val="BodyText"/>
        <w:rPr>
          <w:rFonts w:eastAsia="DIN-Regular"/>
        </w:rPr>
      </w:pPr>
      <w:r>
        <w:rPr>
          <w:rFonts w:eastAsia="DIN-Regular"/>
        </w:rPr>
        <w:t>International comparisons undertaken by the OECD indicate that on average across OECD countries, young people from families with low levels of education in 2009 were less than one</w:t>
      </w:r>
      <w:r>
        <w:rPr>
          <w:rFonts w:eastAsia="DIN-Regular"/>
        </w:rPr>
        <w:noBreakHyphen/>
        <w:t>half (odds of 0.44) as likely to be in higher education, compared to the proportion of such families in the population. For Australia, the corresponding odds of being in higher education for someone whose parents had low educational attainment was similar at 0.47 (OECD 2012</w:t>
      </w:r>
      <w:r w:rsidR="00A10120">
        <w:rPr>
          <w:rFonts w:eastAsia="DIN-Regular"/>
        </w:rPr>
        <w:t>e</w:t>
      </w:r>
      <w:r>
        <w:rPr>
          <w:rFonts w:eastAsia="DIN-Regular"/>
        </w:rPr>
        <w:t xml:space="preserve">). </w:t>
      </w:r>
    </w:p>
    <w:p w:rsidR="00D83725" w:rsidRDefault="00D83725" w:rsidP="00D83725">
      <w:pPr>
        <w:pStyle w:val="BodyText"/>
      </w:pPr>
      <w:r>
        <w:t xml:space="preserve">While some of the gap in educational attainment </w:t>
      </w:r>
      <w:r w:rsidR="00956A4D">
        <w:t xml:space="preserve">of </w:t>
      </w:r>
      <w:r>
        <w:t>students from different backgrounds reflect</w:t>
      </w:r>
      <w:r w:rsidR="009606F3">
        <w:t>s</w:t>
      </w:r>
      <w:r>
        <w:t xml:space="preserve"> differences that emerged during the early years and continued (or widened) during the school years, it may also reflect that young people from lower socioeconomic families have lower aspirations for themselves. Corak (2006), on reviewing the evidence on intergenerational transmission of disadvantage across a number of countries</w:t>
      </w:r>
      <w:r w:rsidR="009606F3">
        <w:t>,</w:t>
      </w:r>
      <w:r>
        <w:t xml:space="preserve"> concluded that:</w:t>
      </w:r>
    </w:p>
    <w:p w:rsidR="00D83725" w:rsidRDefault="00D83725" w:rsidP="00D83725">
      <w:pPr>
        <w:pStyle w:val="Quote"/>
      </w:pPr>
      <w:r>
        <w:t>… the capacity of children to become self</w:t>
      </w:r>
      <w:r>
        <w:noBreakHyphen/>
        <w:t>sufficient and successful adults is compromised not only by monetary poverty, but by poverty of experience, influence, and expectation. This argument calls for broader thinking on the mechanisms and causes of generational mobility, and well may draw public policy into areas of social and labour market policies that touch on the functioning of families. (pp. 32</w:t>
      </w:r>
      <w:r>
        <w:noBreakHyphen/>
        <w:t>33)</w:t>
      </w:r>
    </w:p>
    <w:p w:rsidR="00877D9C" w:rsidRDefault="00877D9C">
      <w:pPr>
        <w:rPr>
          <w:sz w:val="26"/>
          <w:szCs w:val="20"/>
        </w:rPr>
      </w:pPr>
      <w:r>
        <w:br w:type="page"/>
      </w:r>
    </w:p>
    <w:p w:rsidR="001B6F0B" w:rsidRDefault="00AF6544" w:rsidP="007B69FA">
      <w:pPr>
        <w:pStyle w:val="BodyText"/>
      </w:pPr>
      <w:r>
        <w:lastRenderedPageBreak/>
        <w:t xml:space="preserve">There is also evidence to show </w:t>
      </w:r>
      <w:r w:rsidR="001B6F0B">
        <w:t xml:space="preserve">that there is </w:t>
      </w:r>
      <w:r>
        <w:t xml:space="preserve">some </w:t>
      </w:r>
      <w:r w:rsidR="001B6F0B">
        <w:t>intergenerational transmission of income (box 4.</w:t>
      </w:r>
      <w:r w:rsidR="00C505A7">
        <w:t>7</w:t>
      </w:r>
      <w:r w:rsidR="001B6F0B">
        <w:t xml:space="preserve">). For example, Leigh </w:t>
      </w:r>
      <w:r w:rsidR="0079771C">
        <w:t>(</w:t>
      </w:r>
      <w:r w:rsidR="001B6F0B">
        <w:t>2007</w:t>
      </w:r>
      <w:r w:rsidR="0079771C">
        <w:t>)</w:t>
      </w:r>
      <w:r w:rsidR="001B6F0B">
        <w:t xml:space="preserve"> </w:t>
      </w:r>
      <w:r w:rsidR="007B69FA">
        <w:t>found that</w:t>
      </w:r>
      <w:r w:rsidR="009606F3">
        <w:t>,</w:t>
      </w:r>
      <w:r w:rsidR="007B69FA">
        <w:t xml:space="preserve"> compared to sons with fathers in higher earnings quintiles, there was a slightly higher tendency for sons of low</w:t>
      </w:r>
      <w:r w:rsidR="009606F3">
        <w:noBreakHyphen/>
      </w:r>
      <w:r w:rsidR="007B69FA">
        <w:t xml:space="preserve">income fathers to remain at the </w:t>
      </w:r>
      <w:r w:rsidR="009606F3">
        <w:t xml:space="preserve">father’s </w:t>
      </w:r>
      <w:r w:rsidR="007B69FA">
        <w:t xml:space="preserve">level of income and a lower tendency to move to the highest quintile. </w:t>
      </w:r>
    </w:p>
    <w:p w:rsidR="00AB0923" w:rsidRDefault="006D6F68" w:rsidP="00AB0923">
      <w:pPr>
        <w:pStyle w:val="BodyText"/>
      </w:pPr>
      <w:r>
        <w:t xml:space="preserve">Comparing the earnings of Australians aged 30-44 years, based on the highest educational attainment of father (when the 30-44 year olds were 14 years of age), </w:t>
      </w:r>
      <w:r w:rsidR="00AB0923">
        <w:t xml:space="preserve">Cassells et al. (2011) found a clear pattern of higher earnings for individuals whose father had achieved higher education levels. </w:t>
      </w:r>
      <w:r w:rsidR="005B472E">
        <w:t xml:space="preserve">Comparing the </w:t>
      </w:r>
      <w:r>
        <w:t>o</w:t>
      </w:r>
      <w:r w:rsidR="00AB0923">
        <w:t xml:space="preserve">ccupational attainment of children </w:t>
      </w:r>
      <w:r w:rsidR="009606F3">
        <w:t xml:space="preserve">with the occupation of their </w:t>
      </w:r>
      <w:r w:rsidR="00AB0923">
        <w:t xml:space="preserve">fathers also shows that those whose father </w:t>
      </w:r>
      <w:r w:rsidR="004E4B5F">
        <w:t xml:space="preserve">was </w:t>
      </w:r>
      <w:r w:rsidR="00AB0923">
        <w:t xml:space="preserve">in </w:t>
      </w:r>
      <w:r w:rsidR="004E4B5F">
        <w:t xml:space="preserve">a </w:t>
      </w:r>
      <w:r w:rsidR="00AB0923">
        <w:t>higher status occupation</w:t>
      </w:r>
      <w:r w:rsidR="004E4B5F">
        <w:t xml:space="preserve"> are </w:t>
      </w:r>
      <w:r w:rsidR="00AB0923">
        <w:t xml:space="preserve">more likely to be in occupations associated with higher SES. </w:t>
      </w:r>
      <w:r w:rsidR="005B472E">
        <w:t xml:space="preserve">Over </w:t>
      </w:r>
      <w:r w:rsidR="00AB0923">
        <w:t xml:space="preserve">half those whose father </w:t>
      </w:r>
      <w:r w:rsidR="004E4B5F">
        <w:t xml:space="preserve">was a </w:t>
      </w:r>
      <w:r w:rsidR="00AB0923">
        <w:t xml:space="preserve">manager or professional were employed in high status occupational categories, compared with </w:t>
      </w:r>
      <w:r w:rsidR="005B472E">
        <w:t xml:space="preserve">less </w:t>
      </w:r>
      <w:r w:rsidR="00AB0923">
        <w:t>than 30</w:t>
      </w:r>
      <w:r w:rsidR="005B472E">
        <w:t> </w:t>
      </w:r>
      <w:r w:rsidR="00AB0923">
        <w:t>per cent of those whose father</w:t>
      </w:r>
      <w:r w:rsidR="004E4B5F">
        <w:t xml:space="preserve"> was </w:t>
      </w:r>
      <w:r w:rsidR="00AB0923">
        <w:t>in the lowest status occupations</w:t>
      </w:r>
      <w:r>
        <w:t xml:space="preserve">. </w:t>
      </w:r>
    </w:p>
    <w:p w:rsidR="004419A3" w:rsidRDefault="002F1715" w:rsidP="002F1715">
      <w:pPr>
        <w:pStyle w:val="Heading3"/>
      </w:pPr>
      <w:r>
        <w:t>Welfare dependence</w:t>
      </w:r>
    </w:p>
    <w:p w:rsidR="007643D3" w:rsidRDefault="00AB0923" w:rsidP="005B472E">
      <w:pPr>
        <w:pStyle w:val="BodyText"/>
      </w:pPr>
      <w:r>
        <w:t xml:space="preserve">There is limited evidence to suggest that young </w:t>
      </w:r>
      <w:r w:rsidR="00DA7A8A">
        <w:t xml:space="preserve">Australians </w:t>
      </w:r>
      <w:r>
        <w:t xml:space="preserve">raised in families receiving income support have a higher probability of receiving income support (compared to other young people) in the transition period from education to work. </w:t>
      </w:r>
      <w:r w:rsidR="00283449">
        <w:t xml:space="preserve">For example, </w:t>
      </w:r>
      <w:r w:rsidR="002F1715">
        <w:t>Pech and McCoull (2000) found</w:t>
      </w:r>
      <w:r w:rsidR="00283449">
        <w:t xml:space="preserve"> that</w:t>
      </w:r>
      <w:r w:rsidR="007643D3">
        <w:t>:</w:t>
      </w:r>
    </w:p>
    <w:p w:rsidR="002F1715" w:rsidRDefault="002F1715" w:rsidP="007643D3">
      <w:pPr>
        <w:pStyle w:val="ListBullet"/>
      </w:pPr>
      <w:r>
        <w:t xml:space="preserve">over 40 per cent of young Australians whose parents were the most reliant on income support received income support during the year they turned 18 (compared with less than 15 per cent of </w:t>
      </w:r>
      <w:r w:rsidR="00DA7A8A">
        <w:t xml:space="preserve">those </w:t>
      </w:r>
      <w:r>
        <w:t xml:space="preserve">whose parents received the least income support). Most of the income support to the young Australians was unemployment benefits and </w:t>
      </w:r>
      <w:r w:rsidR="007643D3">
        <w:t xml:space="preserve">was </w:t>
      </w:r>
      <w:r>
        <w:t>short</w:t>
      </w:r>
      <w:r w:rsidR="004E4B5F">
        <w:noBreakHyphen/>
      </w:r>
      <w:r>
        <w:t>term in nature</w:t>
      </w:r>
    </w:p>
    <w:p w:rsidR="00D6532E" w:rsidRDefault="007203D4" w:rsidP="007643D3">
      <w:pPr>
        <w:pStyle w:val="ListBullet"/>
      </w:pPr>
      <w:r>
        <w:t>just under 7 per cent of young people experienced high or maximum income support dependence between their 16</w:t>
      </w:r>
      <w:r w:rsidRPr="007203D4">
        <w:rPr>
          <w:vertAlign w:val="superscript"/>
        </w:rPr>
        <w:t>th</w:t>
      </w:r>
      <w:r>
        <w:t xml:space="preserve"> and 19</w:t>
      </w:r>
      <w:r w:rsidRPr="007203D4">
        <w:rPr>
          <w:vertAlign w:val="superscript"/>
        </w:rPr>
        <w:t>th</w:t>
      </w:r>
      <w:r>
        <w:t xml:space="preserve"> birthdays. Also a gradient was evident based on the extent to which the young person’s parents received income support — from around </w:t>
      </w:r>
      <w:r w:rsidR="002D1136">
        <w:t xml:space="preserve">2 </w:t>
      </w:r>
      <w:r w:rsidR="00D6532E">
        <w:t xml:space="preserve">per cent </w:t>
      </w:r>
      <w:r w:rsidR="002D1136">
        <w:t>of</w:t>
      </w:r>
      <w:r w:rsidR="00D6532E">
        <w:t xml:space="preserve"> </w:t>
      </w:r>
      <w:r>
        <w:t xml:space="preserve">young people </w:t>
      </w:r>
      <w:r w:rsidR="008E5277">
        <w:t xml:space="preserve">whose </w:t>
      </w:r>
      <w:r>
        <w:t xml:space="preserve">parents received the least income support to just under 17 per cent for those whose </w:t>
      </w:r>
      <w:r w:rsidR="00D6532E">
        <w:t xml:space="preserve">parents received the </w:t>
      </w:r>
      <w:r>
        <w:t xml:space="preserve">most </w:t>
      </w:r>
      <w:r w:rsidR="00D6532E">
        <w:t xml:space="preserve">income support. </w:t>
      </w:r>
    </w:p>
    <w:p w:rsidR="003F3D7E" w:rsidRDefault="003F3D7E" w:rsidP="003F3D7E">
      <w:pPr>
        <w:pStyle w:val="BodyText"/>
      </w:pPr>
      <w:r>
        <w:t>Th</w:t>
      </w:r>
      <w:r w:rsidR="00283449">
        <w:t xml:space="preserve">is </w:t>
      </w:r>
      <w:r>
        <w:t>stud</w:t>
      </w:r>
      <w:r w:rsidR="00283449">
        <w:t>y</w:t>
      </w:r>
      <w:r>
        <w:t>, however, only cover</w:t>
      </w:r>
      <w:r w:rsidR="00283449">
        <w:t>s</w:t>
      </w:r>
      <w:r>
        <w:t xml:space="preserve"> a stage of transition from dependency on the family to economic independence (between 16 and 19 years). Further research is required to ascertain the extent to which the findings are sustained as young people enter adulthood. </w:t>
      </w:r>
    </w:p>
    <w:p w:rsidR="003F3D7E" w:rsidRDefault="003F3D7E" w:rsidP="003F3D7E">
      <w:pPr>
        <w:pStyle w:val="ListBullet"/>
        <w:numPr>
          <w:ilvl w:val="0"/>
          <w:numId w:val="0"/>
        </w:numPr>
        <w:ind w:left="340" w:hanging="340"/>
      </w:pPr>
    </w:p>
    <w:p w:rsidR="0068085D" w:rsidRDefault="0068085D" w:rsidP="0068085D">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68085D" w:rsidTr="0068085D">
        <w:tc>
          <w:tcPr>
            <w:tcW w:w="8771" w:type="dxa"/>
            <w:tcBorders>
              <w:top w:val="single" w:sz="6" w:space="0" w:color="auto"/>
              <w:bottom w:val="nil"/>
            </w:tcBorders>
          </w:tcPr>
          <w:p w:rsidR="0068085D" w:rsidRDefault="0068085D" w:rsidP="0068085D">
            <w:pPr>
              <w:pStyle w:val="BoxTitle"/>
            </w:pPr>
            <w:r>
              <w:rPr>
                <w:b w:val="0"/>
              </w:rPr>
              <w:t xml:space="preserve">Box </w:t>
            </w:r>
            <w:r w:rsidR="00E529CA">
              <w:rPr>
                <w:b w:val="0"/>
              </w:rPr>
              <w:t>4.</w:t>
            </w:r>
            <w:r w:rsidR="008E6E9D">
              <w:rPr>
                <w:b w:val="0"/>
                <w:noProof/>
              </w:rPr>
              <w:t>7</w:t>
            </w:r>
            <w:r>
              <w:tab/>
              <w:t xml:space="preserve">Intergenerational transmission of income </w:t>
            </w:r>
          </w:p>
        </w:tc>
      </w:tr>
      <w:tr w:rsidR="0068085D" w:rsidTr="0068085D">
        <w:trPr>
          <w:cantSplit/>
        </w:trPr>
        <w:tc>
          <w:tcPr>
            <w:tcW w:w="8771" w:type="dxa"/>
            <w:tcBorders>
              <w:top w:val="nil"/>
              <w:left w:val="single" w:sz="6" w:space="0" w:color="auto"/>
              <w:bottom w:val="nil"/>
              <w:right w:val="single" w:sz="6" w:space="0" w:color="auto"/>
            </w:tcBorders>
          </w:tcPr>
          <w:p w:rsidR="0068085D" w:rsidRDefault="0068085D" w:rsidP="0068085D">
            <w:pPr>
              <w:pStyle w:val="Box"/>
            </w:pPr>
            <w:r>
              <w:t xml:space="preserve">An Australian study (Leigh 2007) looking at the extent to which </w:t>
            </w:r>
            <w:r w:rsidR="006A1E71">
              <w:t xml:space="preserve">a </w:t>
            </w:r>
            <w:r>
              <w:t>son</w:t>
            </w:r>
            <w:r w:rsidR="006A1E71">
              <w:t>’</w:t>
            </w:r>
            <w:r>
              <w:t>s earnings reflect</w:t>
            </w:r>
            <w:r w:rsidR="006A1E71">
              <w:t>s</w:t>
            </w:r>
            <w:r>
              <w:t xml:space="preserve"> </w:t>
            </w:r>
            <w:r w:rsidR="006A1E71">
              <w:t xml:space="preserve">his </w:t>
            </w:r>
            <w:r>
              <w:t>father</w:t>
            </w:r>
            <w:r w:rsidR="006A1E71">
              <w:t>’</w:t>
            </w:r>
            <w:r>
              <w:t xml:space="preserve">s </w:t>
            </w:r>
            <w:r w:rsidR="00FF671C">
              <w:t xml:space="preserve">predicted </w:t>
            </w:r>
            <w:r>
              <w:t>earnings, found that:</w:t>
            </w:r>
          </w:p>
          <w:p w:rsidR="0068085D" w:rsidRDefault="0068085D" w:rsidP="0068085D">
            <w:pPr>
              <w:pStyle w:val="BoxListBullet"/>
            </w:pPr>
            <w:r>
              <w:t xml:space="preserve">27 per cent of sons born in the lowest </w:t>
            </w:r>
            <w:r w:rsidR="00AF6544">
              <w:t xml:space="preserve">earnings </w:t>
            </w:r>
            <w:r>
              <w:t>quintile were in the lowest quintile</w:t>
            </w:r>
          </w:p>
          <w:p w:rsidR="0068085D" w:rsidRDefault="0068085D" w:rsidP="0068085D">
            <w:pPr>
              <w:pStyle w:val="BoxListBullet"/>
            </w:pPr>
            <w:r>
              <w:t xml:space="preserve">12 per cent had moved from the bottom to the top quintile. </w:t>
            </w:r>
          </w:p>
          <w:p w:rsidR="0068085D" w:rsidRDefault="0068085D" w:rsidP="0068085D">
            <w:pPr>
              <w:pStyle w:val="Box"/>
            </w:pPr>
            <w:r>
              <w:t xml:space="preserve">Compared to sons with fathers </w:t>
            </w:r>
            <w:r w:rsidR="006A1E71">
              <w:t>i</w:t>
            </w:r>
            <w:r>
              <w:t xml:space="preserve">n higher </w:t>
            </w:r>
            <w:r w:rsidR="006A1E71">
              <w:t xml:space="preserve">earnings </w:t>
            </w:r>
            <w:r>
              <w:t xml:space="preserve">quintiles, there was a slightly higher tendency for sons of low income fathers to remain at the level of </w:t>
            </w:r>
            <w:r w:rsidR="006A1E71">
              <w:t xml:space="preserve">their father’s </w:t>
            </w:r>
            <w:r>
              <w:t>income (except for sons of the highest earning fathers who had a high</w:t>
            </w:r>
            <w:r w:rsidR="003B2AD5">
              <w:t>er</w:t>
            </w:r>
            <w:r>
              <w:t xml:space="preserve"> probability of remaining at that level) and a lower tendency for them to migrate to the highest quintile. </w:t>
            </w:r>
          </w:p>
          <w:p w:rsidR="0068085D" w:rsidRDefault="0068085D" w:rsidP="00AB16D0">
            <w:pPr>
              <w:pStyle w:val="TableTitle"/>
              <w:spacing w:before="240"/>
            </w:pPr>
            <w:r>
              <w:rPr>
                <w:b w:val="0"/>
              </w:rPr>
              <w:t xml:space="preserve">Table </w:t>
            </w:r>
            <w:r w:rsidR="00E529CA">
              <w:rPr>
                <w:b w:val="0"/>
              </w:rPr>
              <w:t>4.</w:t>
            </w:r>
            <w:r w:rsidR="008E6E9D">
              <w:rPr>
                <w:b w:val="0"/>
                <w:noProof/>
              </w:rPr>
              <w:t>2</w:t>
            </w:r>
            <w:r>
              <w:tab/>
              <w:t>Son</w:t>
            </w:r>
            <w:r w:rsidR="006A1E71">
              <w:t>’</w:t>
            </w:r>
            <w:r>
              <w:t>s earnings compared with father</w:t>
            </w:r>
            <w:r w:rsidR="006A1E71">
              <w:t>’</w:t>
            </w:r>
            <w:r>
              <w:t>s</w:t>
            </w:r>
            <w:r w:rsidR="006A1E71">
              <w:t xml:space="preserve"> </w:t>
            </w:r>
            <w:r>
              <w:t>earnings</w:t>
            </w:r>
          </w:p>
          <w:tbl>
            <w:tblPr>
              <w:tblW w:w="5000" w:type="pct"/>
              <w:tblLayout w:type="fixed"/>
              <w:tblCellMar>
                <w:left w:w="0" w:type="dxa"/>
                <w:right w:w="0" w:type="dxa"/>
              </w:tblCellMar>
              <w:tblLook w:val="0000" w:firstRow="0" w:lastRow="0" w:firstColumn="0" w:lastColumn="0" w:noHBand="0" w:noVBand="0"/>
            </w:tblPr>
            <w:tblGrid>
              <w:gridCol w:w="1060"/>
              <w:gridCol w:w="1061"/>
              <w:gridCol w:w="1061"/>
              <w:gridCol w:w="1061"/>
              <w:gridCol w:w="1061"/>
              <w:gridCol w:w="1061"/>
              <w:gridCol w:w="1061"/>
              <w:gridCol w:w="1061"/>
            </w:tblGrid>
            <w:tr w:rsidR="0068085D" w:rsidTr="00AB16D0">
              <w:tc>
                <w:tcPr>
                  <w:tcW w:w="625" w:type="pct"/>
                  <w:vMerge w:val="restart"/>
                  <w:tcBorders>
                    <w:top w:val="single" w:sz="6" w:space="0" w:color="auto"/>
                    <w:bottom w:val="single" w:sz="4" w:space="0" w:color="auto"/>
                  </w:tcBorders>
                  <w:shd w:val="clear" w:color="auto" w:fill="auto"/>
                  <w:vAlign w:val="center"/>
                </w:tcPr>
                <w:p w:rsidR="0068085D" w:rsidRPr="00C91330" w:rsidRDefault="0068085D" w:rsidP="006A1E71">
                  <w:pPr>
                    <w:pStyle w:val="TableColumnHeading"/>
                    <w:jc w:val="left"/>
                    <w:rPr>
                      <w:b/>
                    </w:rPr>
                  </w:pPr>
                  <w:r w:rsidRPr="00C91330">
                    <w:rPr>
                      <w:b/>
                    </w:rPr>
                    <w:t>Son</w:t>
                  </w:r>
                  <w:r w:rsidR="006A1E71">
                    <w:rPr>
                      <w:b/>
                    </w:rPr>
                    <w:t>’</w:t>
                  </w:r>
                  <w:r w:rsidRPr="00C91330">
                    <w:rPr>
                      <w:b/>
                    </w:rPr>
                    <w:t>s Earnings Quintile</w:t>
                  </w:r>
                </w:p>
              </w:tc>
              <w:tc>
                <w:tcPr>
                  <w:tcW w:w="4375" w:type="pct"/>
                  <w:gridSpan w:val="7"/>
                  <w:tcBorders>
                    <w:top w:val="single" w:sz="6" w:space="0" w:color="auto"/>
                    <w:bottom w:val="single" w:sz="6" w:space="0" w:color="auto"/>
                  </w:tcBorders>
                  <w:shd w:val="clear" w:color="auto" w:fill="auto"/>
                </w:tcPr>
                <w:p w:rsidR="0068085D" w:rsidRPr="00AB16D0" w:rsidRDefault="0068085D" w:rsidP="006A1E71">
                  <w:pPr>
                    <w:pStyle w:val="TableColumnHeading"/>
                    <w:ind w:right="28"/>
                    <w:jc w:val="center"/>
                  </w:pPr>
                  <w:r w:rsidRPr="00AB16D0">
                    <w:t>Father</w:t>
                  </w:r>
                  <w:r w:rsidR="006A1E71">
                    <w:t>’</w:t>
                  </w:r>
                  <w:r w:rsidRPr="00AB16D0">
                    <w:t>s Earnings Quintile</w:t>
                  </w:r>
                </w:p>
              </w:tc>
            </w:tr>
            <w:tr w:rsidR="0068085D" w:rsidTr="0068085D">
              <w:tc>
                <w:tcPr>
                  <w:tcW w:w="625" w:type="pct"/>
                  <w:vMerge/>
                  <w:tcBorders>
                    <w:bottom w:val="single" w:sz="4" w:space="0" w:color="auto"/>
                  </w:tcBorders>
                </w:tcPr>
                <w:p w:rsidR="0068085D" w:rsidRDefault="0068085D" w:rsidP="0068085D">
                  <w:pPr>
                    <w:pStyle w:val="TableUnitsRow"/>
                    <w:jc w:val="left"/>
                  </w:pPr>
                </w:p>
              </w:tc>
              <w:tc>
                <w:tcPr>
                  <w:tcW w:w="625" w:type="pct"/>
                  <w:tcBorders>
                    <w:top w:val="single" w:sz="6" w:space="0" w:color="auto"/>
                  </w:tcBorders>
                </w:tcPr>
                <w:p w:rsidR="0068085D" w:rsidRDefault="0068085D" w:rsidP="0068085D">
                  <w:pPr>
                    <w:pStyle w:val="TableUnitsRow"/>
                  </w:pPr>
                </w:p>
              </w:tc>
              <w:tc>
                <w:tcPr>
                  <w:tcW w:w="625" w:type="pct"/>
                  <w:tcBorders>
                    <w:top w:val="single" w:sz="6" w:space="0" w:color="auto"/>
                  </w:tcBorders>
                </w:tcPr>
                <w:p w:rsidR="0068085D" w:rsidRDefault="0068085D" w:rsidP="0068085D">
                  <w:pPr>
                    <w:pStyle w:val="TableUnitsRow"/>
                  </w:pPr>
                  <w:r>
                    <w:t>1</w:t>
                  </w:r>
                </w:p>
              </w:tc>
              <w:tc>
                <w:tcPr>
                  <w:tcW w:w="625" w:type="pct"/>
                  <w:tcBorders>
                    <w:top w:val="single" w:sz="6" w:space="0" w:color="auto"/>
                  </w:tcBorders>
                </w:tcPr>
                <w:p w:rsidR="0068085D" w:rsidRDefault="0068085D" w:rsidP="0068085D">
                  <w:pPr>
                    <w:pStyle w:val="TableUnitsRow"/>
                  </w:pPr>
                  <w:r>
                    <w:t>2</w:t>
                  </w:r>
                </w:p>
              </w:tc>
              <w:tc>
                <w:tcPr>
                  <w:tcW w:w="625" w:type="pct"/>
                  <w:tcBorders>
                    <w:top w:val="single" w:sz="6" w:space="0" w:color="auto"/>
                  </w:tcBorders>
                </w:tcPr>
                <w:p w:rsidR="0068085D" w:rsidRDefault="0068085D" w:rsidP="0068085D">
                  <w:pPr>
                    <w:pStyle w:val="TableUnitsRow"/>
                  </w:pPr>
                  <w:r>
                    <w:t>3</w:t>
                  </w:r>
                </w:p>
              </w:tc>
              <w:tc>
                <w:tcPr>
                  <w:tcW w:w="625" w:type="pct"/>
                  <w:tcBorders>
                    <w:top w:val="single" w:sz="6" w:space="0" w:color="auto"/>
                  </w:tcBorders>
                </w:tcPr>
                <w:p w:rsidR="0068085D" w:rsidRDefault="0068085D" w:rsidP="0068085D">
                  <w:pPr>
                    <w:pStyle w:val="TableUnitsRow"/>
                  </w:pPr>
                  <w:r>
                    <w:t>4</w:t>
                  </w:r>
                </w:p>
              </w:tc>
              <w:tc>
                <w:tcPr>
                  <w:tcW w:w="625" w:type="pct"/>
                  <w:tcBorders>
                    <w:top w:val="single" w:sz="6" w:space="0" w:color="auto"/>
                  </w:tcBorders>
                </w:tcPr>
                <w:p w:rsidR="0068085D" w:rsidRDefault="0068085D" w:rsidP="0068085D">
                  <w:pPr>
                    <w:pStyle w:val="TableUnitsRow"/>
                  </w:pPr>
                  <w:r>
                    <w:t>5</w:t>
                  </w:r>
                </w:p>
              </w:tc>
              <w:tc>
                <w:tcPr>
                  <w:tcW w:w="625" w:type="pct"/>
                  <w:tcBorders>
                    <w:top w:val="single" w:sz="6" w:space="0" w:color="auto"/>
                  </w:tcBorders>
                </w:tcPr>
                <w:p w:rsidR="0068085D" w:rsidRDefault="0068085D" w:rsidP="0068085D">
                  <w:pPr>
                    <w:pStyle w:val="TableUnitsRow"/>
                    <w:ind w:right="28"/>
                  </w:pPr>
                  <w:r>
                    <w:t>Total</w:t>
                  </w:r>
                </w:p>
              </w:tc>
            </w:tr>
            <w:tr w:rsidR="0068085D" w:rsidTr="0068085D">
              <w:tc>
                <w:tcPr>
                  <w:tcW w:w="625" w:type="pct"/>
                  <w:vMerge/>
                  <w:tcBorders>
                    <w:bottom w:val="single" w:sz="4" w:space="0" w:color="auto"/>
                  </w:tcBorders>
                </w:tcPr>
                <w:p w:rsidR="0068085D" w:rsidRDefault="0068085D" w:rsidP="0068085D">
                  <w:pPr>
                    <w:pStyle w:val="TableBodyText"/>
                    <w:jc w:val="left"/>
                  </w:pPr>
                </w:p>
              </w:tc>
              <w:tc>
                <w:tcPr>
                  <w:tcW w:w="625" w:type="pct"/>
                </w:tcPr>
                <w:p w:rsidR="0068085D" w:rsidRDefault="0068085D" w:rsidP="0068085D">
                  <w:pPr>
                    <w:pStyle w:val="TableBodyText"/>
                  </w:pPr>
                  <w:r>
                    <w:t>1</w:t>
                  </w:r>
                </w:p>
              </w:tc>
              <w:tc>
                <w:tcPr>
                  <w:tcW w:w="625" w:type="pct"/>
                </w:tcPr>
                <w:p w:rsidR="0068085D" w:rsidRPr="00873B77" w:rsidRDefault="0068085D" w:rsidP="0068085D">
                  <w:pPr>
                    <w:pStyle w:val="TableBodyText"/>
                    <w:rPr>
                      <w:b/>
                    </w:rPr>
                  </w:pPr>
                  <w:r w:rsidRPr="00873B77">
                    <w:rPr>
                      <w:b/>
                    </w:rPr>
                    <w:t>26.52</w:t>
                  </w:r>
                </w:p>
              </w:tc>
              <w:tc>
                <w:tcPr>
                  <w:tcW w:w="625" w:type="pct"/>
                </w:tcPr>
                <w:p w:rsidR="0068085D" w:rsidRDefault="0068085D" w:rsidP="0068085D">
                  <w:pPr>
                    <w:pStyle w:val="TableBodyText"/>
                  </w:pPr>
                  <w:r>
                    <w:t>18.24</w:t>
                  </w:r>
                </w:p>
              </w:tc>
              <w:tc>
                <w:tcPr>
                  <w:tcW w:w="625" w:type="pct"/>
                </w:tcPr>
                <w:p w:rsidR="0068085D" w:rsidRDefault="0068085D" w:rsidP="0068085D">
                  <w:pPr>
                    <w:pStyle w:val="TableBodyText"/>
                  </w:pPr>
                  <w:r>
                    <w:t>15.65</w:t>
                  </w:r>
                </w:p>
              </w:tc>
              <w:tc>
                <w:tcPr>
                  <w:tcW w:w="625" w:type="pct"/>
                </w:tcPr>
                <w:p w:rsidR="0068085D" w:rsidRDefault="0068085D" w:rsidP="0068085D">
                  <w:pPr>
                    <w:pStyle w:val="TableBodyText"/>
                  </w:pPr>
                  <w:r>
                    <w:t>18.16</w:t>
                  </w:r>
                </w:p>
              </w:tc>
              <w:tc>
                <w:tcPr>
                  <w:tcW w:w="625" w:type="pct"/>
                </w:tcPr>
                <w:p w:rsidR="0068085D" w:rsidRDefault="0068085D" w:rsidP="0068085D">
                  <w:pPr>
                    <w:pStyle w:val="TableBodyText"/>
                  </w:pPr>
                  <w:r>
                    <w:t>17.17</w:t>
                  </w:r>
                </w:p>
              </w:tc>
              <w:tc>
                <w:tcPr>
                  <w:tcW w:w="625" w:type="pct"/>
                </w:tcPr>
                <w:p w:rsidR="0068085D" w:rsidRDefault="0068085D" w:rsidP="0068085D">
                  <w:pPr>
                    <w:pStyle w:val="TableBodyText"/>
                    <w:ind w:right="28"/>
                  </w:pPr>
                  <w:r>
                    <w:t>19.15</w:t>
                  </w:r>
                </w:p>
              </w:tc>
            </w:tr>
            <w:tr w:rsidR="0068085D" w:rsidTr="0068085D">
              <w:tc>
                <w:tcPr>
                  <w:tcW w:w="625" w:type="pct"/>
                  <w:vMerge/>
                  <w:tcBorders>
                    <w:bottom w:val="single" w:sz="4" w:space="0" w:color="auto"/>
                  </w:tcBorders>
                  <w:shd w:val="clear" w:color="auto" w:fill="auto"/>
                </w:tcPr>
                <w:p w:rsidR="0068085D" w:rsidRDefault="0068085D" w:rsidP="0068085D">
                  <w:pPr>
                    <w:pStyle w:val="TableBodyText"/>
                    <w:jc w:val="left"/>
                  </w:pPr>
                </w:p>
              </w:tc>
              <w:tc>
                <w:tcPr>
                  <w:tcW w:w="625" w:type="pct"/>
                  <w:shd w:val="clear" w:color="auto" w:fill="auto"/>
                </w:tcPr>
                <w:p w:rsidR="0068085D" w:rsidRDefault="0068085D" w:rsidP="0068085D">
                  <w:pPr>
                    <w:pStyle w:val="TableBodyText"/>
                  </w:pPr>
                  <w:r>
                    <w:t>2</w:t>
                  </w:r>
                </w:p>
              </w:tc>
              <w:tc>
                <w:tcPr>
                  <w:tcW w:w="625" w:type="pct"/>
                  <w:shd w:val="clear" w:color="auto" w:fill="auto"/>
                </w:tcPr>
                <w:p w:rsidR="0068085D" w:rsidRDefault="0068085D" w:rsidP="0068085D">
                  <w:pPr>
                    <w:pStyle w:val="TableBodyText"/>
                  </w:pPr>
                  <w:r>
                    <w:t>19.45</w:t>
                  </w:r>
                </w:p>
              </w:tc>
              <w:tc>
                <w:tcPr>
                  <w:tcW w:w="625" w:type="pct"/>
                  <w:shd w:val="clear" w:color="auto" w:fill="auto"/>
                </w:tcPr>
                <w:p w:rsidR="0068085D" w:rsidRPr="00873B77" w:rsidRDefault="0068085D" w:rsidP="0068085D">
                  <w:pPr>
                    <w:pStyle w:val="TableBodyText"/>
                    <w:rPr>
                      <w:b/>
                    </w:rPr>
                  </w:pPr>
                  <w:r w:rsidRPr="00873B77">
                    <w:rPr>
                      <w:b/>
                    </w:rPr>
                    <w:t>23.95</w:t>
                  </w:r>
                </w:p>
              </w:tc>
              <w:tc>
                <w:tcPr>
                  <w:tcW w:w="625" w:type="pct"/>
                  <w:shd w:val="clear" w:color="auto" w:fill="auto"/>
                </w:tcPr>
                <w:p w:rsidR="0068085D" w:rsidRDefault="0068085D" w:rsidP="0068085D">
                  <w:pPr>
                    <w:pStyle w:val="TableBodyText"/>
                  </w:pPr>
                  <w:r>
                    <w:t>18.98</w:t>
                  </w:r>
                </w:p>
              </w:tc>
              <w:tc>
                <w:tcPr>
                  <w:tcW w:w="625" w:type="pct"/>
                  <w:shd w:val="clear" w:color="auto" w:fill="auto"/>
                </w:tcPr>
                <w:p w:rsidR="0068085D" w:rsidRDefault="0068085D" w:rsidP="0068085D">
                  <w:pPr>
                    <w:pStyle w:val="TableBodyText"/>
                  </w:pPr>
                  <w:r>
                    <w:t>19.85</w:t>
                  </w:r>
                </w:p>
              </w:tc>
              <w:tc>
                <w:tcPr>
                  <w:tcW w:w="625" w:type="pct"/>
                  <w:shd w:val="clear" w:color="auto" w:fill="auto"/>
                </w:tcPr>
                <w:p w:rsidR="0068085D" w:rsidRDefault="0068085D" w:rsidP="0068085D">
                  <w:pPr>
                    <w:pStyle w:val="TableBodyText"/>
                  </w:pPr>
                  <w:r>
                    <w:t>16.65</w:t>
                  </w:r>
                </w:p>
              </w:tc>
              <w:tc>
                <w:tcPr>
                  <w:tcW w:w="625" w:type="pct"/>
                  <w:shd w:val="clear" w:color="auto" w:fill="auto"/>
                </w:tcPr>
                <w:p w:rsidR="0068085D" w:rsidRDefault="0068085D" w:rsidP="0068085D">
                  <w:pPr>
                    <w:pStyle w:val="TableBodyText"/>
                    <w:ind w:right="28"/>
                  </w:pPr>
                  <w:r>
                    <w:t>19.80</w:t>
                  </w:r>
                </w:p>
              </w:tc>
            </w:tr>
            <w:tr w:rsidR="0068085D" w:rsidTr="0068085D">
              <w:tc>
                <w:tcPr>
                  <w:tcW w:w="625" w:type="pct"/>
                  <w:vMerge/>
                  <w:tcBorders>
                    <w:bottom w:val="single" w:sz="4" w:space="0" w:color="auto"/>
                  </w:tcBorders>
                  <w:shd w:val="clear" w:color="auto" w:fill="auto"/>
                </w:tcPr>
                <w:p w:rsidR="0068085D" w:rsidRDefault="0068085D" w:rsidP="0068085D">
                  <w:pPr>
                    <w:pStyle w:val="TableBodyText"/>
                    <w:jc w:val="left"/>
                  </w:pPr>
                </w:p>
              </w:tc>
              <w:tc>
                <w:tcPr>
                  <w:tcW w:w="625" w:type="pct"/>
                  <w:shd w:val="clear" w:color="auto" w:fill="auto"/>
                </w:tcPr>
                <w:p w:rsidR="0068085D" w:rsidRDefault="0068085D" w:rsidP="0068085D">
                  <w:pPr>
                    <w:pStyle w:val="TableBodyText"/>
                  </w:pPr>
                  <w:r>
                    <w:t>3</w:t>
                  </w:r>
                </w:p>
              </w:tc>
              <w:tc>
                <w:tcPr>
                  <w:tcW w:w="625" w:type="pct"/>
                  <w:shd w:val="clear" w:color="auto" w:fill="auto"/>
                </w:tcPr>
                <w:p w:rsidR="0068085D" w:rsidRDefault="0068085D" w:rsidP="0068085D">
                  <w:pPr>
                    <w:pStyle w:val="TableBodyText"/>
                  </w:pPr>
                  <w:r>
                    <w:t>18.87</w:t>
                  </w:r>
                </w:p>
              </w:tc>
              <w:tc>
                <w:tcPr>
                  <w:tcW w:w="625" w:type="pct"/>
                  <w:shd w:val="clear" w:color="auto" w:fill="auto"/>
                </w:tcPr>
                <w:p w:rsidR="0068085D" w:rsidRDefault="0068085D" w:rsidP="0068085D">
                  <w:pPr>
                    <w:pStyle w:val="TableBodyText"/>
                  </w:pPr>
                  <w:r>
                    <w:t>22.57</w:t>
                  </w:r>
                </w:p>
              </w:tc>
              <w:tc>
                <w:tcPr>
                  <w:tcW w:w="625" w:type="pct"/>
                  <w:shd w:val="clear" w:color="auto" w:fill="auto"/>
                </w:tcPr>
                <w:p w:rsidR="0068085D" w:rsidRPr="00873B77" w:rsidRDefault="0068085D" w:rsidP="0068085D">
                  <w:pPr>
                    <w:pStyle w:val="TableBodyText"/>
                    <w:rPr>
                      <w:b/>
                    </w:rPr>
                  </w:pPr>
                  <w:r w:rsidRPr="00873B77">
                    <w:rPr>
                      <w:b/>
                    </w:rPr>
                    <w:t>27.18</w:t>
                  </w:r>
                </w:p>
              </w:tc>
              <w:tc>
                <w:tcPr>
                  <w:tcW w:w="625" w:type="pct"/>
                  <w:shd w:val="clear" w:color="auto" w:fill="auto"/>
                </w:tcPr>
                <w:p w:rsidR="0068085D" w:rsidRDefault="0068085D" w:rsidP="0068085D">
                  <w:pPr>
                    <w:pStyle w:val="TableBodyText"/>
                  </w:pPr>
                  <w:r>
                    <w:t>17.96</w:t>
                  </w:r>
                </w:p>
              </w:tc>
              <w:tc>
                <w:tcPr>
                  <w:tcW w:w="625" w:type="pct"/>
                  <w:shd w:val="clear" w:color="auto" w:fill="auto"/>
                </w:tcPr>
                <w:p w:rsidR="0068085D" w:rsidRDefault="0068085D" w:rsidP="0068085D">
                  <w:pPr>
                    <w:pStyle w:val="TableBodyText"/>
                  </w:pPr>
                  <w:r>
                    <w:t>14.81</w:t>
                  </w:r>
                </w:p>
              </w:tc>
              <w:tc>
                <w:tcPr>
                  <w:tcW w:w="625" w:type="pct"/>
                  <w:shd w:val="clear" w:color="auto" w:fill="auto"/>
                </w:tcPr>
                <w:p w:rsidR="0068085D" w:rsidRDefault="0068085D" w:rsidP="0068085D">
                  <w:pPr>
                    <w:pStyle w:val="TableBodyText"/>
                    <w:ind w:right="28"/>
                  </w:pPr>
                  <w:r>
                    <w:t>20.34</w:t>
                  </w:r>
                </w:p>
              </w:tc>
            </w:tr>
            <w:tr w:rsidR="0068085D" w:rsidTr="0068085D">
              <w:tc>
                <w:tcPr>
                  <w:tcW w:w="625" w:type="pct"/>
                  <w:vMerge/>
                  <w:tcBorders>
                    <w:bottom w:val="single" w:sz="4" w:space="0" w:color="auto"/>
                  </w:tcBorders>
                  <w:shd w:val="clear" w:color="auto" w:fill="auto"/>
                </w:tcPr>
                <w:p w:rsidR="0068085D" w:rsidRDefault="0068085D" w:rsidP="0068085D">
                  <w:pPr>
                    <w:pStyle w:val="TableBodyText"/>
                    <w:jc w:val="left"/>
                  </w:pPr>
                </w:p>
              </w:tc>
              <w:tc>
                <w:tcPr>
                  <w:tcW w:w="625" w:type="pct"/>
                  <w:shd w:val="clear" w:color="auto" w:fill="auto"/>
                </w:tcPr>
                <w:p w:rsidR="0068085D" w:rsidRDefault="0068085D" w:rsidP="0068085D">
                  <w:pPr>
                    <w:pStyle w:val="TableBodyText"/>
                  </w:pPr>
                  <w:r>
                    <w:t>4</w:t>
                  </w:r>
                </w:p>
              </w:tc>
              <w:tc>
                <w:tcPr>
                  <w:tcW w:w="625" w:type="pct"/>
                  <w:shd w:val="clear" w:color="auto" w:fill="auto"/>
                </w:tcPr>
                <w:p w:rsidR="0068085D" w:rsidRDefault="0068085D" w:rsidP="0068085D">
                  <w:pPr>
                    <w:pStyle w:val="TableBodyText"/>
                  </w:pPr>
                  <w:r>
                    <w:t>23.39</w:t>
                  </w:r>
                </w:p>
              </w:tc>
              <w:tc>
                <w:tcPr>
                  <w:tcW w:w="625" w:type="pct"/>
                  <w:shd w:val="clear" w:color="auto" w:fill="auto"/>
                </w:tcPr>
                <w:p w:rsidR="0068085D" w:rsidRDefault="0068085D" w:rsidP="0068085D">
                  <w:pPr>
                    <w:pStyle w:val="TableBodyText"/>
                  </w:pPr>
                  <w:r>
                    <w:t>18.63</w:t>
                  </w:r>
                </w:p>
              </w:tc>
              <w:tc>
                <w:tcPr>
                  <w:tcW w:w="625" w:type="pct"/>
                  <w:shd w:val="clear" w:color="auto" w:fill="auto"/>
                </w:tcPr>
                <w:p w:rsidR="0068085D" w:rsidRDefault="0068085D" w:rsidP="0068085D">
                  <w:pPr>
                    <w:pStyle w:val="TableBodyText"/>
                  </w:pPr>
                  <w:r>
                    <w:t>18.34</w:t>
                  </w:r>
                </w:p>
              </w:tc>
              <w:tc>
                <w:tcPr>
                  <w:tcW w:w="625" w:type="pct"/>
                  <w:shd w:val="clear" w:color="auto" w:fill="auto"/>
                </w:tcPr>
                <w:p w:rsidR="0068085D" w:rsidRPr="00873B77" w:rsidRDefault="0068085D" w:rsidP="0068085D">
                  <w:pPr>
                    <w:pStyle w:val="TableBodyText"/>
                    <w:rPr>
                      <w:b/>
                    </w:rPr>
                  </w:pPr>
                  <w:r w:rsidRPr="00873B77">
                    <w:rPr>
                      <w:b/>
                    </w:rPr>
                    <w:t>19.22</w:t>
                  </w:r>
                </w:p>
              </w:tc>
              <w:tc>
                <w:tcPr>
                  <w:tcW w:w="625" w:type="pct"/>
                  <w:shd w:val="clear" w:color="auto" w:fill="auto"/>
                </w:tcPr>
                <w:p w:rsidR="0068085D" w:rsidRDefault="0068085D" w:rsidP="0068085D">
                  <w:pPr>
                    <w:pStyle w:val="TableBodyText"/>
                  </w:pPr>
                  <w:r>
                    <w:t>22.97</w:t>
                  </w:r>
                </w:p>
              </w:tc>
              <w:tc>
                <w:tcPr>
                  <w:tcW w:w="625" w:type="pct"/>
                  <w:shd w:val="clear" w:color="auto" w:fill="auto"/>
                </w:tcPr>
                <w:p w:rsidR="0068085D" w:rsidRDefault="0068085D" w:rsidP="006D6F68">
                  <w:pPr>
                    <w:pStyle w:val="TableBodyText"/>
                    <w:ind w:right="28"/>
                  </w:pPr>
                  <w:r>
                    <w:t>20.5</w:t>
                  </w:r>
                  <w:r w:rsidR="006D6F68">
                    <w:t>1</w:t>
                  </w:r>
                </w:p>
              </w:tc>
            </w:tr>
            <w:tr w:rsidR="0068085D" w:rsidTr="0068085D">
              <w:tc>
                <w:tcPr>
                  <w:tcW w:w="625" w:type="pct"/>
                  <w:vMerge/>
                  <w:tcBorders>
                    <w:bottom w:val="single" w:sz="4" w:space="0" w:color="auto"/>
                  </w:tcBorders>
                  <w:shd w:val="clear" w:color="auto" w:fill="auto"/>
                </w:tcPr>
                <w:p w:rsidR="0068085D" w:rsidRDefault="0068085D" w:rsidP="0068085D">
                  <w:pPr>
                    <w:pStyle w:val="TableBodyText"/>
                    <w:jc w:val="left"/>
                  </w:pPr>
                </w:p>
              </w:tc>
              <w:tc>
                <w:tcPr>
                  <w:tcW w:w="625" w:type="pct"/>
                  <w:shd w:val="clear" w:color="auto" w:fill="auto"/>
                </w:tcPr>
                <w:p w:rsidR="0068085D" w:rsidRDefault="0068085D" w:rsidP="0068085D">
                  <w:pPr>
                    <w:pStyle w:val="TableBodyText"/>
                  </w:pPr>
                  <w:r>
                    <w:t>5</w:t>
                  </w:r>
                </w:p>
              </w:tc>
              <w:tc>
                <w:tcPr>
                  <w:tcW w:w="625" w:type="pct"/>
                  <w:shd w:val="clear" w:color="auto" w:fill="auto"/>
                </w:tcPr>
                <w:p w:rsidR="0068085D" w:rsidRDefault="0068085D" w:rsidP="0068085D">
                  <w:pPr>
                    <w:pStyle w:val="TableBodyText"/>
                  </w:pPr>
                  <w:r>
                    <w:t>11.76</w:t>
                  </w:r>
                </w:p>
              </w:tc>
              <w:tc>
                <w:tcPr>
                  <w:tcW w:w="625" w:type="pct"/>
                  <w:shd w:val="clear" w:color="auto" w:fill="auto"/>
                </w:tcPr>
                <w:p w:rsidR="0068085D" w:rsidRDefault="0068085D" w:rsidP="0068085D">
                  <w:pPr>
                    <w:pStyle w:val="TableBodyText"/>
                  </w:pPr>
                  <w:r>
                    <w:t>16.60</w:t>
                  </w:r>
                </w:p>
              </w:tc>
              <w:tc>
                <w:tcPr>
                  <w:tcW w:w="625" w:type="pct"/>
                  <w:shd w:val="clear" w:color="auto" w:fill="auto"/>
                </w:tcPr>
                <w:p w:rsidR="0068085D" w:rsidRDefault="0068085D" w:rsidP="0068085D">
                  <w:pPr>
                    <w:pStyle w:val="TableBodyText"/>
                  </w:pPr>
                  <w:r>
                    <w:t>19.84</w:t>
                  </w:r>
                </w:p>
              </w:tc>
              <w:tc>
                <w:tcPr>
                  <w:tcW w:w="625" w:type="pct"/>
                  <w:shd w:val="clear" w:color="auto" w:fill="auto"/>
                </w:tcPr>
                <w:p w:rsidR="0068085D" w:rsidRDefault="0068085D" w:rsidP="0068085D">
                  <w:pPr>
                    <w:pStyle w:val="TableBodyText"/>
                  </w:pPr>
                  <w:r>
                    <w:t>24.82</w:t>
                  </w:r>
                </w:p>
              </w:tc>
              <w:tc>
                <w:tcPr>
                  <w:tcW w:w="625" w:type="pct"/>
                  <w:shd w:val="clear" w:color="auto" w:fill="auto"/>
                </w:tcPr>
                <w:p w:rsidR="0068085D" w:rsidRPr="00873B77" w:rsidRDefault="0068085D" w:rsidP="0068085D">
                  <w:pPr>
                    <w:pStyle w:val="TableBodyText"/>
                    <w:rPr>
                      <w:b/>
                    </w:rPr>
                  </w:pPr>
                  <w:r w:rsidRPr="00873B77">
                    <w:rPr>
                      <w:b/>
                    </w:rPr>
                    <w:t>28.39</w:t>
                  </w:r>
                </w:p>
              </w:tc>
              <w:tc>
                <w:tcPr>
                  <w:tcW w:w="625" w:type="pct"/>
                  <w:shd w:val="clear" w:color="auto" w:fill="auto"/>
                </w:tcPr>
                <w:p w:rsidR="0068085D" w:rsidRDefault="0068085D" w:rsidP="0068085D">
                  <w:pPr>
                    <w:pStyle w:val="TableBodyText"/>
                    <w:ind w:right="28"/>
                  </w:pPr>
                  <w:r>
                    <w:t>20.21</w:t>
                  </w:r>
                </w:p>
              </w:tc>
            </w:tr>
            <w:tr w:rsidR="0068085D" w:rsidTr="0068085D">
              <w:tc>
                <w:tcPr>
                  <w:tcW w:w="625" w:type="pct"/>
                  <w:vMerge/>
                  <w:tcBorders>
                    <w:bottom w:val="single" w:sz="4" w:space="0" w:color="auto"/>
                  </w:tcBorders>
                  <w:shd w:val="clear" w:color="auto" w:fill="auto"/>
                </w:tcPr>
                <w:p w:rsidR="0068085D" w:rsidRDefault="0068085D" w:rsidP="0068085D">
                  <w:pPr>
                    <w:pStyle w:val="TableBodyText"/>
                    <w:jc w:val="left"/>
                  </w:pPr>
                </w:p>
              </w:tc>
              <w:tc>
                <w:tcPr>
                  <w:tcW w:w="625" w:type="pct"/>
                  <w:tcBorders>
                    <w:bottom w:val="single" w:sz="4" w:space="0" w:color="auto"/>
                  </w:tcBorders>
                  <w:shd w:val="clear" w:color="auto" w:fill="auto"/>
                </w:tcPr>
                <w:p w:rsidR="0068085D" w:rsidRPr="00A45907" w:rsidRDefault="0068085D" w:rsidP="0068085D">
                  <w:pPr>
                    <w:pStyle w:val="TableBodyText"/>
                    <w:rPr>
                      <w:i/>
                    </w:rPr>
                  </w:pPr>
                  <w:r w:rsidRPr="00A45907">
                    <w:rPr>
                      <w:i/>
                    </w:rPr>
                    <w:t>Total</w:t>
                  </w:r>
                </w:p>
              </w:tc>
              <w:tc>
                <w:tcPr>
                  <w:tcW w:w="625" w:type="pct"/>
                  <w:tcBorders>
                    <w:bottom w:val="single" w:sz="4" w:space="0" w:color="auto"/>
                  </w:tcBorders>
                  <w:shd w:val="clear" w:color="auto" w:fill="auto"/>
                </w:tcPr>
                <w:p w:rsidR="0068085D" w:rsidRPr="00A45907" w:rsidRDefault="0068085D" w:rsidP="0068085D">
                  <w:pPr>
                    <w:pStyle w:val="TableBodyText"/>
                    <w:rPr>
                      <w:i/>
                    </w:rPr>
                  </w:pPr>
                  <w:r w:rsidRPr="00A45907">
                    <w:rPr>
                      <w:i/>
                    </w:rPr>
                    <w:t>100</w:t>
                  </w:r>
                </w:p>
              </w:tc>
              <w:tc>
                <w:tcPr>
                  <w:tcW w:w="625" w:type="pct"/>
                  <w:tcBorders>
                    <w:bottom w:val="single" w:sz="4" w:space="0" w:color="auto"/>
                  </w:tcBorders>
                  <w:shd w:val="clear" w:color="auto" w:fill="auto"/>
                </w:tcPr>
                <w:p w:rsidR="0068085D" w:rsidRPr="00A45907" w:rsidRDefault="0068085D" w:rsidP="0068085D">
                  <w:pPr>
                    <w:pStyle w:val="TableBodyText"/>
                    <w:rPr>
                      <w:i/>
                    </w:rPr>
                  </w:pPr>
                  <w:r w:rsidRPr="00A45907">
                    <w:rPr>
                      <w:i/>
                    </w:rPr>
                    <w:t>100</w:t>
                  </w:r>
                </w:p>
              </w:tc>
              <w:tc>
                <w:tcPr>
                  <w:tcW w:w="625" w:type="pct"/>
                  <w:tcBorders>
                    <w:bottom w:val="single" w:sz="4" w:space="0" w:color="auto"/>
                  </w:tcBorders>
                  <w:shd w:val="clear" w:color="auto" w:fill="auto"/>
                </w:tcPr>
                <w:p w:rsidR="0068085D" w:rsidRPr="00A45907" w:rsidRDefault="0068085D" w:rsidP="0068085D">
                  <w:pPr>
                    <w:pStyle w:val="TableBodyText"/>
                    <w:rPr>
                      <w:i/>
                    </w:rPr>
                  </w:pPr>
                  <w:r w:rsidRPr="00A45907">
                    <w:rPr>
                      <w:i/>
                    </w:rPr>
                    <w:t>100</w:t>
                  </w:r>
                </w:p>
              </w:tc>
              <w:tc>
                <w:tcPr>
                  <w:tcW w:w="625" w:type="pct"/>
                  <w:tcBorders>
                    <w:bottom w:val="single" w:sz="4" w:space="0" w:color="auto"/>
                  </w:tcBorders>
                  <w:shd w:val="clear" w:color="auto" w:fill="auto"/>
                </w:tcPr>
                <w:p w:rsidR="0068085D" w:rsidRPr="00A45907" w:rsidRDefault="0068085D" w:rsidP="0068085D">
                  <w:pPr>
                    <w:pStyle w:val="TableBodyText"/>
                    <w:rPr>
                      <w:i/>
                    </w:rPr>
                  </w:pPr>
                  <w:r w:rsidRPr="00A45907">
                    <w:rPr>
                      <w:i/>
                    </w:rPr>
                    <w:t>100</w:t>
                  </w:r>
                </w:p>
              </w:tc>
              <w:tc>
                <w:tcPr>
                  <w:tcW w:w="625" w:type="pct"/>
                  <w:tcBorders>
                    <w:bottom w:val="single" w:sz="4" w:space="0" w:color="auto"/>
                  </w:tcBorders>
                  <w:shd w:val="clear" w:color="auto" w:fill="auto"/>
                </w:tcPr>
                <w:p w:rsidR="0068085D" w:rsidRPr="00A45907" w:rsidRDefault="0068085D" w:rsidP="0068085D">
                  <w:pPr>
                    <w:pStyle w:val="TableBodyText"/>
                    <w:rPr>
                      <w:i/>
                    </w:rPr>
                  </w:pPr>
                  <w:r w:rsidRPr="00A45907">
                    <w:rPr>
                      <w:i/>
                    </w:rPr>
                    <w:t>100</w:t>
                  </w:r>
                </w:p>
              </w:tc>
              <w:tc>
                <w:tcPr>
                  <w:tcW w:w="625" w:type="pct"/>
                  <w:tcBorders>
                    <w:bottom w:val="single" w:sz="4" w:space="0" w:color="auto"/>
                  </w:tcBorders>
                  <w:shd w:val="clear" w:color="auto" w:fill="auto"/>
                </w:tcPr>
                <w:p w:rsidR="0068085D" w:rsidRPr="00A45907" w:rsidRDefault="0068085D" w:rsidP="0068085D">
                  <w:pPr>
                    <w:pStyle w:val="TableBodyText"/>
                    <w:ind w:right="28"/>
                    <w:rPr>
                      <w:i/>
                    </w:rPr>
                  </w:pPr>
                  <w:r w:rsidRPr="00A45907">
                    <w:rPr>
                      <w:i/>
                    </w:rPr>
                    <w:t>100</w:t>
                  </w:r>
                </w:p>
              </w:tc>
            </w:tr>
          </w:tbl>
          <w:p w:rsidR="0068085D" w:rsidRDefault="0068085D" w:rsidP="00AB16D0">
            <w:pPr>
              <w:pStyle w:val="Note"/>
              <w:spacing w:before="120"/>
            </w:pPr>
            <w:r w:rsidRPr="00AB16D0">
              <w:rPr>
                <w:rStyle w:val="NoteLabel"/>
              </w:rPr>
              <w:t>a</w:t>
            </w:r>
            <w:r>
              <w:t xml:space="preserve"> Father’s earnings are predicted hourly wages for a 40 year old in that occupation</w:t>
            </w:r>
            <w:r w:rsidR="006A1E71">
              <w:t>.</w:t>
            </w:r>
            <w:r>
              <w:t xml:space="preserve"> </w:t>
            </w:r>
          </w:p>
          <w:p w:rsidR="0068085D" w:rsidRDefault="0068085D" w:rsidP="00AB16D0">
            <w:pPr>
              <w:pStyle w:val="Source"/>
              <w:spacing w:before="40"/>
            </w:pPr>
            <w:r>
              <w:rPr>
                <w:i/>
              </w:rPr>
              <w:t>Source</w:t>
            </w:r>
            <w:r>
              <w:t>: Leigh (2007).</w:t>
            </w:r>
          </w:p>
          <w:p w:rsidR="003B2AD5" w:rsidRDefault="003B2AD5" w:rsidP="003B2AD5">
            <w:pPr>
              <w:pStyle w:val="Box"/>
            </w:pPr>
            <w:r>
              <w:t>In a comparative country study, d’Addio (2007) found that around 25 to 30 per cent of sons remained in the same lowest quintile as their father with the exception of the United States where more than 40 per cent remained in the same lowest quintile (table</w:t>
            </w:r>
            <w:r w:rsidR="006A1E71">
              <w:t> </w:t>
            </w:r>
            <w:r>
              <w:t xml:space="preserve">4.3). While care should be taken with international comparisons (due to methodological and data differences between countries) it appears that the extent of intergenerational transmission of income in Australia for the lowest earning quintiles (table 4.2) is not substantially different from the four European countries but </w:t>
            </w:r>
            <w:r w:rsidR="006A1E71">
              <w:t xml:space="preserve">is </w:t>
            </w:r>
            <w:r>
              <w:t xml:space="preserve">less than that in the United States </w:t>
            </w:r>
            <w:r w:rsidR="00D61AFF">
              <w:t xml:space="preserve">and less than for the top quintiles in the selected countries </w:t>
            </w:r>
            <w:r>
              <w:t>(table 4.3).</w:t>
            </w:r>
          </w:p>
          <w:p w:rsidR="0068085D" w:rsidRDefault="0068085D" w:rsidP="00AB16D0">
            <w:pPr>
              <w:pStyle w:val="TableTitle"/>
              <w:spacing w:before="240"/>
            </w:pPr>
            <w:r>
              <w:rPr>
                <w:b w:val="0"/>
              </w:rPr>
              <w:t xml:space="preserve">Table </w:t>
            </w:r>
            <w:r w:rsidR="00E529CA">
              <w:rPr>
                <w:b w:val="0"/>
              </w:rPr>
              <w:t>4.</w:t>
            </w:r>
            <w:r w:rsidR="008E6E9D">
              <w:rPr>
                <w:b w:val="0"/>
                <w:noProof/>
              </w:rPr>
              <w:t>3</w:t>
            </w:r>
            <w:r>
              <w:tab/>
              <w:t>Intergenerational mobility across the earnings distribution</w:t>
            </w:r>
          </w:p>
          <w:p w:rsidR="0068085D" w:rsidRDefault="0068085D" w:rsidP="0068085D">
            <w:pPr>
              <w:pStyle w:val="Subtitle"/>
            </w:pPr>
            <w:r>
              <w:t xml:space="preserve">Probability of </w:t>
            </w:r>
            <w:r w:rsidR="006A1E71">
              <w:t xml:space="preserve">a </w:t>
            </w:r>
            <w:r>
              <w:t xml:space="preserve">son being in the same quintile as his father </w:t>
            </w:r>
          </w:p>
          <w:tbl>
            <w:tblPr>
              <w:tblW w:w="5000" w:type="pct"/>
              <w:tblLayout w:type="fixed"/>
              <w:tblCellMar>
                <w:left w:w="0" w:type="dxa"/>
                <w:right w:w="0" w:type="dxa"/>
              </w:tblCellMar>
              <w:tblLook w:val="0000" w:firstRow="0" w:lastRow="0" w:firstColumn="0" w:lastColumn="0" w:noHBand="0" w:noVBand="0"/>
            </w:tblPr>
            <w:tblGrid>
              <w:gridCol w:w="1213"/>
              <w:gridCol w:w="1214"/>
              <w:gridCol w:w="1214"/>
              <w:gridCol w:w="1212"/>
              <w:gridCol w:w="1212"/>
              <w:gridCol w:w="1212"/>
              <w:gridCol w:w="1210"/>
            </w:tblGrid>
            <w:tr w:rsidR="0068085D" w:rsidTr="00305655">
              <w:tc>
                <w:tcPr>
                  <w:tcW w:w="715" w:type="pct"/>
                  <w:tcBorders>
                    <w:top w:val="single" w:sz="6" w:space="0" w:color="auto"/>
                    <w:bottom w:val="single" w:sz="6" w:space="0" w:color="auto"/>
                  </w:tcBorders>
                  <w:shd w:val="clear" w:color="auto" w:fill="auto"/>
                </w:tcPr>
                <w:p w:rsidR="0068085D" w:rsidRDefault="0068085D" w:rsidP="0068085D">
                  <w:pPr>
                    <w:pStyle w:val="TableColumnHeading"/>
                    <w:jc w:val="left"/>
                  </w:pPr>
                </w:p>
              </w:tc>
              <w:tc>
                <w:tcPr>
                  <w:tcW w:w="715" w:type="pct"/>
                  <w:tcBorders>
                    <w:top w:val="single" w:sz="6" w:space="0" w:color="auto"/>
                    <w:bottom w:val="single" w:sz="6" w:space="0" w:color="auto"/>
                  </w:tcBorders>
                  <w:shd w:val="clear" w:color="auto" w:fill="auto"/>
                  <w:vAlign w:val="bottom"/>
                </w:tcPr>
                <w:p w:rsidR="0068085D" w:rsidRDefault="0068085D" w:rsidP="00305655">
                  <w:pPr>
                    <w:pStyle w:val="TableColumnHeading"/>
                  </w:pPr>
                  <w:r>
                    <w:t>Denmark</w:t>
                  </w:r>
                </w:p>
              </w:tc>
              <w:tc>
                <w:tcPr>
                  <w:tcW w:w="715" w:type="pct"/>
                  <w:tcBorders>
                    <w:top w:val="single" w:sz="6" w:space="0" w:color="auto"/>
                    <w:bottom w:val="single" w:sz="6" w:space="0" w:color="auto"/>
                  </w:tcBorders>
                  <w:shd w:val="clear" w:color="auto" w:fill="auto"/>
                  <w:vAlign w:val="bottom"/>
                </w:tcPr>
                <w:p w:rsidR="0068085D" w:rsidRDefault="0068085D" w:rsidP="00305655">
                  <w:pPr>
                    <w:pStyle w:val="TableColumnHeading"/>
                  </w:pPr>
                  <w:r>
                    <w:t>Finland</w:t>
                  </w:r>
                </w:p>
              </w:tc>
              <w:tc>
                <w:tcPr>
                  <w:tcW w:w="714" w:type="pct"/>
                  <w:tcBorders>
                    <w:top w:val="single" w:sz="6" w:space="0" w:color="auto"/>
                    <w:bottom w:val="single" w:sz="6" w:space="0" w:color="auto"/>
                  </w:tcBorders>
                  <w:shd w:val="clear" w:color="auto" w:fill="auto"/>
                  <w:vAlign w:val="bottom"/>
                </w:tcPr>
                <w:p w:rsidR="0068085D" w:rsidRDefault="0068085D" w:rsidP="00305655">
                  <w:pPr>
                    <w:pStyle w:val="TableColumnHeading"/>
                  </w:pPr>
                  <w:r>
                    <w:t>Norway</w:t>
                  </w:r>
                </w:p>
              </w:tc>
              <w:tc>
                <w:tcPr>
                  <w:tcW w:w="714" w:type="pct"/>
                  <w:tcBorders>
                    <w:top w:val="single" w:sz="6" w:space="0" w:color="auto"/>
                    <w:bottom w:val="single" w:sz="6" w:space="0" w:color="auto"/>
                  </w:tcBorders>
                  <w:shd w:val="clear" w:color="auto" w:fill="auto"/>
                  <w:vAlign w:val="bottom"/>
                </w:tcPr>
                <w:p w:rsidR="0068085D" w:rsidRDefault="0068085D" w:rsidP="00305655">
                  <w:pPr>
                    <w:pStyle w:val="TableColumnHeading"/>
                  </w:pPr>
                  <w:r>
                    <w:t>Sweden</w:t>
                  </w:r>
                </w:p>
              </w:tc>
              <w:tc>
                <w:tcPr>
                  <w:tcW w:w="714" w:type="pct"/>
                  <w:tcBorders>
                    <w:top w:val="single" w:sz="6" w:space="0" w:color="auto"/>
                    <w:bottom w:val="single" w:sz="6" w:space="0" w:color="auto"/>
                  </w:tcBorders>
                  <w:shd w:val="clear" w:color="auto" w:fill="auto"/>
                  <w:vAlign w:val="bottom"/>
                </w:tcPr>
                <w:p w:rsidR="0068085D" w:rsidRDefault="0068085D" w:rsidP="00305655">
                  <w:pPr>
                    <w:pStyle w:val="TableColumnHeading"/>
                  </w:pPr>
                  <w:r>
                    <w:t>United Kingdom</w:t>
                  </w:r>
                </w:p>
              </w:tc>
              <w:tc>
                <w:tcPr>
                  <w:tcW w:w="713" w:type="pct"/>
                  <w:tcBorders>
                    <w:top w:val="single" w:sz="6" w:space="0" w:color="auto"/>
                    <w:bottom w:val="single" w:sz="6" w:space="0" w:color="auto"/>
                  </w:tcBorders>
                  <w:shd w:val="clear" w:color="auto" w:fill="auto"/>
                  <w:vAlign w:val="bottom"/>
                </w:tcPr>
                <w:p w:rsidR="0068085D" w:rsidRDefault="0068085D" w:rsidP="00305655">
                  <w:pPr>
                    <w:pStyle w:val="TableColumnHeading"/>
                    <w:ind w:right="28"/>
                  </w:pPr>
                  <w:r>
                    <w:t>United States</w:t>
                  </w:r>
                </w:p>
              </w:tc>
            </w:tr>
            <w:tr w:rsidR="0068085D" w:rsidTr="0068085D">
              <w:tc>
                <w:tcPr>
                  <w:tcW w:w="715" w:type="pct"/>
                  <w:tcBorders>
                    <w:top w:val="single" w:sz="6" w:space="0" w:color="auto"/>
                  </w:tcBorders>
                </w:tcPr>
                <w:p w:rsidR="0068085D" w:rsidRDefault="0068085D" w:rsidP="0068085D">
                  <w:pPr>
                    <w:pStyle w:val="TableUnitsRow"/>
                    <w:jc w:val="left"/>
                  </w:pPr>
                  <w:r>
                    <w:t>1</w:t>
                  </w:r>
                  <w:r w:rsidRPr="00873B77">
                    <w:rPr>
                      <w:vertAlign w:val="superscript"/>
                    </w:rPr>
                    <w:t>st</w:t>
                  </w:r>
                  <w:r>
                    <w:t xml:space="preserve"> Quintile</w:t>
                  </w:r>
                </w:p>
              </w:tc>
              <w:tc>
                <w:tcPr>
                  <w:tcW w:w="715" w:type="pct"/>
                  <w:tcBorders>
                    <w:top w:val="single" w:sz="6" w:space="0" w:color="auto"/>
                  </w:tcBorders>
                </w:tcPr>
                <w:p w:rsidR="0068085D" w:rsidRPr="00BC4C21" w:rsidRDefault="0068085D" w:rsidP="0068085D">
                  <w:pPr>
                    <w:pStyle w:val="TableUnitsRow"/>
                    <w:framePr w:w="2155" w:hSpace="227" w:vSpace="181" w:wrap="around" w:vAnchor="text" w:hAnchor="page" w:xAlign="outside" w:y="1"/>
                    <w:rPr>
                      <w:b/>
                    </w:rPr>
                  </w:pPr>
                  <w:r w:rsidRPr="00BC4C21">
                    <w:rPr>
                      <w:b/>
                    </w:rPr>
                    <w:t>0.247</w:t>
                  </w:r>
                </w:p>
              </w:tc>
              <w:tc>
                <w:tcPr>
                  <w:tcW w:w="715" w:type="pct"/>
                  <w:tcBorders>
                    <w:top w:val="single" w:sz="6" w:space="0" w:color="auto"/>
                  </w:tcBorders>
                </w:tcPr>
                <w:p w:rsidR="0068085D" w:rsidRPr="00BC4C21" w:rsidRDefault="0068085D" w:rsidP="0068085D">
                  <w:pPr>
                    <w:pStyle w:val="TableUnitsRow"/>
                    <w:framePr w:w="2155" w:hSpace="227" w:vSpace="181" w:wrap="around" w:vAnchor="text" w:hAnchor="page" w:xAlign="outside" w:y="1"/>
                    <w:rPr>
                      <w:b/>
                    </w:rPr>
                  </w:pPr>
                  <w:r w:rsidRPr="00BC4C21">
                    <w:rPr>
                      <w:b/>
                    </w:rPr>
                    <w:t>0.278</w:t>
                  </w:r>
                </w:p>
              </w:tc>
              <w:tc>
                <w:tcPr>
                  <w:tcW w:w="714" w:type="pct"/>
                  <w:tcBorders>
                    <w:top w:val="single" w:sz="6" w:space="0" w:color="auto"/>
                  </w:tcBorders>
                </w:tcPr>
                <w:p w:rsidR="0068085D" w:rsidRPr="00BC4C21" w:rsidRDefault="0068085D" w:rsidP="0068085D">
                  <w:pPr>
                    <w:pStyle w:val="TableUnitsRow"/>
                    <w:framePr w:w="2155" w:hSpace="227" w:vSpace="181" w:wrap="around" w:vAnchor="text" w:hAnchor="page" w:xAlign="outside" w:y="1"/>
                    <w:rPr>
                      <w:b/>
                    </w:rPr>
                  </w:pPr>
                  <w:r w:rsidRPr="00BC4C21">
                    <w:rPr>
                      <w:b/>
                    </w:rPr>
                    <w:t>0.282</w:t>
                  </w:r>
                </w:p>
              </w:tc>
              <w:tc>
                <w:tcPr>
                  <w:tcW w:w="714" w:type="pct"/>
                  <w:tcBorders>
                    <w:top w:val="single" w:sz="6" w:space="0" w:color="auto"/>
                  </w:tcBorders>
                </w:tcPr>
                <w:p w:rsidR="0068085D" w:rsidRPr="00BC4C21" w:rsidRDefault="0068085D" w:rsidP="0068085D">
                  <w:pPr>
                    <w:pStyle w:val="TableUnitsRow"/>
                    <w:framePr w:w="2155" w:hSpace="227" w:vSpace="181" w:wrap="around" w:vAnchor="text" w:hAnchor="page" w:xAlign="outside" w:y="1"/>
                    <w:rPr>
                      <w:b/>
                    </w:rPr>
                  </w:pPr>
                  <w:r w:rsidRPr="00BC4C21">
                    <w:rPr>
                      <w:b/>
                    </w:rPr>
                    <w:t>0.262</w:t>
                  </w:r>
                </w:p>
              </w:tc>
              <w:tc>
                <w:tcPr>
                  <w:tcW w:w="714" w:type="pct"/>
                  <w:tcBorders>
                    <w:top w:val="single" w:sz="6" w:space="0" w:color="auto"/>
                  </w:tcBorders>
                </w:tcPr>
                <w:p w:rsidR="0068085D" w:rsidRPr="00BC4C21" w:rsidRDefault="0068085D" w:rsidP="0068085D">
                  <w:pPr>
                    <w:pStyle w:val="TableUnitsRow"/>
                    <w:framePr w:w="2155" w:hSpace="227" w:vSpace="181" w:wrap="around" w:vAnchor="text" w:hAnchor="page" w:xAlign="outside" w:y="1"/>
                    <w:rPr>
                      <w:b/>
                    </w:rPr>
                  </w:pPr>
                  <w:r w:rsidRPr="00BC4C21">
                    <w:rPr>
                      <w:b/>
                    </w:rPr>
                    <w:t>0.297</w:t>
                  </w:r>
                </w:p>
              </w:tc>
              <w:tc>
                <w:tcPr>
                  <w:tcW w:w="713" w:type="pct"/>
                  <w:tcBorders>
                    <w:top w:val="single" w:sz="6" w:space="0" w:color="auto"/>
                  </w:tcBorders>
                </w:tcPr>
                <w:p w:rsidR="0068085D" w:rsidRPr="00BC4C21" w:rsidRDefault="0068085D" w:rsidP="0068085D">
                  <w:pPr>
                    <w:pStyle w:val="TableUnitsRow"/>
                    <w:framePr w:w="2155" w:hSpace="227" w:vSpace="181" w:wrap="around" w:vAnchor="text" w:hAnchor="page" w:xAlign="outside" w:y="1"/>
                    <w:ind w:right="28"/>
                    <w:rPr>
                      <w:b/>
                    </w:rPr>
                  </w:pPr>
                  <w:r w:rsidRPr="00BC4C21">
                    <w:rPr>
                      <w:b/>
                    </w:rPr>
                    <w:t>0.422</w:t>
                  </w:r>
                </w:p>
              </w:tc>
            </w:tr>
            <w:tr w:rsidR="0068085D" w:rsidTr="0068085D">
              <w:tc>
                <w:tcPr>
                  <w:tcW w:w="715" w:type="pct"/>
                </w:tcPr>
                <w:p w:rsidR="0068085D" w:rsidRDefault="0068085D" w:rsidP="0068085D">
                  <w:pPr>
                    <w:pStyle w:val="TableBodyText"/>
                    <w:jc w:val="left"/>
                  </w:pPr>
                  <w:r>
                    <w:t>2</w:t>
                  </w:r>
                  <w:r w:rsidRPr="00873B77">
                    <w:rPr>
                      <w:vertAlign w:val="superscript"/>
                    </w:rPr>
                    <w:t>nd</w:t>
                  </w:r>
                  <w:r>
                    <w:t xml:space="preserve"> Quintile</w:t>
                  </w:r>
                </w:p>
              </w:tc>
              <w:tc>
                <w:tcPr>
                  <w:tcW w:w="715" w:type="pct"/>
                </w:tcPr>
                <w:p w:rsidR="0068085D" w:rsidRDefault="0068085D" w:rsidP="006D6F68">
                  <w:pPr>
                    <w:pStyle w:val="TableBodyText"/>
                  </w:pPr>
                  <w:r>
                    <w:t>0.2</w:t>
                  </w:r>
                  <w:r w:rsidR="006D6F68">
                    <w:t>4</w:t>
                  </w:r>
                  <w:r>
                    <w:t>9</w:t>
                  </w:r>
                </w:p>
              </w:tc>
              <w:tc>
                <w:tcPr>
                  <w:tcW w:w="715" w:type="pct"/>
                </w:tcPr>
                <w:p w:rsidR="0068085D" w:rsidRDefault="0068085D" w:rsidP="0068085D">
                  <w:pPr>
                    <w:pStyle w:val="TableBodyText"/>
                  </w:pPr>
                  <w:r>
                    <w:t>0.216</w:t>
                  </w:r>
                </w:p>
              </w:tc>
              <w:tc>
                <w:tcPr>
                  <w:tcW w:w="714" w:type="pct"/>
                </w:tcPr>
                <w:p w:rsidR="0068085D" w:rsidRDefault="0068085D" w:rsidP="0068085D">
                  <w:pPr>
                    <w:pStyle w:val="TableBodyText"/>
                  </w:pPr>
                  <w:r>
                    <w:t>0.238</w:t>
                  </w:r>
                </w:p>
              </w:tc>
              <w:tc>
                <w:tcPr>
                  <w:tcW w:w="714" w:type="pct"/>
                </w:tcPr>
                <w:p w:rsidR="0068085D" w:rsidRDefault="0068085D" w:rsidP="0068085D">
                  <w:pPr>
                    <w:pStyle w:val="TableBodyText"/>
                  </w:pPr>
                  <w:r>
                    <w:t>0.225</w:t>
                  </w:r>
                </w:p>
              </w:tc>
              <w:tc>
                <w:tcPr>
                  <w:tcW w:w="714" w:type="pct"/>
                </w:tcPr>
                <w:p w:rsidR="0068085D" w:rsidRDefault="0068085D" w:rsidP="0068085D">
                  <w:pPr>
                    <w:pStyle w:val="TableBodyText"/>
                  </w:pPr>
                  <w:r>
                    <w:t>0.228</w:t>
                  </w:r>
                </w:p>
              </w:tc>
              <w:tc>
                <w:tcPr>
                  <w:tcW w:w="713" w:type="pct"/>
                </w:tcPr>
                <w:p w:rsidR="0068085D" w:rsidRDefault="0068085D" w:rsidP="0068085D">
                  <w:pPr>
                    <w:pStyle w:val="TableBodyText"/>
                    <w:ind w:right="28"/>
                  </w:pPr>
                  <w:r>
                    <w:t>0.283</w:t>
                  </w:r>
                </w:p>
              </w:tc>
            </w:tr>
            <w:tr w:rsidR="0068085D" w:rsidTr="0068085D">
              <w:tc>
                <w:tcPr>
                  <w:tcW w:w="715" w:type="pct"/>
                </w:tcPr>
                <w:p w:rsidR="0068085D" w:rsidRDefault="0068085D" w:rsidP="0068085D">
                  <w:pPr>
                    <w:pStyle w:val="TableBodyText"/>
                    <w:jc w:val="left"/>
                  </w:pPr>
                  <w:r>
                    <w:t>3</w:t>
                  </w:r>
                  <w:r w:rsidRPr="00873B77">
                    <w:rPr>
                      <w:vertAlign w:val="superscript"/>
                    </w:rPr>
                    <w:t>rd</w:t>
                  </w:r>
                  <w:r>
                    <w:t xml:space="preserve"> Quintile</w:t>
                  </w:r>
                </w:p>
              </w:tc>
              <w:tc>
                <w:tcPr>
                  <w:tcW w:w="715" w:type="pct"/>
                </w:tcPr>
                <w:p w:rsidR="0068085D" w:rsidRDefault="0068085D" w:rsidP="0068085D">
                  <w:pPr>
                    <w:pStyle w:val="TableBodyText"/>
                  </w:pPr>
                  <w:r>
                    <w:t>0.224</w:t>
                  </w:r>
                </w:p>
              </w:tc>
              <w:tc>
                <w:tcPr>
                  <w:tcW w:w="715" w:type="pct"/>
                </w:tcPr>
                <w:p w:rsidR="0068085D" w:rsidRDefault="0068085D" w:rsidP="0068085D">
                  <w:pPr>
                    <w:pStyle w:val="TableBodyText"/>
                  </w:pPr>
                  <w:r>
                    <w:t>0.219</w:t>
                  </w:r>
                </w:p>
              </w:tc>
              <w:tc>
                <w:tcPr>
                  <w:tcW w:w="714" w:type="pct"/>
                </w:tcPr>
                <w:p w:rsidR="0068085D" w:rsidRDefault="0068085D" w:rsidP="0068085D">
                  <w:pPr>
                    <w:pStyle w:val="TableBodyText"/>
                  </w:pPr>
                  <w:r>
                    <w:t>0.215</w:t>
                  </w:r>
                </w:p>
              </w:tc>
              <w:tc>
                <w:tcPr>
                  <w:tcW w:w="714" w:type="pct"/>
                </w:tcPr>
                <w:p w:rsidR="0068085D" w:rsidRDefault="0068085D" w:rsidP="0068085D">
                  <w:pPr>
                    <w:pStyle w:val="TableBodyText"/>
                  </w:pPr>
                  <w:r>
                    <w:t>0.223</w:t>
                  </w:r>
                </w:p>
              </w:tc>
              <w:tc>
                <w:tcPr>
                  <w:tcW w:w="714" w:type="pct"/>
                </w:tcPr>
                <w:p w:rsidR="0068085D" w:rsidRDefault="0068085D" w:rsidP="006D6F68">
                  <w:pPr>
                    <w:pStyle w:val="TableBodyText"/>
                  </w:pPr>
                  <w:r>
                    <w:t>0.</w:t>
                  </w:r>
                  <w:r w:rsidR="006D6F68">
                    <w:t>1</w:t>
                  </w:r>
                  <w:r>
                    <w:t>88</w:t>
                  </w:r>
                </w:p>
              </w:tc>
              <w:tc>
                <w:tcPr>
                  <w:tcW w:w="713" w:type="pct"/>
                </w:tcPr>
                <w:p w:rsidR="0068085D" w:rsidRDefault="0068085D" w:rsidP="0068085D">
                  <w:pPr>
                    <w:pStyle w:val="TableBodyText"/>
                    <w:ind w:right="28"/>
                  </w:pPr>
                  <w:r>
                    <w:t>0.256</w:t>
                  </w:r>
                </w:p>
              </w:tc>
            </w:tr>
            <w:tr w:rsidR="0068085D" w:rsidTr="0068085D">
              <w:tc>
                <w:tcPr>
                  <w:tcW w:w="715" w:type="pct"/>
                </w:tcPr>
                <w:p w:rsidR="0068085D" w:rsidRDefault="0068085D" w:rsidP="0068085D">
                  <w:pPr>
                    <w:pStyle w:val="TableBodyText"/>
                    <w:jc w:val="left"/>
                  </w:pPr>
                  <w:r>
                    <w:t>4</w:t>
                  </w:r>
                  <w:r w:rsidRPr="00873B77">
                    <w:rPr>
                      <w:vertAlign w:val="superscript"/>
                    </w:rPr>
                    <w:t>th</w:t>
                  </w:r>
                  <w:r>
                    <w:t xml:space="preserve"> Quintile</w:t>
                  </w:r>
                </w:p>
              </w:tc>
              <w:tc>
                <w:tcPr>
                  <w:tcW w:w="715" w:type="pct"/>
                </w:tcPr>
                <w:p w:rsidR="0068085D" w:rsidRDefault="0068085D" w:rsidP="0068085D">
                  <w:pPr>
                    <w:pStyle w:val="TableBodyText"/>
                  </w:pPr>
                  <w:r>
                    <w:t>0.223</w:t>
                  </w:r>
                </w:p>
              </w:tc>
              <w:tc>
                <w:tcPr>
                  <w:tcW w:w="715" w:type="pct"/>
                </w:tcPr>
                <w:p w:rsidR="0068085D" w:rsidRDefault="0068085D" w:rsidP="0068085D">
                  <w:pPr>
                    <w:pStyle w:val="TableBodyText"/>
                  </w:pPr>
                  <w:r>
                    <w:t>0.229</w:t>
                  </w:r>
                </w:p>
              </w:tc>
              <w:tc>
                <w:tcPr>
                  <w:tcW w:w="714" w:type="pct"/>
                </w:tcPr>
                <w:p w:rsidR="0068085D" w:rsidRDefault="0068085D" w:rsidP="0068085D">
                  <w:pPr>
                    <w:pStyle w:val="TableBodyText"/>
                  </w:pPr>
                  <w:r>
                    <w:t>0.221</w:t>
                  </w:r>
                </w:p>
              </w:tc>
              <w:tc>
                <w:tcPr>
                  <w:tcW w:w="714" w:type="pct"/>
                </w:tcPr>
                <w:p w:rsidR="0068085D" w:rsidRDefault="0068085D" w:rsidP="0068085D">
                  <w:pPr>
                    <w:pStyle w:val="TableBodyText"/>
                  </w:pPr>
                  <w:r>
                    <w:t>0.217</w:t>
                  </w:r>
                </w:p>
              </w:tc>
              <w:tc>
                <w:tcPr>
                  <w:tcW w:w="714" w:type="pct"/>
                </w:tcPr>
                <w:p w:rsidR="0068085D" w:rsidRDefault="0068085D" w:rsidP="0068085D">
                  <w:pPr>
                    <w:pStyle w:val="TableBodyText"/>
                  </w:pPr>
                  <w:r>
                    <w:t>0.247</w:t>
                  </w:r>
                </w:p>
              </w:tc>
              <w:tc>
                <w:tcPr>
                  <w:tcW w:w="713" w:type="pct"/>
                </w:tcPr>
                <w:p w:rsidR="0068085D" w:rsidRDefault="0068085D" w:rsidP="0068085D">
                  <w:pPr>
                    <w:pStyle w:val="TableBodyText"/>
                    <w:ind w:right="28"/>
                  </w:pPr>
                  <w:r>
                    <w:t>0.252</w:t>
                  </w:r>
                </w:p>
              </w:tc>
            </w:tr>
            <w:tr w:rsidR="0068085D" w:rsidTr="0068085D">
              <w:tc>
                <w:tcPr>
                  <w:tcW w:w="715" w:type="pct"/>
                  <w:tcBorders>
                    <w:bottom w:val="single" w:sz="6" w:space="0" w:color="auto"/>
                  </w:tcBorders>
                  <w:shd w:val="clear" w:color="auto" w:fill="auto"/>
                </w:tcPr>
                <w:p w:rsidR="0068085D" w:rsidRDefault="0068085D" w:rsidP="0068085D">
                  <w:pPr>
                    <w:pStyle w:val="TableBodyText"/>
                    <w:jc w:val="left"/>
                  </w:pPr>
                  <w:r>
                    <w:t>5</w:t>
                  </w:r>
                  <w:r w:rsidRPr="00873B77">
                    <w:rPr>
                      <w:vertAlign w:val="superscript"/>
                    </w:rPr>
                    <w:t>th</w:t>
                  </w:r>
                  <w:r>
                    <w:t xml:space="preserve"> Quintile</w:t>
                  </w:r>
                </w:p>
              </w:tc>
              <w:tc>
                <w:tcPr>
                  <w:tcW w:w="715" w:type="pct"/>
                  <w:tcBorders>
                    <w:bottom w:val="single" w:sz="6" w:space="0" w:color="auto"/>
                  </w:tcBorders>
                  <w:shd w:val="clear" w:color="auto" w:fill="auto"/>
                </w:tcPr>
                <w:p w:rsidR="0068085D" w:rsidRDefault="0068085D" w:rsidP="0068085D">
                  <w:pPr>
                    <w:pStyle w:val="TableBodyText"/>
                  </w:pPr>
                  <w:r>
                    <w:t>0.363</w:t>
                  </w:r>
                </w:p>
              </w:tc>
              <w:tc>
                <w:tcPr>
                  <w:tcW w:w="715" w:type="pct"/>
                  <w:tcBorders>
                    <w:bottom w:val="single" w:sz="6" w:space="0" w:color="auto"/>
                  </w:tcBorders>
                  <w:shd w:val="clear" w:color="auto" w:fill="auto"/>
                </w:tcPr>
                <w:p w:rsidR="0068085D" w:rsidRDefault="0068085D" w:rsidP="0068085D">
                  <w:pPr>
                    <w:pStyle w:val="TableBodyText"/>
                  </w:pPr>
                  <w:r>
                    <w:t>0.347</w:t>
                  </w:r>
                </w:p>
              </w:tc>
              <w:tc>
                <w:tcPr>
                  <w:tcW w:w="714" w:type="pct"/>
                  <w:tcBorders>
                    <w:bottom w:val="single" w:sz="6" w:space="0" w:color="auto"/>
                  </w:tcBorders>
                  <w:shd w:val="clear" w:color="auto" w:fill="auto"/>
                </w:tcPr>
                <w:p w:rsidR="0068085D" w:rsidRDefault="0068085D" w:rsidP="0068085D">
                  <w:pPr>
                    <w:pStyle w:val="TableBodyText"/>
                  </w:pPr>
                  <w:r>
                    <w:t>0.354</w:t>
                  </w:r>
                </w:p>
              </w:tc>
              <w:tc>
                <w:tcPr>
                  <w:tcW w:w="714" w:type="pct"/>
                  <w:tcBorders>
                    <w:bottom w:val="single" w:sz="6" w:space="0" w:color="auto"/>
                  </w:tcBorders>
                  <w:shd w:val="clear" w:color="auto" w:fill="auto"/>
                </w:tcPr>
                <w:p w:rsidR="0068085D" w:rsidRDefault="0068085D" w:rsidP="0068085D">
                  <w:pPr>
                    <w:pStyle w:val="TableBodyText"/>
                  </w:pPr>
                  <w:r>
                    <w:t>0.374</w:t>
                  </w:r>
                </w:p>
              </w:tc>
              <w:tc>
                <w:tcPr>
                  <w:tcW w:w="714" w:type="pct"/>
                  <w:tcBorders>
                    <w:bottom w:val="single" w:sz="6" w:space="0" w:color="auto"/>
                  </w:tcBorders>
                  <w:shd w:val="clear" w:color="auto" w:fill="auto"/>
                </w:tcPr>
                <w:p w:rsidR="0068085D" w:rsidRDefault="0068085D" w:rsidP="0068085D">
                  <w:pPr>
                    <w:pStyle w:val="TableBodyText"/>
                  </w:pPr>
                  <w:r>
                    <w:t>0.346</w:t>
                  </w:r>
                </w:p>
              </w:tc>
              <w:tc>
                <w:tcPr>
                  <w:tcW w:w="713" w:type="pct"/>
                  <w:tcBorders>
                    <w:bottom w:val="single" w:sz="6" w:space="0" w:color="auto"/>
                  </w:tcBorders>
                  <w:shd w:val="clear" w:color="auto" w:fill="auto"/>
                </w:tcPr>
                <w:p w:rsidR="0068085D" w:rsidRDefault="0068085D" w:rsidP="0068085D">
                  <w:pPr>
                    <w:pStyle w:val="TableBodyText"/>
                    <w:ind w:right="28"/>
                  </w:pPr>
                  <w:r>
                    <w:t>0.360</w:t>
                  </w:r>
                </w:p>
              </w:tc>
            </w:tr>
          </w:tbl>
          <w:p w:rsidR="0068085D" w:rsidRDefault="0068085D" w:rsidP="00AB16D0">
            <w:pPr>
              <w:pStyle w:val="Note"/>
              <w:spacing w:before="120"/>
            </w:pPr>
            <w:r w:rsidRPr="00873B77">
              <w:rPr>
                <w:rStyle w:val="NoteLabel"/>
              </w:rPr>
              <w:t>a</w:t>
            </w:r>
            <w:r>
              <w:t xml:space="preserve"> Based on the diagonal of the transition matrices estimated by Jantti et al. (2006)</w:t>
            </w:r>
            <w:r w:rsidR="006A1E71">
              <w:t>.</w:t>
            </w:r>
          </w:p>
          <w:p w:rsidR="0068085D" w:rsidRDefault="0068085D" w:rsidP="00273767">
            <w:pPr>
              <w:pStyle w:val="Source"/>
              <w:spacing w:before="40"/>
              <w:rPr>
                <w:i/>
              </w:rPr>
            </w:pPr>
            <w:r>
              <w:rPr>
                <w:i/>
              </w:rPr>
              <w:t>Source</w:t>
            </w:r>
            <w:r>
              <w:t xml:space="preserve">: </w:t>
            </w:r>
            <w:r w:rsidR="003B2AD5">
              <w:t>d</w:t>
            </w:r>
            <w:r>
              <w:t>’Addio (2007).</w:t>
            </w:r>
          </w:p>
        </w:tc>
      </w:tr>
      <w:tr w:rsidR="0068085D" w:rsidTr="0068085D">
        <w:trPr>
          <w:cantSplit/>
        </w:trPr>
        <w:tc>
          <w:tcPr>
            <w:tcW w:w="8771" w:type="dxa"/>
            <w:tcBorders>
              <w:top w:val="nil"/>
              <w:left w:val="single" w:sz="6" w:space="0" w:color="auto"/>
              <w:bottom w:val="single" w:sz="6" w:space="0" w:color="auto"/>
              <w:right w:val="single" w:sz="6" w:space="0" w:color="auto"/>
            </w:tcBorders>
          </w:tcPr>
          <w:p w:rsidR="0068085D" w:rsidRDefault="0068085D" w:rsidP="0068085D">
            <w:pPr>
              <w:pStyle w:val="Box"/>
              <w:spacing w:before="0" w:line="120" w:lineRule="exact"/>
            </w:pPr>
          </w:p>
        </w:tc>
      </w:tr>
    </w:tbl>
    <w:p w:rsidR="00DA7A8A" w:rsidRDefault="00DA7A8A" w:rsidP="00DA7A8A">
      <w:pPr>
        <w:pStyle w:val="BodyText"/>
      </w:pPr>
      <w:r>
        <w:lastRenderedPageBreak/>
        <w:t>Children living in jobless households may lack a role model for encouraging aspirations for participating in work. The ‘Life Around Here Study’, a study of households in suburbs identified as being socially and economically disadvantaged (Broadmeadow</w:t>
      </w:r>
      <w:r w:rsidR="006A1E71">
        <w:t>s</w:t>
      </w:r>
      <w:r>
        <w:t xml:space="preserve"> in Melbourne, Mansfield in Adelaide and Carole Park in Brisbane), found that high levels of unemployment in these areas (36 of the 59 participating households did not have any adults employed at the time of the interviews), meant that there were few positive models around to assist with people moving into and maintaining employment (Hand et al. 2011). </w:t>
      </w:r>
    </w:p>
    <w:p w:rsidR="00DB160D" w:rsidRDefault="00DB160D" w:rsidP="00DB160D">
      <w:pPr>
        <w:pStyle w:val="BodyText"/>
      </w:pPr>
      <w:r>
        <w:t>Cobb-Clarke (2010), drawing on data from the Youth in Focus Project, compared average outcomes for 18 year old</w:t>
      </w:r>
      <w:r w:rsidR="006A1E71">
        <w:t>s</w:t>
      </w:r>
      <w:r>
        <w:t xml:space="preserve"> in families that </w:t>
      </w:r>
      <w:r w:rsidR="00A93FDD">
        <w:t xml:space="preserve">had </w:t>
      </w:r>
      <w:r>
        <w:t>never accessed the income</w:t>
      </w:r>
      <w:r w:rsidR="006A1E71">
        <w:t xml:space="preserve"> </w:t>
      </w:r>
      <w:r>
        <w:t>support system to those 18 year</w:t>
      </w:r>
      <w:r w:rsidR="006A1E71">
        <w:t xml:space="preserve"> </w:t>
      </w:r>
      <w:r>
        <w:t>olds in families receiving intensive income support. She found that young people in families with a history of intensive</w:t>
      </w:r>
      <w:r w:rsidR="006A1E71">
        <w:t xml:space="preserve"> </w:t>
      </w:r>
      <w:r>
        <w:t xml:space="preserve">income support </w:t>
      </w:r>
      <w:r w:rsidR="00A93FDD">
        <w:t xml:space="preserve">were </w:t>
      </w:r>
      <w:r>
        <w:t>less likely to be studying or attending university</w:t>
      </w:r>
      <w:r w:rsidR="008E5277">
        <w:t>. They were also m</w:t>
      </w:r>
      <w:r w:rsidR="00E10F04">
        <w:t xml:space="preserve">ore likely to </w:t>
      </w:r>
      <w:r>
        <w:t>take health</w:t>
      </w:r>
      <w:r w:rsidR="007F56CF">
        <w:t xml:space="preserve"> risks</w:t>
      </w:r>
      <w:r>
        <w:t xml:space="preserve"> (smoki</w:t>
      </w:r>
      <w:r w:rsidR="007F56CF">
        <w:t xml:space="preserve">ng, drinking, illicit drug use), </w:t>
      </w:r>
      <w:r>
        <w:t>social risks (running away, coming into contact with police/courts) and to have health problems (asthma, depression). Cobb-Clarke concluded that:</w:t>
      </w:r>
    </w:p>
    <w:p w:rsidR="00DB160D" w:rsidRDefault="00DB160D" w:rsidP="00DB160D">
      <w:pPr>
        <w:pStyle w:val="Quote"/>
      </w:pPr>
      <w:r>
        <w:t>Taken together, the results paint a clear picture of the link between socioeconomic disadvantage on the one hand, and poorer education and health outcomes and more risky behaviour on the other. Young Australians growing up in disadvantage do not begin adulthood with the same characteristics and life chances as those who do not. (p. 15)</w:t>
      </w:r>
    </w:p>
    <w:p w:rsidR="001B6F0B" w:rsidRDefault="00E529CA" w:rsidP="00AF16EB">
      <w:pPr>
        <w:pStyle w:val="Heading2"/>
      </w:pPr>
      <w:r>
        <w:t>4.</w:t>
      </w:r>
      <w:r w:rsidR="008E6E9D">
        <w:rPr>
          <w:noProof/>
        </w:rPr>
        <w:t>4</w:t>
      </w:r>
      <w:r w:rsidR="00AF16EB">
        <w:tab/>
        <w:t xml:space="preserve">The importance of employment </w:t>
      </w:r>
    </w:p>
    <w:p w:rsidR="00AF16EB" w:rsidRDefault="00610263" w:rsidP="00AF16EB">
      <w:pPr>
        <w:pStyle w:val="Heading3"/>
      </w:pPr>
      <w:r>
        <w:t xml:space="preserve">Joblessness </w:t>
      </w:r>
      <w:r w:rsidR="00AF16EB">
        <w:t xml:space="preserve">increases the risk of disadvantage </w:t>
      </w:r>
    </w:p>
    <w:p w:rsidR="00610263" w:rsidRDefault="00A626E3" w:rsidP="00AF16EB">
      <w:pPr>
        <w:pStyle w:val="BodyText"/>
      </w:pPr>
      <w:r>
        <w:t>Economic growth is the basis for increasing living standards and employment opportunities for Australians (box 4.</w:t>
      </w:r>
      <w:r w:rsidR="00C505A7">
        <w:t>8)</w:t>
      </w:r>
      <w:r>
        <w:t>. People’s material standard of living is largely determined by their access to economic resources (income and wealth).</w:t>
      </w:r>
      <w:r w:rsidR="00D61AFF">
        <w:t xml:space="preserve"> Unemployment and joblessness more generally denies people access to an important income stream (with the attendant risk of entering into income poverty), reduces social status, and constrains engagement in meaningful activities. </w:t>
      </w:r>
    </w:p>
    <w:p w:rsidR="005F6EEE" w:rsidRDefault="005F6EEE" w:rsidP="005F6EEE">
      <w:pPr>
        <w:pStyle w:val="BodyText"/>
      </w:pPr>
      <w:r>
        <w:t xml:space="preserve">While individuals’ circumstances vary, unemployment and joblessness increases the risk of economic hardship, particularly when people are relying largely on government support payments. The Newstart allowance for a single person with no children was $244.85 a week (or $12 766 a year) at the end of 2012. Average earnings for employed Australians (both full and part time) were $1080 per week in November 2012 (equivalent to $56 160 per year) (ABS 2013a). </w:t>
      </w:r>
    </w:p>
    <w:p w:rsidR="00A626E3" w:rsidRDefault="00A626E3" w:rsidP="00A626E3">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A626E3" w:rsidTr="00A626E3">
        <w:tc>
          <w:tcPr>
            <w:tcW w:w="8771" w:type="dxa"/>
            <w:tcBorders>
              <w:top w:val="single" w:sz="6" w:space="0" w:color="auto"/>
              <w:bottom w:val="nil"/>
            </w:tcBorders>
          </w:tcPr>
          <w:p w:rsidR="00A626E3" w:rsidRDefault="00A626E3" w:rsidP="00A626E3">
            <w:pPr>
              <w:pStyle w:val="BoxTitle"/>
            </w:pPr>
            <w:r>
              <w:rPr>
                <w:b w:val="0"/>
              </w:rPr>
              <w:t xml:space="preserve">Box </w:t>
            </w:r>
            <w:r w:rsidR="00E529CA">
              <w:rPr>
                <w:b w:val="0"/>
              </w:rPr>
              <w:t>4.</w:t>
            </w:r>
            <w:r w:rsidR="008E6E9D">
              <w:rPr>
                <w:b w:val="0"/>
                <w:noProof/>
              </w:rPr>
              <w:t>8</w:t>
            </w:r>
            <w:r>
              <w:tab/>
              <w:t>Economic growth, living standards and job opportunities</w:t>
            </w:r>
          </w:p>
        </w:tc>
      </w:tr>
      <w:tr w:rsidR="00A626E3" w:rsidTr="00A626E3">
        <w:trPr>
          <w:cantSplit/>
        </w:trPr>
        <w:tc>
          <w:tcPr>
            <w:tcW w:w="8771" w:type="dxa"/>
            <w:tcBorders>
              <w:top w:val="nil"/>
              <w:left w:val="single" w:sz="6" w:space="0" w:color="auto"/>
              <w:bottom w:val="nil"/>
              <w:right w:val="single" w:sz="6" w:space="0" w:color="auto"/>
            </w:tcBorders>
          </w:tcPr>
          <w:p w:rsidR="00A626E3" w:rsidRDefault="00A626E3" w:rsidP="00A626E3">
            <w:pPr>
              <w:pStyle w:val="Box"/>
            </w:pPr>
            <w:r>
              <w:t xml:space="preserve">Economic growth plays a critical role in improving living standards and employment and educational opportunities for Australians. Over the two decades to 2012 the Australian economy has performed strongly: </w:t>
            </w:r>
          </w:p>
          <w:p w:rsidR="00A626E3" w:rsidRDefault="00A626E3" w:rsidP="00A626E3">
            <w:pPr>
              <w:pStyle w:val="BoxListBullet"/>
            </w:pPr>
            <w:r>
              <w:t>the size of the Australian economy, as measured by Gross Domestic Product (GDP), doubled (from $186 billion to $370 billion)</w:t>
            </w:r>
          </w:p>
          <w:p w:rsidR="00A626E3" w:rsidRDefault="00A626E3" w:rsidP="00A626E3">
            <w:pPr>
              <w:pStyle w:val="BoxListBullet"/>
            </w:pPr>
            <w:r>
              <w:t>income (GDP) per capita increased by 50 per cent</w:t>
            </w:r>
          </w:p>
          <w:p w:rsidR="00A626E3" w:rsidRDefault="00A626E3" w:rsidP="00A626E3">
            <w:pPr>
              <w:pStyle w:val="BoxListBullet"/>
            </w:pPr>
            <w:r>
              <w:t>3.9 million more Australians became employed (reflecting both a growth in the population and an increase in the labour force participation rate)</w:t>
            </w:r>
          </w:p>
          <w:p w:rsidR="00A626E3" w:rsidRDefault="00A626E3" w:rsidP="00A626E3">
            <w:pPr>
              <w:pStyle w:val="BoxListBullet"/>
            </w:pPr>
            <w:r>
              <w:t>the unemployment rate halved from 10.8 per cent (December 1992) to 5.4 per cent (December 2012)</w:t>
            </w:r>
          </w:p>
          <w:p w:rsidR="00A626E3" w:rsidRDefault="00A626E3" w:rsidP="00A626E3">
            <w:pPr>
              <w:pStyle w:val="BoxListBullet"/>
            </w:pPr>
            <w:r>
              <w:t>the share of the unemployed that are ‘long-term unemployed’ fell from 35 per cent to 19 per cent.</w:t>
            </w:r>
          </w:p>
          <w:p w:rsidR="00A626E3" w:rsidRDefault="00A626E3" w:rsidP="00A626E3">
            <w:pPr>
              <w:pStyle w:val="Box"/>
            </w:pPr>
            <w:r>
              <w:t>The OECD (2012</w:t>
            </w:r>
            <w:r w:rsidR="000B7C0B">
              <w:t>f</w:t>
            </w:r>
            <w:r>
              <w:t>), commenting on Australia’s performance, said:</w:t>
            </w:r>
          </w:p>
          <w:p w:rsidR="00A626E3" w:rsidRDefault="00A626E3" w:rsidP="00A626E3">
            <w:pPr>
              <w:pStyle w:val="BoxQuote"/>
            </w:pPr>
            <w:r>
              <w:t>With 21 years of uninterrupted growth Australia stands out among OECD countries. (p. 13)</w:t>
            </w:r>
          </w:p>
          <w:p w:rsidR="00A626E3" w:rsidRDefault="00A626E3" w:rsidP="00A626E3">
            <w:pPr>
              <w:pStyle w:val="Box"/>
            </w:pPr>
            <w:r>
              <w:t>Over the period 1988</w:t>
            </w:r>
            <w:r>
              <w:noBreakHyphen/>
              <w:t>89 to 2009</w:t>
            </w:r>
            <w:r>
              <w:noBreakHyphen/>
              <w:t>10, individual labour earnings increased by around 38 per cent on average, while ‘equivalised’ final household incomes (also including direct government payments, government funded services and taxes and taking into account household size and composition) incre</w:t>
            </w:r>
            <w:r w:rsidR="00F879B4">
              <w:t xml:space="preserve">ased by 64 per cent (Greenville, Pobke and Rogers </w:t>
            </w:r>
            <w:r>
              <w:t>2013). Real income growth in Australia occurred ‘across the board’ — that is, for the lowest to highest income groups. The rate of growth, however, was higher at the ‘top end’ of the distribution than the ‘bottom end’.</w:t>
            </w:r>
          </w:p>
          <w:p w:rsidR="00A626E3" w:rsidRDefault="00A626E3" w:rsidP="00A626E3">
            <w:pPr>
              <w:pStyle w:val="Box"/>
            </w:pPr>
            <w:r>
              <w:t xml:space="preserve">More Australians are taking up higher education opportunities. Over the period from 1991 to 2012 the proportion of Australians aged 15 to 64 years with: </w:t>
            </w:r>
          </w:p>
          <w:p w:rsidR="00A626E3" w:rsidRDefault="00A626E3" w:rsidP="00A626E3">
            <w:pPr>
              <w:pStyle w:val="BoxListBullet"/>
            </w:pPr>
            <w:r>
              <w:t xml:space="preserve">post-school qualifications increased from 41.7 per cent to 58.8 per cent </w:t>
            </w:r>
          </w:p>
          <w:p w:rsidR="00A626E3" w:rsidRDefault="00A626E3" w:rsidP="00A626E3">
            <w:pPr>
              <w:pStyle w:val="BoxListBullet"/>
            </w:pPr>
            <w:r>
              <w:t xml:space="preserve">at least a bachelors degree increased from 9.6 per cent to 25.4 per cent. </w:t>
            </w:r>
          </w:p>
          <w:p w:rsidR="00A626E3" w:rsidRDefault="00A626E3" w:rsidP="00330A63">
            <w:pPr>
              <w:pStyle w:val="Box"/>
            </w:pPr>
            <w:r>
              <w:t xml:space="preserve">Life expectancy in Australia is </w:t>
            </w:r>
            <w:r w:rsidRPr="00C66DE6">
              <w:t>among the highest in the world</w:t>
            </w:r>
            <w:r>
              <w:t xml:space="preserve"> and it continues to improve. Since 1990, l</w:t>
            </w:r>
            <w:r w:rsidRPr="00C66DE6">
              <w:t xml:space="preserve">ife expectancy </w:t>
            </w:r>
            <w:r>
              <w:t xml:space="preserve">for Australian men has increased </w:t>
            </w:r>
            <w:r w:rsidRPr="00C66DE6">
              <w:t>by 6 years and 4 years</w:t>
            </w:r>
            <w:r>
              <w:t xml:space="preserve"> for Australian women. A</w:t>
            </w:r>
            <w:r w:rsidRPr="00C66DE6">
              <w:t xml:space="preserve"> boy born </w:t>
            </w:r>
            <w:r>
              <w:t xml:space="preserve">in Australia </w:t>
            </w:r>
            <w:r w:rsidRPr="00C66DE6">
              <w:t>today can expect to live an average of 79.</w:t>
            </w:r>
            <w:r w:rsidR="004D51C5">
              <w:t>7</w:t>
            </w:r>
            <w:r w:rsidRPr="00C66DE6">
              <w:t xml:space="preserve"> years</w:t>
            </w:r>
            <w:r>
              <w:t xml:space="preserve">; a </w:t>
            </w:r>
            <w:r w:rsidRPr="00C66DE6">
              <w:t xml:space="preserve">girl </w:t>
            </w:r>
            <w:r>
              <w:t>84</w:t>
            </w:r>
            <w:r w:rsidR="004D51C5">
              <w:t>.2</w:t>
            </w:r>
            <w:r>
              <w:t xml:space="preserve"> years.</w:t>
            </w:r>
          </w:p>
        </w:tc>
      </w:tr>
      <w:tr w:rsidR="00A626E3" w:rsidTr="00A626E3">
        <w:trPr>
          <w:cantSplit/>
        </w:trPr>
        <w:tc>
          <w:tcPr>
            <w:tcW w:w="8771" w:type="dxa"/>
            <w:tcBorders>
              <w:top w:val="nil"/>
              <w:left w:val="single" w:sz="6" w:space="0" w:color="auto"/>
              <w:bottom w:val="nil"/>
              <w:right w:val="single" w:sz="6" w:space="0" w:color="auto"/>
            </w:tcBorders>
          </w:tcPr>
          <w:p w:rsidR="00A626E3" w:rsidRPr="000B7C0B" w:rsidRDefault="00A626E3" w:rsidP="005F6EEE">
            <w:pPr>
              <w:pStyle w:val="Source"/>
              <w:spacing w:before="120"/>
            </w:pPr>
            <w:r w:rsidRPr="000B7C0B">
              <w:t xml:space="preserve">Sources: ABS </w:t>
            </w:r>
            <w:r w:rsidR="00B741F4">
              <w:t xml:space="preserve">(2013b, </w:t>
            </w:r>
            <w:r w:rsidR="00B741F4" w:rsidRPr="004904E6">
              <w:rPr>
                <w:i/>
              </w:rPr>
              <w:t>Australian National Accounts</w:t>
            </w:r>
            <w:r w:rsidR="00B741F4">
              <w:t xml:space="preserve">, </w:t>
            </w:r>
            <w:r w:rsidRPr="000B7C0B">
              <w:t>cat. no. 5206.0); ABS (</w:t>
            </w:r>
            <w:r w:rsidR="004904E6">
              <w:t>2013</w:t>
            </w:r>
            <w:r w:rsidR="004344B1">
              <w:t>c</w:t>
            </w:r>
            <w:r w:rsidR="004904E6">
              <w:t xml:space="preserve">, </w:t>
            </w:r>
            <w:r w:rsidR="004904E6" w:rsidRPr="00754228">
              <w:rPr>
                <w:i/>
              </w:rPr>
              <w:t>Labour</w:t>
            </w:r>
            <w:r w:rsidR="004904E6" w:rsidRPr="004904E6">
              <w:rPr>
                <w:i/>
              </w:rPr>
              <w:t xml:space="preserve"> Force, Australia</w:t>
            </w:r>
            <w:r w:rsidR="004904E6">
              <w:t xml:space="preserve">, </w:t>
            </w:r>
            <w:r w:rsidRPr="000B7C0B">
              <w:t>cat. no. 6202.0); ABS (</w:t>
            </w:r>
            <w:r w:rsidR="004904E6">
              <w:t xml:space="preserve">2012c, </w:t>
            </w:r>
            <w:r w:rsidR="004904E6" w:rsidRPr="004904E6">
              <w:rPr>
                <w:i/>
              </w:rPr>
              <w:t>Education and Work</w:t>
            </w:r>
            <w:r w:rsidR="004904E6">
              <w:t xml:space="preserve">, </w:t>
            </w:r>
            <w:r w:rsidRPr="000B7C0B">
              <w:t xml:space="preserve">cat. no. 6227.0); </w:t>
            </w:r>
            <w:r w:rsidR="000B7C0B" w:rsidRPr="000B7C0B">
              <w:t xml:space="preserve">ABS </w:t>
            </w:r>
            <w:r w:rsidR="004904E6">
              <w:t>(</w:t>
            </w:r>
            <w:r w:rsidR="000B7C0B" w:rsidRPr="000B7C0B">
              <w:t>201</w:t>
            </w:r>
            <w:r w:rsidR="00754228">
              <w:t>2</w:t>
            </w:r>
            <w:r w:rsidR="004904E6">
              <w:t xml:space="preserve">d </w:t>
            </w:r>
            <w:r w:rsidR="004904E6" w:rsidRPr="004904E6">
              <w:rPr>
                <w:i/>
              </w:rPr>
              <w:t>Deaths. Australia</w:t>
            </w:r>
            <w:r w:rsidR="000B7C0B" w:rsidRPr="000B7C0B">
              <w:t>, cat. no. 3302); OECD</w:t>
            </w:r>
            <w:r w:rsidRPr="000B7C0B">
              <w:t xml:space="preserve"> (2012</w:t>
            </w:r>
            <w:r w:rsidR="00A10120" w:rsidRPr="000B7C0B">
              <w:t>f</w:t>
            </w:r>
            <w:r w:rsidRPr="000B7C0B">
              <w:t>)</w:t>
            </w:r>
            <w:r w:rsidR="00754228">
              <w:t>;</w:t>
            </w:r>
            <w:r w:rsidRPr="000B7C0B">
              <w:t xml:space="preserve"> Greenville</w:t>
            </w:r>
            <w:r w:rsidR="00F879B4">
              <w:t>, Pobke and Rogers</w:t>
            </w:r>
            <w:r w:rsidRPr="000B7C0B">
              <w:t xml:space="preserve"> (2013)</w:t>
            </w:r>
            <w:r w:rsidR="00056442" w:rsidRPr="000B7C0B">
              <w:t xml:space="preserve">. </w:t>
            </w:r>
          </w:p>
        </w:tc>
      </w:tr>
      <w:tr w:rsidR="00A626E3" w:rsidTr="00A626E3">
        <w:trPr>
          <w:cantSplit/>
        </w:trPr>
        <w:tc>
          <w:tcPr>
            <w:tcW w:w="8771" w:type="dxa"/>
            <w:tcBorders>
              <w:top w:val="nil"/>
              <w:left w:val="single" w:sz="6" w:space="0" w:color="auto"/>
              <w:bottom w:val="single" w:sz="6" w:space="0" w:color="auto"/>
              <w:right w:val="single" w:sz="6" w:space="0" w:color="auto"/>
            </w:tcBorders>
          </w:tcPr>
          <w:p w:rsidR="00A626E3" w:rsidRDefault="00A626E3" w:rsidP="00A626E3">
            <w:pPr>
              <w:pStyle w:val="Box"/>
              <w:spacing w:before="0" w:line="120" w:lineRule="exact"/>
            </w:pPr>
          </w:p>
        </w:tc>
      </w:tr>
      <w:tr w:rsidR="00A626E3" w:rsidRPr="000863A5" w:rsidTr="00A626E3">
        <w:tc>
          <w:tcPr>
            <w:tcW w:w="8771" w:type="dxa"/>
            <w:tcBorders>
              <w:top w:val="nil"/>
              <w:left w:val="nil"/>
              <w:bottom w:val="nil"/>
              <w:right w:val="nil"/>
            </w:tcBorders>
          </w:tcPr>
          <w:p w:rsidR="00A626E3" w:rsidRPr="00626D32" w:rsidRDefault="00A626E3" w:rsidP="00A626E3">
            <w:pPr>
              <w:pStyle w:val="BoxSpaceBelow"/>
            </w:pPr>
          </w:p>
        </w:tc>
      </w:tr>
    </w:tbl>
    <w:p w:rsidR="005F6EEE" w:rsidRDefault="005F6EEE" w:rsidP="00877D9C">
      <w:pPr>
        <w:pStyle w:val="BodyText"/>
      </w:pPr>
    </w:p>
    <w:p w:rsidR="005F6EEE" w:rsidRDefault="005F6EEE" w:rsidP="005F6EEE">
      <w:pPr>
        <w:pStyle w:val="BodyText"/>
      </w:pPr>
      <w:r>
        <w:br w:type="page"/>
      </w:r>
    </w:p>
    <w:p w:rsidR="00877D9C" w:rsidRDefault="00877D9C" w:rsidP="00877D9C">
      <w:pPr>
        <w:pStyle w:val="BodyText"/>
      </w:pPr>
      <w:r>
        <w:lastRenderedPageBreak/>
        <w:t xml:space="preserve">The rates of income poverty, deprivation and social exclusion are high among the unemployed and jobless households (table 3.8, appendix A). </w:t>
      </w:r>
      <w:r w:rsidR="00F94E74">
        <w:t>For example, i</w:t>
      </w:r>
      <w:r w:rsidR="004344B1">
        <w:t xml:space="preserve">n 2010, </w:t>
      </w:r>
      <w:r w:rsidR="00161DDF">
        <w:t xml:space="preserve">more than </w:t>
      </w:r>
      <w:r w:rsidR="00F94E74">
        <w:t xml:space="preserve">30 per cent of the unemployed experienced deep social exclusion. </w:t>
      </w:r>
    </w:p>
    <w:p w:rsidR="004344B1" w:rsidRDefault="004344B1" w:rsidP="00877D9C">
      <w:pPr>
        <w:pStyle w:val="BodyText"/>
      </w:pPr>
      <w:r>
        <w:t xml:space="preserve">The evidence shows that job loss and decreased earnings are disadvantage triggers. </w:t>
      </w:r>
    </w:p>
    <w:p w:rsidR="00877D9C" w:rsidRDefault="00877D9C" w:rsidP="004344B1">
      <w:pPr>
        <w:pStyle w:val="ListBullet"/>
      </w:pPr>
      <w:r>
        <w:t>Smith and Middleton’s (2007) review of poverty dynamic research in the United Kingdom found that job loss dominated as the key poverty trigger, with a decrease in earnings being the next most common trigger. Labour market events were found to be the main poverty trigger for men, while for women both labour market and relationship changes were triggers (reflecting the fact that divorce and separation are more likely to trigger poverty for women than men, section</w:t>
      </w:r>
      <w:r w:rsidR="00754C5D">
        <w:t> </w:t>
      </w:r>
      <w:r>
        <w:t xml:space="preserve">4.6). </w:t>
      </w:r>
    </w:p>
    <w:p w:rsidR="00877D9C" w:rsidRDefault="00877D9C" w:rsidP="004344B1">
      <w:pPr>
        <w:pStyle w:val="ListBullet"/>
      </w:pPr>
      <w:r>
        <w:t>Bane and Ellwood (</w:t>
      </w:r>
      <w:r w:rsidR="00754C5D">
        <w:t>1986</w:t>
      </w:r>
      <w:r>
        <w:t xml:space="preserve">), using United States data, found that </w:t>
      </w:r>
      <w:r w:rsidR="00754C5D">
        <w:t xml:space="preserve">earning changes accounted for about half of all poverty spells. </w:t>
      </w:r>
    </w:p>
    <w:p w:rsidR="00AF16EB" w:rsidRDefault="00AF16EB" w:rsidP="00AF16EB">
      <w:pPr>
        <w:pStyle w:val="Heading4"/>
      </w:pPr>
      <w:r>
        <w:t>Long-term unemployment and joblessness</w:t>
      </w:r>
    </w:p>
    <w:p w:rsidR="00AF16EB" w:rsidRDefault="00AF16EB" w:rsidP="00AF16EB">
      <w:pPr>
        <w:pStyle w:val="BodyText"/>
      </w:pPr>
      <w:r>
        <w:t>Long</w:t>
      </w:r>
      <w:r w:rsidR="007B69FA">
        <w:noBreakHyphen/>
      </w:r>
      <w:r>
        <w:t xml:space="preserve">term unemployment </w:t>
      </w:r>
      <w:r w:rsidR="005E4C1E">
        <w:t xml:space="preserve">and </w:t>
      </w:r>
      <w:r>
        <w:t xml:space="preserve">joblessness </w:t>
      </w:r>
      <w:r w:rsidR="005E4C1E">
        <w:t xml:space="preserve">are </w:t>
      </w:r>
      <w:r>
        <w:t xml:space="preserve">of most concern to policy makers because of the costs </w:t>
      </w:r>
      <w:r w:rsidR="006E5FED">
        <w:t xml:space="preserve">they </w:t>
      </w:r>
      <w:r w:rsidR="005E4C1E">
        <w:t xml:space="preserve">impose on </w:t>
      </w:r>
      <w:r>
        <w:t>individuals,</w:t>
      </w:r>
      <w:r w:rsidR="003F3D7E">
        <w:t xml:space="preserve"> families, and society (chapter </w:t>
      </w:r>
      <w:r>
        <w:t xml:space="preserve">5). People who are out of work for long periods of time </w:t>
      </w:r>
      <w:r w:rsidR="00D61AFF">
        <w:t xml:space="preserve">often </w:t>
      </w:r>
      <w:r w:rsidR="00C41B40">
        <w:t xml:space="preserve">suffer a number of detrimental impacts, including </w:t>
      </w:r>
      <w:r>
        <w:t xml:space="preserve">economic hardship, </w:t>
      </w:r>
      <w:r w:rsidR="00C41B40">
        <w:t>and in particular r</w:t>
      </w:r>
      <w:r>
        <w:t>educed capacity to cover housing costs (</w:t>
      </w:r>
      <w:r w:rsidR="00C41B40">
        <w:t xml:space="preserve">which </w:t>
      </w:r>
      <w:r>
        <w:t>typically make up a large share of household budgets). In the absence of affordable housing it can be difficult for a person to find and hold down a job or engage in education</w:t>
      </w:r>
      <w:r w:rsidR="006A404F">
        <w:t xml:space="preserve"> or become part of the local community</w:t>
      </w:r>
      <w:r>
        <w:t xml:space="preserve">. </w:t>
      </w:r>
    </w:p>
    <w:p w:rsidR="00AF16EB" w:rsidRDefault="00AF16EB" w:rsidP="00AF16EB">
      <w:pPr>
        <w:pStyle w:val="BodyText"/>
      </w:pPr>
      <w:r>
        <w:t xml:space="preserve">Most Australians who </w:t>
      </w:r>
      <w:r w:rsidR="006A404F">
        <w:t xml:space="preserve">become </w:t>
      </w:r>
      <w:r>
        <w:t>unemploy</w:t>
      </w:r>
      <w:r w:rsidR="006A404F">
        <w:t xml:space="preserve">ed </w:t>
      </w:r>
      <w:r>
        <w:t xml:space="preserve">do not remain </w:t>
      </w:r>
      <w:r w:rsidR="006A404F">
        <w:t xml:space="preserve">so </w:t>
      </w:r>
      <w:r>
        <w:t>for long</w:t>
      </w:r>
      <w:r w:rsidR="007B69FA">
        <w:t xml:space="preserve">. </w:t>
      </w:r>
      <w:r>
        <w:t xml:space="preserve">The median duration of unemployment in </w:t>
      </w:r>
      <w:r w:rsidR="001113FF">
        <w:t xml:space="preserve">Australian in </w:t>
      </w:r>
      <w:r>
        <w:t>201</w:t>
      </w:r>
      <w:r w:rsidR="001113FF">
        <w:t>2</w:t>
      </w:r>
      <w:r>
        <w:t xml:space="preserve"> was 14 weeks (ABS 201</w:t>
      </w:r>
      <w:r w:rsidR="00663026">
        <w:t>3</w:t>
      </w:r>
      <w:r w:rsidR="004904E6">
        <w:t>c</w:t>
      </w:r>
      <w:r>
        <w:t xml:space="preserve">). The long-term unemployment rate </w:t>
      </w:r>
      <w:r w:rsidR="00A86A03">
        <w:t>in December 2012 was 0.7 per cent</w:t>
      </w:r>
      <w:r w:rsidR="00663026">
        <w:t xml:space="preserve"> and the very long</w:t>
      </w:r>
      <w:r w:rsidR="00663026">
        <w:noBreakHyphen/>
        <w:t>term unemployment rate was 0.4 per cent</w:t>
      </w:r>
      <w:r w:rsidR="0024381C">
        <w:t xml:space="preserve">. </w:t>
      </w:r>
      <w:r>
        <w:t xml:space="preserve">Australia </w:t>
      </w:r>
      <w:r w:rsidR="0047495E">
        <w:t>has a relatively low long</w:t>
      </w:r>
      <w:r w:rsidR="0047495E">
        <w:noBreakHyphen/>
        <w:t xml:space="preserve">term unemployment rate compared with many OECD countries </w:t>
      </w:r>
      <w:r w:rsidR="00663026">
        <w:t>(OECD</w:t>
      </w:r>
      <w:r w:rsidR="006E5FED">
        <w:t> </w:t>
      </w:r>
      <w:r w:rsidR="00663026">
        <w:t>201</w:t>
      </w:r>
      <w:r w:rsidR="0047495E">
        <w:t>2f</w:t>
      </w:r>
      <w:r w:rsidR="00663026">
        <w:t>)</w:t>
      </w:r>
      <w:r>
        <w:t xml:space="preserve">. </w:t>
      </w:r>
    </w:p>
    <w:p w:rsidR="00D61AFF" w:rsidRDefault="00D61AFF" w:rsidP="00D61AFF">
      <w:pPr>
        <w:pStyle w:val="BodyText"/>
      </w:pPr>
      <w:r>
        <w:t>In terms of persistence of long</w:t>
      </w:r>
      <w:r>
        <w:noBreakHyphen/>
        <w:t xml:space="preserve">term joblessness, HILDA survey data show that: </w:t>
      </w:r>
    </w:p>
    <w:p w:rsidR="00D61AFF" w:rsidRDefault="00D61AFF" w:rsidP="00D61AFF">
      <w:pPr>
        <w:pStyle w:val="ListBullet"/>
      </w:pPr>
      <w:r>
        <w:t xml:space="preserve">just over 14 per cent of </w:t>
      </w:r>
      <w:r w:rsidR="005359FE">
        <w:t xml:space="preserve">Australians </w:t>
      </w:r>
      <w:r>
        <w:t xml:space="preserve">under 65 years were in a jobless household for one or two years over the period 2001 to 2009 and </w:t>
      </w:r>
      <w:r w:rsidR="005359FE">
        <w:t>almost 3 per </w:t>
      </w:r>
      <w:r>
        <w:t>cent were in a jobless household all nine years</w:t>
      </w:r>
    </w:p>
    <w:p w:rsidR="00D61AFF" w:rsidRDefault="00D61AFF" w:rsidP="00273767">
      <w:pPr>
        <w:pStyle w:val="ListBullet"/>
      </w:pPr>
      <w:r>
        <w:t>one fifth of households were job</w:t>
      </w:r>
      <w:r w:rsidR="00500DD3">
        <w:noBreakHyphen/>
      </w:r>
      <w:r>
        <w:t xml:space="preserve">poor </w:t>
      </w:r>
      <w:r w:rsidR="00500DD3">
        <w:t xml:space="preserve">(households where total usual hours of work are less than 35 hours per week) </w:t>
      </w:r>
      <w:r>
        <w:t xml:space="preserve">for one to two years, </w:t>
      </w:r>
      <w:r w:rsidR="005359FE">
        <w:t>and j</w:t>
      </w:r>
      <w:r>
        <w:t>ust over 6 per cent were job</w:t>
      </w:r>
      <w:r w:rsidR="00500DD3">
        <w:noBreakHyphen/>
      </w:r>
      <w:r>
        <w:t>poor for all nine years (table 4.4).</w:t>
      </w:r>
    </w:p>
    <w:p w:rsidR="00AF16EB" w:rsidRDefault="00AF16EB" w:rsidP="00AF16EB">
      <w:pPr>
        <w:pStyle w:val="TableTitle"/>
      </w:pPr>
      <w:r>
        <w:rPr>
          <w:b w:val="0"/>
        </w:rPr>
        <w:lastRenderedPageBreak/>
        <w:t xml:space="preserve">Table </w:t>
      </w:r>
      <w:r w:rsidR="00E529CA">
        <w:rPr>
          <w:b w:val="0"/>
        </w:rPr>
        <w:t>4.</w:t>
      </w:r>
      <w:r w:rsidR="008E6E9D">
        <w:rPr>
          <w:b w:val="0"/>
          <w:noProof/>
        </w:rPr>
        <w:t>4</w:t>
      </w:r>
      <w:r>
        <w:tab/>
        <w:t>Years in jobless/job-poor household, 2001 to 2009</w:t>
      </w:r>
    </w:p>
    <w:p w:rsidR="00AF16EB" w:rsidRDefault="00AF16EB" w:rsidP="00AF16EB">
      <w:pPr>
        <w:pStyle w:val="Subtitle"/>
      </w:pPr>
      <w:r>
        <w:t>Per cent</w:t>
      </w:r>
    </w:p>
    <w:tbl>
      <w:tblPr>
        <w:tblW w:w="0" w:type="auto"/>
        <w:tblLayout w:type="fixed"/>
        <w:tblCellMar>
          <w:left w:w="0" w:type="dxa"/>
          <w:right w:w="0" w:type="dxa"/>
        </w:tblCellMar>
        <w:tblLook w:val="0000" w:firstRow="0" w:lastRow="0" w:firstColumn="0" w:lastColumn="0" w:noHBand="0" w:noVBand="0"/>
      </w:tblPr>
      <w:tblGrid>
        <w:gridCol w:w="1897"/>
        <w:gridCol w:w="965"/>
        <w:gridCol w:w="1109"/>
        <w:gridCol w:w="306"/>
        <w:gridCol w:w="793"/>
        <w:gridCol w:w="1310"/>
        <w:gridCol w:w="306"/>
        <w:gridCol w:w="793"/>
        <w:gridCol w:w="1310"/>
      </w:tblGrid>
      <w:tr w:rsidR="00F879B4" w:rsidTr="00F879B4">
        <w:tc>
          <w:tcPr>
            <w:tcW w:w="1897" w:type="dxa"/>
            <w:tcBorders>
              <w:top w:val="single" w:sz="6" w:space="0" w:color="auto"/>
            </w:tcBorders>
            <w:shd w:val="clear" w:color="auto" w:fill="auto"/>
          </w:tcPr>
          <w:p w:rsidR="00F879B4" w:rsidRDefault="00F879B4" w:rsidP="00AF16EB">
            <w:pPr>
              <w:pStyle w:val="TableColumnHeading"/>
              <w:jc w:val="left"/>
            </w:pPr>
          </w:p>
        </w:tc>
        <w:tc>
          <w:tcPr>
            <w:tcW w:w="965" w:type="dxa"/>
            <w:tcBorders>
              <w:top w:val="single" w:sz="6" w:space="0" w:color="auto"/>
            </w:tcBorders>
            <w:shd w:val="clear" w:color="auto" w:fill="auto"/>
          </w:tcPr>
          <w:p w:rsidR="00F879B4" w:rsidRDefault="00F879B4" w:rsidP="00B76B12">
            <w:pPr>
              <w:pStyle w:val="TableColumnHeading"/>
              <w:ind w:right="28"/>
            </w:pPr>
          </w:p>
        </w:tc>
        <w:tc>
          <w:tcPr>
            <w:tcW w:w="1109" w:type="dxa"/>
            <w:tcBorders>
              <w:top w:val="single" w:sz="6" w:space="0" w:color="auto"/>
            </w:tcBorders>
          </w:tcPr>
          <w:p w:rsidR="00F879B4" w:rsidRDefault="00F879B4" w:rsidP="00B76B12">
            <w:pPr>
              <w:pStyle w:val="TableColumnHeading"/>
              <w:ind w:right="28"/>
            </w:pPr>
          </w:p>
        </w:tc>
        <w:tc>
          <w:tcPr>
            <w:tcW w:w="306" w:type="dxa"/>
            <w:tcBorders>
              <w:top w:val="single" w:sz="6" w:space="0" w:color="auto"/>
            </w:tcBorders>
          </w:tcPr>
          <w:p w:rsidR="00F879B4" w:rsidRDefault="00F879B4" w:rsidP="00273767">
            <w:pPr>
              <w:pStyle w:val="TableColumnHeading"/>
              <w:ind w:right="28"/>
              <w:jc w:val="center"/>
            </w:pPr>
          </w:p>
        </w:tc>
        <w:tc>
          <w:tcPr>
            <w:tcW w:w="4512" w:type="dxa"/>
            <w:gridSpan w:val="5"/>
            <w:tcBorders>
              <w:top w:val="single" w:sz="6" w:space="0" w:color="auto"/>
              <w:bottom w:val="single" w:sz="6" w:space="0" w:color="auto"/>
            </w:tcBorders>
            <w:vAlign w:val="center"/>
          </w:tcPr>
          <w:p w:rsidR="00F879B4" w:rsidRDefault="00F879B4" w:rsidP="00273767">
            <w:pPr>
              <w:pStyle w:val="TableColumnHeading"/>
              <w:ind w:right="28"/>
              <w:jc w:val="center"/>
            </w:pPr>
            <w:r>
              <w:t>Children</w:t>
            </w:r>
            <w:r w:rsidRPr="00AB16D0">
              <w:rPr>
                <w:rStyle w:val="NoteLabel"/>
              </w:rPr>
              <w:t>b</w:t>
            </w:r>
          </w:p>
        </w:tc>
      </w:tr>
      <w:tr w:rsidR="00F879B4" w:rsidTr="00F879B4">
        <w:tc>
          <w:tcPr>
            <w:tcW w:w="1897" w:type="dxa"/>
            <w:shd w:val="clear" w:color="auto" w:fill="auto"/>
            <w:vAlign w:val="bottom"/>
          </w:tcPr>
          <w:p w:rsidR="00F879B4" w:rsidRDefault="00F879B4" w:rsidP="00F879B4">
            <w:pPr>
              <w:pStyle w:val="TableColumnHeading"/>
              <w:jc w:val="center"/>
            </w:pPr>
          </w:p>
        </w:tc>
        <w:tc>
          <w:tcPr>
            <w:tcW w:w="2074" w:type="dxa"/>
            <w:gridSpan w:val="2"/>
            <w:tcBorders>
              <w:bottom w:val="single" w:sz="6" w:space="0" w:color="auto"/>
            </w:tcBorders>
            <w:shd w:val="clear" w:color="auto" w:fill="auto"/>
            <w:vAlign w:val="bottom"/>
          </w:tcPr>
          <w:p w:rsidR="00F879B4" w:rsidRDefault="00F879B4" w:rsidP="00F879B4">
            <w:pPr>
              <w:pStyle w:val="TableColumnHeading"/>
              <w:ind w:right="28"/>
              <w:jc w:val="center"/>
            </w:pPr>
            <w:r>
              <w:t>All persons</w:t>
            </w:r>
            <w:r w:rsidRPr="00C41B40">
              <w:rPr>
                <w:rStyle w:val="NoteLabel"/>
              </w:rPr>
              <w:t>a</w:t>
            </w:r>
          </w:p>
        </w:tc>
        <w:tc>
          <w:tcPr>
            <w:tcW w:w="306" w:type="dxa"/>
            <w:vAlign w:val="bottom"/>
          </w:tcPr>
          <w:p w:rsidR="00F879B4" w:rsidRDefault="00F879B4" w:rsidP="00F879B4">
            <w:pPr>
              <w:pStyle w:val="TableColumnHeading"/>
              <w:ind w:right="28"/>
              <w:jc w:val="center"/>
            </w:pPr>
          </w:p>
        </w:tc>
        <w:tc>
          <w:tcPr>
            <w:tcW w:w="2103" w:type="dxa"/>
            <w:gridSpan w:val="2"/>
            <w:tcBorders>
              <w:top w:val="single" w:sz="6" w:space="0" w:color="auto"/>
              <w:bottom w:val="single" w:sz="6" w:space="0" w:color="auto"/>
            </w:tcBorders>
            <w:vAlign w:val="bottom"/>
          </w:tcPr>
          <w:p w:rsidR="00F879B4" w:rsidRDefault="00F879B4" w:rsidP="00F879B4">
            <w:pPr>
              <w:pStyle w:val="TableColumnHeading"/>
              <w:ind w:right="28"/>
              <w:jc w:val="center"/>
            </w:pPr>
            <w:r>
              <w:t>Jobless</w:t>
            </w:r>
          </w:p>
        </w:tc>
        <w:tc>
          <w:tcPr>
            <w:tcW w:w="306" w:type="dxa"/>
            <w:vAlign w:val="bottom"/>
          </w:tcPr>
          <w:p w:rsidR="00F879B4" w:rsidRDefault="00F879B4" w:rsidP="00F879B4">
            <w:pPr>
              <w:pStyle w:val="TableColumnHeading"/>
              <w:ind w:right="28"/>
              <w:jc w:val="center"/>
            </w:pPr>
          </w:p>
        </w:tc>
        <w:tc>
          <w:tcPr>
            <w:tcW w:w="2103" w:type="dxa"/>
            <w:gridSpan w:val="2"/>
            <w:tcBorders>
              <w:top w:val="single" w:sz="6" w:space="0" w:color="auto"/>
              <w:bottom w:val="single" w:sz="6" w:space="0" w:color="auto"/>
            </w:tcBorders>
            <w:vAlign w:val="bottom"/>
          </w:tcPr>
          <w:p w:rsidR="00F879B4" w:rsidRDefault="00F879B4" w:rsidP="00F879B4">
            <w:pPr>
              <w:pStyle w:val="TableColumnHeading"/>
              <w:ind w:right="28"/>
              <w:jc w:val="center"/>
            </w:pPr>
            <w:r>
              <w:t>Job</w:t>
            </w:r>
            <w:r>
              <w:noBreakHyphen/>
              <w:t>poor</w:t>
            </w:r>
          </w:p>
        </w:tc>
      </w:tr>
      <w:tr w:rsidR="00F879B4" w:rsidTr="00F879B4">
        <w:tc>
          <w:tcPr>
            <w:tcW w:w="1897" w:type="dxa"/>
            <w:tcBorders>
              <w:bottom w:val="single" w:sz="6" w:space="0" w:color="auto"/>
            </w:tcBorders>
            <w:shd w:val="clear" w:color="auto" w:fill="auto"/>
          </w:tcPr>
          <w:p w:rsidR="00F879B4" w:rsidRDefault="00F879B4" w:rsidP="00AF16EB">
            <w:pPr>
              <w:pStyle w:val="TableColumnHeading"/>
              <w:jc w:val="left"/>
            </w:pPr>
            <w:r>
              <w:t>Number of years</w:t>
            </w:r>
          </w:p>
        </w:tc>
        <w:tc>
          <w:tcPr>
            <w:tcW w:w="965" w:type="dxa"/>
            <w:tcBorders>
              <w:top w:val="single" w:sz="6" w:space="0" w:color="auto"/>
              <w:bottom w:val="single" w:sz="6" w:space="0" w:color="auto"/>
            </w:tcBorders>
            <w:shd w:val="clear" w:color="auto" w:fill="auto"/>
          </w:tcPr>
          <w:p w:rsidR="00F879B4" w:rsidRDefault="00F879B4" w:rsidP="00B76B12">
            <w:pPr>
              <w:pStyle w:val="TableColumnHeading"/>
              <w:ind w:right="28"/>
            </w:pPr>
            <w:r>
              <w:t>Jobless</w:t>
            </w:r>
            <w:r>
              <w:rPr>
                <w:rStyle w:val="NoteLabel"/>
              </w:rPr>
              <w:t>c</w:t>
            </w:r>
            <w:r>
              <w:t xml:space="preserve"> </w:t>
            </w:r>
          </w:p>
        </w:tc>
        <w:tc>
          <w:tcPr>
            <w:tcW w:w="1109" w:type="dxa"/>
            <w:tcBorders>
              <w:top w:val="single" w:sz="6" w:space="0" w:color="auto"/>
              <w:bottom w:val="single" w:sz="6" w:space="0" w:color="auto"/>
            </w:tcBorders>
          </w:tcPr>
          <w:p w:rsidR="00F879B4" w:rsidRDefault="00F879B4" w:rsidP="00B76B12">
            <w:pPr>
              <w:pStyle w:val="TableColumnHeading"/>
              <w:ind w:right="28"/>
            </w:pPr>
            <w:r>
              <w:t>Job-poor</w:t>
            </w:r>
            <w:r>
              <w:rPr>
                <w:rStyle w:val="NoteLabel"/>
              </w:rPr>
              <w:t>d</w:t>
            </w:r>
          </w:p>
        </w:tc>
        <w:tc>
          <w:tcPr>
            <w:tcW w:w="306" w:type="dxa"/>
            <w:tcBorders>
              <w:bottom w:val="single" w:sz="6" w:space="0" w:color="auto"/>
            </w:tcBorders>
          </w:tcPr>
          <w:p w:rsidR="00F879B4" w:rsidRDefault="00F879B4" w:rsidP="00273767">
            <w:pPr>
              <w:pStyle w:val="TableColumnHeading"/>
              <w:ind w:right="28"/>
              <w:jc w:val="center"/>
            </w:pPr>
          </w:p>
        </w:tc>
        <w:tc>
          <w:tcPr>
            <w:tcW w:w="793" w:type="dxa"/>
            <w:tcBorders>
              <w:top w:val="single" w:sz="6" w:space="0" w:color="auto"/>
              <w:bottom w:val="single" w:sz="6" w:space="0" w:color="auto"/>
            </w:tcBorders>
            <w:vAlign w:val="center"/>
          </w:tcPr>
          <w:p w:rsidR="00F879B4" w:rsidRDefault="00F879B4" w:rsidP="00273767">
            <w:pPr>
              <w:pStyle w:val="TableColumnHeading"/>
              <w:ind w:right="28"/>
              <w:jc w:val="center"/>
              <w:rPr>
                <w:i w:val="0"/>
              </w:rPr>
            </w:pPr>
            <w:r>
              <w:t>Couple</w:t>
            </w:r>
          </w:p>
        </w:tc>
        <w:tc>
          <w:tcPr>
            <w:tcW w:w="1310" w:type="dxa"/>
            <w:tcBorders>
              <w:top w:val="single" w:sz="6" w:space="0" w:color="auto"/>
              <w:bottom w:val="single" w:sz="6" w:space="0" w:color="auto"/>
            </w:tcBorders>
            <w:vAlign w:val="center"/>
          </w:tcPr>
          <w:p w:rsidR="00F879B4" w:rsidRDefault="00F879B4" w:rsidP="00273767">
            <w:pPr>
              <w:pStyle w:val="TableColumnHeading"/>
              <w:ind w:right="28"/>
              <w:jc w:val="center"/>
              <w:rPr>
                <w:i w:val="0"/>
              </w:rPr>
            </w:pPr>
            <w:r>
              <w:t>Lone parent</w:t>
            </w:r>
          </w:p>
        </w:tc>
        <w:tc>
          <w:tcPr>
            <w:tcW w:w="306" w:type="dxa"/>
            <w:tcBorders>
              <w:bottom w:val="single" w:sz="6" w:space="0" w:color="auto"/>
            </w:tcBorders>
          </w:tcPr>
          <w:p w:rsidR="00F879B4" w:rsidRDefault="00F879B4" w:rsidP="00273767">
            <w:pPr>
              <w:pStyle w:val="TableColumnHeading"/>
              <w:ind w:right="28"/>
              <w:jc w:val="center"/>
            </w:pPr>
          </w:p>
        </w:tc>
        <w:tc>
          <w:tcPr>
            <w:tcW w:w="793" w:type="dxa"/>
            <w:tcBorders>
              <w:top w:val="single" w:sz="6" w:space="0" w:color="auto"/>
              <w:bottom w:val="single" w:sz="6" w:space="0" w:color="auto"/>
            </w:tcBorders>
            <w:vAlign w:val="center"/>
          </w:tcPr>
          <w:p w:rsidR="00F879B4" w:rsidRDefault="00F879B4" w:rsidP="00273767">
            <w:pPr>
              <w:pStyle w:val="TableColumnHeading"/>
              <w:ind w:right="28"/>
              <w:jc w:val="center"/>
            </w:pPr>
            <w:r>
              <w:t>Couple</w:t>
            </w:r>
          </w:p>
        </w:tc>
        <w:tc>
          <w:tcPr>
            <w:tcW w:w="1310" w:type="dxa"/>
            <w:tcBorders>
              <w:top w:val="single" w:sz="6" w:space="0" w:color="auto"/>
              <w:bottom w:val="single" w:sz="6" w:space="0" w:color="auto"/>
            </w:tcBorders>
            <w:vAlign w:val="center"/>
          </w:tcPr>
          <w:p w:rsidR="00F879B4" w:rsidRDefault="00F879B4" w:rsidP="00273767">
            <w:pPr>
              <w:pStyle w:val="TableColumnHeading"/>
              <w:ind w:right="28"/>
              <w:jc w:val="center"/>
            </w:pPr>
            <w:r>
              <w:t>Lone parent</w:t>
            </w:r>
          </w:p>
        </w:tc>
      </w:tr>
      <w:tr w:rsidR="00F879B4" w:rsidTr="00F879B4">
        <w:tc>
          <w:tcPr>
            <w:tcW w:w="1897" w:type="dxa"/>
            <w:tcBorders>
              <w:top w:val="single" w:sz="6" w:space="0" w:color="auto"/>
            </w:tcBorders>
          </w:tcPr>
          <w:p w:rsidR="00F879B4" w:rsidRDefault="00F879B4" w:rsidP="00AF16EB">
            <w:pPr>
              <w:pStyle w:val="TableUnitsRow"/>
              <w:jc w:val="left"/>
            </w:pPr>
            <w:r>
              <w:t>0</w:t>
            </w:r>
          </w:p>
        </w:tc>
        <w:tc>
          <w:tcPr>
            <w:tcW w:w="965" w:type="dxa"/>
            <w:tcBorders>
              <w:top w:val="single" w:sz="6" w:space="0" w:color="auto"/>
            </w:tcBorders>
          </w:tcPr>
          <w:p w:rsidR="00F879B4" w:rsidRDefault="00F879B4" w:rsidP="00AF16EB">
            <w:pPr>
              <w:pStyle w:val="TableUnitsRow"/>
              <w:ind w:right="28"/>
            </w:pPr>
            <w:r>
              <w:t>70.8</w:t>
            </w:r>
          </w:p>
        </w:tc>
        <w:tc>
          <w:tcPr>
            <w:tcW w:w="1109" w:type="dxa"/>
            <w:tcBorders>
              <w:top w:val="single" w:sz="6" w:space="0" w:color="auto"/>
            </w:tcBorders>
          </w:tcPr>
          <w:p w:rsidR="00F879B4" w:rsidRDefault="00F879B4" w:rsidP="00AF16EB">
            <w:pPr>
              <w:pStyle w:val="TableUnitsRow"/>
              <w:ind w:right="28"/>
            </w:pPr>
            <w:r>
              <w:t>52.5</w:t>
            </w:r>
          </w:p>
        </w:tc>
        <w:tc>
          <w:tcPr>
            <w:tcW w:w="306" w:type="dxa"/>
            <w:tcBorders>
              <w:top w:val="single" w:sz="6" w:space="0" w:color="auto"/>
            </w:tcBorders>
          </w:tcPr>
          <w:p w:rsidR="00F879B4" w:rsidRDefault="00F879B4" w:rsidP="00AF16EB">
            <w:pPr>
              <w:pStyle w:val="TableUnitsRow"/>
              <w:ind w:right="28"/>
            </w:pPr>
          </w:p>
        </w:tc>
        <w:tc>
          <w:tcPr>
            <w:tcW w:w="793" w:type="dxa"/>
            <w:tcBorders>
              <w:top w:val="single" w:sz="6" w:space="0" w:color="auto"/>
            </w:tcBorders>
          </w:tcPr>
          <w:p w:rsidR="00F879B4" w:rsidRDefault="00F879B4" w:rsidP="00AF16EB">
            <w:pPr>
              <w:pStyle w:val="TableUnitsRow"/>
              <w:ind w:right="28"/>
            </w:pPr>
            <w:r>
              <w:t>77.6</w:t>
            </w:r>
          </w:p>
        </w:tc>
        <w:tc>
          <w:tcPr>
            <w:tcW w:w="1310" w:type="dxa"/>
            <w:tcBorders>
              <w:top w:val="single" w:sz="6" w:space="0" w:color="auto"/>
            </w:tcBorders>
          </w:tcPr>
          <w:p w:rsidR="00F879B4" w:rsidRDefault="00F879B4" w:rsidP="00AF16EB">
            <w:pPr>
              <w:pStyle w:val="TableUnitsRow"/>
              <w:ind w:right="28"/>
            </w:pPr>
            <w:r>
              <w:t>38.0</w:t>
            </w:r>
          </w:p>
        </w:tc>
        <w:tc>
          <w:tcPr>
            <w:tcW w:w="306" w:type="dxa"/>
            <w:tcBorders>
              <w:top w:val="single" w:sz="6" w:space="0" w:color="auto"/>
            </w:tcBorders>
          </w:tcPr>
          <w:p w:rsidR="00F879B4" w:rsidRDefault="00F879B4" w:rsidP="00AF16EB">
            <w:pPr>
              <w:pStyle w:val="TableUnitsRow"/>
              <w:ind w:right="28"/>
            </w:pPr>
          </w:p>
        </w:tc>
        <w:tc>
          <w:tcPr>
            <w:tcW w:w="793" w:type="dxa"/>
            <w:tcBorders>
              <w:top w:val="single" w:sz="6" w:space="0" w:color="auto"/>
            </w:tcBorders>
          </w:tcPr>
          <w:p w:rsidR="00F879B4" w:rsidRDefault="00F879B4" w:rsidP="00AF16EB">
            <w:pPr>
              <w:pStyle w:val="TableUnitsRow"/>
              <w:ind w:right="28"/>
            </w:pPr>
            <w:r>
              <w:t>62.0</w:t>
            </w:r>
          </w:p>
        </w:tc>
        <w:tc>
          <w:tcPr>
            <w:tcW w:w="1310" w:type="dxa"/>
            <w:tcBorders>
              <w:top w:val="single" w:sz="6" w:space="0" w:color="auto"/>
            </w:tcBorders>
          </w:tcPr>
          <w:p w:rsidR="00F879B4" w:rsidRDefault="00F879B4" w:rsidP="00AF16EB">
            <w:pPr>
              <w:pStyle w:val="TableUnitsRow"/>
              <w:ind w:right="28"/>
            </w:pPr>
            <w:r>
              <w:t>14.0</w:t>
            </w:r>
          </w:p>
        </w:tc>
      </w:tr>
      <w:tr w:rsidR="00F879B4" w:rsidTr="00F879B4">
        <w:tc>
          <w:tcPr>
            <w:tcW w:w="1897" w:type="dxa"/>
          </w:tcPr>
          <w:p w:rsidR="00F879B4" w:rsidRDefault="00F879B4" w:rsidP="00AF16EB">
            <w:pPr>
              <w:pStyle w:val="TableBodyText"/>
              <w:jc w:val="left"/>
            </w:pPr>
            <w:r>
              <w:t>1-2</w:t>
            </w:r>
          </w:p>
        </w:tc>
        <w:tc>
          <w:tcPr>
            <w:tcW w:w="965" w:type="dxa"/>
          </w:tcPr>
          <w:p w:rsidR="00F879B4" w:rsidRDefault="00F879B4" w:rsidP="00AF16EB">
            <w:pPr>
              <w:pStyle w:val="TableBodyText"/>
              <w:ind w:right="28"/>
            </w:pPr>
            <w:r>
              <w:t>14.2</w:t>
            </w:r>
          </w:p>
        </w:tc>
        <w:tc>
          <w:tcPr>
            <w:tcW w:w="1109" w:type="dxa"/>
          </w:tcPr>
          <w:p w:rsidR="00F879B4" w:rsidRDefault="00F879B4" w:rsidP="00AF16EB">
            <w:pPr>
              <w:pStyle w:val="TableBodyText"/>
              <w:ind w:right="28"/>
            </w:pPr>
            <w:r>
              <w:t>20.0</w:t>
            </w:r>
          </w:p>
        </w:tc>
        <w:tc>
          <w:tcPr>
            <w:tcW w:w="306" w:type="dxa"/>
          </w:tcPr>
          <w:p w:rsidR="00F879B4" w:rsidRDefault="00F879B4" w:rsidP="00AF16EB">
            <w:pPr>
              <w:pStyle w:val="TableBodyText"/>
              <w:ind w:right="28"/>
            </w:pPr>
          </w:p>
        </w:tc>
        <w:tc>
          <w:tcPr>
            <w:tcW w:w="793" w:type="dxa"/>
          </w:tcPr>
          <w:p w:rsidR="00F879B4" w:rsidRDefault="00F879B4" w:rsidP="00AF16EB">
            <w:pPr>
              <w:pStyle w:val="TableBodyText"/>
              <w:ind w:right="28"/>
            </w:pPr>
            <w:r>
              <w:t>14.0</w:t>
            </w:r>
          </w:p>
        </w:tc>
        <w:tc>
          <w:tcPr>
            <w:tcW w:w="1310" w:type="dxa"/>
          </w:tcPr>
          <w:p w:rsidR="00F879B4" w:rsidRDefault="00F879B4" w:rsidP="00AF16EB">
            <w:pPr>
              <w:pStyle w:val="TableBodyText"/>
              <w:ind w:right="28"/>
            </w:pPr>
            <w:r>
              <w:t>15.4</w:t>
            </w:r>
          </w:p>
        </w:tc>
        <w:tc>
          <w:tcPr>
            <w:tcW w:w="306" w:type="dxa"/>
          </w:tcPr>
          <w:p w:rsidR="00F879B4" w:rsidRDefault="00F879B4" w:rsidP="00AF16EB">
            <w:pPr>
              <w:pStyle w:val="TableBodyText"/>
              <w:ind w:right="28"/>
            </w:pPr>
          </w:p>
        </w:tc>
        <w:tc>
          <w:tcPr>
            <w:tcW w:w="793" w:type="dxa"/>
          </w:tcPr>
          <w:p w:rsidR="00F879B4" w:rsidRDefault="00F879B4" w:rsidP="00AF16EB">
            <w:pPr>
              <w:pStyle w:val="TableBodyText"/>
              <w:ind w:right="28"/>
            </w:pPr>
            <w:r>
              <w:t>19.1</w:t>
            </w:r>
          </w:p>
        </w:tc>
        <w:tc>
          <w:tcPr>
            <w:tcW w:w="1310" w:type="dxa"/>
          </w:tcPr>
          <w:p w:rsidR="00F879B4" w:rsidRDefault="00F879B4" w:rsidP="00AF16EB">
            <w:pPr>
              <w:pStyle w:val="TableBodyText"/>
              <w:ind w:right="28"/>
            </w:pPr>
            <w:r>
              <w:t>13.8</w:t>
            </w:r>
          </w:p>
        </w:tc>
      </w:tr>
      <w:tr w:rsidR="00F879B4" w:rsidTr="00F879B4">
        <w:tc>
          <w:tcPr>
            <w:tcW w:w="1897" w:type="dxa"/>
            <w:shd w:val="clear" w:color="auto" w:fill="auto"/>
          </w:tcPr>
          <w:p w:rsidR="00F879B4" w:rsidRDefault="00F879B4" w:rsidP="00AF16EB">
            <w:pPr>
              <w:pStyle w:val="TableBodyText"/>
              <w:jc w:val="left"/>
            </w:pPr>
            <w:r>
              <w:t>3-4</w:t>
            </w:r>
          </w:p>
        </w:tc>
        <w:tc>
          <w:tcPr>
            <w:tcW w:w="965" w:type="dxa"/>
            <w:shd w:val="clear" w:color="auto" w:fill="auto"/>
          </w:tcPr>
          <w:p w:rsidR="00F879B4" w:rsidRDefault="00F879B4" w:rsidP="00AF16EB">
            <w:pPr>
              <w:pStyle w:val="TableBodyText"/>
              <w:ind w:right="28"/>
            </w:pPr>
            <w:r>
              <w:t>5.4</w:t>
            </w:r>
          </w:p>
        </w:tc>
        <w:tc>
          <w:tcPr>
            <w:tcW w:w="1109" w:type="dxa"/>
          </w:tcPr>
          <w:p w:rsidR="00F879B4" w:rsidRDefault="00F879B4" w:rsidP="00AF16EB">
            <w:pPr>
              <w:pStyle w:val="TableBodyText"/>
              <w:ind w:right="28"/>
            </w:pPr>
            <w:r>
              <w:t>8.5</w:t>
            </w:r>
          </w:p>
        </w:tc>
        <w:tc>
          <w:tcPr>
            <w:tcW w:w="306" w:type="dxa"/>
          </w:tcPr>
          <w:p w:rsidR="00F879B4" w:rsidRDefault="00F879B4" w:rsidP="00AF16EB">
            <w:pPr>
              <w:pStyle w:val="TableBodyText"/>
              <w:ind w:right="28"/>
            </w:pPr>
          </w:p>
        </w:tc>
        <w:tc>
          <w:tcPr>
            <w:tcW w:w="793" w:type="dxa"/>
          </w:tcPr>
          <w:p w:rsidR="00F879B4" w:rsidRDefault="00F879B4" w:rsidP="00AF16EB">
            <w:pPr>
              <w:pStyle w:val="TableBodyText"/>
              <w:ind w:right="28"/>
            </w:pPr>
            <w:r>
              <w:t>2.9</w:t>
            </w:r>
          </w:p>
        </w:tc>
        <w:tc>
          <w:tcPr>
            <w:tcW w:w="1310" w:type="dxa"/>
          </w:tcPr>
          <w:p w:rsidR="00F879B4" w:rsidRDefault="00F879B4" w:rsidP="00AF16EB">
            <w:pPr>
              <w:pStyle w:val="TableBodyText"/>
              <w:ind w:right="28"/>
            </w:pPr>
            <w:r>
              <w:t>15.6</w:t>
            </w:r>
          </w:p>
        </w:tc>
        <w:tc>
          <w:tcPr>
            <w:tcW w:w="306" w:type="dxa"/>
          </w:tcPr>
          <w:p w:rsidR="00F879B4" w:rsidRDefault="00F879B4" w:rsidP="00AF16EB">
            <w:pPr>
              <w:pStyle w:val="TableBodyText"/>
              <w:ind w:right="28"/>
            </w:pPr>
          </w:p>
        </w:tc>
        <w:tc>
          <w:tcPr>
            <w:tcW w:w="793" w:type="dxa"/>
          </w:tcPr>
          <w:p w:rsidR="00F879B4" w:rsidRDefault="00F879B4" w:rsidP="00AF16EB">
            <w:pPr>
              <w:pStyle w:val="TableBodyText"/>
              <w:ind w:right="28"/>
            </w:pPr>
            <w:r>
              <w:t>6.0</w:t>
            </w:r>
          </w:p>
        </w:tc>
        <w:tc>
          <w:tcPr>
            <w:tcW w:w="1310" w:type="dxa"/>
          </w:tcPr>
          <w:p w:rsidR="00F879B4" w:rsidRDefault="00F879B4" w:rsidP="00AF16EB">
            <w:pPr>
              <w:pStyle w:val="TableBodyText"/>
              <w:ind w:right="28"/>
            </w:pPr>
            <w:r>
              <w:t>15.1</w:t>
            </w:r>
          </w:p>
        </w:tc>
      </w:tr>
      <w:tr w:rsidR="00F879B4" w:rsidTr="00F879B4">
        <w:tc>
          <w:tcPr>
            <w:tcW w:w="1897" w:type="dxa"/>
            <w:shd w:val="clear" w:color="auto" w:fill="auto"/>
          </w:tcPr>
          <w:p w:rsidR="00F879B4" w:rsidRDefault="00F879B4" w:rsidP="00AF16EB">
            <w:pPr>
              <w:pStyle w:val="TableBodyText"/>
              <w:jc w:val="left"/>
            </w:pPr>
            <w:r>
              <w:t>5-8</w:t>
            </w:r>
          </w:p>
        </w:tc>
        <w:tc>
          <w:tcPr>
            <w:tcW w:w="965" w:type="dxa"/>
            <w:shd w:val="clear" w:color="auto" w:fill="auto"/>
          </w:tcPr>
          <w:p w:rsidR="00F879B4" w:rsidRDefault="00F879B4" w:rsidP="00AF16EB">
            <w:pPr>
              <w:pStyle w:val="TableBodyText"/>
              <w:ind w:right="28"/>
            </w:pPr>
            <w:r>
              <w:t>6.8</w:t>
            </w:r>
          </w:p>
        </w:tc>
        <w:tc>
          <w:tcPr>
            <w:tcW w:w="1109" w:type="dxa"/>
          </w:tcPr>
          <w:p w:rsidR="00F879B4" w:rsidRDefault="00F879B4" w:rsidP="00AF16EB">
            <w:pPr>
              <w:pStyle w:val="TableBodyText"/>
              <w:ind w:right="28"/>
            </w:pPr>
            <w:r>
              <w:t>12.7</w:t>
            </w:r>
          </w:p>
        </w:tc>
        <w:tc>
          <w:tcPr>
            <w:tcW w:w="306" w:type="dxa"/>
          </w:tcPr>
          <w:p w:rsidR="00F879B4" w:rsidRDefault="00F879B4" w:rsidP="00AF16EB">
            <w:pPr>
              <w:pStyle w:val="TableBodyText"/>
              <w:ind w:right="28"/>
            </w:pPr>
          </w:p>
        </w:tc>
        <w:tc>
          <w:tcPr>
            <w:tcW w:w="793" w:type="dxa"/>
          </w:tcPr>
          <w:p w:rsidR="00F879B4" w:rsidRDefault="00F879B4" w:rsidP="00AF16EB">
            <w:pPr>
              <w:pStyle w:val="TableBodyText"/>
              <w:ind w:right="28"/>
            </w:pPr>
            <w:r>
              <w:t>4.2</w:t>
            </w:r>
          </w:p>
        </w:tc>
        <w:tc>
          <w:tcPr>
            <w:tcW w:w="1310" w:type="dxa"/>
          </w:tcPr>
          <w:p w:rsidR="00F879B4" w:rsidRDefault="00F879B4" w:rsidP="00AF16EB">
            <w:pPr>
              <w:pStyle w:val="TableBodyText"/>
              <w:ind w:right="28"/>
            </w:pPr>
            <w:r>
              <w:t>25.9</w:t>
            </w:r>
          </w:p>
        </w:tc>
        <w:tc>
          <w:tcPr>
            <w:tcW w:w="306" w:type="dxa"/>
          </w:tcPr>
          <w:p w:rsidR="00F879B4" w:rsidRDefault="00F879B4" w:rsidP="00AF16EB">
            <w:pPr>
              <w:pStyle w:val="TableBodyText"/>
              <w:ind w:right="28"/>
            </w:pPr>
          </w:p>
        </w:tc>
        <w:tc>
          <w:tcPr>
            <w:tcW w:w="793" w:type="dxa"/>
          </w:tcPr>
          <w:p w:rsidR="00F879B4" w:rsidRDefault="00F879B4" w:rsidP="00AF16EB">
            <w:pPr>
              <w:pStyle w:val="TableBodyText"/>
              <w:ind w:right="28"/>
            </w:pPr>
            <w:r>
              <w:t>96.8</w:t>
            </w:r>
          </w:p>
        </w:tc>
        <w:tc>
          <w:tcPr>
            <w:tcW w:w="1310" w:type="dxa"/>
          </w:tcPr>
          <w:p w:rsidR="00F879B4" w:rsidRDefault="00F879B4" w:rsidP="00AF16EB">
            <w:pPr>
              <w:pStyle w:val="TableBodyText"/>
              <w:ind w:right="28"/>
            </w:pPr>
            <w:r>
              <w:t>35.2</w:t>
            </w:r>
          </w:p>
        </w:tc>
      </w:tr>
      <w:tr w:rsidR="00F879B4" w:rsidTr="00F879B4">
        <w:tc>
          <w:tcPr>
            <w:tcW w:w="1897" w:type="dxa"/>
            <w:shd w:val="clear" w:color="auto" w:fill="auto"/>
          </w:tcPr>
          <w:p w:rsidR="00F879B4" w:rsidRDefault="00F879B4" w:rsidP="00AF16EB">
            <w:pPr>
              <w:pStyle w:val="TableBodyText"/>
              <w:jc w:val="left"/>
            </w:pPr>
            <w:r>
              <w:t>9</w:t>
            </w:r>
          </w:p>
        </w:tc>
        <w:tc>
          <w:tcPr>
            <w:tcW w:w="965" w:type="dxa"/>
            <w:shd w:val="clear" w:color="auto" w:fill="auto"/>
          </w:tcPr>
          <w:p w:rsidR="00F879B4" w:rsidRDefault="00F879B4" w:rsidP="00AF16EB">
            <w:pPr>
              <w:pStyle w:val="TableBodyText"/>
              <w:ind w:right="28"/>
            </w:pPr>
            <w:r>
              <w:t>2.8</w:t>
            </w:r>
          </w:p>
        </w:tc>
        <w:tc>
          <w:tcPr>
            <w:tcW w:w="1109" w:type="dxa"/>
          </w:tcPr>
          <w:p w:rsidR="00F879B4" w:rsidRDefault="00F879B4" w:rsidP="00AF16EB">
            <w:pPr>
              <w:pStyle w:val="TableBodyText"/>
              <w:ind w:right="28"/>
            </w:pPr>
            <w:r>
              <w:t>6.3</w:t>
            </w:r>
          </w:p>
        </w:tc>
        <w:tc>
          <w:tcPr>
            <w:tcW w:w="306" w:type="dxa"/>
          </w:tcPr>
          <w:p w:rsidR="00F879B4" w:rsidRDefault="00F879B4" w:rsidP="00AF16EB">
            <w:pPr>
              <w:pStyle w:val="TableBodyText"/>
              <w:ind w:right="28"/>
            </w:pPr>
          </w:p>
        </w:tc>
        <w:tc>
          <w:tcPr>
            <w:tcW w:w="793" w:type="dxa"/>
          </w:tcPr>
          <w:p w:rsidR="00F879B4" w:rsidRDefault="00F879B4" w:rsidP="00AF16EB">
            <w:pPr>
              <w:pStyle w:val="TableBodyText"/>
              <w:ind w:right="28"/>
            </w:pPr>
            <w:r>
              <w:t>1.3</w:t>
            </w:r>
          </w:p>
        </w:tc>
        <w:tc>
          <w:tcPr>
            <w:tcW w:w="1310" w:type="dxa"/>
          </w:tcPr>
          <w:p w:rsidR="00F879B4" w:rsidRDefault="00F879B4" w:rsidP="00AF16EB">
            <w:pPr>
              <w:pStyle w:val="TableBodyText"/>
              <w:ind w:right="28"/>
            </w:pPr>
            <w:r>
              <w:t>5.1</w:t>
            </w:r>
          </w:p>
        </w:tc>
        <w:tc>
          <w:tcPr>
            <w:tcW w:w="306" w:type="dxa"/>
          </w:tcPr>
          <w:p w:rsidR="00F879B4" w:rsidRDefault="00F879B4" w:rsidP="00AF16EB">
            <w:pPr>
              <w:pStyle w:val="TableBodyText"/>
              <w:ind w:right="28"/>
            </w:pPr>
          </w:p>
        </w:tc>
        <w:tc>
          <w:tcPr>
            <w:tcW w:w="793" w:type="dxa"/>
          </w:tcPr>
          <w:p w:rsidR="00F879B4" w:rsidRDefault="00F879B4" w:rsidP="00AF16EB">
            <w:pPr>
              <w:pStyle w:val="TableBodyText"/>
              <w:ind w:right="28"/>
            </w:pPr>
            <w:r>
              <w:t>3.2</w:t>
            </w:r>
          </w:p>
        </w:tc>
        <w:tc>
          <w:tcPr>
            <w:tcW w:w="1310" w:type="dxa"/>
          </w:tcPr>
          <w:p w:rsidR="00F879B4" w:rsidRDefault="00F879B4" w:rsidP="00AF16EB">
            <w:pPr>
              <w:pStyle w:val="TableBodyText"/>
              <w:ind w:right="28"/>
            </w:pPr>
            <w:r>
              <w:t>21.9</w:t>
            </w:r>
          </w:p>
        </w:tc>
      </w:tr>
      <w:tr w:rsidR="00F879B4" w:rsidRPr="003E7DA0" w:rsidTr="00F879B4">
        <w:tc>
          <w:tcPr>
            <w:tcW w:w="1897" w:type="dxa"/>
            <w:tcBorders>
              <w:bottom w:val="single" w:sz="6" w:space="0" w:color="auto"/>
            </w:tcBorders>
            <w:shd w:val="clear" w:color="auto" w:fill="auto"/>
          </w:tcPr>
          <w:p w:rsidR="00F879B4" w:rsidRPr="003E7DA0" w:rsidRDefault="00F879B4" w:rsidP="00AB16D0">
            <w:pPr>
              <w:pStyle w:val="TableBodyText"/>
              <w:spacing w:before="60"/>
              <w:jc w:val="left"/>
              <w:rPr>
                <w:b/>
              </w:rPr>
            </w:pPr>
            <w:r w:rsidRPr="003E7DA0">
              <w:rPr>
                <w:b/>
              </w:rPr>
              <w:t xml:space="preserve">Total </w:t>
            </w:r>
          </w:p>
        </w:tc>
        <w:tc>
          <w:tcPr>
            <w:tcW w:w="965" w:type="dxa"/>
            <w:tcBorders>
              <w:bottom w:val="single" w:sz="6" w:space="0" w:color="auto"/>
            </w:tcBorders>
            <w:shd w:val="clear" w:color="auto" w:fill="auto"/>
          </w:tcPr>
          <w:p w:rsidR="00F879B4" w:rsidRPr="003E7DA0" w:rsidRDefault="00F879B4" w:rsidP="00AB16D0">
            <w:pPr>
              <w:pStyle w:val="TableBodyText"/>
              <w:spacing w:before="60"/>
              <w:ind w:right="28"/>
              <w:rPr>
                <w:b/>
              </w:rPr>
            </w:pPr>
            <w:r w:rsidRPr="003E7DA0">
              <w:rPr>
                <w:b/>
              </w:rPr>
              <w:t>100</w:t>
            </w:r>
          </w:p>
        </w:tc>
        <w:tc>
          <w:tcPr>
            <w:tcW w:w="1109" w:type="dxa"/>
            <w:tcBorders>
              <w:bottom w:val="single" w:sz="6" w:space="0" w:color="auto"/>
            </w:tcBorders>
          </w:tcPr>
          <w:p w:rsidR="00F879B4" w:rsidRPr="003E7DA0" w:rsidRDefault="00F879B4" w:rsidP="00AB16D0">
            <w:pPr>
              <w:pStyle w:val="TableBodyText"/>
              <w:spacing w:before="60"/>
              <w:ind w:right="28"/>
              <w:rPr>
                <w:b/>
              </w:rPr>
            </w:pPr>
            <w:r w:rsidRPr="003E7DA0">
              <w:rPr>
                <w:b/>
              </w:rPr>
              <w:t>100</w:t>
            </w:r>
          </w:p>
        </w:tc>
        <w:tc>
          <w:tcPr>
            <w:tcW w:w="306" w:type="dxa"/>
            <w:tcBorders>
              <w:bottom w:val="single" w:sz="6" w:space="0" w:color="auto"/>
            </w:tcBorders>
          </w:tcPr>
          <w:p w:rsidR="00F879B4" w:rsidRPr="003E7DA0" w:rsidRDefault="00F879B4" w:rsidP="00AB16D0">
            <w:pPr>
              <w:pStyle w:val="TableBodyText"/>
              <w:spacing w:before="60"/>
              <w:ind w:right="28"/>
              <w:rPr>
                <w:b/>
              </w:rPr>
            </w:pPr>
          </w:p>
        </w:tc>
        <w:tc>
          <w:tcPr>
            <w:tcW w:w="793" w:type="dxa"/>
            <w:tcBorders>
              <w:bottom w:val="single" w:sz="6" w:space="0" w:color="auto"/>
            </w:tcBorders>
          </w:tcPr>
          <w:p w:rsidR="00F879B4" w:rsidRPr="003E7DA0" w:rsidRDefault="00F879B4" w:rsidP="00AB16D0">
            <w:pPr>
              <w:pStyle w:val="TableBodyText"/>
              <w:spacing w:before="60"/>
              <w:ind w:right="28"/>
              <w:rPr>
                <w:b/>
              </w:rPr>
            </w:pPr>
            <w:r w:rsidRPr="003E7DA0">
              <w:rPr>
                <w:b/>
              </w:rPr>
              <w:t>100</w:t>
            </w:r>
          </w:p>
        </w:tc>
        <w:tc>
          <w:tcPr>
            <w:tcW w:w="1310" w:type="dxa"/>
            <w:tcBorders>
              <w:bottom w:val="single" w:sz="6" w:space="0" w:color="auto"/>
            </w:tcBorders>
          </w:tcPr>
          <w:p w:rsidR="00F879B4" w:rsidRPr="003E7DA0" w:rsidRDefault="00F879B4" w:rsidP="00AB16D0">
            <w:pPr>
              <w:pStyle w:val="TableBodyText"/>
              <w:spacing w:before="60"/>
              <w:ind w:right="28"/>
              <w:rPr>
                <w:b/>
              </w:rPr>
            </w:pPr>
            <w:r w:rsidRPr="003E7DA0">
              <w:rPr>
                <w:b/>
              </w:rPr>
              <w:t>100</w:t>
            </w:r>
          </w:p>
        </w:tc>
        <w:tc>
          <w:tcPr>
            <w:tcW w:w="306" w:type="dxa"/>
            <w:tcBorders>
              <w:bottom w:val="single" w:sz="6" w:space="0" w:color="auto"/>
            </w:tcBorders>
          </w:tcPr>
          <w:p w:rsidR="00F879B4" w:rsidRPr="003E7DA0" w:rsidRDefault="00F879B4" w:rsidP="00AB16D0">
            <w:pPr>
              <w:pStyle w:val="TableBodyText"/>
              <w:spacing w:before="60"/>
              <w:ind w:right="28"/>
              <w:rPr>
                <w:b/>
              </w:rPr>
            </w:pPr>
          </w:p>
        </w:tc>
        <w:tc>
          <w:tcPr>
            <w:tcW w:w="793" w:type="dxa"/>
            <w:tcBorders>
              <w:bottom w:val="single" w:sz="6" w:space="0" w:color="auto"/>
            </w:tcBorders>
          </w:tcPr>
          <w:p w:rsidR="00F879B4" w:rsidRPr="003E7DA0" w:rsidRDefault="00F879B4" w:rsidP="00AB16D0">
            <w:pPr>
              <w:pStyle w:val="TableBodyText"/>
              <w:spacing w:before="60"/>
              <w:ind w:right="28"/>
              <w:rPr>
                <w:b/>
              </w:rPr>
            </w:pPr>
            <w:r w:rsidRPr="003E7DA0">
              <w:rPr>
                <w:b/>
              </w:rPr>
              <w:t>100</w:t>
            </w:r>
          </w:p>
        </w:tc>
        <w:tc>
          <w:tcPr>
            <w:tcW w:w="1310" w:type="dxa"/>
            <w:tcBorders>
              <w:bottom w:val="single" w:sz="6" w:space="0" w:color="auto"/>
            </w:tcBorders>
          </w:tcPr>
          <w:p w:rsidR="00F879B4" w:rsidRPr="003E7DA0" w:rsidRDefault="00F879B4" w:rsidP="00AB16D0">
            <w:pPr>
              <w:pStyle w:val="TableBodyText"/>
              <w:spacing w:before="60"/>
              <w:ind w:right="28"/>
              <w:rPr>
                <w:b/>
              </w:rPr>
            </w:pPr>
            <w:r w:rsidRPr="003E7DA0">
              <w:rPr>
                <w:b/>
              </w:rPr>
              <w:t>100</w:t>
            </w:r>
          </w:p>
        </w:tc>
      </w:tr>
    </w:tbl>
    <w:p w:rsidR="00C41B40" w:rsidRPr="00C41B40" w:rsidRDefault="00B76B12" w:rsidP="00C41B40">
      <w:pPr>
        <w:pStyle w:val="Note"/>
        <w:rPr>
          <w:rStyle w:val="NoteLabel"/>
        </w:rPr>
      </w:pPr>
      <w:r>
        <w:rPr>
          <w:rStyle w:val="NoteLabel"/>
        </w:rPr>
        <w:t xml:space="preserve">a </w:t>
      </w:r>
      <w:r>
        <w:t>All persons comprise those aged 0</w:t>
      </w:r>
      <w:r>
        <w:noBreakHyphen/>
        <w:t>64 for the entire nine year period (i.e. aged 0</w:t>
      </w:r>
      <w:r>
        <w:noBreakHyphen/>
        <w:t xml:space="preserve">56 in 2001). </w:t>
      </w:r>
      <w:r>
        <w:rPr>
          <w:rStyle w:val="NoteLabel"/>
        </w:rPr>
        <w:t>b</w:t>
      </w:r>
      <w:r>
        <w:t xml:space="preserve"> </w:t>
      </w:r>
      <w:r w:rsidR="0099755B">
        <w:t>Children comprise those under the age of 18 years for the entire nine</w:t>
      </w:r>
      <w:r w:rsidR="0099755B">
        <w:noBreakHyphen/>
        <w:t>year period (i.e. aged 0</w:t>
      </w:r>
      <w:r w:rsidR="0099755B">
        <w:noBreakHyphen/>
        <w:t xml:space="preserve">9 in 2001) and are classified according to their household type in 2009. </w:t>
      </w:r>
      <w:r>
        <w:rPr>
          <w:rStyle w:val="NoteLabel"/>
        </w:rPr>
        <w:t>c</w:t>
      </w:r>
      <w:r w:rsidRPr="00C41B40">
        <w:rPr>
          <w:rStyle w:val="NoteLabel"/>
        </w:rPr>
        <w:t xml:space="preserve"> </w:t>
      </w:r>
      <w:r w:rsidR="00DA060D">
        <w:t>No household member was in paid employment (or on paid leave from employment) at the time of interview</w:t>
      </w:r>
      <w:r w:rsidR="006E5FED">
        <w:t xml:space="preserve">. </w:t>
      </w:r>
      <w:r>
        <w:rPr>
          <w:rStyle w:val="NoteLabel"/>
        </w:rPr>
        <w:t>d</w:t>
      </w:r>
      <w:r>
        <w:t xml:space="preserve"> </w:t>
      </w:r>
      <w:r w:rsidR="001113FF">
        <w:t>A household where total usual hours of paid work of all household members combined are less than 35 hours per week.</w:t>
      </w:r>
    </w:p>
    <w:p w:rsidR="00AF16EB" w:rsidRPr="009B12E9" w:rsidRDefault="00AF16EB" w:rsidP="00273767">
      <w:pPr>
        <w:pStyle w:val="Source"/>
        <w:tabs>
          <w:tab w:val="left" w:pos="7655"/>
        </w:tabs>
      </w:pPr>
      <w:r>
        <w:rPr>
          <w:i/>
        </w:rPr>
        <w:t>Source</w:t>
      </w:r>
      <w:r>
        <w:t xml:space="preserve">: </w:t>
      </w:r>
      <w:r w:rsidR="00F97C46">
        <w:t>Azpitarte 2012b)</w:t>
      </w:r>
    </w:p>
    <w:p w:rsidR="00956EF4" w:rsidRDefault="00956EF4" w:rsidP="00956EF4">
      <w:pPr>
        <w:pStyle w:val="BodyText"/>
      </w:pPr>
      <w:r>
        <w:t>Long-term unemployed Australians are more likely than those unemployed for a short period to have lost their job (through being laid off, retrenched, or because the job was temporary or seasonal) rather than having left it voluntarily. Of the long</w:t>
      </w:r>
      <w:r>
        <w:noBreakHyphen/>
        <w:t>term unemployed, 72 per cent had lost their job. This compares with 57 per cent of the short</w:t>
      </w:r>
      <w:r>
        <w:noBreakHyphen/>
        <w:t>term unemployed having lost their last job (ABS 201</w:t>
      </w:r>
      <w:r w:rsidR="00792697">
        <w:t>1</w:t>
      </w:r>
      <w:r w:rsidR="00A65678">
        <w:t>b</w:t>
      </w:r>
      <w:r>
        <w:t xml:space="preserve">). </w:t>
      </w:r>
    </w:p>
    <w:p w:rsidR="003B5A3D" w:rsidRDefault="003B5A3D" w:rsidP="003B5A3D">
      <w:pPr>
        <w:pStyle w:val="BodyText"/>
      </w:pPr>
      <w:r>
        <w:t>The persistence of unemployment (or joblessness) can result in scarring, where an individual loses skills, self</w:t>
      </w:r>
      <w:r w:rsidR="00D63209">
        <w:noBreakHyphen/>
      </w:r>
      <w:r>
        <w:t>confidence and workplace and social networks, which can further entrench them in disadvantage. As Sen (2000) put it:</w:t>
      </w:r>
    </w:p>
    <w:p w:rsidR="003B5A3D" w:rsidRDefault="003B5A3D" w:rsidP="003B5A3D">
      <w:pPr>
        <w:pStyle w:val="Quote"/>
      </w:pPr>
      <w:r>
        <w:t>People not only ‘learn by doing’, they also ‘unlearn’ by ‘not doing’, that is, by being out of work and out of practice. Also, in addition to the depreciation of skill through nonpractice, unemployment may generate loss of cognitive abilities as a result of the unemployed person’s loss of confidence and sense of control. In so far as this leads to the emergence of a less skilled group — with merely a memory of good skill — there is a phenomenon here that can lead to a future social exclusion from the job market. (p. 19)</w:t>
      </w:r>
    </w:p>
    <w:p w:rsidR="003B5A3D" w:rsidRDefault="003B5A3D" w:rsidP="003B5A3D">
      <w:pPr>
        <w:pStyle w:val="BodyText"/>
      </w:pPr>
      <w:r>
        <w:t xml:space="preserve">The probability of exiting unemployment (like disadvantage) declines with the time spent in unemployment — a phenomenon known as </w:t>
      </w:r>
      <w:r w:rsidRPr="00C62D5B">
        <w:rPr>
          <w:i/>
        </w:rPr>
        <w:t>negative duration dependence</w:t>
      </w:r>
      <w:r>
        <w:t xml:space="preserve">. </w:t>
      </w:r>
      <w:r w:rsidR="00D63209">
        <w:t>U</w:t>
      </w:r>
      <w:r>
        <w:t xml:space="preserve">nemployed job seekers with high levels of employability tend to find jobs more quickly, but </w:t>
      </w:r>
      <w:r w:rsidR="00D63209">
        <w:t xml:space="preserve">those </w:t>
      </w:r>
      <w:r>
        <w:t xml:space="preserve">that </w:t>
      </w:r>
      <w:r w:rsidR="00D63209">
        <w:t xml:space="preserve">experience longer spells of </w:t>
      </w:r>
      <w:r>
        <w:t xml:space="preserve">unemployment </w:t>
      </w:r>
      <w:r w:rsidR="00F82A31">
        <w:t xml:space="preserve">become less attractive </w:t>
      </w:r>
      <w:r w:rsidR="0073515E">
        <w:t xml:space="preserve">to employees which contributes to </w:t>
      </w:r>
      <w:r>
        <w:t>the loss of skills and disconnect</w:t>
      </w:r>
      <w:r w:rsidR="0073515E">
        <w:t xml:space="preserve">ion from </w:t>
      </w:r>
      <w:r>
        <w:t>the labour market (OECD 2012</w:t>
      </w:r>
      <w:r w:rsidR="00BA2C36">
        <w:t>b, 2012</w:t>
      </w:r>
      <w:r w:rsidR="008213FE">
        <w:t>d</w:t>
      </w:r>
      <w:r>
        <w:t xml:space="preserve">). </w:t>
      </w:r>
    </w:p>
    <w:p w:rsidR="003B5A3D" w:rsidRDefault="003B5A3D" w:rsidP="00AF16EB">
      <w:pPr>
        <w:pStyle w:val="BodyText"/>
      </w:pPr>
      <w:r>
        <w:lastRenderedPageBreak/>
        <w:t>People who are unemployed for extended periods of time can move from long</w:t>
      </w:r>
      <w:r w:rsidR="006E5FED">
        <w:noBreakHyphen/>
      </w:r>
      <w:r>
        <w:t>term unemployment to long</w:t>
      </w:r>
      <w:r w:rsidR="0073515E">
        <w:noBreakHyphen/>
      </w:r>
      <w:r>
        <w:t>term joblessness as they become discouraged</w:t>
      </w:r>
      <w:r w:rsidR="00C02703">
        <w:t xml:space="preserve"> job seekers. </w:t>
      </w:r>
      <w:r w:rsidR="00DE5F36">
        <w:t>T</w:t>
      </w:r>
      <w:r>
        <w:t xml:space="preserve">here were </w:t>
      </w:r>
      <w:r w:rsidR="00500DD3">
        <w:t xml:space="preserve">around </w:t>
      </w:r>
      <w:r>
        <w:t>90 </w:t>
      </w:r>
      <w:r w:rsidR="00500DD3">
        <w:t>0</w:t>
      </w:r>
      <w:r>
        <w:t xml:space="preserve">00 </w:t>
      </w:r>
      <w:r w:rsidR="00AF16EB">
        <w:t xml:space="preserve">discouraged job seekers </w:t>
      </w:r>
      <w:r>
        <w:t xml:space="preserve">in 2012 </w:t>
      </w:r>
      <w:r w:rsidR="00AF16EB">
        <w:t xml:space="preserve">— around one-third </w:t>
      </w:r>
      <w:r w:rsidR="00C41B40">
        <w:t xml:space="preserve">in each of the age groups (15-44 years, 45-64 years and </w:t>
      </w:r>
      <w:r w:rsidR="00AF16EB">
        <w:t>65 years and over</w:t>
      </w:r>
      <w:r w:rsidR="00C41B40">
        <w:t xml:space="preserve">). </w:t>
      </w:r>
      <w:r w:rsidR="00DE5F36">
        <w:t xml:space="preserve">While the main reason </w:t>
      </w:r>
      <w:r w:rsidR="000B75B6">
        <w:t xml:space="preserve">given by older workers (55 years and over) for not seeking work </w:t>
      </w:r>
      <w:r>
        <w:t>was that they were considered too old by employers</w:t>
      </w:r>
      <w:r w:rsidR="000B75B6">
        <w:t>, y</w:t>
      </w:r>
      <w:r>
        <w:t>ounger discouraged job seekers</w:t>
      </w:r>
      <w:r w:rsidR="00C02703">
        <w:t xml:space="preserve"> (aged 15-44) </w:t>
      </w:r>
      <w:r w:rsidR="000B75B6">
        <w:t xml:space="preserve">said it was because they </w:t>
      </w:r>
      <w:r>
        <w:t>lack</w:t>
      </w:r>
      <w:r w:rsidR="000B75B6">
        <w:t xml:space="preserve">ed </w:t>
      </w:r>
      <w:r>
        <w:t>necessary schooling, training, skills or experience or the</w:t>
      </w:r>
      <w:r w:rsidR="000B75B6">
        <w:t>re was a</w:t>
      </w:r>
      <w:r>
        <w:t xml:space="preserve"> lack of jobs in their locality or line of work (ABS</w:t>
      </w:r>
      <w:r w:rsidR="00835713">
        <w:t> </w:t>
      </w:r>
      <w:r>
        <w:t>2012</w:t>
      </w:r>
      <w:r w:rsidR="00A65678">
        <w:t>e</w:t>
      </w:r>
      <w:r>
        <w:t xml:space="preserve">). </w:t>
      </w:r>
    </w:p>
    <w:p w:rsidR="00AD5231" w:rsidRDefault="00AD5231" w:rsidP="00273767">
      <w:pPr>
        <w:pStyle w:val="BodyText"/>
      </w:pPr>
      <w:r>
        <w:t>While poor health can affect a person’s prospects of work (section 4.5), there is a body of evidence that shows being unemploy</w:t>
      </w:r>
      <w:r w:rsidR="00ED3378">
        <w:t xml:space="preserve">ed </w:t>
      </w:r>
      <w:r>
        <w:t xml:space="preserve">negatively affects </w:t>
      </w:r>
      <w:r w:rsidR="006E5FED">
        <w:t xml:space="preserve">an </w:t>
      </w:r>
      <w:r>
        <w:t>adult</w:t>
      </w:r>
      <w:r w:rsidR="006E5FED">
        <w:t>’</w:t>
      </w:r>
      <w:r>
        <w:t>s physical and mental health, relationships and life satisfaction</w:t>
      </w:r>
      <w:r w:rsidR="00520E28">
        <w:t xml:space="preserve"> (Kessler</w:t>
      </w:r>
      <w:r w:rsidR="00561C65">
        <w:t>, Turner and</w:t>
      </w:r>
      <w:r w:rsidR="006E5FED">
        <w:t> </w:t>
      </w:r>
      <w:r w:rsidR="00561C65">
        <w:t xml:space="preserve"> House 1987;</w:t>
      </w:r>
      <w:r w:rsidR="00520E28">
        <w:t xml:space="preserve"> Mathers and Schofield 1998)</w:t>
      </w:r>
      <w:r>
        <w:t xml:space="preserve">. So while the time </w:t>
      </w:r>
      <w:r w:rsidR="006A404F">
        <w:t xml:space="preserve">a person remains unemployed </w:t>
      </w:r>
      <w:r>
        <w:t xml:space="preserve">could reflect their poor health, the financial and psychological stress of unemployment </w:t>
      </w:r>
      <w:r w:rsidR="000865EE">
        <w:t xml:space="preserve">could </w:t>
      </w:r>
      <w:r>
        <w:t xml:space="preserve">also contribute to </w:t>
      </w:r>
      <w:r w:rsidR="006A404F">
        <w:t xml:space="preserve">their </w:t>
      </w:r>
      <w:r>
        <w:t>poor health</w:t>
      </w:r>
      <w:r w:rsidR="000862B9">
        <w:t xml:space="preserve"> (chapter 5)</w:t>
      </w:r>
      <w:r>
        <w:t>.</w:t>
      </w:r>
      <w:r w:rsidR="00A42467">
        <w:t xml:space="preserve"> </w:t>
      </w:r>
      <w:r>
        <w:t>Reflecting this relationship</w:t>
      </w:r>
      <w:r w:rsidR="006A404F">
        <w:t xml:space="preserve">, </w:t>
      </w:r>
      <w:r>
        <w:t>the National Health Survey shows</w:t>
      </w:r>
      <w:r w:rsidR="00956EF4">
        <w:t>, for example, that t</w:t>
      </w:r>
      <w:r>
        <w:t>he long</w:t>
      </w:r>
      <w:r w:rsidR="00E72E1B">
        <w:noBreakHyphen/>
      </w:r>
      <w:r>
        <w:t>term unemployed were</w:t>
      </w:r>
      <w:r w:rsidR="00F2030C">
        <w:t xml:space="preserve"> </w:t>
      </w:r>
      <w:r>
        <w:t xml:space="preserve">four times as likely as employed people to say that their health was only fair or poor </w:t>
      </w:r>
      <w:r w:rsidR="00F2030C">
        <w:t xml:space="preserve">and </w:t>
      </w:r>
      <w:r>
        <w:t>almost three times as likely to have mental or behavioural problems</w:t>
      </w:r>
      <w:r w:rsidR="003D5D66">
        <w:t xml:space="preserve"> (</w:t>
      </w:r>
      <w:r w:rsidR="00BA2C36">
        <w:t xml:space="preserve">ABS </w:t>
      </w:r>
      <w:r w:rsidR="003D5D66">
        <w:t>2011b)</w:t>
      </w:r>
      <w:r>
        <w:t xml:space="preserve">. </w:t>
      </w:r>
    </w:p>
    <w:p w:rsidR="00C02703" w:rsidRDefault="00C02703" w:rsidP="00C02703">
      <w:pPr>
        <w:pStyle w:val="Heading4"/>
      </w:pPr>
      <w:r>
        <w:t xml:space="preserve">Occupations and employment opportunities </w:t>
      </w:r>
    </w:p>
    <w:p w:rsidR="00AD5231" w:rsidRDefault="00AD5231" w:rsidP="00AD5231">
      <w:pPr>
        <w:pStyle w:val="BodyText"/>
        <w:rPr>
          <w:szCs w:val="26"/>
        </w:rPr>
      </w:pPr>
      <w:r>
        <w:rPr>
          <w:szCs w:val="26"/>
        </w:rPr>
        <w:t>The choice of occupation can influence the risk</w:t>
      </w:r>
      <w:r w:rsidR="00CA1561">
        <w:rPr>
          <w:szCs w:val="26"/>
        </w:rPr>
        <w:t xml:space="preserve"> </w:t>
      </w:r>
      <w:r>
        <w:rPr>
          <w:szCs w:val="26"/>
        </w:rPr>
        <w:t xml:space="preserve">of not been in the labour force and the risk of experiencing recurrent or persistent disadvantage. Lattimore (2007), in a study on </w:t>
      </w:r>
      <w:r w:rsidRPr="00AA1D81">
        <w:rPr>
          <w:i/>
          <w:szCs w:val="26"/>
        </w:rPr>
        <w:t>Men Not At Work</w:t>
      </w:r>
      <w:r>
        <w:rPr>
          <w:i/>
          <w:szCs w:val="26"/>
        </w:rPr>
        <w:t>,</w:t>
      </w:r>
      <w:r>
        <w:rPr>
          <w:szCs w:val="26"/>
        </w:rPr>
        <w:t xml:space="preserve"> found that men with manual skills have a higher risk than average of being outside the labour force. This was thought to reflect:</w:t>
      </w:r>
    </w:p>
    <w:p w:rsidR="00AD5231" w:rsidRDefault="00AD5231" w:rsidP="00AD5231">
      <w:pPr>
        <w:pStyle w:val="ListBullet"/>
      </w:pPr>
      <w:r>
        <w:t xml:space="preserve">greater exposure to injury </w:t>
      </w:r>
      <w:r w:rsidR="006E5FED">
        <w:t xml:space="preserve">in </w:t>
      </w:r>
      <w:r>
        <w:t>occupations involving manual work</w:t>
      </w:r>
    </w:p>
    <w:p w:rsidR="00AD5231" w:rsidRDefault="00AD5231" w:rsidP="00AD5231">
      <w:pPr>
        <w:pStyle w:val="ListBullet"/>
      </w:pPr>
      <w:r>
        <w:t xml:space="preserve">reduced options for mobility to other occupations given educational background </w:t>
      </w:r>
    </w:p>
    <w:p w:rsidR="00AD5231" w:rsidRDefault="00AD5231" w:rsidP="00AD5231">
      <w:pPr>
        <w:pStyle w:val="ListBullet"/>
      </w:pPr>
      <w:r>
        <w:t xml:space="preserve">lower incentives to work given a smaller gap between wages and welfare </w:t>
      </w:r>
      <w:r w:rsidRPr="00AA1D81">
        <w:rPr>
          <w:szCs w:val="26"/>
        </w:rPr>
        <w:t>alternatives</w:t>
      </w:r>
    </w:p>
    <w:p w:rsidR="00AD5231" w:rsidRDefault="00AD5231" w:rsidP="00AD5231">
      <w:pPr>
        <w:pStyle w:val="ListBullet"/>
      </w:pPr>
      <w:r>
        <w:t>their higher likelihood of entering unemployment.</w:t>
      </w:r>
    </w:p>
    <w:p w:rsidR="00FB1179" w:rsidRDefault="00AD5231" w:rsidP="00AD5231">
      <w:pPr>
        <w:pStyle w:val="BodyText"/>
      </w:pPr>
      <w:r>
        <w:t xml:space="preserve">There are less employment opportunities </w:t>
      </w:r>
      <w:r w:rsidR="00C02703">
        <w:t xml:space="preserve">available today </w:t>
      </w:r>
      <w:r>
        <w:t>for low</w:t>
      </w:r>
      <w:r w:rsidR="00E72E1B">
        <w:noBreakHyphen/>
      </w:r>
      <w:r>
        <w:t xml:space="preserve">skilled men </w:t>
      </w:r>
      <w:r w:rsidR="00C02703">
        <w:t xml:space="preserve">than there were fifteen years ago </w:t>
      </w:r>
      <w:r>
        <w:t>(box 4.</w:t>
      </w:r>
      <w:r w:rsidR="00C505A7">
        <w:t>9</w:t>
      </w:r>
      <w:r>
        <w:t>)</w:t>
      </w:r>
      <w:r w:rsidR="000B75B6">
        <w:t>.</w:t>
      </w:r>
      <w:r w:rsidR="005359FE">
        <w:t xml:space="preserve"> </w:t>
      </w:r>
    </w:p>
    <w:p w:rsidR="005E7BC8" w:rsidRDefault="005E7BC8" w:rsidP="005E7BC8">
      <w:pPr>
        <w:pStyle w:val="BodyText"/>
      </w:pPr>
      <w:r>
        <w:t>Many of the low</w:t>
      </w:r>
      <w:r>
        <w:noBreakHyphen/>
        <w:t>skilled jobs available for men today are casual which is in contrast to more skilled occupations. In 2012, 44 per cent of male labourers and 22 per cent of male machinery operators and drivers were employed on a casual basis. This compares with 6 per cent of male managers, 8 per cent of male professionals and just under 15 per cent of male technicians and trade workers (ABS 2012f).</w:t>
      </w:r>
    </w:p>
    <w:p w:rsidR="00FB1179" w:rsidRDefault="00FB1179" w:rsidP="00FB1179">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FB1179" w:rsidTr="00801C8E">
        <w:tc>
          <w:tcPr>
            <w:tcW w:w="8771" w:type="dxa"/>
            <w:tcBorders>
              <w:top w:val="single" w:sz="6" w:space="0" w:color="auto"/>
              <w:bottom w:val="nil"/>
            </w:tcBorders>
          </w:tcPr>
          <w:p w:rsidR="00FB1179" w:rsidRDefault="00FB1179" w:rsidP="00801C8E">
            <w:pPr>
              <w:pStyle w:val="BoxTitle"/>
            </w:pPr>
            <w:r>
              <w:rPr>
                <w:b w:val="0"/>
              </w:rPr>
              <w:t>Box 4.</w:t>
            </w:r>
            <w:r w:rsidR="008E6E9D">
              <w:rPr>
                <w:b w:val="0"/>
                <w:noProof/>
              </w:rPr>
              <w:t>9</w:t>
            </w:r>
            <w:r>
              <w:tab/>
              <w:t xml:space="preserve">Demand for unskilled workers has been falling </w:t>
            </w:r>
          </w:p>
        </w:tc>
      </w:tr>
      <w:tr w:rsidR="00FB1179" w:rsidTr="00801C8E">
        <w:trPr>
          <w:cantSplit/>
        </w:trPr>
        <w:tc>
          <w:tcPr>
            <w:tcW w:w="8771" w:type="dxa"/>
            <w:tcBorders>
              <w:top w:val="nil"/>
              <w:left w:val="single" w:sz="6" w:space="0" w:color="auto"/>
              <w:bottom w:val="nil"/>
              <w:right w:val="single" w:sz="6" w:space="0" w:color="auto"/>
            </w:tcBorders>
          </w:tcPr>
          <w:p w:rsidR="00FB1179" w:rsidRDefault="00FB1179" w:rsidP="00801C8E">
            <w:pPr>
              <w:pStyle w:val="Box"/>
            </w:pPr>
            <w:r>
              <w:t>Structural change resulting from technological change and increased international competition has resulted in a shift in employment away from traditional industries such as manufacturing and agriculture to service industries. This has contributed to a relative decline in demand for unskilled labour, particular</w:t>
            </w:r>
            <w:r w:rsidR="006E5FED">
              <w:t>ly</w:t>
            </w:r>
            <w:r>
              <w:t xml:space="preserve"> in unskilled male dominated jobs. In the early 1980s, three</w:t>
            </w:r>
            <w:r>
              <w:noBreakHyphen/>
              <w:t>quarters of unskilled men had full</w:t>
            </w:r>
            <w:r>
              <w:noBreakHyphen/>
              <w:t xml:space="preserve">time jobs, today fewer than 60 per cent do. </w:t>
            </w:r>
          </w:p>
          <w:p w:rsidR="00FB1179" w:rsidRDefault="00FB1179" w:rsidP="00801C8E">
            <w:pPr>
              <w:pStyle w:val="Box"/>
            </w:pPr>
            <w:r>
              <w:t>Less educated and low skilled men are likely to have low</w:t>
            </w:r>
            <w:r w:rsidR="006E5FED">
              <w:t>er</w:t>
            </w:r>
            <w:r>
              <w:t xml:space="preserve"> paid jobs in occupations such as labouring, machinery operating and driving. Together these occupation groups accounted for less than 8 per cent of all jobs created in the fifteen years to May 2012. In aggregate, labouring jobs increased by 125 000 in the past decade and a half while machinery operator and driving jobs increased by 120 000. These increases are dwarfed by the growth in professional jobs (up 1.1 million) and managers (up 511 000). The increase in labouring jobs for men in this period was the result of an increase of 75 000 part</w:t>
            </w:r>
            <w:r>
              <w:noBreakHyphen/>
              <w:t>time jobs and a 10 000 decline in full</w:t>
            </w:r>
            <w:r>
              <w:noBreakHyphen/>
              <w:t xml:space="preserve">time jobs. </w:t>
            </w:r>
          </w:p>
          <w:p w:rsidR="00FB1179" w:rsidRDefault="00FB1179" w:rsidP="00801C8E">
            <w:pPr>
              <w:pStyle w:val="Box"/>
            </w:pPr>
            <w:r>
              <w:t xml:space="preserve">In terms of the less skilled female workforce there has been strong growth in the number of community and personal workers — up 315 000 in the past 15 years (or over 70 per cent of all jobs growth in this occupation grouping). Just over half (55 per cent) of these jobs were located in health care and social assistance. Women also accounted for over 70 per cent of growth in sales jobs (which in total grew by 179 000). </w:t>
            </w:r>
          </w:p>
        </w:tc>
      </w:tr>
      <w:tr w:rsidR="00FB1179" w:rsidTr="00801C8E">
        <w:trPr>
          <w:cantSplit/>
        </w:trPr>
        <w:tc>
          <w:tcPr>
            <w:tcW w:w="8771" w:type="dxa"/>
            <w:tcBorders>
              <w:top w:val="nil"/>
              <w:left w:val="single" w:sz="6" w:space="0" w:color="auto"/>
              <w:bottom w:val="nil"/>
              <w:right w:val="single" w:sz="6" w:space="0" w:color="auto"/>
            </w:tcBorders>
          </w:tcPr>
          <w:p w:rsidR="00FB1179" w:rsidRDefault="00FB1179" w:rsidP="002E0EC3">
            <w:pPr>
              <w:pStyle w:val="BoxSource"/>
            </w:pPr>
            <w:r>
              <w:rPr>
                <w:i/>
              </w:rPr>
              <w:t>Source</w:t>
            </w:r>
            <w:r w:rsidRPr="00167F06">
              <w:t xml:space="preserve">: </w:t>
            </w:r>
            <w:r>
              <w:t>ABS (2012</w:t>
            </w:r>
            <w:r w:rsidR="00A65678">
              <w:t>b</w:t>
            </w:r>
            <w:r>
              <w:t xml:space="preserve">) </w:t>
            </w:r>
            <w:r w:rsidRPr="00AB16D0">
              <w:rPr>
                <w:i/>
              </w:rPr>
              <w:t>Labour Force Survey</w:t>
            </w:r>
            <w:r>
              <w:t>.</w:t>
            </w:r>
          </w:p>
        </w:tc>
      </w:tr>
      <w:tr w:rsidR="00FB1179" w:rsidTr="00801C8E">
        <w:trPr>
          <w:cantSplit/>
        </w:trPr>
        <w:tc>
          <w:tcPr>
            <w:tcW w:w="8771" w:type="dxa"/>
            <w:tcBorders>
              <w:top w:val="nil"/>
              <w:left w:val="single" w:sz="6" w:space="0" w:color="auto"/>
              <w:bottom w:val="single" w:sz="6" w:space="0" w:color="auto"/>
              <w:right w:val="single" w:sz="6" w:space="0" w:color="auto"/>
            </w:tcBorders>
          </w:tcPr>
          <w:p w:rsidR="00FB1179" w:rsidRDefault="00FB1179" w:rsidP="00801C8E">
            <w:pPr>
              <w:pStyle w:val="Box"/>
              <w:spacing w:before="0" w:line="120" w:lineRule="exact"/>
            </w:pPr>
          </w:p>
        </w:tc>
      </w:tr>
      <w:tr w:rsidR="00FB1179" w:rsidRPr="000863A5" w:rsidTr="00801C8E">
        <w:tc>
          <w:tcPr>
            <w:tcW w:w="8771" w:type="dxa"/>
            <w:tcBorders>
              <w:top w:val="nil"/>
              <w:left w:val="nil"/>
              <w:bottom w:val="nil"/>
              <w:right w:val="nil"/>
            </w:tcBorders>
          </w:tcPr>
          <w:p w:rsidR="00FB1179" w:rsidRPr="00626D32" w:rsidRDefault="00FB1179" w:rsidP="00801C8E">
            <w:pPr>
              <w:pStyle w:val="BoxSpaceBelow"/>
            </w:pPr>
          </w:p>
        </w:tc>
      </w:tr>
    </w:tbl>
    <w:p w:rsidR="00D34603" w:rsidRDefault="00D34603" w:rsidP="006E5FED">
      <w:pPr>
        <w:pStyle w:val="BodyText"/>
        <w:tabs>
          <w:tab w:val="left" w:pos="6804"/>
        </w:tabs>
      </w:pPr>
      <w:r>
        <w:t>Casual workers are also less likely to have regular hours of work each week. In 201</w:t>
      </w:r>
      <w:r w:rsidR="001D49ED">
        <w:t>2</w:t>
      </w:r>
      <w:r>
        <w:t>, 5</w:t>
      </w:r>
      <w:r w:rsidR="001D49ED">
        <w:t>5</w:t>
      </w:r>
      <w:r>
        <w:t xml:space="preserve"> per cent of casual employees reported earnings that varied from one week to the next </w:t>
      </w:r>
      <w:r w:rsidR="001D49ED">
        <w:t xml:space="preserve">and 58 per cent were not guaranteed a minimum number of hours per week </w:t>
      </w:r>
      <w:r>
        <w:t>(ABS 201</w:t>
      </w:r>
      <w:r w:rsidR="001D49ED">
        <w:t>2</w:t>
      </w:r>
      <w:r w:rsidR="00EA2F32">
        <w:t>f)</w:t>
      </w:r>
      <w:r>
        <w:t xml:space="preserve">. Fluctuations in weekly pay can make it difficult for people to meet weekly household expenses and to secure loans and build up superannuation. </w:t>
      </w:r>
      <w:r w:rsidRPr="00EA2F32">
        <w:t>Buddlemeyer</w:t>
      </w:r>
      <w:r w:rsidR="00EA2F32">
        <w:t>, Wooden, Ghantous</w:t>
      </w:r>
      <w:r w:rsidRPr="00EA2F32">
        <w:t xml:space="preserve"> </w:t>
      </w:r>
      <w:r w:rsidRPr="006E5FED">
        <w:t>(2006</w:t>
      </w:r>
      <w:r w:rsidR="00EA2F32" w:rsidRPr="006E5FED">
        <w:t>)</w:t>
      </w:r>
      <w:r w:rsidR="00EA2F32">
        <w:rPr>
          <w:b/>
        </w:rPr>
        <w:t xml:space="preserve"> </w:t>
      </w:r>
      <w:r>
        <w:t>found that almost one</w:t>
      </w:r>
      <w:r>
        <w:noBreakHyphen/>
        <w:t>half of all casual workers in Australia progressed to non</w:t>
      </w:r>
      <w:r>
        <w:noBreakHyphen/>
        <w:t xml:space="preserve">casual employment within three years. </w:t>
      </w:r>
    </w:p>
    <w:p w:rsidR="00956EF4" w:rsidRDefault="00956EF4" w:rsidP="00D34603">
      <w:pPr>
        <w:pStyle w:val="BodyText"/>
      </w:pPr>
      <w:r>
        <w:t xml:space="preserve">Tomlinson and Walker (2010), in a study using British Household Panel Survey data, found that after taking education into account, occupational classes with higher skills were less likely to experience recurrent income poverty. Professionals, managers and other white collar administrative workers were among the most protected. Skilled blue collar workers, however, did not appear to be any more protected against recurrent poverty than unskilled workers or people in sales and customers service occupations. </w:t>
      </w:r>
    </w:p>
    <w:p w:rsidR="00784E0B" w:rsidRDefault="00784E0B" w:rsidP="00784E0B">
      <w:pPr>
        <w:pStyle w:val="Heading4"/>
      </w:pPr>
      <w:r>
        <w:lastRenderedPageBreak/>
        <w:t>Unemployment, joblessness, housing stress and homelessness</w:t>
      </w:r>
    </w:p>
    <w:p w:rsidR="00784E0B" w:rsidRDefault="006E5FED" w:rsidP="00784E0B">
      <w:pPr>
        <w:pStyle w:val="BodyText"/>
      </w:pPr>
      <w:r>
        <w:t>B</w:t>
      </w:r>
      <w:r w:rsidR="00784E0B">
        <w:t xml:space="preserve">ecause it reduces the ability of people to support themselves, </w:t>
      </w:r>
      <w:r>
        <w:t xml:space="preserve">lack of paid work </w:t>
      </w:r>
      <w:r w:rsidR="00784E0B">
        <w:t>is associated with housing stress and, at</w:t>
      </w:r>
      <w:r w:rsidR="00AB16D0">
        <w:t xml:space="preserve"> the extreme, homelessness (box </w:t>
      </w:r>
      <w:r w:rsidR="00784E0B">
        <w:t>4.</w:t>
      </w:r>
      <w:r w:rsidR="002E04DE">
        <w:t>1</w:t>
      </w:r>
      <w:r w:rsidR="00C505A7">
        <w:t>0</w:t>
      </w:r>
      <w:r w:rsidR="00784E0B">
        <w:t>). Not being able to pay the rent is a primary cause of eviction. Housing stress is more prevalent among households where the main source of income is either the Newstart Allowance or the job seeker Youth Allowance — just over 49 per cent of these households pay more than 30 per cent of their disposable income on housing</w:t>
      </w:r>
      <w:r w:rsidR="00000801">
        <w:t>,</w:t>
      </w:r>
      <w:r w:rsidR="00784E0B">
        <w:t xml:space="preserve"> compared with 22 per cent </w:t>
      </w:r>
      <w:r w:rsidR="001C7CCE">
        <w:t xml:space="preserve">for </w:t>
      </w:r>
      <w:r w:rsidR="00784E0B">
        <w:t xml:space="preserve">all households (Phillips and Nepal 2012). </w:t>
      </w:r>
    </w:p>
    <w:p w:rsidR="00561C65" w:rsidRDefault="00561C65" w:rsidP="00561C65">
      <w:pPr>
        <w:pStyle w:val="BodyText"/>
      </w:pPr>
      <w:r>
        <w:t xml:space="preserve">The housing conditions in which people live, and the security of those living arrangements, can influence their health and wellbeing. Relationship breakdowns, the experience of trauma, poor mental health and addictions can also be factors that lead to deteriorating living conditions, including homelessness (box 4.10). </w:t>
      </w:r>
    </w:p>
    <w:p w:rsidR="00877D9C" w:rsidRDefault="00877D9C" w:rsidP="00877D9C">
      <w:pPr>
        <w:pStyle w:val="BodyText"/>
      </w:pPr>
      <w:r>
        <w:t xml:space="preserve">Overcrowding </w:t>
      </w:r>
      <w:r w:rsidR="003D5D66">
        <w:t xml:space="preserve">can have an </w:t>
      </w:r>
      <w:r>
        <w:t>impact on health, family violence and educational performance (Harker 2006; Social Care Institute for Excellence 2005). The disruption resulting from housing instability and homelessness can also mean that children frequently move between schools or miss out on schooling. As the Australian Social Inclusion Board (2011) said:</w:t>
      </w:r>
    </w:p>
    <w:p w:rsidR="00877D9C" w:rsidRDefault="00877D9C" w:rsidP="00877D9C">
      <w:pPr>
        <w:pStyle w:val="Quote"/>
      </w:pPr>
      <w:r>
        <w:t>Inadequate, insecure or inappropriate housing, or at its most extreme, homelessness, is a major factor both underpinning and entrenching a cycle of disadvantage. Having a place to call home is almost undoubtedly the most important factor in people’s daily lives; with this in place it becomes possible to develop other aspects of life. Conversely, without a home, or while in insecure or marginal housing situations, it is difficult for these other aspects to be attended to. (p. 32)</w:t>
      </w:r>
    </w:p>
    <w:p w:rsidR="00877D9C" w:rsidRDefault="00877D9C" w:rsidP="00877D9C">
      <w:pPr>
        <w:pStyle w:val="BodyText"/>
      </w:pPr>
      <w:r>
        <w:t>The Journeys Home (JH) survey (a longitudinal survey of homelessness in Australia</w:t>
      </w:r>
      <w:r w:rsidR="003D5D66">
        <w:t>, box 3.1</w:t>
      </w:r>
      <w:r>
        <w:t>), found that JH respondents had much lower levels of education on average, were less likely to be employed than the general population and had much longer income support histories (table 4.5). The incidence of mental illness (table</w:t>
      </w:r>
      <w:r w:rsidR="00E10F04">
        <w:t> </w:t>
      </w:r>
      <w:r>
        <w:t xml:space="preserve"> 4.5) was found to be higher than that of the general population and smoking, drinking at ‘risky’ levels and drug use were more widespread (Scutella et al. 2012</w:t>
      </w:r>
      <w:r w:rsidR="00D16990">
        <w:t>, Chigavazira et al. 2013</w:t>
      </w:r>
      <w:r>
        <w:t>).</w:t>
      </w:r>
    </w:p>
    <w:p w:rsidR="00877D9C" w:rsidRDefault="00877D9C" w:rsidP="00561C65">
      <w:pPr>
        <w:pStyle w:val="BodyText"/>
      </w:pPr>
    </w:p>
    <w:p w:rsidR="00E7589E" w:rsidRDefault="00E7589E" w:rsidP="00E7589E">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E7589E" w:rsidTr="00E7589E">
        <w:tc>
          <w:tcPr>
            <w:tcW w:w="8771" w:type="dxa"/>
            <w:tcBorders>
              <w:top w:val="single" w:sz="6" w:space="0" w:color="auto"/>
              <w:bottom w:val="nil"/>
            </w:tcBorders>
          </w:tcPr>
          <w:p w:rsidR="00E7589E" w:rsidRDefault="00E7589E" w:rsidP="00E7589E">
            <w:pPr>
              <w:pStyle w:val="BoxTitle"/>
            </w:pPr>
            <w:r>
              <w:rPr>
                <w:b w:val="0"/>
              </w:rPr>
              <w:t xml:space="preserve">Box </w:t>
            </w:r>
            <w:r w:rsidR="00E529CA">
              <w:rPr>
                <w:b w:val="0"/>
              </w:rPr>
              <w:t>4.</w:t>
            </w:r>
            <w:r w:rsidR="008E6E9D">
              <w:rPr>
                <w:b w:val="0"/>
                <w:noProof/>
              </w:rPr>
              <w:t>10</w:t>
            </w:r>
            <w:r>
              <w:tab/>
              <w:t xml:space="preserve">Some </w:t>
            </w:r>
            <w:r w:rsidR="00E72E1B">
              <w:t xml:space="preserve">background </w:t>
            </w:r>
            <w:r>
              <w:t xml:space="preserve">facts about homelessness </w:t>
            </w:r>
          </w:p>
        </w:tc>
      </w:tr>
      <w:tr w:rsidR="00E7589E" w:rsidTr="00E7589E">
        <w:trPr>
          <w:cantSplit/>
        </w:trPr>
        <w:tc>
          <w:tcPr>
            <w:tcW w:w="8771" w:type="dxa"/>
            <w:tcBorders>
              <w:top w:val="nil"/>
              <w:left w:val="single" w:sz="6" w:space="0" w:color="auto"/>
              <w:bottom w:val="nil"/>
              <w:right w:val="single" w:sz="6" w:space="0" w:color="auto"/>
            </w:tcBorders>
          </w:tcPr>
          <w:p w:rsidR="00E7589E" w:rsidRDefault="00E7589E" w:rsidP="00E7589E">
            <w:pPr>
              <w:pStyle w:val="Box"/>
            </w:pPr>
            <w:r>
              <w:t xml:space="preserve">On Census night 2011, there were 105 237 homeless Australians. The ABS definition of homelessness is informed by an understanding of homelessness as ‘home’ lessness, not rooflessness. The elements include: a sense of security, stability, privacy, safety and the ability to control living space. </w:t>
            </w:r>
          </w:p>
          <w:p w:rsidR="00D079A8" w:rsidRDefault="00711183" w:rsidP="00E7589E">
            <w:pPr>
              <w:pStyle w:val="Box"/>
            </w:pPr>
            <w:r>
              <w:t>Australians living i</w:t>
            </w:r>
            <w:r w:rsidR="003B7F97">
              <w:t>n severely crowded dwelling</w:t>
            </w:r>
            <w:r>
              <w:t>s</w:t>
            </w:r>
            <w:r w:rsidR="003B7F97">
              <w:t xml:space="preserve"> represent the most common type of homelessness</w:t>
            </w:r>
            <w:r w:rsidR="00495209">
              <w:t>. R</w:t>
            </w:r>
            <w:r w:rsidR="003B7F97">
              <w:t xml:space="preserve">ough sleepers (people living in improvised dwellings, tents or sleeping out) account for </w:t>
            </w:r>
            <w:r>
              <w:t>around 7 </w:t>
            </w:r>
            <w:r w:rsidR="003B7F97">
              <w:t>per cent</w:t>
            </w:r>
            <w:r>
              <w:t xml:space="preserve"> of homeless Australians (figure 4.9)</w:t>
            </w:r>
            <w:r w:rsidR="00F53A0A">
              <w:t xml:space="preserve">. </w:t>
            </w:r>
          </w:p>
          <w:p w:rsidR="00711183" w:rsidRDefault="00711183">
            <w:pPr>
              <w:pStyle w:val="FigureTitle"/>
            </w:pPr>
            <w:r>
              <w:rPr>
                <w:b w:val="0"/>
              </w:rPr>
              <w:t xml:space="preserve">Figure </w:t>
            </w:r>
            <w:r w:rsidR="00E529CA">
              <w:rPr>
                <w:b w:val="0"/>
              </w:rPr>
              <w:t>4.</w:t>
            </w:r>
            <w:r w:rsidR="008E6E9D">
              <w:rPr>
                <w:b w:val="0"/>
                <w:noProof/>
              </w:rPr>
              <w:t>9</w:t>
            </w:r>
            <w:r>
              <w:tab/>
              <w:t>Proportion of homelessness by type, 2011</w:t>
            </w:r>
          </w:p>
          <w:tbl>
            <w:tblPr>
              <w:tblW w:w="8447" w:type="dxa"/>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447"/>
            </w:tblGrid>
            <w:tr w:rsidR="00711183" w:rsidTr="003F3D7E">
              <w:tc>
                <w:tcPr>
                  <w:tcW w:w="8447" w:type="dxa"/>
                </w:tcPr>
                <w:p w:rsidR="00711183" w:rsidRDefault="00711183">
                  <w:pPr>
                    <w:pStyle w:val="Figure"/>
                  </w:pPr>
                  <w:r w:rsidRPr="0022511F">
                    <w:rPr>
                      <w:rFonts w:asciiTheme="minorHAnsi" w:hAnsiTheme="minorHAnsi"/>
                      <w:noProof/>
                      <w:sz w:val="20"/>
                    </w:rPr>
                    <mc:AlternateContent>
                      <mc:Choice Requires="wpc">
                        <w:drawing>
                          <wp:inline distT="0" distB="0" distL="0" distR="0" wp14:anchorId="5E1D551B" wp14:editId="2656C3F4">
                            <wp:extent cx="5723407" cy="1038225"/>
                            <wp:effectExtent l="0" t="0" r="0" b="9525"/>
                            <wp:docPr id="95" name="Canvas 95" descr="This figure shows Australians living in severely crowded dwellings represent the most common type of homelessness."/>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4" name="Group 14" descr="This figure shows Australians living in severely crowded dwellings represent the most common type of homelessness." title="Proportion of homelessness by type, 2011"/>
                                    <wpg:cNvGrpSpPr/>
                                    <wpg:grpSpPr>
                                      <a:xfrm>
                                        <a:off x="61258" y="18760"/>
                                        <a:ext cx="5235833" cy="1000415"/>
                                        <a:chOff x="-635" y="-13263"/>
                                        <a:chExt cx="5737225" cy="969573"/>
                                      </a:xfrm>
                                    </wpg:grpSpPr>
                                    <wps:wsp>
                                      <wps:cNvPr id="15" name="Freeform 5"/>
                                      <wps:cNvSpPr>
                                        <a:spLocks/>
                                      </wps:cNvSpPr>
                                      <wps:spPr bwMode="auto">
                                        <a:xfrm>
                                          <a:off x="30480" y="313690"/>
                                          <a:ext cx="130175" cy="348615"/>
                                        </a:xfrm>
                                        <a:custGeom>
                                          <a:avLst/>
                                          <a:gdLst>
                                            <a:gd name="T0" fmla="*/ 148 w 205"/>
                                            <a:gd name="T1" fmla="*/ 31 h 549"/>
                                            <a:gd name="T2" fmla="*/ 134 w 205"/>
                                            <a:gd name="T3" fmla="*/ 2 h 549"/>
                                            <a:gd name="T4" fmla="*/ 115 w 205"/>
                                            <a:gd name="T5" fmla="*/ 7 h 549"/>
                                            <a:gd name="T6" fmla="*/ 98 w 205"/>
                                            <a:gd name="T7" fmla="*/ 61 h 549"/>
                                            <a:gd name="T8" fmla="*/ 82 w 205"/>
                                            <a:gd name="T9" fmla="*/ 79 h 549"/>
                                            <a:gd name="T10" fmla="*/ 73 w 205"/>
                                            <a:gd name="T11" fmla="*/ 145 h 549"/>
                                            <a:gd name="T12" fmla="*/ 84 w 205"/>
                                            <a:gd name="T13" fmla="*/ 192 h 549"/>
                                            <a:gd name="T14" fmla="*/ 92 w 205"/>
                                            <a:gd name="T15" fmla="*/ 203 h 549"/>
                                            <a:gd name="T16" fmla="*/ 92 w 205"/>
                                            <a:gd name="T17" fmla="*/ 223 h 549"/>
                                            <a:gd name="T18" fmla="*/ 89 w 205"/>
                                            <a:gd name="T19" fmla="*/ 244 h 549"/>
                                            <a:gd name="T20" fmla="*/ 87 w 205"/>
                                            <a:gd name="T21" fmla="*/ 268 h 549"/>
                                            <a:gd name="T22" fmla="*/ 83 w 205"/>
                                            <a:gd name="T23" fmla="*/ 295 h 549"/>
                                            <a:gd name="T24" fmla="*/ 78 w 205"/>
                                            <a:gd name="T25" fmla="*/ 316 h 549"/>
                                            <a:gd name="T26" fmla="*/ 73 w 205"/>
                                            <a:gd name="T27" fmla="*/ 342 h 549"/>
                                            <a:gd name="T28" fmla="*/ 66 w 205"/>
                                            <a:gd name="T29" fmla="*/ 377 h 549"/>
                                            <a:gd name="T30" fmla="*/ 63 w 205"/>
                                            <a:gd name="T31" fmla="*/ 387 h 549"/>
                                            <a:gd name="T32" fmla="*/ 61 w 205"/>
                                            <a:gd name="T33" fmla="*/ 402 h 549"/>
                                            <a:gd name="T34" fmla="*/ 58 w 205"/>
                                            <a:gd name="T35" fmla="*/ 411 h 549"/>
                                            <a:gd name="T36" fmla="*/ 56 w 205"/>
                                            <a:gd name="T37" fmla="*/ 433 h 549"/>
                                            <a:gd name="T38" fmla="*/ 37 w 205"/>
                                            <a:gd name="T39" fmla="*/ 504 h 549"/>
                                            <a:gd name="T40" fmla="*/ 12 w 205"/>
                                            <a:gd name="T41" fmla="*/ 519 h 549"/>
                                            <a:gd name="T42" fmla="*/ 2 w 205"/>
                                            <a:gd name="T43" fmla="*/ 524 h 549"/>
                                            <a:gd name="T44" fmla="*/ 0 w 205"/>
                                            <a:gd name="T45" fmla="*/ 530 h 549"/>
                                            <a:gd name="T46" fmla="*/ 59 w 205"/>
                                            <a:gd name="T47" fmla="*/ 538 h 549"/>
                                            <a:gd name="T48" fmla="*/ 58 w 205"/>
                                            <a:gd name="T49" fmla="*/ 529 h 549"/>
                                            <a:gd name="T50" fmla="*/ 63 w 205"/>
                                            <a:gd name="T51" fmla="*/ 493 h 549"/>
                                            <a:gd name="T52" fmla="*/ 90 w 205"/>
                                            <a:gd name="T53" fmla="*/ 433 h 549"/>
                                            <a:gd name="T54" fmla="*/ 93 w 205"/>
                                            <a:gd name="T55" fmla="*/ 422 h 549"/>
                                            <a:gd name="T56" fmla="*/ 94 w 205"/>
                                            <a:gd name="T57" fmla="*/ 408 h 549"/>
                                            <a:gd name="T58" fmla="*/ 98 w 205"/>
                                            <a:gd name="T59" fmla="*/ 387 h 549"/>
                                            <a:gd name="T60" fmla="*/ 114 w 205"/>
                                            <a:gd name="T61" fmla="*/ 340 h 549"/>
                                            <a:gd name="T62" fmla="*/ 127 w 205"/>
                                            <a:gd name="T63" fmla="*/ 331 h 549"/>
                                            <a:gd name="T64" fmla="*/ 128 w 205"/>
                                            <a:gd name="T65" fmla="*/ 390 h 549"/>
                                            <a:gd name="T66" fmla="*/ 127 w 205"/>
                                            <a:gd name="T67" fmla="*/ 412 h 549"/>
                                            <a:gd name="T68" fmla="*/ 129 w 205"/>
                                            <a:gd name="T69" fmla="*/ 430 h 549"/>
                                            <a:gd name="T70" fmla="*/ 127 w 205"/>
                                            <a:gd name="T71" fmla="*/ 449 h 549"/>
                                            <a:gd name="T72" fmla="*/ 129 w 205"/>
                                            <a:gd name="T73" fmla="*/ 491 h 549"/>
                                            <a:gd name="T74" fmla="*/ 121 w 205"/>
                                            <a:gd name="T75" fmla="*/ 522 h 549"/>
                                            <a:gd name="T76" fmla="*/ 118 w 205"/>
                                            <a:gd name="T77" fmla="*/ 533 h 549"/>
                                            <a:gd name="T78" fmla="*/ 120 w 205"/>
                                            <a:gd name="T79" fmla="*/ 540 h 549"/>
                                            <a:gd name="T80" fmla="*/ 134 w 205"/>
                                            <a:gd name="T81" fmla="*/ 549 h 549"/>
                                            <a:gd name="T82" fmla="*/ 142 w 205"/>
                                            <a:gd name="T83" fmla="*/ 534 h 549"/>
                                            <a:gd name="T84" fmla="*/ 140 w 205"/>
                                            <a:gd name="T85" fmla="*/ 521 h 549"/>
                                            <a:gd name="T86" fmla="*/ 157 w 205"/>
                                            <a:gd name="T87" fmla="*/ 453 h 549"/>
                                            <a:gd name="T88" fmla="*/ 162 w 205"/>
                                            <a:gd name="T89" fmla="*/ 439 h 549"/>
                                            <a:gd name="T90" fmla="*/ 160 w 205"/>
                                            <a:gd name="T91" fmla="*/ 427 h 549"/>
                                            <a:gd name="T92" fmla="*/ 160 w 205"/>
                                            <a:gd name="T93" fmla="*/ 414 h 549"/>
                                            <a:gd name="T94" fmla="*/ 160 w 205"/>
                                            <a:gd name="T95" fmla="*/ 394 h 549"/>
                                            <a:gd name="T96" fmla="*/ 164 w 205"/>
                                            <a:gd name="T97" fmla="*/ 357 h 549"/>
                                            <a:gd name="T98" fmla="*/ 169 w 205"/>
                                            <a:gd name="T99" fmla="*/ 324 h 549"/>
                                            <a:gd name="T100" fmla="*/ 176 w 205"/>
                                            <a:gd name="T101" fmla="*/ 288 h 549"/>
                                            <a:gd name="T102" fmla="*/ 182 w 205"/>
                                            <a:gd name="T103" fmla="*/ 267 h 549"/>
                                            <a:gd name="T104" fmla="*/ 196 w 205"/>
                                            <a:gd name="T105" fmla="*/ 261 h 549"/>
                                            <a:gd name="T106" fmla="*/ 202 w 205"/>
                                            <a:gd name="T107" fmla="*/ 213 h 549"/>
                                            <a:gd name="T108" fmla="*/ 190 w 205"/>
                                            <a:gd name="T109" fmla="*/ 176 h 549"/>
                                            <a:gd name="T110" fmla="*/ 174 w 205"/>
                                            <a:gd name="T111" fmla="*/ 97 h 549"/>
                                            <a:gd name="T112" fmla="*/ 160 w 205"/>
                                            <a:gd name="T113" fmla="*/ 84 h 549"/>
                                            <a:gd name="T114" fmla="*/ 152 w 205"/>
                                            <a:gd name="T115" fmla="*/ 80 h 5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205" h="549">
                                              <a:moveTo>
                                                <a:pt x="152" y="80"/>
                                              </a:moveTo>
                                              <a:lnTo>
                                                <a:pt x="152" y="80"/>
                                              </a:lnTo>
                                              <a:lnTo>
                                                <a:pt x="152" y="71"/>
                                              </a:lnTo>
                                              <a:lnTo>
                                                <a:pt x="152" y="62"/>
                                              </a:lnTo>
                                              <a:lnTo>
                                                <a:pt x="150" y="53"/>
                                              </a:lnTo>
                                              <a:lnTo>
                                                <a:pt x="149" y="45"/>
                                              </a:lnTo>
                                              <a:lnTo>
                                                <a:pt x="149" y="45"/>
                                              </a:lnTo>
                                              <a:lnTo>
                                                <a:pt x="149" y="39"/>
                                              </a:lnTo>
                                              <a:lnTo>
                                                <a:pt x="148" y="31"/>
                                              </a:lnTo>
                                              <a:lnTo>
                                                <a:pt x="146" y="17"/>
                                              </a:lnTo>
                                              <a:lnTo>
                                                <a:pt x="146" y="17"/>
                                              </a:lnTo>
                                              <a:lnTo>
                                                <a:pt x="144" y="13"/>
                                              </a:lnTo>
                                              <a:lnTo>
                                                <a:pt x="143" y="11"/>
                                              </a:lnTo>
                                              <a:lnTo>
                                                <a:pt x="142" y="8"/>
                                              </a:lnTo>
                                              <a:lnTo>
                                                <a:pt x="140" y="6"/>
                                              </a:lnTo>
                                              <a:lnTo>
                                                <a:pt x="138" y="5"/>
                                              </a:lnTo>
                                              <a:lnTo>
                                                <a:pt x="137" y="3"/>
                                              </a:lnTo>
                                              <a:lnTo>
                                                <a:pt x="134" y="2"/>
                                              </a:lnTo>
                                              <a:lnTo>
                                                <a:pt x="134" y="2"/>
                                              </a:lnTo>
                                              <a:lnTo>
                                                <a:pt x="129" y="0"/>
                                              </a:lnTo>
                                              <a:lnTo>
                                                <a:pt x="125" y="0"/>
                                              </a:lnTo>
                                              <a:lnTo>
                                                <a:pt x="123" y="0"/>
                                              </a:lnTo>
                                              <a:lnTo>
                                                <a:pt x="121" y="1"/>
                                              </a:lnTo>
                                              <a:lnTo>
                                                <a:pt x="119" y="2"/>
                                              </a:lnTo>
                                              <a:lnTo>
                                                <a:pt x="117" y="5"/>
                                              </a:lnTo>
                                              <a:lnTo>
                                                <a:pt x="117" y="5"/>
                                              </a:lnTo>
                                              <a:lnTo>
                                                <a:pt x="115" y="7"/>
                                              </a:lnTo>
                                              <a:lnTo>
                                                <a:pt x="114" y="11"/>
                                              </a:lnTo>
                                              <a:lnTo>
                                                <a:pt x="110" y="19"/>
                                              </a:lnTo>
                                              <a:lnTo>
                                                <a:pt x="107" y="28"/>
                                              </a:lnTo>
                                              <a:lnTo>
                                                <a:pt x="105" y="37"/>
                                              </a:lnTo>
                                              <a:lnTo>
                                                <a:pt x="105" y="37"/>
                                              </a:lnTo>
                                              <a:lnTo>
                                                <a:pt x="101" y="49"/>
                                              </a:lnTo>
                                              <a:lnTo>
                                                <a:pt x="100" y="55"/>
                                              </a:lnTo>
                                              <a:lnTo>
                                                <a:pt x="98" y="61"/>
                                              </a:lnTo>
                                              <a:lnTo>
                                                <a:pt x="98" y="61"/>
                                              </a:lnTo>
                                              <a:lnTo>
                                                <a:pt x="98" y="67"/>
                                              </a:lnTo>
                                              <a:lnTo>
                                                <a:pt x="98" y="72"/>
                                              </a:lnTo>
                                              <a:lnTo>
                                                <a:pt x="98" y="76"/>
                                              </a:lnTo>
                                              <a:lnTo>
                                                <a:pt x="98" y="76"/>
                                              </a:lnTo>
                                              <a:lnTo>
                                                <a:pt x="94" y="76"/>
                                              </a:lnTo>
                                              <a:lnTo>
                                                <a:pt x="90" y="76"/>
                                              </a:lnTo>
                                              <a:lnTo>
                                                <a:pt x="86" y="77"/>
                                              </a:lnTo>
                                              <a:lnTo>
                                                <a:pt x="82" y="79"/>
                                              </a:lnTo>
                                              <a:lnTo>
                                                <a:pt x="82" y="79"/>
                                              </a:lnTo>
                                              <a:lnTo>
                                                <a:pt x="79" y="81"/>
                                              </a:lnTo>
                                              <a:lnTo>
                                                <a:pt x="76" y="84"/>
                                              </a:lnTo>
                                              <a:lnTo>
                                                <a:pt x="75" y="88"/>
                                              </a:lnTo>
                                              <a:lnTo>
                                                <a:pt x="74" y="94"/>
                                              </a:lnTo>
                                              <a:lnTo>
                                                <a:pt x="74" y="94"/>
                                              </a:lnTo>
                                              <a:lnTo>
                                                <a:pt x="74" y="102"/>
                                              </a:lnTo>
                                              <a:lnTo>
                                                <a:pt x="74" y="116"/>
                                              </a:lnTo>
                                              <a:lnTo>
                                                <a:pt x="73" y="145"/>
                                              </a:lnTo>
                                              <a:lnTo>
                                                <a:pt x="73" y="145"/>
                                              </a:lnTo>
                                              <a:lnTo>
                                                <a:pt x="74" y="157"/>
                                              </a:lnTo>
                                              <a:lnTo>
                                                <a:pt x="74" y="171"/>
                                              </a:lnTo>
                                              <a:lnTo>
                                                <a:pt x="76" y="181"/>
                                              </a:lnTo>
                                              <a:lnTo>
                                                <a:pt x="76" y="185"/>
                                              </a:lnTo>
                                              <a:lnTo>
                                                <a:pt x="76" y="185"/>
                                              </a:lnTo>
                                              <a:lnTo>
                                                <a:pt x="78" y="188"/>
                                              </a:lnTo>
                                              <a:lnTo>
                                                <a:pt x="80" y="190"/>
                                              </a:lnTo>
                                              <a:lnTo>
                                                <a:pt x="82" y="192"/>
                                              </a:lnTo>
                                              <a:lnTo>
                                                <a:pt x="84" y="192"/>
                                              </a:lnTo>
                                              <a:lnTo>
                                                <a:pt x="84" y="192"/>
                                              </a:lnTo>
                                              <a:lnTo>
                                                <a:pt x="85" y="192"/>
                                              </a:lnTo>
                                              <a:lnTo>
                                                <a:pt x="86" y="191"/>
                                              </a:lnTo>
                                              <a:lnTo>
                                                <a:pt x="88" y="189"/>
                                              </a:lnTo>
                                              <a:lnTo>
                                                <a:pt x="90" y="184"/>
                                              </a:lnTo>
                                              <a:lnTo>
                                                <a:pt x="90" y="184"/>
                                              </a:lnTo>
                                              <a:lnTo>
                                                <a:pt x="91" y="190"/>
                                              </a:lnTo>
                                              <a:lnTo>
                                                <a:pt x="92" y="197"/>
                                              </a:lnTo>
                                              <a:lnTo>
                                                <a:pt x="92" y="203"/>
                                              </a:lnTo>
                                              <a:lnTo>
                                                <a:pt x="91" y="207"/>
                                              </a:lnTo>
                                              <a:lnTo>
                                                <a:pt x="91" y="207"/>
                                              </a:lnTo>
                                              <a:lnTo>
                                                <a:pt x="91" y="208"/>
                                              </a:lnTo>
                                              <a:lnTo>
                                                <a:pt x="91" y="210"/>
                                              </a:lnTo>
                                              <a:lnTo>
                                                <a:pt x="92" y="215"/>
                                              </a:lnTo>
                                              <a:lnTo>
                                                <a:pt x="93" y="220"/>
                                              </a:lnTo>
                                              <a:lnTo>
                                                <a:pt x="93" y="221"/>
                                              </a:lnTo>
                                              <a:lnTo>
                                                <a:pt x="92" y="223"/>
                                              </a:lnTo>
                                              <a:lnTo>
                                                <a:pt x="92" y="223"/>
                                              </a:lnTo>
                                              <a:lnTo>
                                                <a:pt x="91" y="224"/>
                                              </a:lnTo>
                                              <a:lnTo>
                                                <a:pt x="91" y="226"/>
                                              </a:lnTo>
                                              <a:lnTo>
                                                <a:pt x="91" y="230"/>
                                              </a:lnTo>
                                              <a:lnTo>
                                                <a:pt x="93" y="235"/>
                                              </a:lnTo>
                                              <a:lnTo>
                                                <a:pt x="93" y="235"/>
                                              </a:lnTo>
                                              <a:lnTo>
                                                <a:pt x="91" y="237"/>
                                              </a:lnTo>
                                              <a:lnTo>
                                                <a:pt x="90" y="239"/>
                                              </a:lnTo>
                                              <a:lnTo>
                                                <a:pt x="90" y="241"/>
                                              </a:lnTo>
                                              <a:lnTo>
                                                <a:pt x="89" y="244"/>
                                              </a:lnTo>
                                              <a:lnTo>
                                                <a:pt x="89" y="244"/>
                                              </a:lnTo>
                                              <a:lnTo>
                                                <a:pt x="88" y="251"/>
                                              </a:lnTo>
                                              <a:lnTo>
                                                <a:pt x="87" y="254"/>
                                              </a:lnTo>
                                              <a:lnTo>
                                                <a:pt x="88" y="256"/>
                                              </a:lnTo>
                                              <a:lnTo>
                                                <a:pt x="88" y="256"/>
                                              </a:lnTo>
                                              <a:lnTo>
                                                <a:pt x="88" y="259"/>
                                              </a:lnTo>
                                              <a:lnTo>
                                                <a:pt x="88" y="263"/>
                                              </a:lnTo>
                                              <a:lnTo>
                                                <a:pt x="87" y="266"/>
                                              </a:lnTo>
                                              <a:lnTo>
                                                <a:pt x="87" y="268"/>
                                              </a:lnTo>
                                              <a:lnTo>
                                                <a:pt x="87" y="268"/>
                                              </a:lnTo>
                                              <a:lnTo>
                                                <a:pt x="85" y="272"/>
                                              </a:lnTo>
                                              <a:lnTo>
                                                <a:pt x="83" y="276"/>
                                              </a:lnTo>
                                              <a:lnTo>
                                                <a:pt x="83" y="281"/>
                                              </a:lnTo>
                                              <a:lnTo>
                                                <a:pt x="83" y="284"/>
                                              </a:lnTo>
                                              <a:lnTo>
                                                <a:pt x="83" y="284"/>
                                              </a:lnTo>
                                              <a:lnTo>
                                                <a:pt x="83" y="286"/>
                                              </a:lnTo>
                                              <a:lnTo>
                                                <a:pt x="83" y="288"/>
                                              </a:lnTo>
                                              <a:lnTo>
                                                <a:pt x="83" y="295"/>
                                              </a:lnTo>
                                              <a:lnTo>
                                                <a:pt x="81" y="301"/>
                                              </a:lnTo>
                                              <a:lnTo>
                                                <a:pt x="80" y="305"/>
                                              </a:lnTo>
                                              <a:lnTo>
                                                <a:pt x="80" y="305"/>
                                              </a:lnTo>
                                              <a:lnTo>
                                                <a:pt x="78" y="307"/>
                                              </a:lnTo>
                                              <a:lnTo>
                                                <a:pt x="78" y="310"/>
                                              </a:lnTo>
                                              <a:lnTo>
                                                <a:pt x="78" y="311"/>
                                              </a:lnTo>
                                              <a:lnTo>
                                                <a:pt x="78" y="313"/>
                                              </a:lnTo>
                                              <a:lnTo>
                                                <a:pt x="78" y="313"/>
                                              </a:lnTo>
                                              <a:lnTo>
                                                <a:pt x="78" y="316"/>
                                              </a:lnTo>
                                              <a:lnTo>
                                                <a:pt x="77" y="319"/>
                                              </a:lnTo>
                                              <a:lnTo>
                                                <a:pt x="76" y="322"/>
                                              </a:lnTo>
                                              <a:lnTo>
                                                <a:pt x="76" y="323"/>
                                              </a:lnTo>
                                              <a:lnTo>
                                                <a:pt x="76" y="323"/>
                                              </a:lnTo>
                                              <a:lnTo>
                                                <a:pt x="75" y="327"/>
                                              </a:lnTo>
                                              <a:lnTo>
                                                <a:pt x="74" y="332"/>
                                              </a:lnTo>
                                              <a:lnTo>
                                                <a:pt x="74" y="337"/>
                                              </a:lnTo>
                                              <a:lnTo>
                                                <a:pt x="73" y="342"/>
                                              </a:lnTo>
                                              <a:lnTo>
                                                <a:pt x="73" y="342"/>
                                              </a:lnTo>
                                              <a:lnTo>
                                                <a:pt x="69" y="357"/>
                                              </a:lnTo>
                                              <a:lnTo>
                                                <a:pt x="68" y="366"/>
                                              </a:lnTo>
                                              <a:lnTo>
                                                <a:pt x="66" y="370"/>
                                              </a:lnTo>
                                              <a:lnTo>
                                                <a:pt x="66" y="370"/>
                                              </a:lnTo>
                                              <a:lnTo>
                                                <a:pt x="66" y="372"/>
                                              </a:lnTo>
                                              <a:lnTo>
                                                <a:pt x="66" y="374"/>
                                              </a:lnTo>
                                              <a:lnTo>
                                                <a:pt x="66" y="376"/>
                                              </a:lnTo>
                                              <a:lnTo>
                                                <a:pt x="66" y="376"/>
                                              </a:lnTo>
                                              <a:lnTo>
                                                <a:pt x="66" y="377"/>
                                              </a:lnTo>
                                              <a:lnTo>
                                                <a:pt x="66" y="377"/>
                                              </a:lnTo>
                                              <a:lnTo>
                                                <a:pt x="65" y="378"/>
                                              </a:lnTo>
                                              <a:lnTo>
                                                <a:pt x="65" y="381"/>
                                              </a:lnTo>
                                              <a:lnTo>
                                                <a:pt x="65" y="381"/>
                                              </a:lnTo>
                                              <a:lnTo>
                                                <a:pt x="65" y="382"/>
                                              </a:lnTo>
                                              <a:lnTo>
                                                <a:pt x="64" y="383"/>
                                              </a:lnTo>
                                              <a:lnTo>
                                                <a:pt x="64" y="384"/>
                                              </a:lnTo>
                                              <a:lnTo>
                                                <a:pt x="63" y="386"/>
                                              </a:lnTo>
                                              <a:lnTo>
                                                <a:pt x="63" y="387"/>
                                              </a:lnTo>
                                              <a:lnTo>
                                                <a:pt x="63" y="388"/>
                                              </a:lnTo>
                                              <a:lnTo>
                                                <a:pt x="63" y="388"/>
                                              </a:lnTo>
                                              <a:lnTo>
                                                <a:pt x="63" y="392"/>
                                              </a:lnTo>
                                              <a:lnTo>
                                                <a:pt x="63" y="395"/>
                                              </a:lnTo>
                                              <a:lnTo>
                                                <a:pt x="62" y="398"/>
                                              </a:lnTo>
                                              <a:lnTo>
                                                <a:pt x="61" y="399"/>
                                              </a:lnTo>
                                              <a:lnTo>
                                                <a:pt x="61" y="399"/>
                                              </a:lnTo>
                                              <a:lnTo>
                                                <a:pt x="61" y="401"/>
                                              </a:lnTo>
                                              <a:lnTo>
                                                <a:pt x="61" y="402"/>
                                              </a:lnTo>
                                              <a:lnTo>
                                                <a:pt x="61" y="404"/>
                                              </a:lnTo>
                                              <a:lnTo>
                                                <a:pt x="61" y="404"/>
                                              </a:lnTo>
                                              <a:lnTo>
                                                <a:pt x="61" y="404"/>
                                              </a:lnTo>
                                              <a:lnTo>
                                                <a:pt x="60" y="405"/>
                                              </a:lnTo>
                                              <a:lnTo>
                                                <a:pt x="59" y="405"/>
                                              </a:lnTo>
                                              <a:lnTo>
                                                <a:pt x="59" y="407"/>
                                              </a:lnTo>
                                              <a:lnTo>
                                                <a:pt x="59" y="409"/>
                                              </a:lnTo>
                                              <a:lnTo>
                                                <a:pt x="59" y="409"/>
                                              </a:lnTo>
                                              <a:lnTo>
                                                <a:pt x="58" y="411"/>
                                              </a:lnTo>
                                              <a:lnTo>
                                                <a:pt x="58" y="413"/>
                                              </a:lnTo>
                                              <a:lnTo>
                                                <a:pt x="56" y="417"/>
                                              </a:lnTo>
                                              <a:lnTo>
                                                <a:pt x="56" y="417"/>
                                              </a:lnTo>
                                              <a:lnTo>
                                                <a:pt x="56" y="420"/>
                                              </a:lnTo>
                                              <a:lnTo>
                                                <a:pt x="56" y="421"/>
                                              </a:lnTo>
                                              <a:lnTo>
                                                <a:pt x="56" y="423"/>
                                              </a:lnTo>
                                              <a:lnTo>
                                                <a:pt x="58" y="423"/>
                                              </a:lnTo>
                                              <a:lnTo>
                                                <a:pt x="58" y="423"/>
                                              </a:lnTo>
                                              <a:lnTo>
                                                <a:pt x="56" y="433"/>
                                              </a:lnTo>
                                              <a:lnTo>
                                                <a:pt x="54" y="445"/>
                                              </a:lnTo>
                                              <a:lnTo>
                                                <a:pt x="49" y="469"/>
                                              </a:lnTo>
                                              <a:lnTo>
                                                <a:pt x="49" y="469"/>
                                              </a:lnTo>
                                              <a:lnTo>
                                                <a:pt x="47" y="480"/>
                                              </a:lnTo>
                                              <a:lnTo>
                                                <a:pt x="44" y="489"/>
                                              </a:lnTo>
                                              <a:lnTo>
                                                <a:pt x="43" y="495"/>
                                              </a:lnTo>
                                              <a:lnTo>
                                                <a:pt x="41" y="498"/>
                                              </a:lnTo>
                                              <a:lnTo>
                                                <a:pt x="39" y="501"/>
                                              </a:lnTo>
                                              <a:lnTo>
                                                <a:pt x="37" y="504"/>
                                              </a:lnTo>
                                              <a:lnTo>
                                                <a:pt x="37" y="504"/>
                                              </a:lnTo>
                                              <a:lnTo>
                                                <a:pt x="25" y="513"/>
                                              </a:lnTo>
                                              <a:lnTo>
                                                <a:pt x="18" y="516"/>
                                              </a:lnTo>
                                              <a:lnTo>
                                                <a:pt x="18" y="516"/>
                                              </a:lnTo>
                                              <a:lnTo>
                                                <a:pt x="17" y="516"/>
                                              </a:lnTo>
                                              <a:lnTo>
                                                <a:pt x="15" y="516"/>
                                              </a:lnTo>
                                              <a:lnTo>
                                                <a:pt x="14" y="519"/>
                                              </a:lnTo>
                                              <a:lnTo>
                                                <a:pt x="14" y="519"/>
                                              </a:lnTo>
                                              <a:lnTo>
                                                <a:pt x="12" y="519"/>
                                              </a:lnTo>
                                              <a:lnTo>
                                                <a:pt x="11" y="520"/>
                                              </a:lnTo>
                                              <a:lnTo>
                                                <a:pt x="9" y="520"/>
                                              </a:lnTo>
                                              <a:lnTo>
                                                <a:pt x="7" y="520"/>
                                              </a:lnTo>
                                              <a:lnTo>
                                                <a:pt x="7" y="520"/>
                                              </a:lnTo>
                                              <a:lnTo>
                                                <a:pt x="6" y="520"/>
                                              </a:lnTo>
                                              <a:lnTo>
                                                <a:pt x="4" y="520"/>
                                              </a:lnTo>
                                              <a:lnTo>
                                                <a:pt x="3" y="522"/>
                                              </a:lnTo>
                                              <a:lnTo>
                                                <a:pt x="2" y="522"/>
                                              </a:lnTo>
                                              <a:lnTo>
                                                <a:pt x="2" y="524"/>
                                              </a:lnTo>
                                              <a:lnTo>
                                                <a:pt x="2" y="524"/>
                                              </a:lnTo>
                                              <a:lnTo>
                                                <a:pt x="2" y="526"/>
                                              </a:lnTo>
                                              <a:lnTo>
                                                <a:pt x="2" y="526"/>
                                              </a:lnTo>
                                              <a:lnTo>
                                                <a:pt x="2" y="527"/>
                                              </a:lnTo>
                                              <a:lnTo>
                                                <a:pt x="2" y="527"/>
                                              </a:lnTo>
                                              <a:lnTo>
                                                <a:pt x="1" y="527"/>
                                              </a:lnTo>
                                              <a:lnTo>
                                                <a:pt x="1" y="528"/>
                                              </a:lnTo>
                                              <a:lnTo>
                                                <a:pt x="0" y="530"/>
                                              </a:lnTo>
                                              <a:lnTo>
                                                <a:pt x="0" y="530"/>
                                              </a:lnTo>
                                              <a:lnTo>
                                                <a:pt x="2" y="532"/>
                                              </a:lnTo>
                                              <a:lnTo>
                                                <a:pt x="6" y="534"/>
                                              </a:lnTo>
                                              <a:lnTo>
                                                <a:pt x="12" y="535"/>
                                              </a:lnTo>
                                              <a:lnTo>
                                                <a:pt x="20" y="536"/>
                                              </a:lnTo>
                                              <a:lnTo>
                                                <a:pt x="20" y="536"/>
                                              </a:lnTo>
                                              <a:lnTo>
                                                <a:pt x="39" y="537"/>
                                              </a:lnTo>
                                              <a:lnTo>
                                                <a:pt x="55" y="538"/>
                                              </a:lnTo>
                                              <a:lnTo>
                                                <a:pt x="55" y="538"/>
                                              </a:lnTo>
                                              <a:lnTo>
                                                <a:pt x="59" y="538"/>
                                              </a:lnTo>
                                              <a:lnTo>
                                                <a:pt x="61" y="538"/>
                                              </a:lnTo>
                                              <a:lnTo>
                                                <a:pt x="62" y="538"/>
                                              </a:lnTo>
                                              <a:lnTo>
                                                <a:pt x="62" y="538"/>
                                              </a:lnTo>
                                              <a:lnTo>
                                                <a:pt x="62" y="536"/>
                                              </a:lnTo>
                                              <a:lnTo>
                                                <a:pt x="62" y="532"/>
                                              </a:lnTo>
                                              <a:lnTo>
                                                <a:pt x="62" y="532"/>
                                              </a:lnTo>
                                              <a:lnTo>
                                                <a:pt x="61" y="531"/>
                                              </a:lnTo>
                                              <a:lnTo>
                                                <a:pt x="60" y="530"/>
                                              </a:lnTo>
                                              <a:lnTo>
                                                <a:pt x="58" y="529"/>
                                              </a:lnTo>
                                              <a:lnTo>
                                                <a:pt x="58" y="529"/>
                                              </a:lnTo>
                                              <a:lnTo>
                                                <a:pt x="58" y="527"/>
                                              </a:lnTo>
                                              <a:lnTo>
                                                <a:pt x="58" y="525"/>
                                              </a:lnTo>
                                              <a:lnTo>
                                                <a:pt x="58" y="518"/>
                                              </a:lnTo>
                                              <a:lnTo>
                                                <a:pt x="58" y="511"/>
                                              </a:lnTo>
                                              <a:lnTo>
                                                <a:pt x="59" y="508"/>
                                              </a:lnTo>
                                              <a:lnTo>
                                                <a:pt x="60" y="503"/>
                                              </a:lnTo>
                                              <a:lnTo>
                                                <a:pt x="60" y="503"/>
                                              </a:lnTo>
                                              <a:lnTo>
                                                <a:pt x="63" y="493"/>
                                              </a:lnTo>
                                              <a:lnTo>
                                                <a:pt x="69" y="481"/>
                                              </a:lnTo>
                                              <a:lnTo>
                                                <a:pt x="78" y="459"/>
                                              </a:lnTo>
                                              <a:lnTo>
                                                <a:pt x="78" y="459"/>
                                              </a:lnTo>
                                              <a:lnTo>
                                                <a:pt x="82" y="450"/>
                                              </a:lnTo>
                                              <a:lnTo>
                                                <a:pt x="84" y="441"/>
                                              </a:lnTo>
                                              <a:lnTo>
                                                <a:pt x="87" y="433"/>
                                              </a:lnTo>
                                              <a:lnTo>
                                                <a:pt x="87" y="433"/>
                                              </a:lnTo>
                                              <a:lnTo>
                                                <a:pt x="88" y="434"/>
                                              </a:lnTo>
                                              <a:lnTo>
                                                <a:pt x="90" y="433"/>
                                              </a:lnTo>
                                              <a:lnTo>
                                                <a:pt x="90" y="432"/>
                                              </a:lnTo>
                                              <a:lnTo>
                                                <a:pt x="90" y="432"/>
                                              </a:lnTo>
                                              <a:lnTo>
                                                <a:pt x="90" y="432"/>
                                              </a:lnTo>
                                              <a:lnTo>
                                                <a:pt x="91" y="432"/>
                                              </a:lnTo>
                                              <a:lnTo>
                                                <a:pt x="92" y="431"/>
                                              </a:lnTo>
                                              <a:lnTo>
                                                <a:pt x="93" y="429"/>
                                              </a:lnTo>
                                              <a:lnTo>
                                                <a:pt x="93" y="423"/>
                                              </a:lnTo>
                                              <a:lnTo>
                                                <a:pt x="93" y="423"/>
                                              </a:lnTo>
                                              <a:lnTo>
                                                <a:pt x="93" y="422"/>
                                              </a:lnTo>
                                              <a:lnTo>
                                                <a:pt x="93" y="421"/>
                                              </a:lnTo>
                                              <a:lnTo>
                                                <a:pt x="92" y="417"/>
                                              </a:lnTo>
                                              <a:lnTo>
                                                <a:pt x="92" y="417"/>
                                              </a:lnTo>
                                              <a:lnTo>
                                                <a:pt x="92" y="414"/>
                                              </a:lnTo>
                                              <a:lnTo>
                                                <a:pt x="93" y="412"/>
                                              </a:lnTo>
                                              <a:lnTo>
                                                <a:pt x="93" y="411"/>
                                              </a:lnTo>
                                              <a:lnTo>
                                                <a:pt x="93" y="411"/>
                                              </a:lnTo>
                                              <a:lnTo>
                                                <a:pt x="94" y="410"/>
                                              </a:lnTo>
                                              <a:lnTo>
                                                <a:pt x="94" y="408"/>
                                              </a:lnTo>
                                              <a:lnTo>
                                                <a:pt x="94" y="404"/>
                                              </a:lnTo>
                                              <a:lnTo>
                                                <a:pt x="94" y="398"/>
                                              </a:lnTo>
                                              <a:lnTo>
                                                <a:pt x="94" y="395"/>
                                              </a:lnTo>
                                              <a:lnTo>
                                                <a:pt x="96" y="394"/>
                                              </a:lnTo>
                                              <a:lnTo>
                                                <a:pt x="96" y="394"/>
                                              </a:lnTo>
                                              <a:lnTo>
                                                <a:pt x="97" y="393"/>
                                              </a:lnTo>
                                              <a:lnTo>
                                                <a:pt x="97" y="392"/>
                                              </a:lnTo>
                                              <a:lnTo>
                                                <a:pt x="98" y="389"/>
                                              </a:lnTo>
                                              <a:lnTo>
                                                <a:pt x="98" y="387"/>
                                              </a:lnTo>
                                              <a:lnTo>
                                                <a:pt x="98" y="384"/>
                                              </a:lnTo>
                                              <a:lnTo>
                                                <a:pt x="98" y="384"/>
                                              </a:lnTo>
                                              <a:lnTo>
                                                <a:pt x="101" y="379"/>
                                              </a:lnTo>
                                              <a:lnTo>
                                                <a:pt x="103" y="370"/>
                                              </a:lnTo>
                                              <a:lnTo>
                                                <a:pt x="107" y="358"/>
                                              </a:lnTo>
                                              <a:lnTo>
                                                <a:pt x="108" y="352"/>
                                              </a:lnTo>
                                              <a:lnTo>
                                                <a:pt x="110" y="349"/>
                                              </a:lnTo>
                                              <a:lnTo>
                                                <a:pt x="110" y="349"/>
                                              </a:lnTo>
                                              <a:lnTo>
                                                <a:pt x="114" y="340"/>
                                              </a:lnTo>
                                              <a:lnTo>
                                                <a:pt x="117" y="332"/>
                                              </a:lnTo>
                                              <a:lnTo>
                                                <a:pt x="120" y="323"/>
                                              </a:lnTo>
                                              <a:lnTo>
                                                <a:pt x="120" y="323"/>
                                              </a:lnTo>
                                              <a:lnTo>
                                                <a:pt x="124" y="320"/>
                                              </a:lnTo>
                                              <a:lnTo>
                                                <a:pt x="127" y="317"/>
                                              </a:lnTo>
                                              <a:lnTo>
                                                <a:pt x="127" y="317"/>
                                              </a:lnTo>
                                              <a:lnTo>
                                                <a:pt x="127" y="322"/>
                                              </a:lnTo>
                                              <a:lnTo>
                                                <a:pt x="127" y="327"/>
                                              </a:lnTo>
                                              <a:lnTo>
                                                <a:pt x="127" y="331"/>
                                              </a:lnTo>
                                              <a:lnTo>
                                                <a:pt x="128" y="336"/>
                                              </a:lnTo>
                                              <a:lnTo>
                                                <a:pt x="128" y="336"/>
                                              </a:lnTo>
                                              <a:lnTo>
                                                <a:pt x="128" y="346"/>
                                              </a:lnTo>
                                              <a:lnTo>
                                                <a:pt x="128" y="358"/>
                                              </a:lnTo>
                                              <a:lnTo>
                                                <a:pt x="128" y="372"/>
                                              </a:lnTo>
                                              <a:lnTo>
                                                <a:pt x="128" y="380"/>
                                              </a:lnTo>
                                              <a:lnTo>
                                                <a:pt x="128" y="380"/>
                                              </a:lnTo>
                                              <a:lnTo>
                                                <a:pt x="129" y="384"/>
                                              </a:lnTo>
                                              <a:lnTo>
                                                <a:pt x="128" y="390"/>
                                              </a:lnTo>
                                              <a:lnTo>
                                                <a:pt x="128" y="395"/>
                                              </a:lnTo>
                                              <a:lnTo>
                                                <a:pt x="128" y="399"/>
                                              </a:lnTo>
                                              <a:lnTo>
                                                <a:pt x="128" y="399"/>
                                              </a:lnTo>
                                              <a:lnTo>
                                                <a:pt x="128" y="401"/>
                                              </a:lnTo>
                                              <a:lnTo>
                                                <a:pt x="128" y="403"/>
                                              </a:lnTo>
                                              <a:lnTo>
                                                <a:pt x="127" y="405"/>
                                              </a:lnTo>
                                              <a:lnTo>
                                                <a:pt x="127" y="409"/>
                                              </a:lnTo>
                                              <a:lnTo>
                                                <a:pt x="127" y="410"/>
                                              </a:lnTo>
                                              <a:lnTo>
                                                <a:pt x="127" y="412"/>
                                              </a:lnTo>
                                              <a:lnTo>
                                                <a:pt x="127" y="412"/>
                                              </a:lnTo>
                                              <a:lnTo>
                                                <a:pt x="128" y="416"/>
                                              </a:lnTo>
                                              <a:lnTo>
                                                <a:pt x="128" y="418"/>
                                              </a:lnTo>
                                              <a:lnTo>
                                                <a:pt x="128" y="421"/>
                                              </a:lnTo>
                                              <a:lnTo>
                                                <a:pt x="128" y="423"/>
                                              </a:lnTo>
                                              <a:lnTo>
                                                <a:pt x="128" y="423"/>
                                              </a:lnTo>
                                              <a:lnTo>
                                                <a:pt x="128" y="424"/>
                                              </a:lnTo>
                                              <a:lnTo>
                                                <a:pt x="128" y="427"/>
                                              </a:lnTo>
                                              <a:lnTo>
                                                <a:pt x="129" y="430"/>
                                              </a:lnTo>
                                              <a:lnTo>
                                                <a:pt x="129" y="430"/>
                                              </a:lnTo>
                                              <a:lnTo>
                                                <a:pt x="128" y="430"/>
                                              </a:lnTo>
                                              <a:lnTo>
                                                <a:pt x="127" y="432"/>
                                              </a:lnTo>
                                              <a:lnTo>
                                                <a:pt x="127" y="433"/>
                                              </a:lnTo>
                                              <a:lnTo>
                                                <a:pt x="127" y="440"/>
                                              </a:lnTo>
                                              <a:lnTo>
                                                <a:pt x="127" y="440"/>
                                              </a:lnTo>
                                              <a:lnTo>
                                                <a:pt x="127" y="444"/>
                                              </a:lnTo>
                                              <a:lnTo>
                                                <a:pt x="127" y="447"/>
                                              </a:lnTo>
                                              <a:lnTo>
                                                <a:pt x="127" y="449"/>
                                              </a:lnTo>
                                              <a:lnTo>
                                                <a:pt x="127" y="450"/>
                                              </a:lnTo>
                                              <a:lnTo>
                                                <a:pt x="128" y="451"/>
                                              </a:lnTo>
                                              <a:lnTo>
                                                <a:pt x="129" y="452"/>
                                              </a:lnTo>
                                              <a:lnTo>
                                                <a:pt x="129" y="452"/>
                                              </a:lnTo>
                                              <a:lnTo>
                                                <a:pt x="129" y="463"/>
                                              </a:lnTo>
                                              <a:lnTo>
                                                <a:pt x="130" y="483"/>
                                              </a:lnTo>
                                              <a:lnTo>
                                                <a:pt x="130" y="483"/>
                                              </a:lnTo>
                                              <a:lnTo>
                                                <a:pt x="130" y="488"/>
                                              </a:lnTo>
                                              <a:lnTo>
                                                <a:pt x="129" y="491"/>
                                              </a:lnTo>
                                              <a:lnTo>
                                                <a:pt x="128" y="495"/>
                                              </a:lnTo>
                                              <a:lnTo>
                                                <a:pt x="127" y="499"/>
                                              </a:lnTo>
                                              <a:lnTo>
                                                <a:pt x="125" y="504"/>
                                              </a:lnTo>
                                              <a:lnTo>
                                                <a:pt x="124" y="510"/>
                                              </a:lnTo>
                                              <a:lnTo>
                                                <a:pt x="124" y="510"/>
                                              </a:lnTo>
                                              <a:lnTo>
                                                <a:pt x="122" y="518"/>
                                              </a:lnTo>
                                              <a:lnTo>
                                                <a:pt x="122" y="520"/>
                                              </a:lnTo>
                                              <a:lnTo>
                                                <a:pt x="121" y="522"/>
                                              </a:lnTo>
                                              <a:lnTo>
                                                <a:pt x="121" y="522"/>
                                              </a:lnTo>
                                              <a:lnTo>
                                                <a:pt x="120" y="522"/>
                                              </a:lnTo>
                                              <a:lnTo>
                                                <a:pt x="120" y="524"/>
                                              </a:lnTo>
                                              <a:lnTo>
                                                <a:pt x="120" y="524"/>
                                              </a:lnTo>
                                              <a:lnTo>
                                                <a:pt x="118" y="524"/>
                                              </a:lnTo>
                                              <a:lnTo>
                                                <a:pt x="118" y="526"/>
                                              </a:lnTo>
                                              <a:lnTo>
                                                <a:pt x="117" y="529"/>
                                              </a:lnTo>
                                              <a:lnTo>
                                                <a:pt x="117" y="529"/>
                                              </a:lnTo>
                                              <a:lnTo>
                                                <a:pt x="118" y="532"/>
                                              </a:lnTo>
                                              <a:lnTo>
                                                <a:pt x="118" y="533"/>
                                              </a:lnTo>
                                              <a:lnTo>
                                                <a:pt x="118" y="533"/>
                                              </a:lnTo>
                                              <a:lnTo>
                                                <a:pt x="117" y="533"/>
                                              </a:lnTo>
                                              <a:lnTo>
                                                <a:pt x="116" y="534"/>
                                              </a:lnTo>
                                              <a:lnTo>
                                                <a:pt x="116" y="534"/>
                                              </a:lnTo>
                                              <a:lnTo>
                                                <a:pt x="117" y="536"/>
                                              </a:lnTo>
                                              <a:lnTo>
                                                <a:pt x="117" y="536"/>
                                              </a:lnTo>
                                              <a:lnTo>
                                                <a:pt x="117" y="538"/>
                                              </a:lnTo>
                                              <a:lnTo>
                                                <a:pt x="118" y="539"/>
                                              </a:lnTo>
                                              <a:lnTo>
                                                <a:pt x="120" y="540"/>
                                              </a:lnTo>
                                              <a:lnTo>
                                                <a:pt x="121" y="542"/>
                                              </a:lnTo>
                                              <a:lnTo>
                                                <a:pt x="122" y="543"/>
                                              </a:lnTo>
                                              <a:lnTo>
                                                <a:pt x="122" y="543"/>
                                              </a:lnTo>
                                              <a:lnTo>
                                                <a:pt x="122" y="543"/>
                                              </a:lnTo>
                                              <a:lnTo>
                                                <a:pt x="122" y="545"/>
                                              </a:lnTo>
                                              <a:lnTo>
                                                <a:pt x="124" y="546"/>
                                              </a:lnTo>
                                              <a:lnTo>
                                                <a:pt x="125" y="548"/>
                                              </a:lnTo>
                                              <a:lnTo>
                                                <a:pt x="130" y="548"/>
                                              </a:lnTo>
                                              <a:lnTo>
                                                <a:pt x="134" y="549"/>
                                              </a:lnTo>
                                              <a:lnTo>
                                                <a:pt x="134" y="549"/>
                                              </a:lnTo>
                                              <a:lnTo>
                                                <a:pt x="137" y="549"/>
                                              </a:lnTo>
                                              <a:lnTo>
                                                <a:pt x="140" y="548"/>
                                              </a:lnTo>
                                              <a:lnTo>
                                                <a:pt x="141" y="548"/>
                                              </a:lnTo>
                                              <a:lnTo>
                                                <a:pt x="141" y="546"/>
                                              </a:lnTo>
                                              <a:lnTo>
                                                <a:pt x="141" y="546"/>
                                              </a:lnTo>
                                              <a:lnTo>
                                                <a:pt x="142" y="539"/>
                                              </a:lnTo>
                                              <a:lnTo>
                                                <a:pt x="142" y="539"/>
                                              </a:lnTo>
                                              <a:lnTo>
                                                <a:pt x="142" y="534"/>
                                              </a:lnTo>
                                              <a:lnTo>
                                                <a:pt x="142" y="532"/>
                                              </a:lnTo>
                                              <a:lnTo>
                                                <a:pt x="142" y="532"/>
                                              </a:lnTo>
                                              <a:lnTo>
                                                <a:pt x="142" y="531"/>
                                              </a:lnTo>
                                              <a:lnTo>
                                                <a:pt x="142" y="528"/>
                                              </a:lnTo>
                                              <a:lnTo>
                                                <a:pt x="140" y="527"/>
                                              </a:lnTo>
                                              <a:lnTo>
                                                <a:pt x="139" y="526"/>
                                              </a:lnTo>
                                              <a:lnTo>
                                                <a:pt x="138" y="526"/>
                                              </a:lnTo>
                                              <a:lnTo>
                                                <a:pt x="138" y="526"/>
                                              </a:lnTo>
                                              <a:lnTo>
                                                <a:pt x="140" y="521"/>
                                              </a:lnTo>
                                              <a:lnTo>
                                                <a:pt x="140" y="516"/>
                                              </a:lnTo>
                                              <a:lnTo>
                                                <a:pt x="141" y="507"/>
                                              </a:lnTo>
                                              <a:lnTo>
                                                <a:pt x="141" y="507"/>
                                              </a:lnTo>
                                              <a:lnTo>
                                                <a:pt x="144" y="497"/>
                                              </a:lnTo>
                                              <a:lnTo>
                                                <a:pt x="148" y="484"/>
                                              </a:lnTo>
                                              <a:lnTo>
                                                <a:pt x="153" y="467"/>
                                              </a:lnTo>
                                              <a:lnTo>
                                                <a:pt x="155" y="460"/>
                                              </a:lnTo>
                                              <a:lnTo>
                                                <a:pt x="157" y="453"/>
                                              </a:lnTo>
                                              <a:lnTo>
                                                <a:pt x="157" y="453"/>
                                              </a:lnTo>
                                              <a:lnTo>
                                                <a:pt x="159" y="453"/>
                                              </a:lnTo>
                                              <a:lnTo>
                                                <a:pt x="161" y="452"/>
                                              </a:lnTo>
                                              <a:lnTo>
                                                <a:pt x="162" y="450"/>
                                              </a:lnTo>
                                              <a:lnTo>
                                                <a:pt x="163" y="447"/>
                                              </a:lnTo>
                                              <a:lnTo>
                                                <a:pt x="163" y="447"/>
                                              </a:lnTo>
                                              <a:lnTo>
                                                <a:pt x="162" y="442"/>
                                              </a:lnTo>
                                              <a:lnTo>
                                                <a:pt x="162" y="441"/>
                                              </a:lnTo>
                                              <a:lnTo>
                                                <a:pt x="162" y="441"/>
                                              </a:lnTo>
                                              <a:lnTo>
                                                <a:pt x="162" y="439"/>
                                              </a:lnTo>
                                              <a:lnTo>
                                                <a:pt x="162" y="438"/>
                                              </a:lnTo>
                                              <a:lnTo>
                                                <a:pt x="162" y="435"/>
                                              </a:lnTo>
                                              <a:lnTo>
                                                <a:pt x="162" y="435"/>
                                              </a:lnTo>
                                              <a:lnTo>
                                                <a:pt x="162" y="433"/>
                                              </a:lnTo>
                                              <a:lnTo>
                                                <a:pt x="162" y="432"/>
                                              </a:lnTo>
                                              <a:lnTo>
                                                <a:pt x="161" y="431"/>
                                              </a:lnTo>
                                              <a:lnTo>
                                                <a:pt x="159" y="429"/>
                                              </a:lnTo>
                                              <a:lnTo>
                                                <a:pt x="159" y="429"/>
                                              </a:lnTo>
                                              <a:lnTo>
                                                <a:pt x="160" y="427"/>
                                              </a:lnTo>
                                              <a:lnTo>
                                                <a:pt x="161" y="424"/>
                                              </a:lnTo>
                                              <a:lnTo>
                                                <a:pt x="160" y="422"/>
                                              </a:lnTo>
                                              <a:lnTo>
                                                <a:pt x="161" y="421"/>
                                              </a:lnTo>
                                              <a:lnTo>
                                                <a:pt x="161" y="421"/>
                                              </a:lnTo>
                                              <a:lnTo>
                                                <a:pt x="161" y="419"/>
                                              </a:lnTo>
                                              <a:lnTo>
                                                <a:pt x="160" y="417"/>
                                              </a:lnTo>
                                              <a:lnTo>
                                                <a:pt x="159" y="415"/>
                                              </a:lnTo>
                                              <a:lnTo>
                                                <a:pt x="160" y="414"/>
                                              </a:lnTo>
                                              <a:lnTo>
                                                <a:pt x="160" y="414"/>
                                              </a:lnTo>
                                              <a:lnTo>
                                                <a:pt x="160" y="412"/>
                                              </a:lnTo>
                                              <a:lnTo>
                                                <a:pt x="160" y="409"/>
                                              </a:lnTo>
                                              <a:lnTo>
                                                <a:pt x="160" y="406"/>
                                              </a:lnTo>
                                              <a:lnTo>
                                                <a:pt x="161" y="404"/>
                                              </a:lnTo>
                                              <a:lnTo>
                                                <a:pt x="161" y="404"/>
                                              </a:lnTo>
                                              <a:lnTo>
                                                <a:pt x="161" y="402"/>
                                              </a:lnTo>
                                              <a:lnTo>
                                                <a:pt x="161" y="399"/>
                                              </a:lnTo>
                                              <a:lnTo>
                                                <a:pt x="160" y="396"/>
                                              </a:lnTo>
                                              <a:lnTo>
                                                <a:pt x="160" y="394"/>
                                              </a:lnTo>
                                              <a:lnTo>
                                                <a:pt x="160" y="394"/>
                                              </a:lnTo>
                                              <a:lnTo>
                                                <a:pt x="161" y="387"/>
                                              </a:lnTo>
                                              <a:lnTo>
                                                <a:pt x="162" y="378"/>
                                              </a:lnTo>
                                              <a:lnTo>
                                                <a:pt x="162" y="378"/>
                                              </a:lnTo>
                                              <a:lnTo>
                                                <a:pt x="163" y="375"/>
                                              </a:lnTo>
                                              <a:lnTo>
                                                <a:pt x="163" y="370"/>
                                              </a:lnTo>
                                              <a:lnTo>
                                                <a:pt x="163" y="364"/>
                                              </a:lnTo>
                                              <a:lnTo>
                                                <a:pt x="164" y="357"/>
                                              </a:lnTo>
                                              <a:lnTo>
                                                <a:pt x="164" y="357"/>
                                              </a:lnTo>
                                              <a:lnTo>
                                                <a:pt x="166" y="350"/>
                                              </a:lnTo>
                                              <a:lnTo>
                                                <a:pt x="167" y="345"/>
                                              </a:lnTo>
                                              <a:lnTo>
                                                <a:pt x="167" y="341"/>
                                              </a:lnTo>
                                              <a:lnTo>
                                                <a:pt x="167" y="337"/>
                                              </a:lnTo>
                                              <a:lnTo>
                                                <a:pt x="167" y="337"/>
                                              </a:lnTo>
                                              <a:lnTo>
                                                <a:pt x="167" y="333"/>
                                              </a:lnTo>
                                              <a:lnTo>
                                                <a:pt x="168" y="330"/>
                                              </a:lnTo>
                                              <a:lnTo>
                                                <a:pt x="168" y="328"/>
                                              </a:lnTo>
                                              <a:lnTo>
                                                <a:pt x="169" y="324"/>
                                              </a:lnTo>
                                              <a:lnTo>
                                                <a:pt x="169" y="324"/>
                                              </a:lnTo>
                                              <a:lnTo>
                                                <a:pt x="171" y="319"/>
                                              </a:lnTo>
                                              <a:lnTo>
                                                <a:pt x="171" y="313"/>
                                              </a:lnTo>
                                              <a:lnTo>
                                                <a:pt x="173" y="308"/>
                                              </a:lnTo>
                                              <a:lnTo>
                                                <a:pt x="174" y="305"/>
                                              </a:lnTo>
                                              <a:lnTo>
                                                <a:pt x="174" y="305"/>
                                              </a:lnTo>
                                              <a:lnTo>
                                                <a:pt x="174" y="303"/>
                                              </a:lnTo>
                                              <a:lnTo>
                                                <a:pt x="175" y="299"/>
                                              </a:lnTo>
                                              <a:lnTo>
                                                <a:pt x="176" y="288"/>
                                              </a:lnTo>
                                              <a:lnTo>
                                                <a:pt x="175" y="276"/>
                                              </a:lnTo>
                                              <a:lnTo>
                                                <a:pt x="174" y="272"/>
                                              </a:lnTo>
                                              <a:lnTo>
                                                <a:pt x="174" y="271"/>
                                              </a:lnTo>
                                              <a:lnTo>
                                                <a:pt x="174" y="271"/>
                                              </a:lnTo>
                                              <a:lnTo>
                                                <a:pt x="174" y="266"/>
                                              </a:lnTo>
                                              <a:lnTo>
                                                <a:pt x="174" y="266"/>
                                              </a:lnTo>
                                              <a:lnTo>
                                                <a:pt x="176" y="267"/>
                                              </a:lnTo>
                                              <a:lnTo>
                                                <a:pt x="179" y="268"/>
                                              </a:lnTo>
                                              <a:lnTo>
                                                <a:pt x="182" y="267"/>
                                              </a:lnTo>
                                              <a:lnTo>
                                                <a:pt x="186" y="266"/>
                                              </a:lnTo>
                                              <a:lnTo>
                                                <a:pt x="186" y="266"/>
                                              </a:lnTo>
                                              <a:lnTo>
                                                <a:pt x="188" y="266"/>
                                              </a:lnTo>
                                              <a:lnTo>
                                                <a:pt x="191" y="266"/>
                                              </a:lnTo>
                                              <a:lnTo>
                                                <a:pt x="192" y="266"/>
                                              </a:lnTo>
                                              <a:lnTo>
                                                <a:pt x="193" y="265"/>
                                              </a:lnTo>
                                              <a:lnTo>
                                                <a:pt x="194" y="264"/>
                                              </a:lnTo>
                                              <a:lnTo>
                                                <a:pt x="196" y="261"/>
                                              </a:lnTo>
                                              <a:lnTo>
                                                <a:pt x="196" y="261"/>
                                              </a:lnTo>
                                              <a:lnTo>
                                                <a:pt x="197" y="253"/>
                                              </a:lnTo>
                                              <a:lnTo>
                                                <a:pt x="198" y="242"/>
                                              </a:lnTo>
                                              <a:lnTo>
                                                <a:pt x="200" y="232"/>
                                              </a:lnTo>
                                              <a:lnTo>
                                                <a:pt x="200" y="227"/>
                                              </a:lnTo>
                                              <a:lnTo>
                                                <a:pt x="199" y="224"/>
                                              </a:lnTo>
                                              <a:lnTo>
                                                <a:pt x="199" y="224"/>
                                              </a:lnTo>
                                              <a:lnTo>
                                                <a:pt x="200" y="223"/>
                                              </a:lnTo>
                                              <a:lnTo>
                                                <a:pt x="201" y="220"/>
                                              </a:lnTo>
                                              <a:lnTo>
                                                <a:pt x="202" y="213"/>
                                              </a:lnTo>
                                              <a:lnTo>
                                                <a:pt x="203" y="206"/>
                                              </a:lnTo>
                                              <a:lnTo>
                                                <a:pt x="205" y="198"/>
                                              </a:lnTo>
                                              <a:lnTo>
                                                <a:pt x="205" y="198"/>
                                              </a:lnTo>
                                              <a:lnTo>
                                                <a:pt x="205" y="196"/>
                                              </a:lnTo>
                                              <a:lnTo>
                                                <a:pt x="204" y="192"/>
                                              </a:lnTo>
                                              <a:lnTo>
                                                <a:pt x="203" y="190"/>
                                              </a:lnTo>
                                              <a:lnTo>
                                                <a:pt x="201" y="186"/>
                                              </a:lnTo>
                                              <a:lnTo>
                                                <a:pt x="196" y="181"/>
                                              </a:lnTo>
                                              <a:lnTo>
                                                <a:pt x="190" y="176"/>
                                              </a:lnTo>
                                              <a:lnTo>
                                                <a:pt x="190" y="176"/>
                                              </a:lnTo>
                                              <a:lnTo>
                                                <a:pt x="185" y="149"/>
                                              </a:lnTo>
                                              <a:lnTo>
                                                <a:pt x="182" y="133"/>
                                              </a:lnTo>
                                              <a:lnTo>
                                                <a:pt x="179" y="119"/>
                                              </a:lnTo>
                                              <a:lnTo>
                                                <a:pt x="179" y="119"/>
                                              </a:lnTo>
                                              <a:lnTo>
                                                <a:pt x="179" y="112"/>
                                              </a:lnTo>
                                              <a:lnTo>
                                                <a:pt x="177" y="106"/>
                                              </a:lnTo>
                                              <a:lnTo>
                                                <a:pt x="176" y="101"/>
                                              </a:lnTo>
                                              <a:lnTo>
                                                <a:pt x="174" y="97"/>
                                              </a:lnTo>
                                              <a:lnTo>
                                                <a:pt x="172" y="94"/>
                                              </a:lnTo>
                                              <a:lnTo>
                                                <a:pt x="171" y="91"/>
                                              </a:lnTo>
                                              <a:lnTo>
                                                <a:pt x="169" y="88"/>
                                              </a:lnTo>
                                              <a:lnTo>
                                                <a:pt x="167" y="87"/>
                                              </a:lnTo>
                                              <a:lnTo>
                                                <a:pt x="167" y="87"/>
                                              </a:lnTo>
                                              <a:lnTo>
                                                <a:pt x="167" y="86"/>
                                              </a:lnTo>
                                              <a:lnTo>
                                                <a:pt x="167" y="85"/>
                                              </a:lnTo>
                                              <a:lnTo>
                                                <a:pt x="163" y="85"/>
                                              </a:lnTo>
                                              <a:lnTo>
                                                <a:pt x="160" y="84"/>
                                              </a:lnTo>
                                              <a:lnTo>
                                                <a:pt x="159" y="84"/>
                                              </a:lnTo>
                                              <a:lnTo>
                                                <a:pt x="159" y="85"/>
                                              </a:lnTo>
                                              <a:lnTo>
                                                <a:pt x="159" y="85"/>
                                              </a:lnTo>
                                              <a:lnTo>
                                                <a:pt x="157" y="84"/>
                                              </a:lnTo>
                                              <a:lnTo>
                                                <a:pt x="154" y="82"/>
                                              </a:lnTo>
                                              <a:lnTo>
                                                <a:pt x="152" y="80"/>
                                              </a:lnTo>
                                              <a:lnTo>
                                                <a:pt x="152" y="80"/>
                                              </a:lnTo>
                                              <a:lnTo>
                                                <a:pt x="152" y="80"/>
                                              </a:lnTo>
                                              <a:lnTo>
                                                <a:pt x="152" y="80"/>
                                              </a:lnTo>
                                              <a:close/>
                                            </a:path>
                                          </a:pathLst>
                                        </a:custGeom>
                                        <a:solidFill>
                                          <a:schemeClr val="tx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6"/>
                                      <wps:cNvSpPr>
                                        <a:spLocks noEditPoints="1"/>
                                      </wps:cNvSpPr>
                                      <wps:spPr bwMode="auto">
                                        <a:xfrm>
                                          <a:off x="311785" y="286385"/>
                                          <a:ext cx="88900" cy="375920"/>
                                        </a:xfrm>
                                        <a:custGeom>
                                          <a:avLst/>
                                          <a:gdLst>
                                            <a:gd name="T0" fmla="*/ 26 w 140"/>
                                            <a:gd name="T1" fmla="*/ 195 h 592"/>
                                            <a:gd name="T2" fmla="*/ 27 w 140"/>
                                            <a:gd name="T3" fmla="*/ 267 h 592"/>
                                            <a:gd name="T4" fmla="*/ 30 w 140"/>
                                            <a:gd name="T5" fmla="*/ 245 h 592"/>
                                            <a:gd name="T6" fmla="*/ 30 w 140"/>
                                            <a:gd name="T7" fmla="*/ 222 h 592"/>
                                            <a:gd name="T8" fmla="*/ 35 w 140"/>
                                            <a:gd name="T9" fmla="*/ 183 h 592"/>
                                            <a:gd name="T10" fmla="*/ 113 w 140"/>
                                            <a:gd name="T11" fmla="*/ 235 h 592"/>
                                            <a:gd name="T12" fmla="*/ 114 w 140"/>
                                            <a:gd name="T13" fmla="*/ 187 h 592"/>
                                            <a:gd name="T14" fmla="*/ 113 w 140"/>
                                            <a:gd name="T15" fmla="*/ 219 h 592"/>
                                            <a:gd name="T16" fmla="*/ 113 w 140"/>
                                            <a:gd name="T17" fmla="*/ 235 h 592"/>
                                            <a:gd name="T18" fmla="*/ 58 w 140"/>
                                            <a:gd name="T19" fmla="*/ 57 h 592"/>
                                            <a:gd name="T20" fmla="*/ 53 w 140"/>
                                            <a:gd name="T21" fmla="*/ 39 h 592"/>
                                            <a:gd name="T22" fmla="*/ 57 w 140"/>
                                            <a:gd name="T23" fmla="*/ 11 h 592"/>
                                            <a:gd name="T24" fmla="*/ 67 w 140"/>
                                            <a:gd name="T25" fmla="*/ 0 h 592"/>
                                            <a:gd name="T26" fmla="*/ 82 w 140"/>
                                            <a:gd name="T27" fmla="*/ 0 h 592"/>
                                            <a:gd name="T28" fmla="*/ 88 w 140"/>
                                            <a:gd name="T29" fmla="*/ 7 h 592"/>
                                            <a:gd name="T30" fmla="*/ 93 w 140"/>
                                            <a:gd name="T31" fmla="*/ 40 h 592"/>
                                            <a:gd name="T32" fmla="*/ 92 w 140"/>
                                            <a:gd name="T33" fmla="*/ 54 h 592"/>
                                            <a:gd name="T34" fmla="*/ 88 w 140"/>
                                            <a:gd name="T35" fmla="*/ 80 h 592"/>
                                            <a:gd name="T36" fmla="*/ 125 w 140"/>
                                            <a:gd name="T37" fmla="*/ 107 h 592"/>
                                            <a:gd name="T38" fmla="*/ 137 w 140"/>
                                            <a:gd name="T39" fmla="*/ 165 h 592"/>
                                            <a:gd name="T40" fmla="*/ 133 w 140"/>
                                            <a:gd name="T41" fmla="*/ 241 h 592"/>
                                            <a:gd name="T42" fmla="*/ 113 w 140"/>
                                            <a:gd name="T43" fmla="*/ 291 h 592"/>
                                            <a:gd name="T44" fmla="*/ 109 w 140"/>
                                            <a:gd name="T45" fmla="*/ 319 h 592"/>
                                            <a:gd name="T46" fmla="*/ 96 w 140"/>
                                            <a:gd name="T47" fmla="*/ 380 h 592"/>
                                            <a:gd name="T48" fmla="*/ 90 w 140"/>
                                            <a:gd name="T49" fmla="*/ 401 h 592"/>
                                            <a:gd name="T50" fmla="*/ 87 w 140"/>
                                            <a:gd name="T51" fmla="*/ 416 h 592"/>
                                            <a:gd name="T52" fmla="*/ 84 w 140"/>
                                            <a:gd name="T53" fmla="*/ 423 h 592"/>
                                            <a:gd name="T54" fmla="*/ 77 w 140"/>
                                            <a:gd name="T55" fmla="*/ 434 h 592"/>
                                            <a:gd name="T56" fmla="*/ 74 w 140"/>
                                            <a:gd name="T57" fmla="*/ 453 h 592"/>
                                            <a:gd name="T58" fmla="*/ 79 w 140"/>
                                            <a:gd name="T59" fmla="*/ 493 h 592"/>
                                            <a:gd name="T60" fmla="*/ 83 w 140"/>
                                            <a:gd name="T61" fmla="*/ 533 h 592"/>
                                            <a:gd name="T62" fmla="*/ 86 w 140"/>
                                            <a:gd name="T63" fmla="*/ 551 h 592"/>
                                            <a:gd name="T64" fmla="*/ 82 w 140"/>
                                            <a:gd name="T65" fmla="*/ 590 h 592"/>
                                            <a:gd name="T66" fmla="*/ 52 w 140"/>
                                            <a:gd name="T67" fmla="*/ 583 h 592"/>
                                            <a:gd name="T68" fmla="*/ 52 w 140"/>
                                            <a:gd name="T69" fmla="*/ 567 h 592"/>
                                            <a:gd name="T70" fmla="*/ 58 w 140"/>
                                            <a:gd name="T71" fmla="*/ 551 h 592"/>
                                            <a:gd name="T72" fmla="*/ 53 w 140"/>
                                            <a:gd name="T73" fmla="*/ 534 h 592"/>
                                            <a:gd name="T74" fmla="*/ 52 w 140"/>
                                            <a:gd name="T75" fmla="*/ 505 h 592"/>
                                            <a:gd name="T76" fmla="*/ 46 w 140"/>
                                            <a:gd name="T77" fmla="*/ 498 h 592"/>
                                            <a:gd name="T78" fmla="*/ 43 w 140"/>
                                            <a:gd name="T79" fmla="*/ 507 h 592"/>
                                            <a:gd name="T80" fmla="*/ 35 w 140"/>
                                            <a:gd name="T81" fmla="*/ 522 h 592"/>
                                            <a:gd name="T82" fmla="*/ 27 w 140"/>
                                            <a:gd name="T83" fmla="*/ 544 h 592"/>
                                            <a:gd name="T84" fmla="*/ 21 w 140"/>
                                            <a:gd name="T85" fmla="*/ 576 h 592"/>
                                            <a:gd name="T86" fmla="*/ 6 w 140"/>
                                            <a:gd name="T87" fmla="*/ 586 h 592"/>
                                            <a:gd name="T88" fmla="*/ 1 w 140"/>
                                            <a:gd name="T89" fmla="*/ 550 h 592"/>
                                            <a:gd name="T90" fmla="*/ 0 w 140"/>
                                            <a:gd name="T91" fmla="*/ 516 h 592"/>
                                            <a:gd name="T92" fmla="*/ 13 w 140"/>
                                            <a:gd name="T93" fmla="*/ 492 h 592"/>
                                            <a:gd name="T94" fmla="*/ 22 w 140"/>
                                            <a:gd name="T95" fmla="*/ 484 h 592"/>
                                            <a:gd name="T96" fmla="*/ 24 w 140"/>
                                            <a:gd name="T97" fmla="*/ 475 h 592"/>
                                            <a:gd name="T98" fmla="*/ 40 w 140"/>
                                            <a:gd name="T99" fmla="*/ 431 h 592"/>
                                            <a:gd name="T100" fmla="*/ 40 w 140"/>
                                            <a:gd name="T101" fmla="*/ 420 h 592"/>
                                            <a:gd name="T102" fmla="*/ 35 w 140"/>
                                            <a:gd name="T103" fmla="*/ 373 h 592"/>
                                            <a:gd name="T104" fmla="*/ 24 w 140"/>
                                            <a:gd name="T105" fmla="*/ 307 h 592"/>
                                            <a:gd name="T106" fmla="*/ 15 w 140"/>
                                            <a:gd name="T107" fmla="*/ 277 h 592"/>
                                            <a:gd name="T108" fmla="*/ 5 w 140"/>
                                            <a:gd name="T109" fmla="*/ 206 h 592"/>
                                            <a:gd name="T110" fmla="*/ 11 w 140"/>
                                            <a:gd name="T111" fmla="*/ 145 h 592"/>
                                            <a:gd name="T112" fmla="*/ 19 w 140"/>
                                            <a:gd name="T113" fmla="*/ 109 h 592"/>
                                            <a:gd name="T114" fmla="*/ 54 w 140"/>
                                            <a:gd name="T115" fmla="*/ 80 h 5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40" h="592">
                                              <a:moveTo>
                                                <a:pt x="33" y="171"/>
                                              </a:moveTo>
                                              <a:lnTo>
                                                <a:pt x="33" y="171"/>
                                              </a:lnTo>
                                              <a:lnTo>
                                                <a:pt x="32" y="172"/>
                                              </a:lnTo>
                                              <a:lnTo>
                                                <a:pt x="32" y="172"/>
                                              </a:lnTo>
                                              <a:lnTo>
                                                <a:pt x="32" y="172"/>
                                              </a:lnTo>
                                              <a:lnTo>
                                                <a:pt x="30" y="182"/>
                                              </a:lnTo>
                                              <a:lnTo>
                                                <a:pt x="27" y="188"/>
                                              </a:lnTo>
                                              <a:lnTo>
                                                <a:pt x="26" y="195"/>
                                              </a:lnTo>
                                              <a:lnTo>
                                                <a:pt x="26" y="195"/>
                                              </a:lnTo>
                                              <a:lnTo>
                                                <a:pt x="26" y="199"/>
                                              </a:lnTo>
                                              <a:lnTo>
                                                <a:pt x="26" y="203"/>
                                              </a:lnTo>
                                              <a:lnTo>
                                                <a:pt x="26" y="215"/>
                                              </a:lnTo>
                                              <a:lnTo>
                                                <a:pt x="27" y="228"/>
                                              </a:lnTo>
                                              <a:lnTo>
                                                <a:pt x="27" y="239"/>
                                              </a:lnTo>
                                              <a:lnTo>
                                                <a:pt x="27" y="239"/>
                                              </a:lnTo>
                                              <a:lnTo>
                                                <a:pt x="27" y="257"/>
                                              </a:lnTo>
                                              <a:lnTo>
                                                <a:pt x="27" y="267"/>
                                              </a:lnTo>
                                              <a:lnTo>
                                                <a:pt x="27" y="267"/>
                                              </a:lnTo>
                                              <a:lnTo>
                                                <a:pt x="28" y="262"/>
                                              </a:lnTo>
                                              <a:lnTo>
                                                <a:pt x="29" y="259"/>
                                              </a:lnTo>
                                              <a:lnTo>
                                                <a:pt x="29" y="257"/>
                                              </a:lnTo>
                                              <a:lnTo>
                                                <a:pt x="30" y="254"/>
                                              </a:lnTo>
                                              <a:lnTo>
                                                <a:pt x="30" y="254"/>
                                              </a:lnTo>
                                              <a:lnTo>
                                                <a:pt x="30" y="252"/>
                                              </a:lnTo>
                                              <a:lnTo>
                                                <a:pt x="30" y="250"/>
                                              </a:lnTo>
                                              <a:lnTo>
                                                <a:pt x="30" y="248"/>
                                              </a:lnTo>
                                              <a:lnTo>
                                                <a:pt x="30" y="245"/>
                                              </a:lnTo>
                                              <a:lnTo>
                                                <a:pt x="30" y="245"/>
                                              </a:lnTo>
                                              <a:lnTo>
                                                <a:pt x="30" y="244"/>
                                              </a:lnTo>
                                              <a:lnTo>
                                                <a:pt x="31" y="243"/>
                                              </a:lnTo>
                                              <a:lnTo>
                                                <a:pt x="30" y="239"/>
                                              </a:lnTo>
                                              <a:lnTo>
                                                <a:pt x="30" y="236"/>
                                              </a:lnTo>
                                              <a:lnTo>
                                                <a:pt x="30" y="232"/>
                                              </a:lnTo>
                                              <a:lnTo>
                                                <a:pt x="30" y="232"/>
                                              </a:lnTo>
                                              <a:lnTo>
                                                <a:pt x="30" y="227"/>
                                              </a:lnTo>
                                              <a:lnTo>
                                                <a:pt x="30" y="222"/>
                                              </a:lnTo>
                                              <a:lnTo>
                                                <a:pt x="30" y="215"/>
                                              </a:lnTo>
                                              <a:lnTo>
                                                <a:pt x="31" y="212"/>
                                              </a:lnTo>
                                              <a:lnTo>
                                                <a:pt x="31" y="209"/>
                                              </a:lnTo>
                                              <a:lnTo>
                                                <a:pt x="31" y="209"/>
                                              </a:lnTo>
                                              <a:lnTo>
                                                <a:pt x="32" y="206"/>
                                              </a:lnTo>
                                              <a:lnTo>
                                                <a:pt x="33" y="202"/>
                                              </a:lnTo>
                                              <a:lnTo>
                                                <a:pt x="35" y="195"/>
                                              </a:lnTo>
                                              <a:lnTo>
                                                <a:pt x="35" y="187"/>
                                              </a:lnTo>
                                              <a:lnTo>
                                                <a:pt x="35" y="183"/>
                                              </a:lnTo>
                                              <a:lnTo>
                                                <a:pt x="34" y="182"/>
                                              </a:lnTo>
                                              <a:lnTo>
                                                <a:pt x="34" y="182"/>
                                              </a:lnTo>
                                              <a:lnTo>
                                                <a:pt x="33" y="178"/>
                                              </a:lnTo>
                                              <a:lnTo>
                                                <a:pt x="33" y="174"/>
                                              </a:lnTo>
                                              <a:lnTo>
                                                <a:pt x="33" y="171"/>
                                              </a:lnTo>
                                              <a:lnTo>
                                                <a:pt x="33" y="171"/>
                                              </a:lnTo>
                                              <a:lnTo>
                                                <a:pt x="33" y="171"/>
                                              </a:lnTo>
                                              <a:lnTo>
                                                <a:pt x="33" y="171"/>
                                              </a:lnTo>
                                              <a:close/>
                                              <a:moveTo>
                                                <a:pt x="113" y="235"/>
                                              </a:moveTo>
                                              <a:lnTo>
                                                <a:pt x="113" y="235"/>
                                              </a:lnTo>
                                              <a:lnTo>
                                                <a:pt x="117" y="223"/>
                                              </a:lnTo>
                                              <a:lnTo>
                                                <a:pt x="120" y="209"/>
                                              </a:lnTo>
                                              <a:lnTo>
                                                <a:pt x="120" y="209"/>
                                              </a:lnTo>
                                              <a:lnTo>
                                                <a:pt x="120" y="206"/>
                                              </a:lnTo>
                                              <a:lnTo>
                                                <a:pt x="120" y="202"/>
                                              </a:lnTo>
                                              <a:lnTo>
                                                <a:pt x="118" y="197"/>
                                              </a:lnTo>
                                              <a:lnTo>
                                                <a:pt x="115" y="191"/>
                                              </a:lnTo>
                                              <a:lnTo>
                                                <a:pt x="114" y="187"/>
                                              </a:lnTo>
                                              <a:lnTo>
                                                <a:pt x="114" y="187"/>
                                              </a:lnTo>
                                              <a:lnTo>
                                                <a:pt x="114" y="192"/>
                                              </a:lnTo>
                                              <a:lnTo>
                                                <a:pt x="114" y="197"/>
                                              </a:lnTo>
                                              <a:lnTo>
                                                <a:pt x="114" y="200"/>
                                              </a:lnTo>
                                              <a:lnTo>
                                                <a:pt x="114" y="203"/>
                                              </a:lnTo>
                                              <a:lnTo>
                                                <a:pt x="114" y="203"/>
                                              </a:lnTo>
                                              <a:lnTo>
                                                <a:pt x="114" y="207"/>
                                              </a:lnTo>
                                              <a:lnTo>
                                                <a:pt x="113" y="213"/>
                                              </a:lnTo>
                                              <a:lnTo>
                                                <a:pt x="113" y="219"/>
                                              </a:lnTo>
                                              <a:lnTo>
                                                <a:pt x="113" y="224"/>
                                              </a:lnTo>
                                              <a:lnTo>
                                                <a:pt x="113" y="224"/>
                                              </a:lnTo>
                                              <a:lnTo>
                                                <a:pt x="113" y="226"/>
                                              </a:lnTo>
                                              <a:lnTo>
                                                <a:pt x="113" y="229"/>
                                              </a:lnTo>
                                              <a:lnTo>
                                                <a:pt x="113" y="232"/>
                                              </a:lnTo>
                                              <a:lnTo>
                                                <a:pt x="113" y="235"/>
                                              </a:lnTo>
                                              <a:lnTo>
                                                <a:pt x="113" y="235"/>
                                              </a:lnTo>
                                              <a:lnTo>
                                                <a:pt x="113" y="235"/>
                                              </a:lnTo>
                                              <a:lnTo>
                                                <a:pt x="113" y="235"/>
                                              </a:lnTo>
                                              <a:close/>
                                              <a:moveTo>
                                                <a:pt x="59" y="78"/>
                                              </a:moveTo>
                                              <a:lnTo>
                                                <a:pt x="59" y="78"/>
                                              </a:lnTo>
                                              <a:lnTo>
                                                <a:pt x="59" y="76"/>
                                              </a:lnTo>
                                              <a:lnTo>
                                                <a:pt x="59" y="73"/>
                                              </a:lnTo>
                                              <a:lnTo>
                                                <a:pt x="59" y="67"/>
                                              </a:lnTo>
                                              <a:lnTo>
                                                <a:pt x="59" y="58"/>
                                              </a:lnTo>
                                              <a:lnTo>
                                                <a:pt x="59" y="58"/>
                                              </a:lnTo>
                                              <a:lnTo>
                                                <a:pt x="58" y="58"/>
                                              </a:lnTo>
                                              <a:lnTo>
                                                <a:pt x="58" y="57"/>
                                              </a:lnTo>
                                              <a:lnTo>
                                                <a:pt x="57" y="54"/>
                                              </a:lnTo>
                                              <a:lnTo>
                                                <a:pt x="56" y="51"/>
                                              </a:lnTo>
                                              <a:lnTo>
                                                <a:pt x="54" y="47"/>
                                              </a:lnTo>
                                              <a:lnTo>
                                                <a:pt x="54" y="47"/>
                                              </a:lnTo>
                                              <a:lnTo>
                                                <a:pt x="52" y="44"/>
                                              </a:lnTo>
                                              <a:lnTo>
                                                <a:pt x="52" y="41"/>
                                              </a:lnTo>
                                              <a:lnTo>
                                                <a:pt x="52" y="40"/>
                                              </a:lnTo>
                                              <a:lnTo>
                                                <a:pt x="52" y="40"/>
                                              </a:lnTo>
                                              <a:lnTo>
                                                <a:pt x="53" y="39"/>
                                              </a:lnTo>
                                              <a:lnTo>
                                                <a:pt x="54" y="39"/>
                                              </a:lnTo>
                                              <a:lnTo>
                                                <a:pt x="54" y="39"/>
                                              </a:lnTo>
                                              <a:lnTo>
                                                <a:pt x="53" y="36"/>
                                              </a:lnTo>
                                              <a:lnTo>
                                                <a:pt x="52" y="31"/>
                                              </a:lnTo>
                                              <a:lnTo>
                                                <a:pt x="52" y="26"/>
                                              </a:lnTo>
                                              <a:lnTo>
                                                <a:pt x="53" y="22"/>
                                              </a:lnTo>
                                              <a:lnTo>
                                                <a:pt x="53" y="22"/>
                                              </a:lnTo>
                                              <a:lnTo>
                                                <a:pt x="54" y="16"/>
                                              </a:lnTo>
                                              <a:lnTo>
                                                <a:pt x="57" y="11"/>
                                              </a:lnTo>
                                              <a:lnTo>
                                                <a:pt x="60" y="6"/>
                                              </a:lnTo>
                                              <a:lnTo>
                                                <a:pt x="61" y="5"/>
                                              </a:lnTo>
                                              <a:lnTo>
                                                <a:pt x="62" y="5"/>
                                              </a:lnTo>
                                              <a:lnTo>
                                                <a:pt x="62" y="5"/>
                                              </a:lnTo>
                                              <a:lnTo>
                                                <a:pt x="65" y="3"/>
                                              </a:lnTo>
                                              <a:lnTo>
                                                <a:pt x="66" y="2"/>
                                              </a:lnTo>
                                              <a:lnTo>
                                                <a:pt x="67" y="1"/>
                                              </a:lnTo>
                                              <a:lnTo>
                                                <a:pt x="67" y="0"/>
                                              </a:lnTo>
                                              <a:lnTo>
                                                <a:pt x="67" y="0"/>
                                              </a:lnTo>
                                              <a:lnTo>
                                                <a:pt x="69" y="0"/>
                                              </a:lnTo>
                                              <a:lnTo>
                                                <a:pt x="73" y="0"/>
                                              </a:lnTo>
                                              <a:lnTo>
                                                <a:pt x="76" y="0"/>
                                              </a:lnTo>
                                              <a:lnTo>
                                                <a:pt x="78" y="2"/>
                                              </a:lnTo>
                                              <a:lnTo>
                                                <a:pt x="78" y="2"/>
                                              </a:lnTo>
                                              <a:lnTo>
                                                <a:pt x="79" y="0"/>
                                              </a:lnTo>
                                              <a:lnTo>
                                                <a:pt x="80" y="0"/>
                                              </a:lnTo>
                                              <a:lnTo>
                                                <a:pt x="82" y="0"/>
                                              </a:lnTo>
                                              <a:lnTo>
                                                <a:pt x="82" y="0"/>
                                              </a:lnTo>
                                              <a:lnTo>
                                                <a:pt x="81" y="1"/>
                                              </a:lnTo>
                                              <a:lnTo>
                                                <a:pt x="80" y="2"/>
                                              </a:lnTo>
                                              <a:lnTo>
                                                <a:pt x="79" y="2"/>
                                              </a:lnTo>
                                              <a:lnTo>
                                                <a:pt x="79" y="2"/>
                                              </a:lnTo>
                                              <a:lnTo>
                                                <a:pt x="81" y="2"/>
                                              </a:lnTo>
                                              <a:lnTo>
                                                <a:pt x="82" y="2"/>
                                              </a:lnTo>
                                              <a:lnTo>
                                                <a:pt x="84" y="3"/>
                                              </a:lnTo>
                                              <a:lnTo>
                                                <a:pt x="87" y="5"/>
                                              </a:lnTo>
                                              <a:lnTo>
                                                <a:pt x="88" y="7"/>
                                              </a:lnTo>
                                              <a:lnTo>
                                                <a:pt x="88" y="7"/>
                                              </a:lnTo>
                                              <a:lnTo>
                                                <a:pt x="91" y="11"/>
                                              </a:lnTo>
                                              <a:lnTo>
                                                <a:pt x="92" y="16"/>
                                              </a:lnTo>
                                              <a:lnTo>
                                                <a:pt x="93" y="22"/>
                                              </a:lnTo>
                                              <a:lnTo>
                                                <a:pt x="94" y="24"/>
                                              </a:lnTo>
                                              <a:lnTo>
                                                <a:pt x="94" y="26"/>
                                              </a:lnTo>
                                              <a:lnTo>
                                                <a:pt x="94" y="26"/>
                                              </a:lnTo>
                                              <a:lnTo>
                                                <a:pt x="93" y="34"/>
                                              </a:lnTo>
                                              <a:lnTo>
                                                <a:pt x="93" y="40"/>
                                              </a:lnTo>
                                              <a:lnTo>
                                                <a:pt x="93" y="40"/>
                                              </a:lnTo>
                                              <a:lnTo>
                                                <a:pt x="94" y="40"/>
                                              </a:lnTo>
                                              <a:lnTo>
                                                <a:pt x="95" y="40"/>
                                              </a:lnTo>
                                              <a:lnTo>
                                                <a:pt x="96" y="40"/>
                                              </a:lnTo>
                                              <a:lnTo>
                                                <a:pt x="96" y="41"/>
                                              </a:lnTo>
                                              <a:lnTo>
                                                <a:pt x="96" y="42"/>
                                              </a:lnTo>
                                              <a:lnTo>
                                                <a:pt x="95" y="47"/>
                                              </a:lnTo>
                                              <a:lnTo>
                                                <a:pt x="95" y="47"/>
                                              </a:lnTo>
                                              <a:lnTo>
                                                <a:pt x="92" y="54"/>
                                              </a:lnTo>
                                              <a:lnTo>
                                                <a:pt x="91" y="57"/>
                                              </a:lnTo>
                                              <a:lnTo>
                                                <a:pt x="91" y="57"/>
                                              </a:lnTo>
                                              <a:lnTo>
                                                <a:pt x="89" y="57"/>
                                              </a:lnTo>
                                              <a:lnTo>
                                                <a:pt x="89" y="57"/>
                                              </a:lnTo>
                                              <a:lnTo>
                                                <a:pt x="88" y="62"/>
                                              </a:lnTo>
                                              <a:lnTo>
                                                <a:pt x="88" y="68"/>
                                              </a:lnTo>
                                              <a:lnTo>
                                                <a:pt x="88" y="75"/>
                                              </a:lnTo>
                                              <a:lnTo>
                                                <a:pt x="88" y="80"/>
                                              </a:lnTo>
                                              <a:lnTo>
                                                <a:pt x="88" y="80"/>
                                              </a:lnTo>
                                              <a:lnTo>
                                                <a:pt x="93" y="83"/>
                                              </a:lnTo>
                                              <a:lnTo>
                                                <a:pt x="98" y="86"/>
                                              </a:lnTo>
                                              <a:lnTo>
                                                <a:pt x="102" y="89"/>
                                              </a:lnTo>
                                              <a:lnTo>
                                                <a:pt x="102" y="89"/>
                                              </a:lnTo>
                                              <a:lnTo>
                                                <a:pt x="108" y="92"/>
                                              </a:lnTo>
                                              <a:lnTo>
                                                <a:pt x="114" y="97"/>
                                              </a:lnTo>
                                              <a:lnTo>
                                                <a:pt x="120" y="102"/>
                                              </a:lnTo>
                                              <a:lnTo>
                                                <a:pt x="123" y="104"/>
                                              </a:lnTo>
                                              <a:lnTo>
                                                <a:pt x="125" y="107"/>
                                              </a:lnTo>
                                              <a:lnTo>
                                                <a:pt x="125" y="107"/>
                                              </a:lnTo>
                                              <a:lnTo>
                                                <a:pt x="128" y="115"/>
                                              </a:lnTo>
                                              <a:lnTo>
                                                <a:pt x="130" y="122"/>
                                              </a:lnTo>
                                              <a:lnTo>
                                                <a:pt x="133" y="132"/>
                                              </a:lnTo>
                                              <a:lnTo>
                                                <a:pt x="134" y="141"/>
                                              </a:lnTo>
                                              <a:lnTo>
                                                <a:pt x="134" y="141"/>
                                              </a:lnTo>
                                              <a:lnTo>
                                                <a:pt x="135" y="145"/>
                                              </a:lnTo>
                                              <a:lnTo>
                                                <a:pt x="136" y="150"/>
                                              </a:lnTo>
                                              <a:lnTo>
                                                <a:pt x="137" y="165"/>
                                              </a:lnTo>
                                              <a:lnTo>
                                                <a:pt x="137" y="165"/>
                                              </a:lnTo>
                                              <a:lnTo>
                                                <a:pt x="139" y="176"/>
                                              </a:lnTo>
                                              <a:lnTo>
                                                <a:pt x="140" y="191"/>
                                              </a:lnTo>
                                              <a:lnTo>
                                                <a:pt x="140" y="210"/>
                                              </a:lnTo>
                                              <a:lnTo>
                                                <a:pt x="140" y="210"/>
                                              </a:lnTo>
                                              <a:lnTo>
                                                <a:pt x="140" y="215"/>
                                              </a:lnTo>
                                              <a:lnTo>
                                                <a:pt x="138" y="223"/>
                                              </a:lnTo>
                                              <a:lnTo>
                                                <a:pt x="136" y="231"/>
                                              </a:lnTo>
                                              <a:lnTo>
                                                <a:pt x="133" y="241"/>
                                              </a:lnTo>
                                              <a:lnTo>
                                                <a:pt x="133" y="241"/>
                                              </a:lnTo>
                                              <a:lnTo>
                                                <a:pt x="123" y="267"/>
                                              </a:lnTo>
                                              <a:lnTo>
                                                <a:pt x="118" y="279"/>
                                              </a:lnTo>
                                              <a:lnTo>
                                                <a:pt x="115" y="283"/>
                                              </a:lnTo>
                                              <a:lnTo>
                                                <a:pt x="115" y="283"/>
                                              </a:lnTo>
                                              <a:lnTo>
                                                <a:pt x="115" y="285"/>
                                              </a:lnTo>
                                              <a:lnTo>
                                                <a:pt x="115" y="287"/>
                                              </a:lnTo>
                                              <a:lnTo>
                                                <a:pt x="114" y="289"/>
                                              </a:lnTo>
                                              <a:lnTo>
                                                <a:pt x="113" y="291"/>
                                              </a:lnTo>
                                              <a:lnTo>
                                                <a:pt x="113" y="291"/>
                                              </a:lnTo>
                                              <a:lnTo>
                                                <a:pt x="112" y="294"/>
                                              </a:lnTo>
                                              <a:lnTo>
                                                <a:pt x="111" y="299"/>
                                              </a:lnTo>
                                              <a:lnTo>
                                                <a:pt x="109" y="309"/>
                                              </a:lnTo>
                                              <a:lnTo>
                                                <a:pt x="109" y="309"/>
                                              </a:lnTo>
                                              <a:lnTo>
                                                <a:pt x="110" y="309"/>
                                              </a:lnTo>
                                              <a:lnTo>
                                                <a:pt x="110" y="311"/>
                                              </a:lnTo>
                                              <a:lnTo>
                                                <a:pt x="109" y="319"/>
                                              </a:lnTo>
                                              <a:lnTo>
                                                <a:pt x="109" y="319"/>
                                              </a:lnTo>
                                              <a:lnTo>
                                                <a:pt x="108" y="325"/>
                                              </a:lnTo>
                                              <a:lnTo>
                                                <a:pt x="108" y="333"/>
                                              </a:lnTo>
                                              <a:lnTo>
                                                <a:pt x="106" y="340"/>
                                              </a:lnTo>
                                              <a:lnTo>
                                                <a:pt x="103" y="349"/>
                                              </a:lnTo>
                                              <a:lnTo>
                                                <a:pt x="103" y="349"/>
                                              </a:lnTo>
                                              <a:lnTo>
                                                <a:pt x="99" y="365"/>
                                              </a:lnTo>
                                              <a:lnTo>
                                                <a:pt x="97" y="373"/>
                                              </a:lnTo>
                                              <a:lnTo>
                                                <a:pt x="96" y="380"/>
                                              </a:lnTo>
                                              <a:lnTo>
                                                <a:pt x="96" y="380"/>
                                              </a:lnTo>
                                              <a:lnTo>
                                                <a:pt x="95" y="385"/>
                                              </a:lnTo>
                                              <a:lnTo>
                                                <a:pt x="93" y="388"/>
                                              </a:lnTo>
                                              <a:lnTo>
                                                <a:pt x="92" y="391"/>
                                              </a:lnTo>
                                              <a:lnTo>
                                                <a:pt x="92" y="393"/>
                                              </a:lnTo>
                                              <a:lnTo>
                                                <a:pt x="92" y="393"/>
                                              </a:lnTo>
                                              <a:lnTo>
                                                <a:pt x="91" y="396"/>
                                              </a:lnTo>
                                              <a:lnTo>
                                                <a:pt x="91" y="398"/>
                                              </a:lnTo>
                                              <a:lnTo>
                                                <a:pt x="91" y="400"/>
                                              </a:lnTo>
                                              <a:lnTo>
                                                <a:pt x="90" y="401"/>
                                              </a:lnTo>
                                              <a:lnTo>
                                                <a:pt x="90" y="401"/>
                                              </a:lnTo>
                                              <a:lnTo>
                                                <a:pt x="90" y="403"/>
                                              </a:lnTo>
                                              <a:lnTo>
                                                <a:pt x="89" y="404"/>
                                              </a:lnTo>
                                              <a:lnTo>
                                                <a:pt x="88" y="406"/>
                                              </a:lnTo>
                                              <a:lnTo>
                                                <a:pt x="88" y="408"/>
                                              </a:lnTo>
                                              <a:lnTo>
                                                <a:pt x="88" y="408"/>
                                              </a:lnTo>
                                              <a:lnTo>
                                                <a:pt x="88" y="411"/>
                                              </a:lnTo>
                                              <a:lnTo>
                                                <a:pt x="88" y="414"/>
                                              </a:lnTo>
                                              <a:lnTo>
                                                <a:pt x="87" y="416"/>
                                              </a:lnTo>
                                              <a:lnTo>
                                                <a:pt x="86" y="417"/>
                                              </a:lnTo>
                                              <a:lnTo>
                                                <a:pt x="86" y="417"/>
                                              </a:lnTo>
                                              <a:lnTo>
                                                <a:pt x="86" y="418"/>
                                              </a:lnTo>
                                              <a:lnTo>
                                                <a:pt x="86" y="418"/>
                                              </a:lnTo>
                                              <a:lnTo>
                                                <a:pt x="86" y="420"/>
                                              </a:lnTo>
                                              <a:lnTo>
                                                <a:pt x="84" y="421"/>
                                              </a:lnTo>
                                              <a:lnTo>
                                                <a:pt x="84" y="421"/>
                                              </a:lnTo>
                                              <a:lnTo>
                                                <a:pt x="84" y="423"/>
                                              </a:lnTo>
                                              <a:lnTo>
                                                <a:pt x="84" y="423"/>
                                              </a:lnTo>
                                              <a:lnTo>
                                                <a:pt x="82" y="423"/>
                                              </a:lnTo>
                                              <a:lnTo>
                                                <a:pt x="81" y="425"/>
                                              </a:lnTo>
                                              <a:lnTo>
                                                <a:pt x="80" y="426"/>
                                              </a:lnTo>
                                              <a:lnTo>
                                                <a:pt x="80" y="427"/>
                                              </a:lnTo>
                                              <a:lnTo>
                                                <a:pt x="80" y="427"/>
                                              </a:lnTo>
                                              <a:lnTo>
                                                <a:pt x="80" y="429"/>
                                              </a:lnTo>
                                              <a:lnTo>
                                                <a:pt x="79" y="431"/>
                                              </a:lnTo>
                                              <a:lnTo>
                                                <a:pt x="78" y="432"/>
                                              </a:lnTo>
                                              <a:lnTo>
                                                <a:pt x="77" y="434"/>
                                              </a:lnTo>
                                              <a:lnTo>
                                                <a:pt x="77" y="434"/>
                                              </a:lnTo>
                                              <a:lnTo>
                                                <a:pt x="76" y="438"/>
                                              </a:lnTo>
                                              <a:lnTo>
                                                <a:pt x="74" y="440"/>
                                              </a:lnTo>
                                              <a:lnTo>
                                                <a:pt x="73" y="443"/>
                                              </a:lnTo>
                                              <a:lnTo>
                                                <a:pt x="73" y="443"/>
                                              </a:lnTo>
                                              <a:lnTo>
                                                <a:pt x="73" y="447"/>
                                              </a:lnTo>
                                              <a:lnTo>
                                                <a:pt x="74" y="449"/>
                                              </a:lnTo>
                                              <a:lnTo>
                                                <a:pt x="74" y="451"/>
                                              </a:lnTo>
                                              <a:lnTo>
                                                <a:pt x="74" y="453"/>
                                              </a:lnTo>
                                              <a:lnTo>
                                                <a:pt x="74" y="453"/>
                                              </a:lnTo>
                                              <a:lnTo>
                                                <a:pt x="73" y="455"/>
                                              </a:lnTo>
                                              <a:lnTo>
                                                <a:pt x="74" y="455"/>
                                              </a:lnTo>
                                              <a:lnTo>
                                                <a:pt x="74" y="456"/>
                                              </a:lnTo>
                                              <a:lnTo>
                                                <a:pt x="74" y="460"/>
                                              </a:lnTo>
                                              <a:lnTo>
                                                <a:pt x="74" y="460"/>
                                              </a:lnTo>
                                              <a:lnTo>
                                                <a:pt x="75" y="466"/>
                                              </a:lnTo>
                                              <a:lnTo>
                                                <a:pt x="76" y="474"/>
                                              </a:lnTo>
                                              <a:lnTo>
                                                <a:pt x="79" y="493"/>
                                              </a:lnTo>
                                              <a:lnTo>
                                                <a:pt x="79" y="493"/>
                                              </a:lnTo>
                                              <a:lnTo>
                                                <a:pt x="80" y="501"/>
                                              </a:lnTo>
                                              <a:lnTo>
                                                <a:pt x="81" y="509"/>
                                              </a:lnTo>
                                              <a:lnTo>
                                                <a:pt x="83" y="518"/>
                                              </a:lnTo>
                                              <a:lnTo>
                                                <a:pt x="84" y="521"/>
                                              </a:lnTo>
                                              <a:lnTo>
                                                <a:pt x="84" y="524"/>
                                              </a:lnTo>
                                              <a:lnTo>
                                                <a:pt x="84" y="524"/>
                                              </a:lnTo>
                                              <a:lnTo>
                                                <a:pt x="83" y="530"/>
                                              </a:lnTo>
                                              <a:lnTo>
                                                <a:pt x="83" y="533"/>
                                              </a:lnTo>
                                              <a:lnTo>
                                                <a:pt x="83" y="536"/>
                                              </a:lnTo>
                                              <a:lnTo>
                                                <a:pt x="84" y="537"/>
                                              </a:lnTo>
                                              <a:lnTo>
                                                <a:pt x="84" y="537"/>
                                              </a:lnTo>
                                              <a:lnTo>
                                                <a:pt x="84" y="538"/>
                                              </a:lnTo>
                                              <a:lnTo>
                                                <a:pt x="86" y="539"/>
                                              </a:lnTo>
                                              <a:lnTo>
                                                <a:pt x="86" y="542"/>
                                              </a:lnTo>
                                              <a:lnTo>
                                                <a:pt x="86" y="547"/>
                                              </a:lnTo>
                                              <a:lnTo>
                                                <a:pt x="86" y="551"/>
                                              </a:lnTo>
                                              <a:lnTo>
                                                <a:pt x="86" y="551"/>
                                              </a:lnTo>
                                              <a:lnTo>
                                                <a:pt x="84" y="555"/>
                                              </a:lnTo>
                                              <a:lnTo>
                                                <a:pt x="84" y="559"/>
                                              </a:lnTo>
                                              <a:lnTo>
                                                <a:pt x="84" y="566"/>
                                              </a:lnTo>
                                              <a:lnTo>
                                                <a:pt x="84" y="566"/>
                                              </a:lnTo>
                                              <a:lnTo>
                                                <a:pt x="84" y="579"/>
                                              </a:lnTo>
                                              <a:lnTo>
                                                <a:pt x="83" y="586"/>
                                              </a:lnTo>
                                              <a:lnTo>
                                                <a:pt x="83" y="588"/>
                                              </a:lnTo>
                                              <a:lnTo>
                                                <a:pt x="82" y="590"/>
                                              </a:lnTo>
                                              <a:lnTo>
                                                <a:pt x="82" y="590"/>
                                              </a:lnTo>
                                              <a:lnTo>
                                                <a:pt x="80" y="592"/>
                                              </a:lnTo>
                                              <a:lnTo>
                                                <a:pt x="78" y="592"/>
                                              </a:lnTo>
                                              <a:lnTo>
                                                <a:pt x="72" y="592"/>
                                              </a:lnTo>
                                              <a:lnTo>
                                                <a:pt x="66" y="592"/>
                                              </a:lnTo>
                                              <a:lnTo>
                                                <a:pt x="64" y="591"/>
                                              </a:lnTo>
                                              <a:lnTo>
                                                <a:pt x="62" y="590"/>
                                              </a:lnTo>
                                              <a:lnTo>
                                                <a:pt x="62" y="590"/>
                                              </a:lnTo>
                                              <a:lnTo>
                                                <a:pt x="56" y="586"/>
                                              </a:lnTo>
                                              <a:lnTo>
                                                <a:pt x="52" y="583"/>
                                              </a:lnTo>
                                              <a:lnTo>
                                                <a:pt x="52" y="583"/>
                                              </a:lnTo>
                                              <a:lnTo>
                                                <a:pt x="50" y="582"/>
                                              </a:lnTo>
                                              <a:lnTo>
                                                <a:pt x="50" y="580"/>
                                              </a:lnTo>
                                              <a:lnTo>
                                                <a:pt x="50" y="578"/>
                                              </a:lnTo>
                                              <a:lnTo>
                                                <a:pt x="50" y="575"/>
                                              </a:lnTo>
                                              <a:lnTo>
                                                <a:pt x="50" y="574"/>
                                              </a:lnTo>
                                              <a:lnTo>
                                                <a:pt x="50" y="574"/>
                                              </a:lnTo>
                                              <a:lnTo>
                                                <a:pt x="51" y="570"/>
                                              </a:lnTo>
                                              <a:lnTo>
                                                <a:pt x="52" y="567"/>
                                              </a:lnTo>
                                              <a:lnTo>
                                                <a:pt x="54" y="564"/>
                                              </a:lnTo>
                                              <a:lnTo>
                                                <a:pt x="57" y="562"/>
                                              </a:lnTo>
                                              <a:lnTo>
                                                <a:pt x="57" y="562"/>
                                              </a:lnTo>
                                              <a:lnTo>
                                                <a:pt x="58" y="559"/>
                                              </a:lnTo>
                                              <a:lnTo>
                                                <a:pt x="59" y="557"/>
                                              </a:lnTo>
                                              <a:lnTo>
                                                <a:pt x="59" y="556"/>
                                              </a:lnTo>
                                              <a:lnTo>
                                                <a:pt x="59" y="556"/>
                                              </a:lnTo>
                                              <a:lnTo>
                                                <a:pt x="59" y="554"/>
                                              </a:lnTo>
                                              <a:lnTo>
                                                <a:pt x="58" y="551"/>
                                              </a:lnTo>
                                              <a:lnTo>
                                                <a:pt x="57" y="549"/>
                                              </a:lnTo>
                                              <a:lnTo>
                                                <a:pt x="57" y="546"/>
                                              </a:lnTo>
                                              <a:lnTo>
                                                <a:pt x="57" y="546"/>
                                              </a:lnTo>
                                              <a:lnTo>
                                                <a:pt x="56" y="544"/>
                                              </a:lnTo>
                                              <a:lnTo>
                                                <a:pt x="56" y="542"/>
                                              </a:lnTo>
                                              <a:lnTo>
                                                <a:pt x="54" y="541"/>
                                              </a:lnTo>
                                              <a:lnTo>
                                                <a:pt x="54" y="538"/>
                                              </a:lnTo>
                                              <a:lnTo>
                                                <a:pt x="54" y="538"/>
                                              </a:lnTo>
                                              <a:lnTo>
                                                <a:pt x="53" y="534"/>
                                              </a:lnTo>
                                              <a:lnTo>
                                                <a:pt x="52" y="531"/>
                                              </a:lnTo>
                                              <a:lnTo>
                                                <a:pt x="52" y="526"/>
                                              </a:lnTo>
                                              <a:lnTo>
                                                <a:pt x="52" y="523"/>
                                              </a:lnTo>
                                              <a:lnTo>
                                                <a:pt x="53" y="520"/>
                                              </a:lnTo>
                                              <a:lnTo>
                                                <a:pt x="53" y="520"/>
                                              </a:lnTo>
                                              <a:lnTo>
                                                <a:pt x="54" y="515"/>
                                              </a:lnTo>
                                              <a:lnTo>
                                                <a:pt x="54" y="512"/>
                                              </a:lnTo>
                                              <a:lnTo>
                                                <a:pt x="54" y="509"/>
                                              </a:lnTo>
                                              <a:lnTo>
                                                <a:pt x="52" y="505"/>
                                              </a:lnTo>
                                              <a:lnTo>
                                                <a:pt x="52" y="505"/>
                                              </a:lnTo>
                                              <a:lnTo>
                                                <a:pt x="52" y="502"/>
                                              </a:lnTo>
                                              <a:lnTo>
                                                <a:pt x="50" y="497"/>
                                              </a:lnTo>
                                              <a:lnTo>
                                                <a:pt x="49" y="492"/>
                                              </a:lnTo>
                                              <a:lnTo>
                                                <a:pt x="49" y="492"/>
                                              </a:lnTo>
                                              <a:lnTo>
                                                <a:pt x="47" y="494"/>
                                              </a:lnTo>
                                              <a:lnTo>
                                                <a:pt x="46" y="495"/>
                                              </a:lnTo>
                                              <a:lnTo>
                                                <a:pt x="45" y="497"/>
                                              </a:lnTo>
                                              <a:lnTo>
                                                <a:pt x="46" y="498"/>
                                              </a:lnTo>
                                              <a:lnTo>
                                                <a:pt x="46" y="498"/>
                                              </a:lnTo>
                                              <a:lnTo>
                                                <a:pt x="47" y="500"/>
                                              </a:lnTo>
                                              <a:lnTo>
                                                <a:pt x="47" y="501"/>
                                              </a:lnTo>
                                              <a:lnTo>
                                                <a:pt x="46" y="503"/>
                                              </a:lnTo>
                                              <a:lnTo>
                                                <a:pt x="45" y="505"/>
                                              </a:lnTo>
                                              <a:lnTo>
                                                <a:pt x="44" y="505"/>
                                              </a:lnTo>
                                              <a:lnTo>
                                                <a:pt x="43" y="505"/>
                                              </a:lnTo>
                                              <a:lnTo>
                                                <a:pt x="43" y="505"/>
                                              </a:lnTo>
                                              <a:lnTo>
                                                <a:pt x="43" y="507"/>
                                              </a:lnTo>
                                              <a:lnTo>
                                                <a:pt x="42" y="510"/>
                                              </a:lnTo>
                                              <a:lnTo>
                                                <a:pt x="40" y="512"/>
                                              </a:lnTo>
                                              <a:lnTo>
                                                <a:pt x="40" y="512"/>
                                              </a:lnTo>
                                              <a:lnTo>
                                                <a:pt x="40" y="514"/>
                                              </a:lnTo>
                                              <a:lnTo>
                                                <a:pt x="39" y="516"/>
                                              </a:lnTo>
                                              <a:lnTo>
                                                <a:pt x="38" y="520"/>
                                              </a:lnTo>
                                              <a:lnTo>
                                                <a:pt x="36" y="522"/>
                                              </a:lnTo>
                                              <a:lnTo>
                                                <a:pt x="35" y="522"/>
                                              </a:lnTo>
                                              <a:lnTo>
                                                <a:pt x="35" y="522"/>
                                              </a:lnTo>
                                              <a:lnTo>
                                                <a:pt x="35" y="524"/>
                                              </a:lnTo>
                                              <a:lnTo>
                                                <a:pt x="35" y="524"/>
                                              </a:lnTo>
                                              <a:lnTo>
                                                <a:pt x="32" y="526"/>
                                              </a:lnTo>
                                              <a:lnTo>
                                                <a:pt x="31" y="528"/>
                                              </a:lnTo>
                                              <a:lnTo>
                                                <a:pt x="31" y="528"/>
                                              </a:lnTo>
                                              <a:lnTo>
                                                <a:pt x="30" y="533"/>
                                              </a:lnTo>
                                              <a:lnTo>
                                                <a:pt x="28" y="536"/>
                                              </a:lnTo>
                                              <a:lnTo>
                                                <a:pt x="27" y="540"/>
                                              </a:lnTo>
                                              <a:lnTo>
                                                <a:pt x="27" y="544"/>
                                              </a:lnTo>
                                              <a:lnTo>
                                                <a:pt x="27" y="544"/>
                                              </a:lnTo>
                                              <a:lnTo>
                                                <a:pt x="24" y="552"/>
                                              </a:lnTo>
                                              <a:lnTo>
                                                <a:pt x="24" y="557"/>
                                              </a:lnTo>
                                              <a:lnTo>
                                                <a:pt x="23" y="560"/>
                                              </a:lnTo>
                                              <a:lnTo>
                                                <a:pt x="23" y="560"/>
                                              </a:lnTo>
                                              <a:lnTo>
                                                <a:pt x="22" y="567"/>
                                              </a:lnTo>
                                              <a:lnTo>
                                                <a:pt x="21" y="572"/>
                                              </a:lnTo>
                                              <a:lnTo>
                                                <a:pt x="21" y="572"/>
                                              </a:lnTo>
                                              <a:lnTo>
                                                <a:pt x="21" y="576"/>
                                              </a:lnTo>
                                              <a:lnTo>
                                                <a:pt x="19" y="581"/>
                                              </a:lnTo>
                                              <a:lnTo>
                                                <a:pt x="17" y="584"/>
                                              </a:lnTo>
                                              <a:lnTo>
                                                <a:pt x="16" y="586"/>
                                              </a:lnTo>
                                              <a:lnTo>
                                                <a:pt x="15" y="588"/>
                                              </a:lnTo>
                                              <a:lnTo>
                                                <a:pt x="12" y="588"/>
                                              </a:lnTo>
                                              <a:lnTo>
                                                <a:pt x="12" y="588"/>
                                              </a:lnTo>
                                              <a:lnTo>
                                                <a:pt x="10" y="588"/>
                                              </a:lnTo>
                                              <a:lnTo>
                                                <a:pt x="8" y="587"/>
                                              </a:lnTo>
                                              <a:lnTo>
                                                <a:pt x="6" y="586"/>
                                              </a:lnTo>
                                              <a:lnTo>
                                                <a:pt x="4" y="584"/>
                                              </a:lnTo>
                                              <a:lnTo>
                                                <a:pt x="3" y="581"/>
                                              </a:lnTo>
                                              <a:lnTo>
                                                <a:pt x="1" y="578"/>
                                              </a:lnTo>
                                              <a:lnTo>
                                                <a:pt x="0" y="574"/>
                                              </a:lnTo>
                                              <a:lnTo>
                                                <a:pt x="0" y="570"/>
                                              </a:lnTo>
                                              <a:lnTo>
                                                <a:pt x="0" y="570"/>
                                              </a:lnTo>
                                              <a:lnTo>
                                                <a:pt x="0" y="562"/>
                                              </a:lnTo>
                                              <a:lnTo>
                                                <a:pt x="0" y="555"/>
                                              </a:lnTo>
                                              <a:lnTo>
                                                <a:pt x="1" y="550"/>
                                              </a:lnTo>
                                              <a:lnTo>
                                                <a:pt x="2" y="545"/>
                                              </a:lnTo>
                                              <a:lnTo>
                                                <a:pt x="2" y="545"/>
                                              </a:lnTo>
                                              <a:lnTo>
                                                <a:pt x="3" y="542"/>
                                              </a:lnTo>
                                              <a:lnTo>
                                                <a:pt x="3" y="539"/>
                                              </a:lnTo>
                                              <a:lnTo>
                                                <a:pt x="3" y="531"/>
                                              </a:lnTo>
                                              <a:lnTo>
                                                <a:pt x="2" y="525"/>
                                              </a:lnTo>
                                              <a:lnTo>
                                                <a:pt x="0" y="519"/>
                                              </a:lnTo>
                                              <a:lnTo>
                                                <a:pt x="0" y="519"/>
                                              </a:lnTo>
                                              <a:lnTo>
                                                <a:pt x="0" y="516"/>
                                              </a:lnTo>
                                              <a:lnTo>
                                                <a:pt x="0" y="512"/>
                                              </a:lnTo>
                                              <a:lnTo>
                                                <a:pt x="0" y="509"/>
                                              </a:lnTo>
                                              <a:lnTo>
                                                <a:pt x="0" y="505"/>
                                              </a:lnTo>
                                              <a:lnTo>
                                                <a:pt x="0" y="502"/>
                                              </a:lnTo>
                                              <a:lnTo>
                                                <a:pt x="2" y="499"/>
                                              </a:lnTo>
                                              <a:lnTo>
                                                <a:pt x="3" y="497"/>
                                              </a:lnTo>
                                              <a:lnTo>
                                                <a:pt x="5" y="496"/>
                                              </a:lnTo>
                                              <a:lnTo>
                                                <a:pt x="5" y="496"/>
                                              </a:lnTo>
                                              <a:lnTo>
                                                <a:pt x="13" y="492"/>
                                              </a:lnTo>
                                              <a:lnTo>
                                                <a:pt x="13" y="492"/>
                                              </a:lnTo>
                                              <a:lnTo>
                                                <a:pt x="13" y="491"/>
                                              </a:lnTo>
                                              <a:lnTo>
                                                <a:pt x="13" y="489"/>
                                              </a:lnTo>
                                              <a:lnTo>
                                                <a:pt x="15" y="488"/>
                                              </a:lnTo>
                                              <a:lnTo>
                                                <a:pt x="15" y="488"/>
                                              </a:lnTo>
                                              <a:lnTo>
                                                <a:pt x="17" y="487"/>
                                              </a:lnTo>
                                              <a:lnTo>
                                                <a:pt x="19" y="486"/>
                                              </a:lnTo>
                                              <a:lnTo>
                                                <a:pt x="20" y="485"/>
                                              </a:lnTo>
                                              <a:lnTo>
                                                <a:pt x="22" y="484"/>
                                              </a:lnTo>
                                              <a:lnTo>
                                                <a:pt x="22" y="484"/>
                                              </a:lnTo>
                                              <a:lnTo>
                                                <a:pt x="22" y="484"/>
                                              </a:lnTo>
                                              <a:lnTo>
                                                <a:pt x="22" y="484"/>
                                              </a:lnTo>
                                              <a:lnTo>
                                                <a:pt x="22" y="482"/>
                                              </a:lnTo>
                                              <a:lnTo>
                                                <a:pt x="21" y="480"/>
                                              </a:lnTo>
                                              <a:lnTo>
                                                <a:pt x="21" y="479"/>
                                              </a:lnTo>
                                              <a:lnTo>
                                                <a:pt x="22" y="478"/>
                                              </a:lnTo>
                                              <a:lnTo>
                                                <a:pt x="22" y="478"/>
                                              </a:lnTo>
                                              <a:lnTo>
                                                <a:pt x="24" y="475"/>
                                              </a:lnTo>
                                              <a:lnTo>
                                                <a:pt x="26" y="472"/>
                                              </a:lnTo>
                                              <a:lnTo>
                                                <a:pt x="30" y="459"/>
                                              </a:lnTo>
                                              <a:lnTo>
                                                <a:pt x="30" y="459"/>
                                              </a:lnTo>
                                              <a:lnTo>
                                                <a:pt x="31" y="455"/>
                                              </a:lnTo>
                                              <a:lnTo>
                                                <a:pt x="32" y="451"/>
                                              </a:lnTo>
                                              <a:lnTo>
                                                <a:pt x="37" y="443"/>
                                              </a:lnTo>
                                              <a:lnTo>
                                                <a:pt x="42" y="434"/>
                                              </a:lnTo>
                                              <a:lnTo>
                                                <a:pt x="42" y="434"/>
                                              </a:lnTo>
                                              <a:lnTo>
                                                <a:pt x="40" y="431"/>
                                              </a:lnTo>
                                              <a:lnTo>
                                                <a:pt x="40" y="429"/>
                                              </a:lnTo>
                                              <a:lnTo>
                                                <a:pt x="40" y="427"/>
                                              </a:lnTo>
                                              <a:lnTo>
                                                <a:pt x="40" y="427"/>
                                              </a:lnTo>
                                              <a:lnTo>
                                                <a:pt x="41" y="426"/>
                                              </a:lnTo>
                                              <a:lnTo>
                                                <a:pt x="40" y="424"/>
                                              </a:lnTo>
                                              <a:lnTo>
                                                <a:pt x="40" y="421"/>
                                              </a:lnTo>
                                              <a:lnTo>
                                                <a:pt x="40" y="420"/>
                                              </a:lnTo>
                                              <a:lnTo>
                                                <a:pt x="40" y="420"/>
                                              </a:lnTo>
                                              <a:lnTo>
                                                <a:pt x="40" y="420"/>
                                              </a:lnTo>
                                              <a:lnTo>
                                                <a:pt x="40" y="418"/>
                                              </a:lnTo>
                                              <a:lnTo>
                                                <a:pt x="39" y="416"/>
                                              </a:lnTo>
                                              <a:lnTo>
                                                <a:pt x="39" y="413"/>
                                              </a:lnTo>
                                              <a:lnTo>
                                                <a:pt x="39" y="413"/>
                                              </a:lnTo>
                                              <a:lnTo>
                                                <a:pt x="39" y="406"/>
                                              </a:lnTo>
                                              <a:lnTo>
                                                <a:pt x="37" y="397"/>
                                              </a:lnTo>
                                              <a:lnTo>
                                                <a:pt x="35" y="386"/>
                                              </a:lnTo>
                                              <a:lnTo>
                                                <a:pt x="35" y="373"/>
                                              </a:lnTo>
                                              <a:lnTo>
                                                <a:pt x="35" y="373"/>
                                              </a:lnTo>
                                              <a:lnTo>
                                                <a:pt x="32" y="359"/>
                                              </a:lnTo>
                                              <a:lnTo>
                                                <a:pt x="31" y="343"/>
                                              </a:lnTo>
                                              <a:lnTo>
                                                <a:pt x="29" y="331"/>
                                              </a:lnTo>
                                              <a:lnTo>
                                                <a:pt x="27" y="323"/>
                                              </a:lnTo>
                                              <a:lnTo>
                                                <a:pt x="27" y="323"/>
                                              </a:lnTo>
                                              <a:lnTo>
                                                <a:pt x="26" y="317"/>
                                              </a:lnTo>
                                              <a:lnTo>
                                                <a:pt x="25" y="309"/>
                                              </a:lnTo>
                                              <a:lnTo>
                                                <a:pt x="25" y="309"/>
                                              </a:lnTo>
                                              <a:lnTo>
                                                <a:pt x="24" y="307"/>
                                              </a:lnTo>
                                              <a:lnTo>
                                                <a:pt x="23" y="305"/>
                                              </a:lnTo>
                                              <a:lnTo>
                                                <a:pt x="22" y="302"/>
                                              </a:lnTo>
                                              <a:lnTo>
                                                <a:pt x="22" y="297"/>
                                              </a:lnTo>
                                              <a:lnTo>
                                                <a:pt x="22" y="297"/>
                                              </a:lnTo>
                                              <a:lnTo>
                                                <a:pt x="19" y="288"/>
                                              </a:lnTo>
                                              <a:lnTo>
                                                <a:pt x="17" y="283"/>
                                              </a:lnTo>
                                              <a:lnTo>
                                                <a:pt x="16" y="280"/>
                                              </a:lnTo>
                                              <a:lnTo>
                                                <a:pt x="16" y="280"/>
                                              </a:lnTo>
                                              <a:lnTo>
                                                <a:pt x="15" y="277"/>
                                              </a:lnTo>
                                              <a:lnTo>
                                                <a:pt x="15" y="270"/>
                                              </a:lnTo>
                                              <a:lnTo>
                                                <a:pt x="13" y="262"/>
                                              </a:lnTo>
                                              <a:lnTo>
                                                <a:pt x="10" y="251"/>
                                              </a:lnTo>
                                              <a:lnTo>
                                                <a:pt x="10" y="251"/>
                                              </a:lnTo>
                                              <a:lnTo>
                                                <a:pt x="8" y="239"/>
                                              </a:lnTo>
                                              <a:lnTo>
                                                <a:pt x="5" y="225"/>
                                              </a:lnTo>
                                              <a:lnTo>
                                                <a:pt x="5" y="219"/>
                                              </a:lnTo>
                                              <a:lnTo>
                                                <a:pt x="5" y="213"/>
                                              </a:lnTo>
                                              <a:lnTo>
                                                <a:pt x="5" y="206"/>
                                              </a:lnTo>
                                              <a:lnTo>
                                                <a:pt x="5" y="200"/>
                                              </a:lnTo>
                                              <a:lnTo>
                                                <a:pt x="5" y="200"/>
                                              </a:lnTo>
                                              <a:lnTo>
                                                <a:pt x="10" y="162"/>
                                              </a:lnTo>
                                              <a:lnTo>
                                                <a:pt x="10" y="162"/>
                                              </a:lnTo>
                                              <a:lnTo>
                                                <a:pt x="10" y="158"/>
                                              </a:lnTo>
                                              <a:lnTo>
                                                <a:pt x="10" y="152"/>
                                              </a:lnTo>
                                              <a:lnTo>
                                                <a:pt x="10" y="152"/>
                                              </a:lnTo>
                                              <a:lnTo>
                                                <a:pt x="10" y="148"/>
                                              </a:lnTo>
                                              <a:lnTo>
                                                <a:pt x="11" y="145"/>
                                              </a:lnTo>
                                              <a:lnTo>
                                                <a:pt x="12" y="142"/>
                                              </a:lnTo>
                                              <a:lnTo>
                                                <a:pt x="13" y="137"/>
                                              </a:lnTo>
                                              <a:lnTo>
                                                <a:pt x="13" y="137"/>
                                              </a:lnTo>
                                              <a:lnTo>
                                                <a:pt x="13" y="131"/>
                                              </a:lnTo>
                                              <a:lnTo>
                                                <a:pt x="13" y="125"/>
                                              </a:lnTo>
                                              <a:lnTo>
                                                <a:pt x="15" y="120"/>
                                              </a:lnTo>
                                              <a:lnTo>
                                                <a:pt x="17" y="115"/>
                                              </a:lnTo>
                                              <a:lnTo>
                                                <a:pt x="17" y="115"/>
                                              </a:lnTo>
                                              <a:lnTo>
                                                <a:pt x="19" y="109"/>
                                              </a:lnTo>
                                              <a:lnTo>
                                                <a:pt x="22" y="103"/>
                                              </a:lnTo>
                                              <a:lnTo>
                                                <a:pt x="24" y="100"/>
                                              </a:lnTo>
                                              <a:lnTo>
                                                <a:pt x="27" y="97"/>
                                              </a:lnTo>
                                              <a:lnTo>
                                                <a:pt x="29" y="95"/>
                                              </a:lnTo>
                                              <a:lnTo>
                                                <a:pt x="32" y="94"/>
                                              </a:lnTo>
                                              <a:lnTo>
                                                <a:pt x="32" y="94"/>
                                              </a:lnTo>
                                              <a:lnTo>
                                                <a:pt x="39" y="90"/>
                                              </a:lnTo>
                                              <a:lnTo>
                                                <a:pt x="47" y="85"/>
                                              </a:lnTo>
                                              <a:lnTo>
                                                <a:pt x="54" y="80"/>
                                              </a:lnTo>
                                              <a:lnTo>
                                                <a:pt x="59" y="78"/>
                                              </a:lnTo>
                                              <a:lnTo>
                                                <a:pt x="59" y="78"/>
                                              </a:lnTo>
                                              <a:lnTo>
                                                <a:pt x="59" y="78"/>
                                              </a:lnTo>
                                              <a:lnTo>
                                                <a:pt x="59" y="78"/>
                                              </a:lnTo>
                                              <a:close/>
                                            </a:path>
                                          </a:pathLst>
                                        </a:custGeom>
                                        <a:solidFill>
                                          <a:schemeClr val="tx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7"/>
                                      <wps:cNvSpPr>
                                        <a:spLocks/>
                                      </wps:cNvSpPr>
                                      <wps:spPr bwMode="auto">
                                        <a:xfrm>
                                          <a:off x="1270000" y="284480"/>
                                          <a:ext cx="129540" cy="374650"/>
                                        </a:xfrm>
                                        <a:custGeom>
                                          <a:avLst/>
                                          <a:gdLst>
                                            <a:gd name="T0" fmla="*/ 139 w 204"/>
                                            <a:gd name="T1" fmla="*/ 69 h 590"/>
                                            <a:gd name="T2" fmla="*/ 144 w 204"/>
                                            <a:gd name="T3" fmla="*/ 60 h 590"/>
                                            <a:gd name="T4" fmla="*/ 142 w 204"/>
                                            <a:gd name="T5" fmla="*/ 33 h 590"/>
                                            <a:gd name="T6" fmla="*/ 144 w 204"/>
                                            <a:gd name="T7" fmla="*/ 14 h 590"/>
                                            <a:gd name="T8" fmla="*/ 139 w 204"/>
                                            <a:gd name="T9" fmla="*/ 12 h 590"/>
                                            <a:gd name="T10" fmla="*/ 131 w 204"/>
                                            <a:gd name="T11" fmla="*/ 6 h 590"/>
                                            <a:gd name="T12" fmla="*/ 127 w 204"/>
                                            <a:gd name="T13" fmla="*/ 2 h 590"/>
                                            <a:gd name="T14" fmla="*/ 112 w 204"/>
                                            <a:gd name="T15" fmla="*/ 0 h 590"/>
                                            <a:gd name="T16" fmla="*/ 99 w 204"/>
                                            <a:gd name="T17" fmla="*/ 12 h 590"/>
                                            <a:gd name="T18" fmla="*/ 95 w 204"/>
                                            <a:gd name="T19" fmla="*/ 40 h 590"/>
                                            <a:gd name="T20" fmla="*/ 98 w 204"/>
                                            <a:gd name="T21" fmla="*/ 76 h 590"/>
                                            <a:gd name="T22" fmla="*/ 76 w 204"/>
                                            <a:gd name="T23" fmla="*/ 98 h 590"/>
                                            <a:gd name="T24" fmla="*/ 60 w 204"/>
                                            <a:gd name="T25" fmla="*/ 127 h 590"/>
                                            <a:gd name="T26" fmla="*/ 46 w 204"/>
                                            <a:gd name="T27" fmla="*/ 180 h 590"/>
                                            <a:gd name="T28" fmla="*/ 64 w 204"/>
                                            <a:gd name="T29" fmla="*/ 225 h 590"/>
                                            <a:gd name="T30" fmla="*/ 67 w 204"/>
                                            <a:gd name="T31" fmla="*/ 246 h 590"/>
                                            <a:gd name="T32" fmla="*/ 64 w 204"/>
                                            <a:gd name="T33" fmla="*/ 261 h 590"/>
                                            <a:gd name="T34" fmla="*/ 70 w 204"/>
                                            <a:gd name="T35" fmla="*/ 311 h 590"/>
                                            <a:gd name="T36" fmla="*/ 78 w 204"/>
                                            <a:gd name="T37" fmla="*/ 334 h 590"/>
                                            <a:gd name="T38" fmla="*/ 73 w 204"/>
                                            <a:gd name="T39" fmla="*/ 365 h 590"/>
                                            <a:gd name="T40" fmla="*/ 67 w 204"/>
                                            <a:gd name="T41" fmla="*/ 384 h 590"/>
                                            <a:gd name="T42" fmla="*/ 63 w 204"/>
                                            <a:gd name="T43" fmla="*/ 406 h 590"/>
                                            <a:gd name="T44" fmla="*/ 34 w 204"/>
                                            <a:gd name="T45" fmla="*/ 475 h 590"/>
                                            <a:gd name="T46" fmla="*/ 8 w 204"/>
                                            <a:gd name="T47" fmla="*/ 540 h 590"/>
                                            <a:gd name="T48" fmla="*/ 17 w 204"/>
                                            <a:gd name="T49" fmla="*/ 571 h 590"/>
                                            <a:gd name="T50" fmla="*/ 43 w 204"/>
                                            <a:gd name="T51" fmla="*/ 590 h 590"/>
                                            <a:gd name="T52" fmla="*/ 61 w 204"/>
                                            <a:gd name="T53" fmla="*/ 576 h 590"/>
                                            <a:gd name="T54" fmla="*/ 43 w 204"/>
                                            <a:gd name="T55" fmla="*/ 556 h 590"/>
                                            <a:gd name="T56" fmla="*/ 56 w 204"/>
                                            <a:gd name="T57" fmla="*/ 501 h 590"/>
                                            <a:gd name="T58" fmla="*/ 85 w 204"/>
                                            <a:gd name="T59" fmla="*/ 444 h 590"/>
                                            <a:gd name="T60" fmla="*/ 115 w 204"/>
                                            <a:gd name="T61" fmla="*/ 419 h 590"/>
                                            <a:gd name="T62" fmla="*/ 122 w 204"/>
                                            <a:gd name="T63" fmla="*/ 452 h 590"/>
                                            <a:gd name="T64" fmla="*/ 131 w 204"/>
                                            <a:gd name="T65" fmla="*/ 490 h 590"/>
                                            <a:gd name="T66" fmla="*/ 144 w 204"/>
                                            <a:gd name="T67" fmla="*/ 530 h 590"/>
                                            <a:gd name="T68" fmla="*/ 145 w 204"/>
                                            <a:gd name="T69" fmla="*/ 555 h 590"/>
                                            <a:gd name="T70" fmla="*/ 167 w 204"/>
                                            <a:gd name="T71" fmla="*/ 567 h 590"/>
                                            <a:gd name="T72" fmla="*/ 197 w 204"/>
                                            <a:gd name="T73" fmla="*/ 546 h 590"/>
                                            <a:gd name="T74" fmla="*/ 178 w 204"/>
                                            <a:gd name="T75" fmla="*/ 542 h 590"/>
                                            <a:gd name="T76" fmla="*/ 176 w 204"/>
                                            <a:gd name="T77" fmla="*/ 525 h 590"/>
                                            <a:gd name="T78" fmla="*/ 151 w 204"/>
                                            <a:gd name="T79" fmla="*/ 453 h 590"/>
                                            <a:gd name="T80" fmla="*/ 146 w 204"/>
                                            <a:gd name="T81" fmla="*/ 394 h 590"/>
                                            <a:gd name="T82" fmla="*/ 132 w 204"/>
                                            <a:gd name="T83" fmla="*/ 328 h 590"/>
                                            <a:gd name="T84" fmla="*/ 131 w 204"/>
                                            <a:gd name="T85" fmla="*/ 310 h 590"/>
                                            <a:gd name="T86" fmla="*/ 131 w 204"/>
                                            <a:gd name="T87" fmla="*/ 295 h 590"/>
                                            <a:gd name="T88" fmla="*/ 132 w 204"/>
                                            <a:gd name="T89" fmla="*/ 278 h 590"/>
                                            <a:gd name="T90" fmla="*/ 133 w 204"/>
                                            <a:gd name="T91" fmla="*/ 256 h 590"/>
                                            <a:gd name="T92" fmla="*/ 133 w 204"/>
                                            <a:gd name="T93" fmla="*/ 213 h 590"/>
                                            <a:gd name="T94" fmla="*/ 144 w 204"/>
                                            <a:gd name="T95" fmla="*/ 206 h 590"/>
                                            <a:gd name="T96" fmla="*/ 174 w 204"/>
                                            <a:gd name="T97" fmla="*/ 249 h 590"/>
                                            <a:gd name="T98" fmla="*/ 184 w 204"/>
                                            <a:gd name="T99" fmla="*/ 258 h 590"/>
                                            <a:gd name="T100" fmla="*/ 197 w 204"/>
                                            <a:gd name="T101" fmla="*/ 264 h 590"/>
                                            <a:gd name="T102" fmla="*/ 199 w 204"/>
                                            <a:gd name="T103" fmla="*/ 272 h 590"/>
                                            <a:gd name="T104" fmla="*/ 203 w 204"/>
                                            <a:gd name="T105" fmla="*/ 258 h 590"/>
                                            <a:gd name="T106" fmla="*/ 193 w 204"/>
                                            <a:gd name="T107" fmla="*/ 238 h 590"/>
                                            <a:gd name="T108" fmla="*/ 183 w 204"/>
                                            <a:gd name="T109" fmla="*/ 221 h 590"/>
                                            <a:gd name="T110" fmla="*/ 170 w 204"/>
                                            <a:gd name="T111" fmla="*/ 195 h 590"/>
                                            <a:gd name="T112" fmla="*/ 155 w 204"/>
                                            <a:gd name="T113" fmla="*/ 156 h 590"/>
                                            <a:gd name="T114" fmla="*/ 148 w 204"/>
                                            <a:gd name="T115" fmla="*/ 118 h 590"/>
                                            <a:gd name="T116" fmla="*/ 130 w 204"/>
                                            <a:gd name="T117" fmla="*/ 89 h 5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204" h="590">
                                              <a:moveTo>
                                                <a:pt x="130" y="88"/>
                                              </a:moveTo>
                                              <a:lnTo>
                                                <a:pt x="130" y="88"/>
                                              </a:lnTo>
                                              <a:lnTo>
                                                <a:pt x="133" y="87"/>
                                              </a:lnTo>
                                              <a:lnTo>
                                                <a:pt x="137" y="85"/>
                                              </a:lnTo>
                                              <a:lnTo>
                                                <a:pt x="137" y="85"/>
                                              </a:lnTo>
                                              <a:lnTo>
                                                <a:pt x="138" y="83"/>
                                              </a:lnTo>
                                              <a:lnTo>
                                                <a:pt x="138" y="81"/>
                                              </a:lnTo>
                                              <a:lnTo>
                                                <a:pt x="138" y="77"/>
                                              </a:lnTo>
                                              <a:lnTo>
                                                <a:pt x="138" y="77"/>
                                              </a:lnTo>
                                              <a:lnTo>
                                                <a:pt x="139" y="73"/>
                                              </a:lnTo>
                                              <a:lnTo>
                                                <a:pt x="139" y="69"/>
                                              </a:lnTo>
                                              <a:lnTo>
                                                <a:pt x="139" y="69"/>
                                              </a:lnTo>
                                              <a:lnTo>
                                                <a:pt x="139" y="69"/>
                                              </a:lnTo>
                                              <a:lnTo>
                                                <a:pt x="139" y="67"/>
                                              </a:lnTo>
                                              <a:lnTo>
                                                <a:pt x="141" y="66"/>
                                              </a:lnTo>
                                              <a:lnTo>
                                                <a:pt x="141" y="66"/>
                                              </a:lnTo>
                                              <a:lnTo>
                                                <a:pt x="142" y="65"/>
                                              </a:lnTo>
                                              <a:lnTo>
                                                <a:pt x="144" y="65"/>
                                              </a:lnTo>
                                              <a:lnTo>
                                                <a:pt x="144" y="64"/>
                                              </a:lnTo>
                                              <a:lnTo>
                                                <a:pt x="144" y="62"/>
                                              </a:lnTo>
                                              <a:lnTo>
                                                <a:pt x="144" y="62"/>
                                              </a:lnTo>
                                              <a:lnTo>
                                                <a:pt x="144" y="60"/>
                                              </a:lnTo>
                                              <a:lnTo>
                                                <a:pt x="142" y="58"/>
                                              </a:lnTo>
                                              <a:lnTo>
                                                <a:pt x="141" y="53"/>
                                              </a:lnTo>
                                              <a:lnTo>
                                                <a:pt x="141" y="53"/>
                                              </a:lnTo>
                                              <a:lnTo>
                                                <a:pt x="141" y="50"/>
                                              </a:lnTo>
                                              <a:lnTo>
                                                <a:pt x="141" y="48"/>
                                              </a:lnTo>
                                              <a:lnTo>
                                                <a:pt x="141" y="48"/>
                                              </a:lnTo>
                                              <a:lnTo>
                                                <a:pt x="142" y="47"/>
                                              </a:lnTo>
                                              <a:lnTo>
                                                <a:pt x="142" y="45"/>
                                              </a:lnTo>
                                              <a:lnTo>
                                                <a:pt x="143" y="40"/>
                                              </a:lnTo>
                                              <a:lnTo>
                                                <a:pt x="143" y="40"/>
                                              </a:lnTo>
                                              <a:lnTo>
                                                <a:pt x="142" y="33"/>
                                              </a:lnTo>
                                              <a:lnTo>
                                                <a:pt x="141" y="28"/>
                                              </a:lnTo>
                                              <a:lnTo>
                                                <a:pt x="141" y="28"/>
                                              </a:lnTo>
                                              <a:lnTo>
                                                <a:pt x="142" y="27"/>
                                              </a:lnTo>
                                              <a:lnTo>
                                                <a:pt x="144" y="24"/>
                                              </a:lnTo>
                                              <a:lnTo>
                                                <a:pt x="144" y="21"/>
                                              </a:lnTo>
                                              <a:lnTo>
                                                <a:pt x="144" y="19"/>
                                              </a:lnTo>
                                              <a:lnTo>
                                                <a:pt x="144" y="19"/>
                                              </a:lnTo>
                                              <a:lnTo>
                                                <a:pt x="144" y="19"/>
                                              </a:lnTo>
                                              <a:lnTo>
                                                <a:pt x="144" y="18"/>
                                              </a:lnTo>
                                              <a:lnTo>
                                                <a:pt x="144" y="14"/>
                                              </a:lnTo>
                                              <a:lnTo>
                                                <a:pt x="144" y="14"/>
                                              </a:lnTo>
                                              <a:lnTo>
                                                <a:pt x="144" y="12"/>
                                              </a:lnTo>
                                              <a:lnTo>
                                                <a:pt x="144" y="11"/>
                                              </a:lnTo>
                                              <a:lnTo>
                                                <a:pt x="142" y="11"/>
                                              </a:lnTo>
                                              <a:lnTo>
                                                <a:pt x="142" y="11"/>
                                              </a:lnTo>
                                              <a:lnTo>
                                                <a:pt x="143" y="12"/>
                                              </a:lnTo>
                                              <a:lnTo>
                                                <a:pt x="142" y="13"/>
                                              </a:lnTo>
                                              <a:lnTo>
                                                <a:pt x="142" y="14"/>
                                              </a:lnTo>
                                              <a:lnTo>
                                                <a:pt x="142" y="14"/>
                                              </a:lnTo>
                                              <a:lnTo>
                                                <a:pt x="142" y="14"/>
                                              </a:lnTo>
                                              <a:lnTo>
                                                <a:pt x="141" y="13"/>
                                              </a:lnTo>
                                              <a:lnTo>
                                                <a:pt x="139" y="12"/>
                                              </a:lnTo>
                                              <a:lnTo>
                                                <a:pt x="139" y="9"/>
                                              </a:lnTo>
                                              <a:lnTo>
                                                <a:pt x="139" y="9"/>
                                              </a:lnTo>
                                              <a:lnTo>
                                                <a:pt x="139" y="10"/>
                                              </a:lnTo>
                                              <a:lnTo>
                                                <a:pt x="139" y="10"/>
                                              </a:lnTo>
                                              <a:lnTo>
                                                <a:pt x="138" y="9"/>
                                              </a:lnTo>
                                              <a:lnTo>
                                                <a:pt x="137" y="8"/>
                                              </a:lnTo>
                                              <a:lnTo>
                                                <a:pt x="137" y="8"/>
                                              </a:lnTo>
                                              <a:lnTo>
                                                <a:pt x="135" y="8"/>
                                              </a:lnTo>
                                              <a:lnTo>
                                                <a:pt x="134" y="7"/>
                                              </a:lnTo>
                                              <a:lnTo>
                                                <a:pt x="131" y="6"/>
                                              </a:lnTo>
                                              <a:lnTo>
                                                <a:pt x="131" y="6"/>
                                              </a:lnTo>
                                              <a:lnTo>
                                                <a:pt x="131" y="6"/>
                                              </a:lnTo>
                                              <a:lnTo>
                                                <a:pt x="132" y="5"/>
                                              </a:lnTo>
                                              <a:lnTo>
                                                <a:pt x="132" y="5"/>
                                              </a:lnTo>
                                              <a:lnTo>
                                                <a:pt x="131" y="4"/>
                                              </a:lnTo>
                                              <a:lnTo>
                                                <a:pt x="130" y="4"/>
                                              </a:lnTo>
                                              <a:lnTo>
                                                <a:pt x="129" y="4"/>
                                              </a:lnTo>
                                              <a:lnTo>
                                                <a:pt x="129" y="4"/>
                                              </a:lnTo>
                                              <a:lnTo>
                                                <a:pt x="127" y="1"/>
                                              </a:lnTo>
                                              <a:lnTo>
                                                <a:pt x="127" y="1"/>
                                              </a:lnTo>
                                              <a:lnTo>
                                                <a:pt x="127" y="2"/>
                                              </a:lnTo>
                                              <a:lnTo>
                                                <a:pt x="127" y="2"/>
                                              </a:lnTo>
                                              <a:lnTo>
                                                <a:pt x="126" y="2"/>
                                              </a:lnTo>
                                              <a:lnTo>
                                                <a:pt x="126" y="2"/>
                                              </a:lnTo>
                                              <a:lnTo>
                                                <a:pt x="122" y="1"/>
                                              </a:lnTo>
                                              <a:lnTo>
                                                <a:pt x="119" y="0"/>
                                              </a:lnTo>
                                              <a:lnTo>
                                                <a:pt x="115" y="1"/>
                                              </a:lnTo>
                                              <a:lnTo>
                                                <a:pt x="115" y="1"/>
                                              </a:lnTo>
                                              <a:lnTo>
                                                <a:pt x="114" y="1"/>
                                              </a:lnTo>
                                              <a:lnTo>
                                                <a:pt x="114" y="1"/>
                                              </a:lnTo>
                                              <a:lnTo>
                                                <a:pt x="114" y="0"/>
                                              </a:lnTo>
                                              <a:lnTo>
                                                <a:pt x="114" y="0"/>
                                              </a:lnTo>
                                              <a:lnTo>
                                                <a:pt x="112" y="0"/>
                                              </a:lnTo>
                                              <a:lnTo>
                                                <a:pt x="112" y="2"/>
                                              </a:lnTo>
                                              <a:lnTo>
                                                <a:pt x="111" y="2"/>
                                              </a:lnTo>
                                              <a:lnTo>
                                                <a:pt x="111" y="4"/>
                                              </a:lnTo>
                                              <a:lnTo>
                                                <a:pt x="111" y="4"/>
                                              </a:lnTo>
                                              <a:lnTo>
                                                <a:pt x="109" y="4"/>
                                              </a:lnTo>
                                              <a:lnTo>
                                                <a:pt x="108" y="6"/>
                                              </a:lnTo>
                                              <a:lnTo>
                                                <a:pt x="106" y="7"/>
                                              </a:lnTo>
                                              <a:lnTo>
                                                <a:pt x="103" y="8"/>
                                              </a:lnTo>
                                              <a:lnTo>
                                                <a:pt x="103" y="8"/>
                                              </a:lnTo>
                                              <a:lnTo>
                                                <a:pt x="102" y="9"/>
                                              </a:lnTo>
                                              <a:lnTo>
                                                <a:pt x="99" y="12"/>
                                              </a:lnTo>
                                              <a:lnTo>
                                                <a:pt x="97" y="15"/>
                                              </a:lnTo>
                                              <a:lnTo>
                                                <a:pt x="96" y="20"/>
                                              </a:lnTo>
                                              <a:lnTo>
                                                <a:pt x="96" y="20"/>
                                              </a:lnTo>
                                              <a:lnTo>
                                                <a:pt x="95" y="23"/>
                                              </a:lnTo>
                                              <a:lnTo>
                                                <a:pt x="95" y="26"/>
                                              </a:lnTo>
                                              <a:lnTo>
                                                <a:pt x="94" y="29"/>
                                              </a:lnTo>
                                              <a:lnTo>
                                                <a:pt x="94" y="33"/>
                                              </a:lnTo>
                                              <a:lnTo>
                                                <a:pt x="94" y="33"/>
                                              </a:lnTo>
                                              <a:lnTo>
                                                <a:pt x="95" y="37"/>
                                              </a:lnTo>
                                              <a:lnTo>
                                                <a:pt x="95" y="39"/>
                                              </a:lnTo>
                                              <a:lnTo>
                                                <a:pt x="95" y="40"/>
                                              </a:lnTo>
                                              <a:lnTo>
                                                <a:pt x="96" y="42"/>
                                              </a:lnTo>
                                              <a:lnTo>
                                                <a:pt x="96" y="42"/>
                                              </a:lnTo>
                                              <a:lnTo>
                                                <a:pt x="96" y="46"/>
                                              </a:lnTo>
                                              <a:lnTo>
                                                <a:pt x="96" y="50"/>
                                              </a:lnTo>
                                              <a:lnTo>
                                                <a:pt x="99" y="58"/>
                                              </a:lnTo>
                                              <a:lnTo>
                                                <a:pt x="99" y="58"/>
                                              </a:lnTo>
                                              <a:lnTo>
                                                <a:pt x="100" y="63"/>
                                              </a:lnTo>
                                              <a:lnTo>
                                                <a:pt x="102" y="67"/>
                                              </a:lnTo>
                                              <a:lnTo>
                                                <a:pt x="102" y="67"/>
                                              </a:lnTo>
                                              <a:lnTo>
                                                <a:pt x="100" y="72"/>
                                              </a:lnTo>
                                              <a:lnTo>
                                                <a:pt x="98" y="76"/>
                                              </a:lnTo>
                                              <a:lnTo>
                                                <a:pt x="96" y="82"/>
                                              </a:lnTo>
                                              <a:lnTo>
                                                <a:pt x="96" y="82"/>
                                              </a:lnTo>
                                              <a:lnTo>
                                                <a:pt x="94" y="83"/>
                                              </a:lnTo>
                                              <a:lnTo>
                                                <a:pt x="92" y="85"/>
                                              </a:lnTo>
                                              <a:lnTo>
                                                <a:pt x="90" y="87"/>
                                              </a:lnTo>
                                              <a:lnTo>
                                                <a:pt x="90" y="87"/>
                                              </a:lnTo>
                                              <a:lnTo>
                                                <a:pt x="88" y="90"/>
                                              </a:lnTo>
                                              <a:lnTo>
                                                <a:pt x="83" y="92"/>
                                              </a:lnTo>
                                              <a:lnTo>
                                                <a:pt x="80" y="95"/>
                                              </a:lnTo>
                                              <a:lnTo>
                                                <a:pt x="76" y="98"/>
                                              </a:lnTo>
                                              <a:lnTo>
                                                <a:pt x="76" y="98"/>
                                              </a:lnTo>
                                              <a:lnTo>
                                                <a:pt x="74" y="100"/>
                                              </a:lnTo>
                                              <a:lnTo>
                                                <a:pt x="72" y="101"/>
                                              </a:lnTo>
                                              <a:lnTo>
                                                <a:pt x="70" y="103"/>
                                              </a:lnTo>
                                              <a:lnTo>
                                                <a:pt x="69" y="105"/>
                                              </a:lnTo>
                                              <a:lnTo>
                                                <a:pt x="68" y="107"/>
                                              </a:lnTo>
                                              <a:lnTo>
                                                <a:pt x="68" y="107"/>
                                              </a:lnTo>
                                              <a:lnTo>
                                                <a:pt x="66" y="113"/>
                                              </a:lnTo>
                                              <a:lnTo>
                                                <a:pt x="63" y="117"/>
                                              </a:lnTo>
                                              <a:lnTo>
                                                <a:pt x="61" y="121"/>
                                              </a:lnTo>
                                              <a:lnTo>
                                                <a:pt x="60" y="123"/>
                                              </a:lnTo>
                                              <a:lnTo>
                                                <a:pt x="60" y="127"/>
                                              </a:lnTo>
                                              <a:lnTo>
                                                <a:pt x="60" y="127"/>
                                              </a:lnTo>
                                              <a:lnTo>
                                                <a:pt x="59" y="131"/>
                                              </a:lnTo>
                                              <a:lnTo>
                                                <a:pt x="58" y="134"/>
                                              </a:lnTo>
                                              <a:lnTo>
                                                <a:pt x="57" y="137"/>
                                              </a:lnTo>
                                              <a:lnTo>
                                                <a:pt x="55" y="143"/>
                                              </a:lnTo>
                                              <a:lnTo>
                                                <a:pt x="55" y="143"/>
                                              </a:lnTo>
                                              <a:lnTo>
                                                <a:pt x="53" y="150"/>
                                              </a:lnTo>
                                              <a:lnTo>
                                                <a:pt x="50" y="162"/>
                                              </a:lnTo>
                                              <a:lnTo>
                                                <a:pt x="47" y="172"/>
                                              </a:lnTo>
                                              <a:lnTo>
                                                <a:pt x="46" y="180"/>
                                              </a:lnTo>
                                              <a:lnTo>
                                                <a:pt x="46" y="180"/>
                                              </a:lnTo>
                                              <a:lnTo>
                                                <a:pt x="44" y="187"/>
                                              </a:lnTo>
                                              <a:lnTo>
                                                <a:pt x="43" y="195"/>
                                              </a:lnTo>
                                              <a:lnTo>
                                                <a:pt x="43" y="198"/>
                                              </a:lnTo>
                                              <a:lnTo>
                                                <a:pt x="43" y="201"/>
                                              </a:lnTo>
                                              <a:lnTo>
                                                <a:pt x="43" y="203"/>
                                              </a:lnTo>
                                              <a:lnTo>
                                                <a:pt x="45" y="206"/>
                                              </a:lnTo>
                                              <a:lnTo>
                                                <a:pt x="45" y="206"/>
                                              </a:lnTo>
                                              <a:lnTo>
                                                <a:pt x="49" y="211"/>
                                              </a:lnTo>
                                              <a:lnTo>
                                                <a:pt x="56" y="217"/>
                                              </a:lnTo>
                                              <a:lnTo>
                                                <a:pt x="61" y="222"/>
                                              </a:lnTo>
                                              <a:lnTo>
                                                <a:pt x="64" y="225"/>
                                              </a:lnTo>
                                              <a:lnTo>
                                                <a:pt x="64" y="225"/>
                                              </a:lnTo>
                                              <a:lnTo>
                                                <a:pt x="65" y="229"/>
                                              </a:lnTo>
                                              <a:lnTo>
                                                <a:pt x="64" y="233"/>
                                              </a:lnTo>
                                              <a:lnTo>
                                                <a:pt x="63" y="236"/>
                                              </a:lnTo>
                                              <a:lnTo>
                                                <a:pt x="63" y="239"/>
                                              </a:lnTo>
                                              <a:lnTo>
                                                <a:pt x="63" y="239"/>
                                              </a:lnTo>
                                              <a:lnTo>
                                                <a:pt x="63" y="242"/>
                                              </a:lnTo>
                                              <a:lnTo>
                                                <a:pt x="63" y="243"/>
                                              </a:lnTo>
                                              <a:lnTo>
                                                <a:pt x="65" y="245"/>
                                              </a:lnTo>
                                              <a:lnTo>
                                                <a:pt x="66" y="246"/>
                                              </a:lnTo>
                                              <a:lnTo>
                                                <a:pt x="67" y="246"/>
                                              </a:lnTo>
                                              <a:lnTo>
                                                <a:pt x="67" y="246"/>
                                              </a:lnTo>
                                              <a:lnTo>
                                                <a:pt x="66" y="248"/>
                                              </a:lnTo>
                                              <a:lnTo>
                                                <a:pt x="66" y="249"/>
                                              </a:lnTo>
                                              <a:lnTo>
                                                <a:pt x="66" y="252"/>
                                              </a:lnTo>
                                              <a:lnTo>
                                                <a:pt x="66" y="252"/>
                                              </a:lnTo>
                                              <a:lnTo>
                                                <a:pt x="66" y="254"/>
                                              </a:lnTo>
                                              <a:lnTo>
                                                <a:pt x="66" y="256"/>
                                              </a:lnTo>
                                              <a:lnTo>
                                                <a:pt x="64" y="257"/>
                                              </a:lnTo>
                                              <a:lnTo>
                                                <a:pt x="64" y="260"/>
                                              </a:lnTo>
                                              <a:lnTo>
                                                <a:pt x="64" y="260"/>
                                              </a:lnTo>
                                              <a:lnTo>
                                                <a:pt x="64" y="261"/>
                                              </a:lnTo>
                                              <a:lnTo>
                                                <a:pt x="64" y="262"/>
                                              </a:lnTo>
                                              <a:lnTo>
                                                <a:pt x="63" y="264"/>
                                              </a:lnTo>
                                              <a:lnTo>
                                                <a:pt x="63" y="264"/>
                                              </a:lnTo>
                                              <a:lnTo>
                                                <a:pt x="63" y="266"/>
                                              </a:lnTo>
                                              <a:lnTo>
                                                <a:pt x="63" y="271"/>
                                              </a:lnTo>
                                              <a:lnTo>
                                                <a:pt x="63" y="278"/>
                                              </a:lnTo>
                                              <a:lnTo>
                                                <a:pt x="63" y="285"/>
                                              </a:lnTo>
                                              <a:lnTo>
                                                <a:pt x="65" y="296"/>
                                              </a:lnTo>
                                              <a:lnTo>
                                                <a:pt x="66" y="301"/>
                                              </a:lnTo>
                                              <a:lnTo>
                                                <a:pt x="68" y="306"/>
                                              </a:lnTo>
                                              <a:lnTo>
                                                <a:pt x="70" y="311"/>
                                              </a:lnTo>
                                              <a:lnTo>
                                                <a:pt x="73" y="316"/>
                                              </a:lnTo>
                                              <a:lnTo>
                                                <a:pt x="76" y="320"/>
                                              </a:lnTo>
                                              <a:lnTo>
                                                <a:pt x="81" y="325"/>
                                              </a:lnTo>
                                              <a:lnTo>
                                                <a:pt x="81" y="325"/>
                                              </a:lnTo>
                                              <a:lnTo>
                                                <a:pt x="80" y="326"/>
                                              </a:lnTo>
                                              <a:lnTo>
                                                <a:pt x="80" y="328"/>
                                              </a:lnTo>
                                              <a:lnTo>
                                                <a:pt x="80" y="330"/>
                                              </a:lnTo>
                                              <a:lnTo>
                                                <a:pt x="80" y="331"/>
                                              </a:lnTo>
                                              <a:lnTo>
                                                <a:pt x="80" y="331"/>
                                              </a:lnTo>
                                              <a:lnTo>
                                                <a:pt x="78" y="333"/>
                                              </a:lnTo>
                                              <a:lnTo>
                                                <a:pt x="78" y="334"/>
                                              </a:lnTo>
                                              <a:lnTo>
                                                <a:pt x="78" y="337"/>
                                              </a:lnTo>
                                              <a:lnTo>
                                                <a:pt x="78" y="337"/>
                                              </a:lnTo>
                                              <a:lnTo>
                                                <a:pt x="78" y="338"/>
                                              </a:lnTo>
                                              <a:lnTo>
                                                <a:pt x="78" y="340"/>
                                              </a:lnTo>
                                              <a:lnTo>
                                                <a:pt x="77" y="343"/>
                                              </a:lnTo>
                                              <a:lnTo>
                                                <a:pt x="76" y="347"/>
                                              </a:lnTo>
                                              <a:lnTo>
                                                <a:pt x="75" y="351"/>
                                              </a:lnTo>
                                              <a:lnTo>
                                                <a:pt x="74" y="353"/>
                                              </a:lnTo>
                                              <a:lnTo>
                                                <a:pt x="74" y="353"/>
                                              </a:lnTo>
                                              <a:lnTo>
                                                <a:pt x="73" y="363"/>
                                              </a:lnTo>
                                              <a:lnTo>
                                                <a:pt x="73" y="365"/>
                                              </a:lnTo>
                                              <a:lnTo>
                                                <a:pt x="73" y="366"/>
                                              </a:lnTo>
                                              <a:lnTo>
                                                <a:pt x="73" y="366"/>
                                              </a:lnTo>
                                              <a:lnTo>
                                                <a:pt x="71" y="367"/>
                                              </a:lnTo>
                                              <a:lnTo>
                                                <a:pt x="70" y="370"/>
                                              </a:lnTo>
                                              <a:lnTo>
                                                <a:pt x="70" y="372"/>
                                              </a:lnTo>
                                              <a:lnTo>
                                                <a:pt x="69" y="376"/>
                                              </a:lnTo>
                                              <a:lnTo>
                                                <a:pt x="69" y="376"/>
                                              </a:lnTo>
                                              <a:lnTo>
                                                <a:pt x="69" y="379"/>
                                              </a:lnTo>
                                              <a:lnTo>
                                                <a:pt x="68" y="380"/>
                                              </a:lnTo>
                                              <a:lnTo>
                                                <a:pt x="67" y="381"/>
                                              </a:lnTo>
                                              <a:lnTo>
                                                <a:pt x="67" y="384"/>
                                              </a:lnTo>
                                              <a:lnTo>
                                                <a:pt x="67" y="384"/>
                                              </a:lnTo>
                                              <a:lnTo>
                                                <a:pt x="67" y="386"/>
                                              </a:lnTo>
                                              <a:lnTo>
                                                <a:pt x="67" y="388"/>
                                              </a:lnTo>
                                              <a:lnTo>
                                                <a:pt x="67" y="390"/>
                                              </a:lnTo>
                                              <a:lnTo>
                                                <a:pt x="66" y="392"/>
                                              </a:lnTo>
                                              <a:lnTo>
                                                <a:pt x="66" y="392"/>
                                              </a:lnTo>
                                              <a:lnTo>
                                                <a:pt x="66" y="394"/>
                                              </a:lnTo>
                                              <a:lnTo>
                                                <a:pt x="65" y="396"/>
                                              </a:lnTo>
                                              <a:lnTo>
                                                <a:pt x="64" y="403"/>
                                              </a:lnTo>
                                              <a:lnTo>
                                                <a:pt x="64" y="403"/>
                                              </a:lnTo>
                                              <a:lnTo>
                                                <a:pt x="63" y="406"/>
                                              </a:lnTo>
                                              <a:lnTo>
                                                <a:pt x="63" y="408"/>
                                              </a:lnTo>
                                              <a:lnTo>
                                                <a:pt x="59" y="414"/>
                                              </a:lnTo>
                                              <a:lnTo>
                                                <a:pt x="54" y="421"/>
                                              </a:lnTo>
                                              <a:lnTo>
                                                <a:pt x="51" y="428"/>
                                              </a:lnTo>
                                              <a:lnTo>
                                                <a:pt x="51" y="428"/>
                                              </a:lnTo>
                                              <a:lnTo>
                                                <a:pt x="46" y="440"/>
                                              </a:lnTo>
                                              <a:lnTo>
                                                <a:pt x="41" y="453"/>
                                              </a:lnTo>
                                              <a:lnTo>
                                                <a:pt x="37" y="466"/>
                                              </a:lnTo>
                                              <a:lnTo>
                                                <a:pt x="35" y="473"/>
                                              </a:lnTo>
                                              <a:lnTo>
                                                <a:pt x="35" y="473"/>
                                              </a:lnTo>
                                              <a:lnTo>
                                                <a:pt x="34" y="475"/>
                                              </a:lnTo>
                                              <a:lnTo>
                                                <a:pt x="33" y="478"/>
                                              </a:lnTo>
                                              <a:lnTo>
                                                <a:pt x="32" y="482"/>
                                              </a:lnTo>
                                              <a:lnTo>
                                                <a:pt x="28" y="489"/>
                                              </a:lnTo>
                                              <a:lnTo>
                                                <a:pt x="28" y="489"/>
                                              </a:lnTo>
                                              <a:lnTo>
                                                <a:pt x="22" y="502"/>
                                              </a:lnTo>
                                              <a:lnTo>
                                                <a:pt x="17" y="516"/>
                                              </a:lnTo>
                                              <a:lnTo>
                                                <a:pt x="10" y="534"/>
                                              </a:lnTo>
                                              <a:lnTo>
                                                <a:pt x="10" y="536"/>
                                              </a:lnTo>
                                              <a:lnTo>
                                                <a:pt x="10" y="536"/>
                                              </a:lnTo>
                                              <a:lnTo>
                                                <a:pt x="9" y="538"/>
                                              </a:lnTo>
                                              <a:lnTo>
                                                <a:pt x="8" y="540"/>
                                              </a:lnTo>
                                              <a:lnTo>
                                                <a:pt x="7" y="543"/>
                                              </a:lnTo>
                                              <a:lnTo>
                                                <a:pt x="7" y="543"/>
                                              </a:lnTo>
                                              <a:lnTo>
                                                <a:pt x="5" y="546"/>
                                              </a:lnTo>
                                              <a:lnTo>
                                                <a:pt x="2" y="548"/>
                                              </a:lnTo>
                                              <a:lnTo>
                                                <a:pt x="0" y="554"/>
                                              </a:lnTo>
                                              <a:lnTo>
                                                <a:pt x="0" y="554"/>
                                              </a:lnTo>
                                              <a:lnTo>
                                                <a:pt x="2" y="557"/>
                                              </a:lnTo>
                                              <a:lnTo>
                                                <a:pt x="5" y="561"/>
                                              </a:lnTo>
                                              <a:lnTo>
                                                <a:pt x="10" y="566"/>
                                              </a:lnTo>
                                              <a:lnTo>
                                                <a:pt x="15" y="569"/>
                                              </a:lnTo>
                                              <a:lnTo>
                                                <a:pt x="17" y="571"/>
                                              </a:lnTo>
                                              <a:lnTo>
                                                <a:pt x="21" y="572"/>
                                              </a:lnTo>
                                              <a:lnTo>
                                                <a:pt x="22" y="572"/>
                                              </a:lnTo>
                                              <a:lnTo>
                                                <a:pt x="22" y="572"/>
                                              </a:lnTo>
                                              <a:lnTo>
                                                <a:pt x="24" y="577"/>
                                              </a:lnTo>
                                              <a:lnTo>
                                                <a:pt x="27" y="581"/>
                                              </a:lnTo>
                                              <a:lnTo>
                                                <a:pt x="29" y="583"/>
                                              </a:lnTo>
                                              <a:lnTo>
                                                <a:pt x="32" y="587"/>
                                              </a:lnTo>
                                              <a:lnTo>
                                                <a:pt x="35" y="589"/>
                                              </a:lnTo>
                                              <a:lnTo>
                                                <a:pt x="39" y="589"/>
                                              </a:lnTo>
                                              <a:lnTo>
                                                <a:pt x="43" y="590"/>
                                              </a:lnTo>
                                              <a:lnTo>
                                                <a:pt x="43" y="590"/>
                                              </a:lnTo>
                                              <a:lnTo>
                                                <a:pt x="51" y="589"/>
                                              </a:lnTo>
                                              <a:lnTo>
                                                <a:pt x="59" y="589"/>
                                              </a:lnTo>
                                              <a:lnTo>
                                                <a:pt x="63" y="588"/>
                                              </a:lnTo>
                                              <a:lnTo>
                                                <a:pt x="66" y="586"/>
                                              </a:lnTo>
                                              <a:lnTo>
                                                <a:pt x="66" y="586"/>
                                              </a:lnTo>
                                              <a:lnTo>
                                                <a:pt x="66" y="583"/>
                                              </a:lnTo>
                                              <a:lnTo>
                                                <a:pt x="66" y="581"/>
                                              </a:lnTo>
                                              <a:lnTo>
                                                <a:pt x="64" y="579"/>
                                              </a:lnTo>
                                              <a:lnTo>
                                                <a:pt x="63" y="577"/>
                                              </a:lnTo>
                                              <a:lnTo>
                                                <a:pt x="63" y="577"/>
                                              </a:lnTo>
                                              <a:lnTo>
                                                <a:pt x="61" y="576"/>
                                              </a:lnTo>
                                              <a:lnTo>
                                                <a:pt x="61" y="576"/>
                                              </a:lnTo>
                                              <a:lnTo>
                                                <a:pt x="51" y="575"/>
                                              </a:lnTo>
                                              <a:lnTo>
                                                <a:pt x="47" y="574"/>
                                              </a:lnTo>
                                              <a:lnTo>
                                                <a:pt x="46" y="573"/>
                                              </a:lnTo>
                                              <a:lnTo>
                                                <a:pt x="44" y="572"/>
                                              </a:lnTo>
                                              <a:lnTo>
                                                <a:pt x="44" y="572"/>
                                              </a:lnTo>
                                              <a:lnTo>
                                                <a:pt x="43" y="562"/>
                                              </a:lnTo>
                                              <a:lnTo>
                                                <a:pt x="43" y="557"/>
                                              </a:lnTo>
                                              <a:lnTo>
                                                <a:pt x="43" y="557"/>
                                              </a:lnTo>
                                              <a:lnTo>
                                                <a:pt x="43" y="557"/>
                                              </a:lnTo>
                                              <a:lnTo>
                                                <a:pt x="43" y="556"/>
                                              </a:lnTo>
                                              <a:lnTo>
                                                <a:pt x="44" y="546"/>
                                              </a:lnTo>
                                              <a:lnTo>
                                                <a:pt x="44" y="546"/>
                                              </a:lnTo>
                                              <a:lnTo>
                                                <a:pt x="46" y="538"/>
                                              </a:lnTo>
                                              <a:lnTo>
                                                <a:pt x="47" y="531"/>
                                              </a:lnTo>
                                              <a:lnTo>
                                                <a:pt x="49" y="521"/>
                                              </a:lnTo>
                                              <a:lnTo>
                                                <a:pt x="50" y="517"/>
                                              </a:lnTo>
                                              <a:lnTo>
                                                <a:pt x="51" y="513"/>
                                              </a:lnTo>
                                              <a:lnTo>
                                                <a:pt x="51" y="513"/>
                                              </a:lnTo>
                                              <a:lnTo>
                                                <a:pt x="53" y="509"/>
                                              </a:lnTo>
                                              <a:lnTo>
                                                <a:pt x="54" y="506"/>
                                              </a:lnTo>
                                              <a:lnTo>
                                                <a:pt x="56" y="501"/>
                                              </a:lnTo>
                                              <a:lnTo>
                                                <a:pt x="61" y="492"/>
                                              </a:lnTo>
                                              <a:lnTo>
                                                <a:pt x="61" y="492"/>
                                              </a:lnTo>
                                              <a:lnTo>
                                                <a:pt x="64" y="487"/>
                                              </a:lnTo>
                                              <a:lnTo>
                                                <a:pt x="66" y="482"/>
                                              </a:lnTo>
                                              <a:lnTo>
                                                <a:pt x="71" y="473"/>
                                              </a:lnTo>
                                              <a:lnTo>
                                                <a:pt x="75" y="464"/>
                                              </a:lnTo>
                                              <a:lnTo>
                                                <a:pt x="78" y="459"/>
                                              </a:lnTo>
                                              <a:lnTo>
                                                <a:pt x="79" y="455"/>
                                              </a:lnTo>
                                              <a:lnTo>
                                                <a:pt x="79" y="455"/>
                                              </a:lnTo>
                                              <a:lnTo>
                                                <a:pt x="83" y="451"/>
                                              </a:lnTo>
                                              <a:lnTo>
                                                <a:pt x="85" y="444"/>
                                              </a:lnTo>
                                              <a:lnTo>
                                                <a:pt x="93" y="427"/>
                                              </a:lnTo>
                                              <a:lnTo>
                                                <a:pt x="99" y="411"/>
                                              </a:lnTo>
                                              <a:lnTo>
                                                <a:pt x="105" y="399"/>
                                              </a:lnTo>
                                              <a:lnTo>
                                                <a:pt x="105" y="399"/>
                                              </a:lnTo>
                                              <a:lnTo>
                                                <a:pt x="105" y="403"/>
                                              </a:lnTo>
                                              <a:lnTo>
                                                <a:pt x="106" y="405"/>
                                              </a:lnTo>
                                              <a:lnTo>
                                                <a:pt x="108" y="407"/>
                                              </a:lnTo>
                                              <a:lnTo>
                                                <a:pt x="109" y="410"/>
                                              </a:lnTo>
                                              <a:lnTo>
                                                <a:pt x="112" y="413"/>
                                              </a:lnTo>
                                              <a:lnTo>
                                                <a:pt x="113" y="417"/>
                                              </a:lnTo>
                                              <a:lnTo>
                                                <a:pt x="115" y="419"/>
                                              </a:lnTo>
                                              <a:lnTo>
                                                <a:pt x="115" y="419"/>
                                              </a:lnTo>
                                              <a:lnTo>
                                                <a:pt x="115" y="425"/>
                                              </a:lnTo>
                                              <a:lnTo>
                                                <a:pt x="116" y="428"/>
                                              </a:lnTo>
                                              <a:lnTo>
                                                <a:pt x="117" y="432"/>
                                              </a:lnTo>
                                              <a:lnTo>
                                                <a:pt x="118" y="436"/>
                                              </a:lnTo>
                                              <a:lnTo>
                                                <a:pt x="118" y="436"/>
                                              </a:lnTo>
                                              <a:lnTo>
                                                <a:pt x="120" y="440"/>
                                              </a:lnTo>
                                              <a:lnTo>
                                                <a:pt x="120" y="442"/>
                                              </a:lnTo>
                                              <a:lnTo>
                                                <a:pt x="121" y="447"/>
                                              </a:lnTo>
                                              <a:lnTo>
                                                <a:pt x="122" y="452"/>
                                              </a:lnTo>
                                              <a:lnTo>
                                                <a:pt x="122" y="452"/>
                                              </a:lnTo>
                                              <a:lnTo>
                                                <a:pt x="125" y="459"/>
                                              </a:lnTo>
                                              <a:lnTo>
                                                <a:pt x="125" y="464"/>
                                              </a:lnTo>
                                              <a:lnTo>
                                                <a:pt x="126" y="468"/>
                                              </a:lnTo>
                                              <a:lnTo>
                                                <a:pt x="127" y="471"/>
                                              </a:lnTo>
                                              <a:lnTo>
                                                <a:pt x="128" y="473"/>
                                              </a:lnTo>
                                              <a:lnTo>
                                                <a:pt x="128" y="473"/>
                                              </a:lnTo>
                                              <a:lnTo>
                                                <a:pt x="129" y="475"/>
                                              </a:lnTo>
                                              <a:lnTo>
                                                <a:pt x="130" y="478"/>
                                              </a:lnTo>
                                              <a:lnTo>
                                                <a:pt x="130" y="482"/>
                                              </a:lnTo>
                                              <a:lnTo>
                                                <a:pt x="131" y="487"/>
                                              </a:lnTo>
                                              <a:lnTo>
                                                <a:pt x="131" y="490"/>
                                              </a:lnTo>
                                              <a:lnTo>
                                                <a:pt x="132" y="494"/>
                                              </a:lnTo>
                                              <a:lnTo>
                                                <a:pt x="132" y="494"/>
                                              </a:lnTo>
                                              <a:lnTo>
                                                <a:pt x="134" y="502"/>
                                              </a:lnTo>
                                              <a:lnTo>
                                                <a:pt x="137" y="511"/>
                                              </a:lnTo>
                                              <a:lnTo>
                                                <a:pt x="138" y="519"/>
                                              </a:lnTo>
                                              <a:lnTo>
                                                <a:pt x="139" y="521"/>
                                              </a:lnTo>
                                              <a:lnTo>
                                                <a:pt x="142" y="523"/>
                                              </a:lnTo>
                                              <a:lnTo>
                                                <a:pt x="142" y="523"/>
                                              </a:lnTo>
                                              <a:lnTo>
                                                <a:pt x="142" y="525"/>
                                              </a:lnTo>
                                              <a:lnTo>
                                                <a:pt x="144" y="527"/>
                                              </a:lnTo>
                                              <a:lnTo>
                                                <a:pt x="144" y="530"/>
                                              </a:lnTo>
                                              <a:lnTo>
                                                <a:pt x="144" y="534"/>
                                              </a:lnTo>
                                              <a:lnTo>
                                                <a:pt x="144" y="535"/>
                                              </a:lnTo>
                                              <a:lnTo>
                                                <a:pt x="144" y="538"/>
                                              </a:lnTo>
                                              <a:lnTo>
                                                <a:pt x="144" y="538"/>
                                              </a:lnTo>
                                              <a:lnTo>
                                                <a:pt x="147" y="542"/>
                                              </a:lnTo>
                                              <a:lnTo>
                                                <a:pt x="147" y="542"/>
                                              </a:lnTo>
                                              <a:lnTo>
                                                <a:pt x="147" y="542"/>
                                              </a:lnTo>
                                              <a:lnTo>
                                                <a:pt x="146" y="547"/>
                                              </a:lnTo>
                                              <a:lnTo>
                                                <a:pt x="145" y="552"/>
                                              </a:lnTo>
                                              <a:lnTo>
                                                <a:pt x="145" y="555"/>
                                              </a:lnTo>
                                              <a:lnTo>
                                                <a:pt x="145" y="555"/>
                                              </a:lnTo>
                                              <a:lnTo>
                                                <a:pt x="145" y="557"/>
                                              </a:lnTo>
                                              <a:lnTo>
                                                <a:pt x="144" y="560"/>
                                              </a:lnTo>
                                              <a:lnTo>
                                                <a:pt x="144" y="563"/>
                                              </a:lnTo>
                                              <a:lnTo>
                                                <a:pt x="145" y="567"/>
                                              </a:lnTo>
                                              <a:lnTo>
                                                <a:pt x="145" y="567"/>
                                              </a:lnTo>
                                              <a:lnTo>
                                                <a:pt x="147" y="568"/>
                                              </a:lnTo>
                                              <a:lnTo>
                                                <a:pt x="149" y="569"/>
                                              </a:lnTo>
                                              <a:lnTo>
                                                <a:pt x="156" y="569"/>
                                              </a:lnTo>
                                              <a:lnTo>
                                                <a:pt x="163" y="569"/>
                                              </a:lnTo>
                                              <a:lnTo>
                                                <a:pt x="167" y="567"/>
                                              </a:lnTo>
                                              <a:lnTo>
                                                <a:pt x="167" y="567"/>
                                              </a:lnTo>
                                              <a:lnTo>
                                                <a:pt x="168" y="562"/>
                                              </a:lnTo>
                                              <a:lnTo>
                                                <a:pt x="168" y="562"/>
                                              </a:lnTo>
                                              <a:lnTo>
                                                <a:pt x="174" y="562"/>
                                              </a:lnTo>
                                              <a:lnTo>
                                                <a:pt x="180" y="562"/>
                                              </a:lnTo>
                                              <a:lnTo>
                                                <a:pt x="186" y="560"/>
                                              </a:lnTo>
                                              <a:lnTo>
                                                <a:pt x="190" y="556"/>
                                              </a:lnTo>
                                              <a:lnTo>
                                                <a:pt x="190" y="556"/>
                                              </a:lnTo>
                                              <a:lnTo>
                                                <a:pt x="193" y="553"/>
                                              </a:lnTo>
                                              <a:lnTo>
                                                <a:pt x="196" y="550"/>
                                              </a:lnTo>
                                              <a:lnTo>
                                                <a:pt x="197" y="548"/>
                                              </a:lnTo>
                                              <a:lnTo>
                                                <a:pt x="197" y="546"/>
                                              </a:lnTo>
                                              <a:lnTo>
                                                <a:pt x="197" y="546"/>
                                              </a:lnTo>
                                              <a:lnTo>
                                                <a:pt x="196" y="543"/>
                                              </a:lnTo>
                                              <a:lnTo>
                                                <a:pt x="196" y="541"/>
                                              </a:lnTo>
                                              <a:lnTo>
                                                <a:pt x="194" y="540"/>
                                              </a:lnTo>
                                              <a:lnTo>
                                                <a:pt x="193" y="540"/>
                                              </a:lnTo>
                                              <a:lnTo>
                                                <a:pt x="191" y="539"/>
                                              </a:lnTo>
                                              <a:lnTo>
                                                <a:pt x="190" y="540"/>
                                              </a:lnTo>
                                              <a:lnTo>
                                                <a:pt x="190" y="540"/>
                                              </a:lnTo>
                                              <a:lnTo>
                                                <a:pt x="184" y="542"/>
                                              </a:lnTo>
                                              <a:lnTo>
                                                <a:pt x="181" y="542"/>
                                              </a:lnTo>
                                              <a:lnTo>
                                                <a:pt x="178" y="542"/>
                                              </a:lnTo>
                                              <a:lnTo>
                                                <a:pt x="178" y="542"/>
                                              </a:lnTo>
                                              <a:lnTo>
                                                <a:pt x="176" y="540"/>
                                              </a:lnTo>
                                              <a:lnTo>
                                                <a:pt x="175" y="538"/>
                                              </a:lnTo>
                                              <a:lnTo>
                                                <a:pt x="175" y="536"/>
                                              </a:lnTo>
                                              <a:lnTo>
                                                <a:pt x="175" y="536"/>
                                              </a:lnTo>
                                              <a:lnTo>
                                                <a:pt x="176" y="536"/>
                                              </a:lnTo>
                                              <a:lnTo>
                                                <a:pt x="177" y="535"/>
                                              </a:lnTo>
                                              <a:lnTo>
                                                <a:pt x="178" y="534"/>
                                              </a:lnTo>
                                              <a:lnTo>
                                                <a:pt x="178" y="534"/>
                                              </a:lnTo>
                                              <a:lnTo>
                                                <a:pt x="177" y="530"/>
                                              </a:lnTo>
                                              <a:lnTo>
                                                <a:pt x="176" y="525"/>
                                              </a:lnTo>
                                              <a:lnTo>
                                                <a:pt x="175" y="518"/>
                                              </a:lnTo>
                                              <a:lnTo>
                                                <a:pt x="173" y="509"/>
                                              </a:lnTo>
                                              <a:lnTo>
                                                <a:pt x="171" y="503"/>
                                              </a:lnTo>
                                              <a:lnTo>
                                                <a:pt x="168" y="495"/>
                                              </a:lnTo>
                                              <a:lnTo>
                                                <a:pt x="165" y="488"/>
                                              </a:lnTo>
                                              <a:lnTo>
                                                <a:pt x="161" y="482"/>
                                              </a:lnTo>
                                              <a:lnTo>
                                                <a:pt x="161" y="482"/>
                                              </a:lnTo>
                                              <a:lnTo>
                                                <a:pt x="158" y="476"/>
                                              </a:lnTo>
                                              <a:lnTo>
                                                <a:pt x="155" y="469"/>
                                              </a:lnTo>
                                              <a:lnTo>
                                                <a:pt x="153" y="461"/>
                                              </a:lnTo>
                                              <a:lnTo>
                                                <a:pt x="151" y="453"/>
                                              </a:lnTo>
                                              <a:lnTo>
                                                <a:pt x="149" y="440"/>
                                              </a:lnTo>
                                              <a:lnTo>
                                                <a:pt x="147" y="430"/>
                                              </a:lnTo>
                                              <a:lnTo>
                                                <a:pt x="147" y="430"/>
                                              </a:lnTo>
                                              <a:lnTo>
                                                <a:pt x="147" y="427"/>
                                              </a:lnTo>
                                              <a:lnTo>
                                                <a:pt x="146" y="424"/>
                                              </a:lnTo>
                                              <a:lnTo>
                                                <a:pt x="147" y="421"/>
                                              </a:lnTo>
                                              <a:lnTo>
                                                <a:pt x="148" y="415"/>
                                              </a:lnTo>
                                              <a:lnTo>
                                                <a:pt x="148" y="411"/>
                                              </a:lnTo>
                                              <a:lnTo>
                                                <a:pt x="148" y="406"/>
                                              </a:lnTo>
                                              <a:lnTo>
                                                <a:pt x="148" y="406"/>
                                              </a:lnTo>
                                              <a:lnTo>
                                                <a:pt x="146" y="394"/>
                                              </a:lnTo>
                                              <a:lnTo>
                                                <a:pt x="144" y="378"/>
                                              </a:lnTo>
                                              <a:lnTo>
                                                <a:pt x="142" y="365"/>
                                              </a:lnTo>
                                              <a:lnTo>
                                                <a:pt x="141" y="359"/>
                                              </a:lnTo>
                                              <a:lnTo>
                                                <a:pt x="139" y="353"/>
                                              </a:lnTo>
                                              <a:lnTo>
                                                <a:pt x="139" y="353"/>
                                              </a:lnTo>
                                              <a:lnTo>
                                                <a:pt x="134" y="340"/>
                                              </a:lnTo>
                                              <a:lnTo>
                                                <a:pt x="132" y="337"/>
                                              </a:lnTo>
                                              <a:lnTo>
                                                <a:pt x="132" y="333"/>
                                              </a:lnTo>
                                              <a:lnTo>
                                                <a:pt x="132" y="333"/>
                                              </a:lnTo>
                                              <a:lnTo>
                                                <a:pt x="132" y="330"/>
                                              </a:lnTo>
                                              <a:lnTo>
                                                <a:pt x="132" y="328"/>
                                              </a:lnTo>
                                              <a:lnTo>
                                                <a:pt x="131" y="327"/>
                                              </a:lnTo>
                                              <a:lnTo>
                                                <a:pt x="131" y="326"/>
                                              </a:lnTo>
                                              <a:lnTo>
                                                <a:pt x="131" y="326"/>
                                              </a:lnTo>
                                              <a:lnTo>
                                                <a:pt x="132" y="324"/>
                                              </a:lnTo>
                                              <a:lnTo>
                                                <a:pt x="131" y="322"/>
                                              </a:lnTo>
                                              <a:lnTo>
                                                <a:pt x="131" y="320"/>
                                              </a:lnTo>
                                              <a:lnTo>
                                                <a:pt x="131" y="318"/>
                                              </a:lnTo>
                                              <a:lnTo>
                                                <a:pt x="131" y="318"/>
                                              </a:lnTo>
                                              <a:lnTo>
                                                <a:pt x="131" y="316"/>
                                              </a:lnTo>
                                              <a:lnTo>
                                                <a:pt x="131" y="312"/>
                                              </a:lnTo>
                                              <a:lnTo>
                                                <a:pt x="131" y="310"/>
                                              </a:lnTo>
                                              <a:lnTo>
                                                <a:pt x="131" y="307"/>
                                              </a:lnTo>
                                              <a:lnTo>
                                                <a:pt x="131" y="307"/>
                                              </a:lnTo>
                                              <a:lnTo>
                                                <a:pt x="131" y="306"/>
                                              </a:lnTo>
                                              <a:lnTo>
                                                <a:pt x="131" y="304"/>
                                              </a:lnTo>
                                              <a:lnTo>
                                                <a:pt x="131" y="303"/>
                                              </a:lnTo>
                                              <a:lnTo>
                                                <a:pt x="131" y="301"/>
                                              </a:lnTo>
                                              <a:lnTo>
                                                <a:pt x="131" y="301"/>
                                              </a:lnTo>
                                              <a:lnTo>
                                                <a:pt x="131" y="300"/>
                                              </a:lnTo>
                                              <a:lnTo>
                                                <a:pt x="131" y="299"/>
                                              </a:lnTo>
                                              <a:lnTo>
                                                <a:pt x="131" y="298"/>
                                              </a:lnTo>
                                              <a:lnTo>
                                                <a:pt x="131" y="295"/>
                                              </a:lnTo>
                                              <a:lnTo>
                                                <a:pt x="131" y="295"/>
                                              </a:lnTo>
                                              <a:lnTo>
                                                <a:pt x="132" y="293"/>
                                              </a:lnTo>
                                              <a:lnTo>
                                                <a:pt x="132" y="291"/>
                                              </a:lnTo>
                                              <a:lnTo>
                                                <a:pt x="131" y="289"/>
                                              </a:lnTo>
                                              <a:lnTo>
                                                <a:pt x="132" y="287"/>
                                              </a:lnTo>
                                              <a:lnTo>
                                                <a:pt x="132" y="287"/>
                                              </a:lnTo>
                                              <a:lnTo>
                                                <a:pt x="132" y="285"/>
                                              </a:lnTo>
                                              <a:lnTo>
                                                <a:pt x="132" y="283"/>
                                              </a:lnTo>
                                              <a:lnTo>
                                                <a:pt x="132" y="280"/>
                                              </a:lnTo>
                                              <a:lnTo>
                                                <a:pt x="132" y="278"/>
                                              </a:lnTo>
                                              <a:lnTo>
                                                <a:pt x="132" y="278"/>
                                              </a:lnTo>
                                              <a:lnTo>
                                                <a:pt x="132" y="272"/>
                                              </a:lnTo>
                                              <a:lnTo>
                                                <a:pt x="132" y="268"/>
                                              </a:lnTo>
                                              <a:lnTo>
                                                <a:pt x="131" y="265"/>
                                              </a:lnTo>
                                              <a:lnTo>
                                                <a:pt x="131" y="265"/>
                                              </a:lnTo>
                                              <a:lnTo>
                                                <a:pt x="131" y="263"/>
                                              </a:lnTo>
                                              <a:lnTo>
                                                <a:pt x="131" y="261"/>
                                              </a:lnTo>
                                              <a:lnTo>
                                                <a:pt x="131" y="258"/>
                                              </a:lnTo>
                                              <a:lnTo>
                                                <a:pt x="132" y="257"/>
                                              </a:lnTo>
                                              <a:lnTo>
                                                <a:pt x="132" y="257"/>
                                              </a:lnTo>
                                              <a:lnTo>
                                                <a:pt x="132" y="257"/>
                                              </a:lnTo>
                                              <a:lnTo>
                                                <a:pt x="133" y="256"/>
                                              </a:lnTo>
                                              <a:lnTo>
                                                <a:pt x="134" y="255"/>
                                              </a:lnTo>
                                              <a:lnTo>
                                                <a:pt x="134" y="251"/>
                                              </a:lnTo>
                                              <a:lnTo>
                                                <a:pt x="134" y="247"/>
                                              </a:lnTo>
                                              <a:lnTo>
                                                <a:pt x="134" y="247"/>
                                              </a:lnTo>
                                              <a:lnTo>
                                                <a:pt x="134" y="241"/>
                                              </a:lnTo>
                                              <a:lnTo>
                                                <a:pt x="134" y="233"/>
                                              </a:lnTo>
                                              <a:lnTo>
                                                <a:pt x="134" y="222"/>
                                              </a:lnTo>
                                              <a:lnTo>
                                                <a:pt x="134" y="222"/>
                                              </a:lnTo>
                                              <a:lnTo>
                                                <a:pt x="134" y="220"/>
                                              </a:lnTo>
                                              <a:lnTo>
                                                <a:pt x="134" y="216"/>
                                              </a:lnTo>
                                              <a:lnTo>
                                                <a:pt x="133" y="213"/>
                                              </a:lnTo>
                                              <a:lnTo>
                                                <a:pt x="134" y="208"/>
                                              </a:lnTo>
                                              <a:lnTo>
                                                <a:pt x="134" y="208"/>
                                              </a:lnTo>
                                              <a:lnTo>
                                                <a:pt x="134" y="203"/>
                                              </a:lnTo>
                                              <a:lnTo>
                                                <a:pt x="134" y="200"/>
                                              </a:lnTo>
                                              <a:lnTo>
                                                <a:pt x="134" y="195"/>
                                              </a:lnTo>
                                              <a:lnTo>
                                                <a:pt x="135" y="190"/>
                                              </a:lnTo>
                                              <a:lnTo>
                                                <a:pt x="135" y="190"/>
                                              </a:lnTo>
                                              <a:lnTo>
                                                <a:pt x="138" y="195"/>
                                              </a:lnTo>
                                              <a:lnTo>
                                                <a:pt x="139" y="200"/>
                                              </a:lnTo>
                                              <a:lnTo>
                                                <a:pt x="142" y="203"/>
                                              </a:lnTo>
                                              <a:lnTo>
                                                <a:pt x="144" y="206"/>
                                              </a:lnTo>
                                              <a:lnTo>
                                                <a:pt x="144" y="206"/>
                                              </a:lnTo>
                                              <a:lnTo>
                                                <a:pt x="145" y="208"/>
                                              </a:lnTo>
                                              <a:lnTo>
                                                <a:pt x="147" y="210"/>
                                              </a:lnTo>
                                              <a:lnTo>
                                                <a:pt x="150" y="217"/>
                                              </a:lnTo>
                                              <a:lnTo>
                                                <a:pt x="150" y="217"/>
                                              </a:lnTo>
                                              <a:lnTo>
                                                <a:pt x="154" y="224"/>
                                              </a:lnTo>
                                              <a:lnTo>
                                                <a:pt x="159" y="230"/>
                                              </a:lnTo>
                                              <a:lnTo>
                                                <a:pt x="167" y="241"/>
                                              </a:lnTo>
                                              <a:lnTo>
                                                <a:pt x="167" y="241"/>
                                              </a:lnTo>
                                              <a:lnTo>
                                                <a:pt x="172" y="248"/>
                                              </a:lnTo>
                                              <a:lnTo>
                                                <a:pt x="174" y="249"/>
                                              </a:lnTo>
                                              <a:lnTo>
                                                <a:pt x="176" y="249"/>
                                              </a:lnTo>
                                              <a:lnTo>
                                                <a:pt x="176" y="249"/>
                                              </a:lnTo>
                                              <a:lnTo>
                                                <a:pt x="176" y="249"/>
                                              </a:lnTo>
                                              <a:lnTo>
                                                <a:pt x="176" y="250"/>
                                              </a:lnTo>
                                              <a:lnTo>
                                                <a:pt x="177" y="251"/>
                                              </a:lnTo>
                                              <a:lnTo>
                                                <a:pt x="179" y="254"/>
                                              </a:lnTo>
                                              <a:lnTo>
                                                <a:pt x="180" y="255"/>
                                              </a:lnTo>
                                              <a:lnTo>
                                                <a:pt x="181" y="255"/>
                                              </a:lnTo>
                                              <a:lnTo>
                                                <a:pt x="181" y="255"/>
                                              </a:lnTo>
                                              <a:lnTo>
                                                <a:pt x="182" y="257"/>
                                              </a:lnTo>
                                              <a:lnTo>
                                                <a:pt x="184" y="258"/>
                                              </a:lnTo>
                                              <a:lnTo>
                                                <a:pt x="186" y="261"/>
                                              </a:lnTo>
                                              <a:lnTo>
                                                <a:pt x="188" y="262"/>
                                              </a:lnTo>
                                              <a:lnTo>
                                                <a:pt x="188" y="262"/>
                                              </a:lnTo>
                                              <a:lnTo>
                                                <a:pt x="191" y="261"/>
                                              </a:lnTo>
                                              <a:lnTo>
                                                <a:pt x="193" y="261"/>
                                              </a:lnTo>
                                              <a:lnTo>
                                                <a:pt x="193" y="261"/>
                                              </a:lnTo>
                                              <a:lnTo>
                                                <a:pt x="196" y="262"/>
                                              </a:lnTo>
                                              <a:lnTo>
                                                <a:pt x="196" y="262"/>
                                              </a:lnTo>
                                              <a:lnTo>
                                                <a:pt x="196" y="264"/>
                                              </a:lnTo>
                                              <a:lnTo>
                                                <a:pt x="196" y="264"/>
                                              </a:lnTo>
                                              <a:lnTo>
                                                <a:pt x="197" y="264"/>
                                              </a:lnTo>
                                              <a:lnTo>
                                                <a:pt x="197" y="264"/>
                                              </a:lnTo>
                                              <a:lnTo>
                                                <a:pt x="196" y="266"/>
                                              </a:lnTo>
                                              <a:lnTo>
                                                <a:pt x="196" y="268"/>
                                              </a:lnTo>
                                              <a:lnTo>
                                                <a:pt x="197" y="269"/>
                                              </a:lnTo>
                                              <a:lnTo>
                                                <a:pt x="197" y="269"/>
                                              </a:lnTo>
                                              <a:lnTo>
                                                <a:pt x="196" y="270"/>
                                              </a:lnTo>
                                              <a:lnTo>
                                                <a:pt x="196" y="271"/>
                                              </a:lnTo>
                                              <a:lnTo>
                                                <a:pt x="196" y="272"/>
                                              </a:lnTo>
                                              <a:lnTo>
                                                <a:pt x="197" y="273"/>
                                              </a:lnTo>
                                              <a:lnTo>
                                                <a:pt x="197" y="273"/>
                                              </a:lnTo>
                                              <a:lnTo>
                                                <a:pt x="199" y="272"/>
                                              </a:lnTo>
                                              <a:lnTo>
                                                <a:pt x="200" y="272"/>
                                              </a:lnTo>
                                              <a:lnTo>
                                                <a:pt x="201" y="270"/>
                                              </a:lnTo>
                                              <a:lnTo>
                                                <a:pt x="201" y="270"/>
                                              </a:lnTo>
                                              <a:lnTo>
                                                <a:pt x="203" y="268"/>
                                              </a:lnTo>
                                              <a:lnTo>
                                                <a:pt x="203" y="266"/>
                                              </a:lnTo>
                                              <a:lnTo>
                                                <a:pt x="203" y="264"/>
                                              </a:lnTo>
                                              <a:lnTo>
                                                <a:pt x="203" y="264"/>
                                              </a:lnTo>
                                              <a:lnTo>
                                                <a:pt x="203" y="263"/>
                                              </a:lnTo>
                                              <a:lnTo>
                                                <a:pt x="204" y="262"/>
                                              </a:lnTo>
                                              <a:lnTo>
                                                <a:pt x="204" y="260"/>
                                              </a:lnTo>
                                              <a:lnTo>
                                                <a:pt x="203" y="258"/>
                                              </a:lnTo>
                                              <a:lnTo>
                                                <a:pt x="203" y="258"/>
                                              </a:lnTo>
                                              <a:lnTo>
                                                <a:pt x="201" y="249"/>
                                              </a:lnTo>
                                              <a:lnTo>
                                                <a:pt x="201" y="249"/>
                                              </a:lnTo>
                                              <a:lnTo>
                                                <a:pt x="200" y="246"/>
                                              </a:lnTo>
                                              <a:lnTo>
                                                <a:pt x="198" y="245"/>
                                              </a:lnTo>
                                              <a:lnTo>
                                                <a:pt x="196" y="243"/>
                                              </a:lnTo>
                                              <a:lnTo>
                                                <a:pt x="196" y="243"/>
                                              </a:lnTo>
                                              <a:lnTo>
                                                <a:pt x="194" y="241"/>
                                              </a:lnTo>
                                              <a:lnTo>
                                                <a:pt x="193" y="239"/>
                                              </a:lnTo>
                                              <a:lnTo>
                                                <a:pt x="193" y="239"/>
                                              </a:lnTo>
                                              <a:lnTo>
                                                <a:pt x="193" y="238"/>
                                              </a:lnTo>
                                              <a:lnTo>
                                                <a:pt x="193" y="237"/>
                                              </a:lnTo>
                                              <a:lnTo>
                                                <a:pt x="191" y="235"/>
                                              </a:lnTo>
                                              <a:lnTo>
                                                <a:pt x="190" y="233"/>
                                              </a:lnTo>
                                              <a:lnTo>
                                                <a:pt x="189" y="229"/>
                                              </a:lnTo>
                                              <a:lnTo>
                                                <a:pt x="189" y="229"/>
                                              </a:lnTo>
                                              <a:lnTo>
                                                <a:pt x="188" y="228"/>
                                              </a:lnTo>
                                              <a:lnTo>
                                                <a:pt x="187" y="225"/>
                                              </a:lnTo>
                                              <a:lnTo>
                                                <a:pt x="187" y="224"/>
                                              </a:lnTo>
                                              <a:lnTo>
                                                <a:pt x="185" y="222"/>
                                              </a:lnTo>
                                              <a:lnTo>
                                                <a:pt x="185" y="222"/>
                                              </a:lnTo>
                                              <a:lnTo>
                                                <a:pt x="183" y="221"/>
                                              </a:lnTo>
                                              <a:lnTo>
                                                <a:pt x="182" y="220"/>
                                              </a:lnTo>
                                              <a:lnTo>
                                                <a:pt x="181" y="218"/>
                                              </a:lnTo>
                                              <a:lnTo>
                                                <a:pt x="181" y="216"/>
                                              </a:lnTo>
                                              <a:lnTo>
                                                <a:pt x="181" y="216"/>
                                              </a:lnTo>
                                              <a:lnTo>
                                                <a:pt x="179" y="214"/>
                                              </a:lnTo>
                                              <a:lnTo>
                                                <a:pt x="177" y="208"/>
                                              </a:lnTo>
                                              <a:lnTo>
                                                <a:pt x="174" y="202"/>
                                              </a:lnTo>
                                              <a:lnTo>
                                                <a:pt x="174" y="200"/>
                                              </a:lnTo>
                                              <a:lnTo>
                                                <a:pt x="172" y="197"/>
                                              </a:lnTo>
                                              <a:lnTo>
                                                <a:pt x="172" y="197"/>
                                              </a:lnTo>
                                              <a:lnTo>
                                                <a:pt x="170" y="195"/>
                                              </a:lnTo>
                                              <a:lnTo>
                                                <a:pt x="170" y="194"/>
                                              </a:lnTo>
                                              <a:lnTo>
                                                <a:pt x="169" y="191"/>
                                              </a:lnTo>
                                              <a:lnTo>
                                                <a:pt x="169" y="188"/>
                                              </a:lnTo>
                                              <a:lnTo>
                                                <a:pt x="168" y="184"/>
                                              </a:lnTo>
                                              <a:lnTo>
                                                <a:pt x="168" y="184"/>
                                              </a:lnTo>
                                              <a:lnTo>
                                                <a:pt x="162" y="174"/>
                                              </a:lnTo>
                                              <a:lnTo>
                                                <a:pt x="159" y="168"/>
                                              </a:lnTo>
                                              <a:lnTo>
                                                <a:pt x="156" y="161"/>
                                              </a:lnTo>
                                              <a:lnTo>
                                                <a:pt x="156" y="161"/>
                                              </a:lnTo>
                                              <a:lnTo>
                                                <a:pt x="155" y="159"/>
                                              </a:lnTo>
                                              <a:lnTo>
                                                <a:pt x="155" y="156"/>
                                              </a:lnTo>
                                              <a:lnTo>
                                                <a:pt x="155" y="154"/>
                                              </a:lnTo>
                                              <a:lnTo>
                                                <a:pt x="155" y="152"/>
                                              </a:lnTo>
                                              <a:lnTo>
                                                <a:pt x="155" y="150"/>
                                              </a:lnTo>
                                              <a:lnTo>
                                                <a:pt x="154" y="147"/>
                                              </a:lnTo>
                                              <a:lnTo>
                                                <a:pt x="153" y="144"/>
                                              </a:lnTo>
                                              <a:lnTo>
                                                <a:pt x="153" y="144"/>
                                              </a:lnTo>
                                              <a:lnTo>
                                                <a:pt x="151" y="141"/>
                                              </a:lnTo>
                                              <a:lnTo>
                                                <a:pt x="150" y="137"/>
                                              </a:lnTo>
                                              <a:lnTo>
                                                <a:pt x="149" y="130"/>
                                              </a:lnTo>
                                              <a:lnTo>
                                                <a:pt x="149" y="122"/>
                                              </a:lnTo>
                                              <a:lnTo>
                                                <a:pt x="148" y="118"/>
                                              </a:lnTo>
                                              <a:lnTo>
                                                <a:pt x="147" y="114"/>
                                              </a:lnTo>
                                              <a:lnTo>
                                                <a:pt x="147" y="114"/>
                                              </a:lnTo>
                                              <a:lnTo>
                                                <a:pt x="144" y="105"/>
                                              </a:lnTo>
                                              <a:lnTo>
                                                <a:pt x="143" y="101"/>
                                              </a:lnTo>
                                              <a:lnTo>
                                                <a:pt x="142" y="98"/>
                                              </a:lnTo>
                                              <a:lnTo>
                                                <a:pt x="139" y="95"/>
                                              </a:lnTo>
                                              <a:lnTo>
                                                <a:pt x="138" y="93"/>
                                              </a:lnTo>
                                              <a:lnTo>
                                                <a:pt x="134" y="91"/>
                                              </a:lnTo>
                                              <a:lnTo>
                                                <a:pt x="134" y="91"/>
                                              </a:lnTo>
                                              <a:lnTo>
                                                <a:pt x="132" y="90"/>
                                              </a:lnTo>
                                              <a:lnTo>
                                                <a:pt x="130" y="89"/>
                                              </a:lnTo>
                                              <a:lnTo>
                                                <a:pt x="130" y="88"/>
                                              </a:lnTo>
                                              <a:lnTo>
                                                <a:pt x="130" y="88"/>
                                              </a:lnTo>
                                              <a:lnTo>
                                                <a:pt x="130" y="88"/>
                                              </a:lnTo>
                                              <a:lnTo>
                                                <a:pt x="130" y="88"/>
                                              </a:lnTo>
                                              <a:close/>
                                            </a:path>
                                          </a:pathLst>
                                        </a:custGeom>
                                        <a:solidFill>
                                          <a:srgbClr val="7170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8"/>
                                      <wps:cNvSpPr>
                                        <a:spLocks noEditPoints="1"/>
                                      </wps:cNvSpPr>
                                      <wps:spPr bwMode="auto">
                                        <a:xfrm>
                                          <a:off x="1519555" y="513080"/>
                                          <a:ext cx="88265" cy="149225"/>
                                        </a:xfrm>
                                        <a:custGeom>
                                          <a:avLst/>
                                          <a:gdLst>
                                            <a:gd name="T0" fmla="*/ 60 w 139"/>
                                            <a:gd name="T1" fmla="*/ 44 h 235"/>
                                            <a:gd name="T2" fmla="*/ 53 w 139"/>
                                            <a:gd name="T3" fmla="*/ 79 h 235"/>
                                            <a:gd name="T4" fmla="*/ 49 w 139"/>
                                            <a:gd name="T5" fmla="*/ 122 h 235"/>
                                            <a:gd name="T6" fmla="*/ 54 w 139"/>
                                            <a:gd name="T7" fmla="*/ 181 h 235"/>
                                            <a:gd name="T8" fmla="*/ 60 w 139"/>
                                            <a:gd name="T9" fmla="*/ 195 h 235"/>
                                            <a:gd name="T10" fmla="*/ 57 w 139"/>
                                            <a:gd name="T11" fmla="*/ 204 h 235"/>
                                            <a:gd name="T12" fmla="*/ 52 w 139"/>
                                            <a:gd name="T13" fmla="*/ 221 h 235"/>
                                            <a:gd name="T14" fmla="*/ 62 w 139"/>
                                            <a:gd name="T15" fmla="*/ 221 h 235"/>
                                            <a:gd name="T16" fmla="*/ 64 w 139"/>
                                            <a:gd name="T17" fmla="*/ 226 h 235"/>
                                            <a:gd name="T18" fmla="*/ 48 w 139"/>
                                            <a:gd name="T19" fmla="*/ 235 h 235"/>
                                            <a:gd name="T20" fmla="*/ 33 w 139"/>
                                            <a:gd name="T21" fmla="*/ 235 h 235"/>
                                            <a:gd name="T22" fmla="*/ 28 w 139"/>
                                            <a:gd name="T23" fmla="*/ 229 h 235"/>
                                            <a:gd name="T24" fmla="*/ 30 w 139"/>
                                            <a:gd name="T25" fmla="*/ 227 h 235"/>
                                            <a:gd name="T26" fmla="*/ 34 w 139"/>
                                            <a:gd name="T27" fmla="*/ 221 h 235"/>
                                            <a:gd name="T28" fmla="*/ 38 w 139"/>
                                            <a:gd name="T29" fmla="*/ 215 h 235"/>
                                            <a:gd name="T30" fmla="*/ 40 w 139"/>
                                            <a:gd name="T31" fmla="*/ 198 h 235"/>
                                            <a:gd name="T32" fmla="*/ 40 w 139"/>
                                            <a:gd name="T33" fmla="*/ 189 h 235"/>
                                            <a:gd name="T34" fmla="*/ 37 w 139"/>
                                            <a:gd name="T35" fmla="*/ 173 h 235"/>
                                            <a:gd name="T36" fmla="*/ 34 w 139"/>
                                            <a:gd name="T37" fmla="*/ 191 h 235"/>
                                            <a:gd name="T38" fmla="*/ 35 w 139"/>
                                            <a:gd name="T39" fmla="*/ 202 h 235"/>
                                            <a:gd name="T40" fmla="*/ 35 w 139"/>
                                            <a:gd name="T41" fmla="*/ 211 h 235"/>
                                            <a:gd name="T42" fmla="*/ 31 w 139"/>
                                            <a:gd name="T43" fmla="*/ 214 h 235"/>
                                            <a:gd name="T44" fmla="*/ 19 w 139"/>
                                            <a:gd name="T45" fmla="*/ 211 h 235"/>
                                            <a:gd name="T46" fmla="*/ 13 w 139"/>
                                            <a:gd name="T47" fmla="*/ 206 h 235"/>
                                            <a:gd name="T48" fmla="*/ 10 w 139"/>
                                            <a:gd name="T49" fmla="*/ 201 h 235"/>
                                            <a:gd name="T50" fmla="*/ 9 w 139"/>
                                            <a:gd name="T51" fmla="*/ 191 h 235"/>
                                            <a:gd name="T52" fmla="*/ 11 w 139"/>
                                            <a:gd name="T53" fmla="*/ 188 h 235"/>
                                            <a:gd name="T54" fmla="*/ 15 w 139"/>
                                            <a:gd name="T55" fmla="*/ 185 h 235"/>
                                            <a:gd name="T56" fmla="*/ 18 w 139"/>
                                            <a:gd name="T57" fmla="*/ 184 h 235"/>
                                            <a:gd name="T58" fmla="*/ 23 w 139"/>
                                            <a:gd name="T59" fmla="*/ 170 h 235"/>
                                            <a:gd name="T60" fmla="*/ 26 w 139"/>
                                            <a:gd name="T61" fmla="*/ 140 h 235"/>
                                            <a:gd name="T62" fmla="*/ 22 w 139"/>
                                            <a:gd name="T63" fmla="*/ 113 h 235"/>
                                            <a:gd name="T64" fmla="*/ 18 w 139"/>
                                            <a:gd name="T65" fmla="*/ 83 h 235"/>
                                            <a:gd name="T66" fmla="*/ 6 w 139"/>
                                            <a:gd name="T67" fmla="*/ 25 h 235"/>
                                            <a:gd name="T68" fmla="*/ 72 w 139"/>
                                            <a:gd name="T69" fmla="*/ 0 h 235"/>
                                            <a:gd name="T70" fmla="*/ 99 w 139"/>
                                            <a:gd name="T71" fmla="*/ 0 h 235"/>
                                            <a:gd name="T72" fmla="*/ 99 w 139"/>
                                            <a:gd name="T73" fmla="*/ 5 h 235"/>
                                            <a:gd name="T74" fmla="*/ 106 w 139"/>
                                            <a:gd name="T75" fmla="*/ 34 h 235"/>
                                            <a:gd name="T76" fmla="*/ 119 w 139"/>
                                            <a:gd name="T77" fmla="*/ 75 h 235"/>
                                            <a:gd name="T78" fmla="*/ 123 w 139"/>
                                            <a:gd name="T79" fmla="*/ 79 h 235"/>
                                            <a:gd name="T80" fmla="*/ 133 w 139"/>
                                            <a:gd name="T81" fmla="*/ 112 h 235"/>
                                            <a:gd name="T82" fmla="*/ 139 w 139"/>
                                            <a:gd name="T83" fmla="*/ 127 h 235"/>
                                            <a:gd name="T84" fmla="*/ 133 w 139"/>
                                            <a:gd name="T85" fmla="*/ 135 h 235"/>
                                            <a:gd name="T86" fmla="*/ 109 w 139"/>
                                            <a:gd name="T87" fmla="*/ 150 h 235"/>
                                            <a:gd name="T88" fmla="*/ 102 w 139"/>
                                            <a:gd name="T89" fmla="*/ 156 h 235"/>
                                            <a:gd name="T90" fmla="*/ 97 w 139"/>
                                            <a:gd name="T91" fmla="*/ 155 h 235"/>
                                            <a:gd name="T92" fmla="*/ 72 w 139"/>
                                            <a:gd name="T93" fmla="*/ 163 h 235"/>
                                            <a:gd name="T94" fmla="*/ 65 w 139"/>
                                            <a:gd name="T95" fmla="*/ 161 h 235"/>
                                            <a:gd name="T96" fmla="*/ 60 w 139"/>
                                            <a:gd name="T97" fmla="*/ 148 h 235"/>
                                            <a:gd name="T98" fmla="*/ 60 w 139"/>
                                            <a:gd name="T99" fmla="*/ 131 h 235"/>
                                            <a:gd name="T100" fmla="*/ 61 w 139"/>
                                            <a:gd name="T101" fmla="*/ 113 h 235"/>
                                            <a:gd name="T102" fmla="*/ 61 w 139"/>
                                            <a:gd name="T103" fmla="*/ 103 h 235"/>
                                            <a:gd name="T104" fmla="*/ 64 w 139"/>
                                            <a:gd name="T105" fmla="*/ 99 h 235"/>
                                            <a:gd name="T106" fmla="*/ 66 w 139"/>
                                            <a:gd name="T107" fmla="*/ 92 h 235"/>
                                            <a:gd name="T108" fmla="*/ 70 w 139"/>
                                            <a:gd name="T109" fmla="*/ 85 h 235"/>
                                            <a:gd name="T110" fmla="*/ 80 w 139"/>
                                            <a:gd name="T111" fmla="*/ 35 h 235"/>
                                            <a:gd name="T112" fmla="*/ 83 w 139"/>
                                            <a:gd name="T113" fmla="*/ 8 h 235"/>
                                            <a:gd name="T114" fmla="*/ 82 w 139"/>
                                            <a:gd name="T115" fmla="*/ 1 h 235"/>
                                            <a:gd name="T116" fmla="*/ 99 w 139"/>
                                            <a:gd name="T117" fmla="*/ 0 h 2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39" h="235">
                                              <a:moveTo>
                                                <a:pt x="72" y="0"/>
                                              </a:moveTo>
                                              <a:lnTo>
                                                <a:pt x="72" y="0"/>
                                              </a:lnTo>
                                              <a:lnTo>
                                                <a:pt x="67" y="22"/>
                                              </a:lnTo>
                                              <a:lnTo>
                                                <a:pt x="60" y="44"/>
                                              </a:lnTo>
                                              <a:lnTo>
                                                <a:pt x="55" y="64"/>
                                              </a:lnTo>
                                              <a:lnTo>
                                                <a:pt x="53" y="71"/>
                                              </a:lnTo>
                                              <a:lnTo>
                                                <a:pt x="53" y="79"/>
                                              </a:lnTo>
                                              <a:lnTo>
                                                <a:pt x="53" y="79"/>
                                              </a:lnTo>
                                              <a:lnTo>
                                                <a:pt x="51" y="99"/>
                                              </a:lnTo>
                                              <a:lnTo>
                                                <a:pt x="50" y="111"/>
                                              </a:lnTo>
                                              <a:lnTo>
                                                <a:pt x="49" y="122"/>
                                              </a:lnTo>
                                              <a:lnTo>
                                                <a:pt x="49" y="122"/>
                                              </a:lnTo>
                                              <a:lnTo>
                                                <a:pt x="49" y="135"/>
                                              </a:lnTo>
                                              <a:lnTo>
                                                <a:pt x="50" y="155"/>
                                              </a:lnTo>
                                              <a:lnTo>
                                                <a:pt x="53" y="174"/>
                                              </a:lnTo>
                                              <a:lnTo>
                                                <a:pt x="54" y="181"/>
                                              </a:lnTo>
                                              <a:lnTo>
                                                <a:pt x="55" y="186"/>
                                              </a:lnTo>
                                              <a:lnTo>
                                                <a:pt x="55" y="186"/>
                                              </a:lnTo>
                                              <a:lnTo>
                                                <a:pt x="58" y="191"/>
                                              </a:lnTo>
                                              <a:lnTo>
                                                <a:pt x="60" y="195"/>
                                              </a:lnTo>
                                              <a:lnTo>
                                                <a:pt x="60" y="198"/>
                                              </a:lnTo>
                                              <a:lnTo>
                                                <a:pt x="59" y="202"/>
                                              </a:lnTo>
                                              <a:lnTo>
                                                <a:pt x="59" y="202"/>
                                              </a:lnTo>
                                              <a:lnTo>
                                                <a:pt x="57" y="204"/>
                                              </a:lnTo>
                                              <a:lnTo>
                                                <a:pt x="55" y="208"/>
                                              </a:lnTo>
                                              <a:lnTo>
                                                <a:pt x="53" y="213"/>
                                              </a:lnTo>
                                              <a:lnTo>
                                                <a:pt x="52" y="221"/>
                                              </a:lnTo>
                                              <a:lnTo>
                                                <a:pt x="52" y="221"/>
                                              </a:lnTo>
                                              <a:lnTo>
                                                <a:pt x="55" y="220"/>
                                              </a:lnTo>
                                              <a:lnTo>
                                                <a:pt x="60" y="220"/>
                                              </a:lnTo>
                                              <a:lnTo>
                                                <a:pt x="62" y="221"/>
                                              </a:lnTo>
                                              <a:lnTo>
                                                <a:pt x="62" y="221"/>
                                              </a:lnTo>
                                              <a:lnTo>
                                                <a:pt x="64" y="223"/>
                                              </a:lnTo>
                                              <a:lnTo>
                                                <a:pt x="65" y="224"/>
                                              </a:lnTo>
                                              <a:lnTo>
                                                <a:pt x="65" y="226"/>
                                              </a:lnTo>
                                              <a:lnTo>
                                                <a:pt x="64" y="226"/>
                                              </a:lnTo>
                                              <a:lnTo>
                                                <a:pt x="64" y="226"/>
                                              </a:lnTo>
                                              <a:lnTo>
                                                <a:pt x="57" y="230"/>
                                              </a:lnTo>
                                              <a:lnTo>
                                                <a:pt x="52" y="233"/>
                                              </a:lnTo>
                                              <a:lnTo>
                                                <a:pt x="48" y="235"/>
                                              </a:lnTo>
                                              <a:lnTo>
                                                <a:pt x="48" y="235"/>
                                              </a:lnTo>
                                              <a:lnTo>
                                                <a:pt x="43" y="235"/>
                                              </a:lnTo>
                                              <a:lnTo>
                                                <a:pt x="38" y="235"/>
                                              </a:lnTo>
                                              <a:lnTo>
                                                <a:pt x="33" y="235"/>
                                              </a:lnTo>
                                              <a:lnTo>
                                                <a:pt x="30" y="234"/>
                                              </a:lnTo>
                                              <a:lnTo>
                                                <a:pt x="30" y="234"/>
                                              </a:lnTo>
                                              <a:lnTo>
                                                <a:pt x="28" y="231"/>
                                              </a:lnTo>
                                              <a:lnTo>
                                                <a:pt x="28" y="229"/>
                                              </a:lnTo>
                                              <a:lnTo>
                                                <a:pt x="28" y="228"/>
                                              </a:lnTo>
                                              <a:lnTo>
                                                <a:pt x="28" y="227"/>
                                              </a:lnTo>
                                              <a:lnTo>
                                                <a:pt x="30" y="227"/>
                                              </a:lnTo>
                                              <a:lnTo>
                                                <a:pt x="30" y="227"/>
                                              </a:lnTo>
                                              <a:lnTo>
                                                <a:pt x="30" y="224"/>
                                              </a:lnTo>
                                              <a:lnTo>
                                                <a:pt x="30" y="223"/>
                                              </a:lnTo>
                                              <a:lnTo>
                                                <a:pt x="33" y="221"/>
                                              </a:lnTo>
                                              <a:lnTo>
                                                <a:pt x="34" y="221"/>
                                              </a:lnTo>
                                              <a:lnTo>
                                                <a:pt x="34" y="221"/>
                                              </a:lnTo>
                                              <a:lnTo>
                                                <a:pt x="35" y="219"/>
                                              </a:lnTo>
                                              <a:lnTo>
                                                <a:pt x="37" y="217"/>
                                              </a:lnTo>
                                              <a:lnTo>
                                                <a:pt x="38" y="215"/>
                                              </a:lnTo>
                                              <a:lnTo>
                                                <a:pt x="39" y="211"/>
                                              </a:lnTo>
                                              <a:lnTo>
                                                <a:pt x="39" y="211"/>
                                              </a:lnTo>
                                              <a:lnTo>
                                                <a:pt x="40" y="203"/>
                                              </a:lnTo>
                                              <a:lnTo>
                                                <a:pt x="40" y="198"/>
                                              </a:lnTo>
                                              <a:lnTo>
                                                <a:pt x="41" y="193"/>
                                              </a:lnTo>
                                              <a:lnTo>
                                                <a:pt x="41" y="191"/>
                                              </a:lnTo>
                                              <a:lnTo>
                                                <a:pt x="40" y="189"/>
                                              </a:lnTo>
                                              <a:lnTo>
                                                <a:pt x="40" y="189"/>
                                              </a:lnTo>
                                              <a:lnTo>
                                                <a:pt x="39" y="186"/>
                                              </a:lnTo>
                                              <a:lnTo>
                                                <a:pt x="39" y="182"/>
                                              </a:lnTo>
                                              <a:lnTo>
                                                <a:pt x="38" y="179"/>
                                              </a:lnTo>
                                              <a:lnTo>
                                                <a:pt x="37" y="173"/>
                                              </a:lnTo>
                                              <a:lnTo>
                                                <a:pt x="37" y="173"/>
                                              </a:lnTo>
                                              <a:lnTo>
                                                <a:pt x="35" y="181"/>
                                              </a:lnTo>
                                              <a:lnTo>
                                                <a:pt x="34" y="188"/>
                                              </a:lnTo>
                                              <a:lnTo>
                                                <a:pt x="34" y="191"/>
                                              </a:lnTo>
                                              <a:lnTo>
                                                <a:pt x="34" y="193"/>
                                              </a:lnTo>
                                              <a:lnTo>
                                                <a:pt x="34" y="193"/>
                                              </a:lnTo>
                                              <a:lnTo>
                                                <a:pt x="35" y="198"/>
                                              </a:lnTo>
                                              <a:lnTo>
                                                <a:pt x="35" y="202"/>
                                              </a:lnTo>
                                              <a:lnTo>
                                                <a:pt x="35" y="206"/>
                                              </a:lnTo>
                                              <a:lnTo>
                                                <a:pt x="35" y="209"/>
                                              </a:lnTo>
                                              <a:lnTo>
                                                <a:pt x="35" y="209"/>
                                              </a:lnTo>
                                              <a:lnTo>
                                                <a:pt x="35" y="211"/>
                                              </a:lnTo>
                                              <a:lnTo>
                                                <a:pt x="35" y="212"/>
                                              </a:lnTo>
                                              <a:lnTo>
                                                <a:pt x="35" y="213"/>
                                              </a:lnTo>
                                              <a:lnTo>
                                                <a:pt x="35" y="213"/>
                                              </a:lnTo>
                                              <a:lnTo>
                                                <a:pt x="31" y="214"/>
                                              </a:lnTo>
                                              <a:lnTo>
                                                <a:pt x="27" y="214"/>
                                              </a:lnTo>
                                              <a:lnTo>
                                                <a:pt x="22" y="213"/>
                                              </a:lnTo>
                                              <a:lnTo>
                                                <a:pt x="21" y="212"/>
                                              </a:lnTo>
                                              <a:lnTo>
                                                <a:pt x="19" y="211"/>
                                              </a:lnTo>
                                              <a:lnTo>
                                                <a:pt x="19" y="211"/>
                                              </a:lnTo>
                                              <a:lnTo>
                                                <a:pt x="17" y="208"/>
                                              </a:lnTo>
                                              <a:lnTo>
                                                <a:pt x="15" y="207"/>
                                              </a:lnTo>
                                              <a:lnTo>
                                                <a:pt x="13" y="206"/>
                                              </a:lnTo>
                                              <a:lnTo>
                                                <a:pt x="11" y="203"/>
                                              </a:lnTo>
                                              <a:lnTo>
                                                <a:pt x="11" y="203"/>
                                              </a:lnTo>
                                              <a:lnTo>
                                                <a:pt x="11" y="202"/>
                                              </a:lnTo>
                                              <a:lnTo>
                                                <a:pt x="10" y="201"/>
                                              </a:lnTo>
                                              <a:lnTo>
                                                <a:pt x="8" y="196"/>
                                              </a:lnTo>
                                              <a:lnTo>
                                                <a:pt x="8" y="195"/>
                                              </a:lnTo>
                                              <a:lnTo>
                                                <a:pt x="8" y="193"/>
                                              </a:lnTo>
                                              <a:lnTo>
                                                <a:pt x="9" y="191"/>
                                              </a:lnTo>
                                              <a:lnTo>
                                                <a:pt x="11" y="190"/>
                                              </a:lnTo>
                                              <a:lnTo>
                                                <a:pt x="11" y="190"/>
                                              </a:lnTo>
                                              <a:lnTo>
                                                <a:pt x="11" y="189"/>
                                              </a:lnTo>
                                              <a:lnTo>
                                                <a:pt x="11" y="188"/>
                                              </a:lnTo>
                                              <a:lnTo>
                                                <a:pt x="12" y="187"/>
                                              </a:lnTo>
                                              <a:lnTo>
                                                <a:pt x="14" y="186"/>
                                              </a:lnTo>
                                              <a:lnTo>
                                                <a:pt x="14" y="186"/>
                                              </a:lnTo>
                                              <a:lnTo>
                                                <a:pt x="15" y="185"/>
                                              </a:lnTo>
                                              <a:lnTo>
                                                <a:pt x="16" y="185"/>
                                              </a:lnTo>
                                              <a:lnTo>
                                                <a:pt x="18" y="185"/>
                                              </a:lnTo>
                                              <a:lnTo>
                                                <a:pt x="18" y="184"/>
                                              </a:lnTo>
                                              <a:lnTo>
                                                <a:pt x="18" y="184"/>
                                              </a:lnTo>
                                              <a:lnTo>
                                                <a:pt x="20" y="181"/>
                                              </a:lnTo>
                                              <a:lnTo>
                                                <a:pt x="21" y="179"/>
                                              </a:lnTo>
                                              <a:lnTo>
                                                <a:pt x="21" y="174"/>
                                              </a:lnTo>
                                              <a:lnTo>
                                                <a:pt x="23" y="170"/>
                                              </a:lnTo>
                                              <a:lnTo>
                                                <a:pt x="23" y="170"/>
                                              </a:lnTo>
                                              <a:lnTo>
                                                <a:pt x="24" y="163"/>
                                              </a:lnTo>
                                              <a:lnTo>
                                                <a:pt x="25" y="152"/>
                                              </a:lnTo>
                                              <a:lnTo>
                                                <a:pt x="26" y="140"/>
                                              </a:lnTo>
                                              <a:lnTo>
                                                <a:pt x="26" y="125"/>
                                              </a:lnTo>
                                              <a:lnTo>
                                                <a:pt x="26" y="125"/>
                                              </a:lnTo>
                                              <a:lnTo>
                                                <a:pt x="24" y="118"/>
                                              </a:lnTo>
                                              <a:lnTo>
                                                <a:pt x="22" y="113"/>
                                              </a:lnTo>
                                              <a:lnTo>
                                                <a:pt x="20" y="101"/>
                                              </a:lnTo>
                                              <a:lnTo>
                                                <a:pt x="19" y="91"/>
                                              </a:lnTo>
                                              <a:lnTo>
                                                <a:pt x="18" y="83"/>
                                              </a:lnTo>
                                              <a:lnTo>
                                                <a:pt x="18" y="83"/>
                                              </a:lnTo>
                                              <a:lnTo>
                                                <a:pt x="15" y="67"/>
                                              </a:lnTo>
                                              <a:lnTo>
                                                <a:pt x="11" y="48"/>
                                              </a:lnTo>
                                              <a:lnTo>
                                                <a:pt x="11" y="48"/>
                                              </a:lnTo>
                                              <a:lnTo>
                                                <a:pt x="6" y="25"/>
                                              </a:lnTo>
                                              <a:lnTo>
                                                <a:pt x="3" y="9"/>
                                              </a:lnTo>
                                              <a:lnTo>
                                                <a:pt x="3" y="9"/>
                                              </a:lnTo>
                                              <a:lnTo>
                                                <a:pt x="0" y="0"/>
                                              </a:lnTo>
                                              <a:lnTo>
                                                <a:pt x="72" y="0"/>
                                              </a:lnTo>
                                              <a:lnTo>
                                                <a:pt x="72" y="0"/>
                                              </a:lnTo>
                                              <a:lnTo>
                                                <a:pt x="72" y="0"/>
                                              </a:lnTo>
                                              <a:lnTo>
                                                <a:pt x="72" y="0"/>
                                              </a:lnTo>
                                              <a:close/>
                                              <a:moveTo>
                                                <a:pt x="99" y="0"/>
                                              </a:moveTo>
                                              <a:lnTo>
                                                <a:pt x="99" y="0"/>
                                              </a:lnTo>
                                              <a:lnTo>
                                                <a:pt x="99" y="1"/>
                                              </a:lnTo>
                                              <a:lnTo>
                                                <a:pt x="99" y="1"/>
                                              </a:lnTo>
                                              <a:lnTo>
                                                <a:pt x="99" y="5"/>
                                              </a:lnTo>
                                              <a:lnTo>
                                                <a:pt x="100" y="11"/>
                                              </a:lnTo>
                                              <a:lnTo>
                                                <a:pt x="100" y="11"/>
                                              </a:lnTo>
                                              <a:lnTo>
                                                <a:pt x="106" y="34"/>
                                              </a:lnTo>
                                              <a:lnTo>
                                                <a:pt x="106" y="34"/>
                                              </a:lnTo>
                                              <a:lnTo>
                                                <a:pt x="109" y="43"/>
                                              </a:lnTo>
                                              <a:lnTo>
                                                <a:pt x="111" y="53"/>
                                              </a:lnTo>
                                              <a:lnTo>
                                                <a:pt x="116" y="63"/>
                                              </a:lnTo>
                                              <a:lnTo>
                                                <a:pt x="119" y="75"/>
                                              </a:lnTo>
                                              <a:lnTo>
                                                <a:pt x="119" y="75"/>
                                              </a:lnTo>
                                              <a:lnTo>
                                                <a:pt x="121" y="75"/>
                                              </a:lnTo>
                                              <a:lnTo>
                                                <a:pt x="121" y="75"/>
                                              </a:lnTo>
                                              <a:lnTo>
                                                <a:pt x="123" y="79"/>
                                              </a:lnTo>
                                              <a:lnTo>
                                                <a:pt x="126" y="87"/>
                                              </a:lnTo>
                                              <a:lnTo>
                                                <a:pt x="131" y="103"/>
                                              </a:lnTo>
                                              <a:lnTo>
                                                <a:pt x="131" y="103"/>
                                              </a:lnTo>
                                              <a:lnTo>
                                                <a:pt x="133" y="112"/>
                                              </a:lnTo>
                                              <a:lnTo>
                                                <a:pt x="138" y="121"/>
                                              </a:lnTo>
                                              <a:lnTo>
                                                <a:pt x="138" y="121"/>
                                              </a:lnTo>
                                              <a:lnTo>
                                                <a:pt x="138" y="125"/>
                                              </a:lnTo>
                                              <a:lnTo>
                                                <a:pt x="139" y="127"/>
                                              </a:lnTo>
                                              <a:lnTo>
                                                <a:pt x="138" y="129"/>
                                              </a:lnTo>
                                              <a:lnTo>
                                                <a:pt x="137" y="131"/>
                                              </a:lnTo>
                                              <a:lnTo>
                                                <a:pt x="135" y="134"/>
                                              </a:lnTo>
                                              <a:lnTo>
                                                <a:pt x="133" y="135"/>
                                              </a:lnTo>
                                              <a:lnTo>
                                                <a:pt x="126" y="140"/>
                                              </a:lnTo>
                                              <a:lnTo>
                                                <a:pt x="126" y="140"/>
                                              </a:lnTo>
                                              <a:lnTo>
                                                <a:pt x="115" y="147"/>
                                              </a:lnTo>
                                              <a:lnTo>
                                                <a:pt x="109" y="150"/>
                                              </a:lnTo>
                                              <a:lnTo>
                                                <a:pt x="103" y="153"/>
                                              </a:lnTo>
                                              <a:lnTo>
                                                <a:pt x="103" y="153"/>
                                              </a:lnTo>
                                              <a:lnTo>
                                                <a:pt x="103" y="154"/>
                                              </a:lnTo>
                                              <a:lnTo>
                                                <a:pt x="102" y="156"/>
                                              </a:lnTo>
                                              <a:lnTo>
                                                <a:pt x="100" y="157"/>
                                              </a:lnTo>
                                              <a:lnTo>
                                                <a:pt x="98" y="157"/>
                                              </a:lnTo>
                                              <a:lnTo>
                                                <a:pt x="97" y="157"/>
                                              </a:lnTo>
                                              <a:lnTo>
                                                <a:pt x="97" y="155"/>
                                              </a:lnTo>
                                              <a:lnTo>
                                                <a:pt x="97" y="155"/>
                                              </a:lnTo>
                                              <a:lnTo>
                                                <a:pt x="87" y="159"/>
                                              </a:lnTo>
                                              <a:lnTo>
                                                <a:pt x="79" y="162"/>
                                              </a:lnTo>
                                              <a:lnTo>
                                                <a:pt x="72" y="163"/>
                                              </a:lnTo>
                                              <a:lnTo>
                                                <a:pt x="69" y="163"/>
                                              </a:lnTo>
                                              <a:lnTo>
                                                <a:pt x="67" y="162"/>
                                              </a:lnTo>
                                              <a:lnTo>
                                                <a:pt x="67" y="162"/>
                                              </a:lnTo>
                                              <a:lnTo>
                                                <a:pt x="65" y="161"/>
                                              </a:lnTo>
                                              <a:lnTo>
                                                <a:pt x="64" y="161"/>
                                              </a:lnTo>
                                              <a:lnTo>
                                                <a:pt x="62" y="157"/>
                                              </a:lnTo>
                                              <a:lnTo>
                                                <a:pt x="60" y="148"/>
                                              </a:lnTo>
                                              <a:lnTo>
                                                <a:pt x="60" y="148"/>
                                              </a:lnTo>
                                              <a:lnTo>
                                                <a:pt x="60" y="146"/>
                                              </a:lnTo>
                                              <a:lnTo>
                                                <a:pt x="60" y="144"/>
                                              </a:lnTo>
                                              <a:lnTo>
                                                <a:pt x="60" y="137"/>
                                              </a:lnTo>
                                              <a:lnTo>
                                                <a:pt x="60" y="131"/>
                                              </a:lnTo>
                                              <a:lnTo>
                                                <a:pt x="60" y="124"/>
                                              </a:lnTo>
                                              <a:lnTo>
                                                <a:pt x="60" y="124"/>
                                              </a:lnTo>
                                              <a:lnTo>
                                                <a:pt x="60" y="118"/>
                                              </a:lnTo>
                                              <a:lnTo>
                                                <a:pt x="61" y="113"/>
                                              </a:lnTo>
                                              <a:lnTo>
                                                <a:pt x="62" y="109"/>
                                              </a:lnTo>
                                              <a:lnTo>
                                                <a:pt x="61" y="105"/>
                                              </a:lnTo>
                                              <a:lnTo>
                                                <a:pt x="61" y="105"/>
                                              </a:lnTo>
                                              <a:lnTo>
                                                <a:pt x="61" y="103"/>
                                              </a:lnTo>
                                              <a:lnTo>
                                                <a:pt x="62" y="102"/>
                                              </a:lnTo>
                                              <a:lnTo>
                                                <a:pt x="62" y="100"/>
                                              </a:lnTo>
                                              <a:lnTo>
                                                <a:pt x="64" y="99"/>
                                              </a:lnTo>
                                              <a:lnTo>
                                                <a:pt x="64" y="99"/>
                                              </a:lnTo>
                                              <a:lnTo>
                                                <a:pt x="64" y="97"/>
                                              </a:lnTo>
                                              <a:lnTo>
                                                <a:pt x="64" y="93"/>
                                              </a:lnTo>
                                              <a:lnTo>
                                                <a:pt x="64" y="93"/>
                                              </a:lnTo>
                                              <a:lnTo>
                                                <a:pt x="66" y="92"/>
                                              </a:lnTo>
                                              <a:lnTo>
                                                <a:pt x="68" y="91"/>
                                              </a:lnTo>
                                              <a:lnTo>
                                                <a:pt x="70" y="91"/>
                                              </a:lnTo>
                                              <a:lnTo>
                                                <a:pt x="70" y="91"/>
                                              </a:lnTo>
                                              <a:lnTo>
                                                <a:pt x="70" y="85"/>
                                              </a:lnTo>
                                              <a:lnTo>
                                                <a:pt x="72" y="76"/>
                                              </a:lnTo>
                                              <a:lnTo>
                                                <a:pt x="76" y="58"/>
                                              </a:lnTo>
                                              <a:lnTo>
                                                <a:pt x="76" y="58"/>
                                              </a:lnTo>
                                              <a:lnTo>
                                                <a:pt x="80" y="35"/>
                                              </a:lnTo>
                                              <a:lnTo>
                                                <a:pt x="86" y="8"/>
                                              </a:lnTo>
                                              <a:lnTo>
                                                <a:pt x="86" y="8"/>
                                              </a:lnTo>
                                              <a:lnTo>
                                                <a:pt x="84" y="8"/>
                                              </a:lnTo>
                                              <a:lnTo>
                                                <a:pt x="83" y="8"/>
                                              </a:lnTo>
                                              <a:lnTo>
                                                <a:pt x="83" y="8"/>
                                              </a:lnTo>
                                              <a:lnTo>
                                                <a:pt x="83" y="8"/>
                                              </a:lnTo>
                                              <a:lnTo>
                                                <a:pt x="82" y="5"/>
                                              </a:lnTo>
                                              <a:lnTo>
                                                <a:pt x="82" y="1"/>
                                              </a:lnTo>
                                              <a:lnTo>
                                                <a:pt x="82" y="1"/>
                                              </a:lnTo>
                                              <a:lnTo>
                                                <a:pt x="82" y="0"/>
                                              </a:lnTo>
                                              <a:lnTo>
                                                <a:pt x="99" y="0"/>
                                              </a:lnTo>
                                              <a:lnTo>
                                                <a:pt x="99" y="0"/>
                                              </a:lnTo>
                                              <a:lnTo>
                                                <a:pt x="99" y="0"/>
                                              </a:lnTo>
                                              <a:lnTo>
                                                <a:pt x="99" y="0"/>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9"/>
                                      <wps:cNvSpPr>
                                        <a:spLocks noEditPoints="1"/>
                                      </wps:cNvSpPr>
                                      <wps:spPr bwMode="auto">
                                        <a:xfrm>
                                          <a:off x="1499870" y="309880"/>
                                          <a:ext cx="86360" cy="203200"/>
                                        </a:xfrm>
                                        <a:custGeom>
                                          <a:avLst/>
                                          <a:gdLst>
                                            <a:gd name="T0" fmla="*/ 27 w 136"/>
                                            <a:gd name="T1" fmla="*/ 275 h 320"/>
                                            <a:gd name="T2" fmla="*/ 27 w 136"/>
                                            <a:gd name="T3" fmla="*/ 266 h 320"/>
                                            <a:gd name="T4" fmla="*/ 27 w 136"/>
                                            <a:gd name="T5" fmla="*/ 250 h 320"/>
                                            <a:gd name="T6" fmla="*/ 28 w 136"/>
                                            <a:gd name="T7" fmla="*/ 239 h 320"/>
                                            <a:gd name="T8" fmla="*/ 30 w 136"/>
                                            <a:gd name="T9" fmla="*/ 230 h 320"/>
                                            <a:gd name="T10" fmla="*/ 32 w 136"/>
                                            <a:gd name="T11" fmla="*/ 207 h 320"/>
                                            <a:gd name="T12" fmla="*/ 28 w 136"/>
                                            <a:gd name="T13" fmla="*/ 148 h 320"/>
                                            <a:gd name="T14" fmla="*/ 14 w 136"/>
                                            <a:gd name="T15" fmla="*/ 222 h 320"/>
                                            <a:gd name="T16" fmla="*/ 14 w 136"/>
                                            <a:gd name="T17" fmla="*/ 250 h 320"/>
                                            <a:gd name="T18" fmla="*/ 17 w 136"/>
                                            <a:gd name="T19" fmla="*/ 257 h 320"/>
                                            <a:gd name="T20" fmla="*/ 17 w 136"/>
                                            <a:gd name="T21" fmla="*/ 264 h 320"/>
                                            <a:gd name="T22" fmla="*/ 8 w 136"/>
                                            <a:gd name="T23" fmla="*/ 269 h 320"/>
                                            <a:gd name="T24" fmla="*/ 0 w 136"/>
                                            <a:gd name="T25" fmla="*/ 242 h 320"/>
                                            <a:gd name="T26" fmla="*/ 5 w 136"/>
                                            <a:gd name="T27" fmla="*/ 171 h 320"/>
                                            <a:gd name="T28" fmla="*/ 13 w 136"/>
                                            <a:gd name="T29" fmla="*/ 107 h 320"/>
                                            <a:gd name="T30" fmla="*/ 39 w 136"/>
                                            <a:gd name="T31" fmla="*/ 90 h 320"/>
                                            <a:gd name="T32" fmla="*/ 52 w 136"/>
                                            <a:gd name="T33" fmla="*/ 57 h 320"/>
                                            <a:gd name="T34" fmla="*/ 45 w 136"/>
                                            <a:gd name="T35" fmla="*/ 52 h 320"/>
                                            <a:gd name="T36" fmla="*/ 43 w 136"/>
                                            <a:gd name="T37" fmla="*/ 44 h 320"/>
                                            <a:gd name="T38" fmla="*/ 40 w 136"/>
                                            <a:gd name="T39" fmla="*/ 31 h 320"/>
                                            <a:gd name="T40" fmla="*/ 45 w 136"/>
                                            <a:gd name="T41" fmla="*/ 22 h 320"/>
                                            <a:gd name="T42" fmla="*/ 54 w 136"/>
                                            <a:gd name="T43" fmla="*/ 3 h 320"/>
                                            <a:gd name="T44" fmla="*/ 64 w 136"/>
                                            <a:gd name="T45" fmla="*/ 1 h 320"/>
                                            <a:gd name="T46" fmla="*/ 83 w 136"/>
                                            <a:gd name="T47" fmla="*/ 9 h 320"/>
                                            <a:gd name="T48" fmla="*/ 86 w 136"/>
                                            <a:gd name="T49" fmla="*/ 21 h 320"/>
                                            <a:gd name="T50" fmla="*/ 91 w 136"/>
                                            <a:gd name="T51" fmla="*/ 27 h 320"/>
                                            <a:gd name="T52" fmla="*/ 86 w 136"/>
                                            <a:gd name="T53" fmla="*/ 29 h 320"/>
                                            <a:gd name="T54" fmla="*/ 86 w 136"/>
                                            <a:gd name="T55" fmla="*/ 42 h 320"/>
                                            <a:gd name="T56" fmla="*/ 80 w 136"/>
                                            <a:gd name="T57" fmla="*/ 61 h 320"/>
                                            <a:gd name="T58" fmla="*/ 81 w 136"/>
                                            <a:gd name="T59" fmla="*/ 83 h 320"/>
                                            <a:gd name="T60" fmla="*/ 111 w 136"/>
                                            <a:gd name="T61" fmla="*/ 107 h 320"/>
                                            <a:gd name="T62" fmla="*/ 121 w 136"/>
                                            <a:gd name="T63" fmla="*/ 198 h 320"/>
                                            <a:gd name="T64" fmla="*/ 125 w 136"/>
                                            <a:gd name="T65" fmla="*/ 217 h 320"/>
                                            <a:gd name="T66" fmla="*/ 130 w 136"/>
                                            <a:gd name="T67" fmla="*/ 279 h 320"/>
                                            <a:gd name="T68" fmla="*/ 135 w 136"/>
                                            <a:gd name="T69" fmla="*/ 302 h 320"/>
                                            <a:gd name="T70" fmla="*/ 132 w 136"/>
                                            <a:gd name="T71" fmla="*/ 316 h 320"/>
                                            <a:gd name="T72" fmla="*/ 115 w 136"/>
                                            <a:gd name="T73" fmla="*/ 300 h 320"/>
                                            <a:gd name="T74" fmla="*/ 110 w 136"/>
                                            <a:gd name="T75" fmla="*/ 237 h 320"/>
                                            <a:gd name="T76" fmla="*/ 101 w 136"/>
                                            <a:gd name="T77" fmla="*/ 166 h 320"/>
                                            <a:gd name="T78" fmla="*/ 98 w 136"/>
                                            <a:gd name="T79" fmla="*/ 208 h 320"/>
                                            <a:gd name="T80" fmla="*/ 102 w 136"/>
                                            <a:gd name="T81" fmla="*/ 228 h 320"/>
                                            <a:gd name="T82" fmla="*/ 106 w 136"/>
                                            <a:gd name="T83" fmla="*/ 248 h 320"/>
                                            <a:gd name="T84" fmla="*/ 105 w 136"/>
                                            <a:gd name="T85" fmla="*/ 262 h 320"/>
                                            <a:gd name="T86" fmla="*/ 106 w 136"/>
                                            <a:gd name="T87" fmla="*/ 296 h 320"/>
                                            <a:gd name="T88" fmla="*/ 87 w 136"/>
                                            <a:gd name="T89" fmla="*/ 23 h 320"/>
                                            <a:gd name="T90" fmla="*/ 87 w 136"/>
                                            <a:gd name="T91" fmla="*/ 25 h 320"/>
                                            <a:gd name="T92" fmla="*/ 86 w 136"/>
                                            <a:gd name="T93" fmla="*/ 37 h 320"/>
                                            <a:gd name="T94" fmla="*/ 86 w 136"/>
                                            <a:gd name="T95" fmla="*/ 31 h 320"/>
                                            <a:gd name="T96" fmla="*/ 84 w 136"/>
                                            <a:gd name="T97" fmla="*/ 55 h 320"/>
                                            <a:gd name="T98" fmla="*/ 81 w 136"/>
                                            <a:gd name="T99" fmla="*/ 57 h 320"/>
                                            <a:gd name="T100" fmla="*/ 44 w 136"/>
                                            <a:gd name="T101" fmla="*/ 34 h 320"/>
                                            <a:gd name="T102" fmla="*/ 40 w 136"/>
                                            <a:gd name="T103" fmla="*/ 38 h 320"/>
                                            <a:gd name="T104" fmla="*/ 44 w 136"/>
                                            <a:gd name="T105" fmla="*/ 40 h 320"/>
                                            <a:gd name="T106" fmla="*/ 44 w 136"/>
                                            <a:gd name="T107" fmla="*/ 34 h 320"/>
                                            <a:gd name="T108" fmla="*/ 41 w 136"/>
                                            <a:gd name="T109" fmla="*/ 31 h 320"/>
                                            <a:gd name="T110" fmla="*/ 46 w 136"/>
                                            <a:gd name="T111" fmla="*/ 48 h 320"/>
                                            <a:gd name="T112" fmla="*/ 47 w 136"/>
                                            <a:gd name="T113" fmla="*/ 51 h 3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136" h="320">
                                              <a:moveTo>
                                                <a:pt x="31" y="320"/>
                                              </a:moveTo>
                                              <a:lnTo>
                                                <a:pt x="31" y="320"/>
                                              </a:lnTo>
                                              <a:lnTo>
                                                <a:pt x="29" y="311"/>
                                              </a:lnTo>
                                              <a:lnTo>
                                                <a:pt x="28" y="300"/>
                                              </a:lnTo>
                                              <a:lnTo>
                                                <a:pt x="27" y="290"/>
                                              </a:lnTo>
                                              <a:lnTo>
                                                <a:pt x="27" y="277"/>
                                              </a:lnTo>
                                              <a:lnTo>
                                                <a:pt x="27" y="277"/>
                                              </a:lnTo>
                                              <a:lnTo>
                                                <a:pt x="27" y="275"/>
                                              </a:lnTo>
                                              <a:lnTo>
                                                <a:pt x="26" y="274"/>
                                              </a:lnTo>
                                              <a:lnTo>
                                                <a:pt x="25" y="273"/>
                                              </a:lnTo>
                                              <a:lnTo>
                                                <a:pt x="26" y="272"/>
                                              </a:lnTo>
                                              <a:lnTo>
                                                <a:pt x="26" y="272"/>
                                              </a:lnTo>
                                              <a:lnTo>
                                                <a:pt x="27" y="271"/>
                                              </a:lnTo>
                                              <a:lnTo>
                                                <a:pt x="26" y="269"/>
                                              </a:lnTo>
                                              <a:lnTo>
                                                <a:pt x="26" y="267"/>
                                              </a:lnTo>
                                              <a:lnTo>
                                                <a:pt x="27" y="266"/>
                                              </a:lnTo>
                                              <a:lnTo>
                                                <a:pt x="27" y="266"/>
                                              </a:lnTo>
                                              <a:lnTo>
                                                <a:pt x="27" y="264"/>
                                              </a:lnTo>
                                              <a:lnTo>
                                                <a:pt x="27" y="262"/>
                                              </a:lnTo>
                                              <a:lnTo>
                                                <a:pt x="27" y="259"/>
                                              </a:lnTo>
                                              <a:lnTo>
                                                <a:pt x="27" y="256"/>
                                              </a:lnTo>
                                              <a:lnTo>
                                                <a:pt x="27" y="256"/>
                                              </a:lnTo>
                                              <a:lnTo>
                                                <a:pt x="28" y="254"/>
                                              </a:lnTo>
                                              <a:lnTo>
                                                <a:pt x="27" y="250"/>
                                              </a:lnTo>
                                              <a:lnTo>
                                                <a:pt x="27" y="247"/>
                                              </a:lnTo>
                                              <a:lnTo>
                                                <a:pt x="27" y="246"/>
                                              </a:lnTo>
                                              <a:lnTo>
                                                <a:pt x="28" y="245"/>
                                              </a:lnTo>
                                              <a:lnTo>
                                                <a:pt x="28" y="245"/>
                                              </a:lnTo>
                                              <a:lnTo>
                                                <a:pt x="28" y="244"/>
                                              </a:lnTo>
                                              <a:lnTo>
                                                <a:pt x="28" y="243"/>
                                              </a:lnTo>
                                              <a:lnTo>
                                                <a:pt x="28" y="241"/>
                                              </a:lnTo>
                                              <a:lnTo>
                                                <a:pt x="28" y="239"/>
                                              </a:lnTo>
                                              <a:lnTo>
                                                <a:pt x="28" y="239"/>
                                              </a:lnTo>
                                              <a:lnTo>
                                                <a:pt x="29" y="238"/>
                                              </a:lnTo>
                                              <a:lnTo>
                                                <a:pt x="29" y="237"/>
                                              </a:lnTo>
                                              <a:lnTo>
                                                <a:pt x="29" y="236"/>
                                              </a:lnTo>
                                              <a:lnTo>
                                                <a:pt x="29" y="235"/>
                                              </a:lnTo>
                                              <a:lnTo>
                                                <a:pt x="29" y="235"/>
                                              </a:lnTo>
                                              <a:lnTo>
                                                <a:pt x="30" y="234"/>
                                              </a:lnTo>
                                              <a:lnTo>
                                                <a:pt x="30" y="230"/>
                                              </a:lnTo>
                                              <a:lnTo>
                                                <a:pt x="30" y="230"/>
                                              </a:lnTo>
                                              <a:lnTo>
                                                <a:pt x="31" y="228"/>
                                              </a:lnTo>
                                              <a:lnTo>
                                                <a:pt x="31" y="226"/>
                                              </a:lnTo>
                                              <a:lnTo>
                                                <a:pt x="31" y="226"/>
                                              </a:lnTo>
                                              <a:lnTo>
                                                <a:pt x="32" y="219"/>
                                              </a:lnTo>
                                              <a:lnTo>
                                                <a:pt x="32" y="214"/>
                                              </a:lnTo>
                                              <a:lnTo>
                                                <a:pt x="32" y="207"/>
                                              </a:lnTo>
                                              <a:lnTo>
                                                <a:pt x="32" y="207"/>
                                              </a:lnTo>
                                              <a:lnTo>
                                                <a:pt x="32" y="198"/>
                                              </a:lnTo>
                                              <a:lnTo>
                                                <a:pt x="32" y="188"/>
                                              </a:lnTo>
                                              <a:lnTo>
                                                <a:pt x="32" y="178"/>
                                              </a:lnTo>
                                              <a:lnTo>
                                                <a:pt x="31" y="169"/>
                                              </a:lnTo>
                                              <a:lnTo>
                                                <a:pt x="31" y="169"/>
                                              </a:lnTo>
                                              <a:lnTo>
                                                <a:pt x="29" y="156"/>
                                              </a:lnTo>
                                              <a:lnTo>
                                                <a:pt x="28" y="151"/>
                                              </a:lnTo>
                                              <a:lnTo>
                                                <a:pt x="28" y="148"/>
                                              </a:lnTo>
                                              <a:lnTo>
                                                <a:pt x="28" y="148"/>
                                              </a:lnTo>
                                              <a:lnTo>
                                                <a:pt x="22" y="181"/>
                                              </a:lnTo>
                                              <a:lnTo>
                                                <a:pt x="22" y="181"/>
                                              </a:lnTo>
                                              <a:lnTo>
                                                <a:pt x="20" y="196"/>
                                              </a:lnTo>
                                              <a:lnTo>
                                                <a:pt x="18" y="205"/>
                                              </a:lnTo>
                                              <a:lnTo>
                                                <a:pt x="16" y="214"/>
                                              </a:lnTo>
                                              <a:lnTo>
                                                <a:pt x="16" y="214"/>
                                              </a:lnTo>
                                              <a:lnTo>
                                                <a:pt x="14" y="222"/>
                                              </a:lnTo>
                                              <a:lnTo>
                                                <a:pt x="12" y="230"/>
                                              </a:lnTo>
                                              <a:lnTo>
                                                <a:pt x="11" y="238"/>
                                              </a:lnTo>
                                              <a:lnTo>
                                                <a:pt x="11" y="241"/>
                                              </a:lnTo>
                                              <a:lnTo>
                                                <a:pt x="11" y="243"/>
                                              </a:lnTo>
                                              <a:lnTo>
                                                <a:pt x="11" y="243"/>
                                              </a:lnTo>
                                              <a:lnTo>
                                                <a:pt x="14" y="246"/>
                                              </a:lnTo>
                                              <a:lnTo>
                                                <a:pt x="15" y="248"/>
                                              </a:lnTo>
                                              <a:lnTo>
                                                <a:pt x="14" y="250"/>
                                              </a:lnTo>
                                              <a:lnTo>
                                                <a:pt x="14" y="251"/>
                                              </a:lnTo>
                                              <a:lnTo>
                                                <a:pt x="14" y="251"/>
                                              </a:lnTo>
                                              <a:lnTo>
                                                <a:pt x="15" y="252"/>
                                              </a:lnTo>
                                              <a:lnTo>
                                                <a:pt x="16" y="254"/>
                                              </a:lnTo>
                                              <a:lnTo>
                                                <a:pt x="16" y="254"/>
                                              </a:lnTo>
                                              <a:lnTo>
                                                <a:pt x="17" y="255"/>
                                              </a:lnTo>
                                              <a:lnTo>
                                                <a:pt x="17" y="256"/>
                                              </a:lnTo>
                                              <a:lnTo>
                                                <a:pt x="17" y="257"/>
                                              </a:lnTo>
                                              <a:lnTo>
                                                <a:pt x="17" y="257"/>
                                              </a:lnTo>
                                              <a:lnTo>
                                                <a:pt x="17" y="258"/>
                                              </a:lnTo>
                                              <a:lnTo>
                                                <a:pt x="17" y="259"/>
                                              </a:lnTo>
                                              <a:lnTo>
                                                <a:pt x="17" y="260"/>
                                              </a:lnTo>
                                              <a:lnTo>
                                                <a:pt x="17" y="260"/>
                                              </a:lnTo>
                                              <a:lnTo>
                                                <a:pt x="17" y="262"/>
                                              </a:lnTo>
                                              <a:lnTo>
                                                <a:pt x="17" y="262"/>
                                              </a:lnTo>
                                              <a:lnTo>
                                                <a:pt x="17" y="264"/>
                                              </a:lnTo>
                                              <a:lnTo>
                                                <a:pt x="17" y="264"/>
                                              </a:lnTo>
                                              <a:lnTo>
                                                <a:pt x="17" y="267"/>
                                              </a:lnTo>
                                              <a:lnTo>
                                                <a:pt x="15" y="269"/>
                                              </a:lnTo>
                                              <a:lnTo>
                                                <a:pt x="15" y="269"/>
                                              </a:lnTo>
                                              <a:lnTo>
                                                <a:pt x="12" y="269"/>
                                              </a:lnTo>
                                              <a:lnTo>
                                                <a:pt x="9" y="269"/>
                                              </a:lnTo>
                                              <a:lnTo>
                                                <a:pt x="8" y="269"/>
                                              </a:lnTo>
                                              <a:lnTo>
                                                <a:pt x="8" y="269"/>
                                              </a:lnTo>
                                              <a:lnTo>
                                                <a:pt x="4" y="266"/>
                                              </a:lnTo>
                                              <a:lnTo>
                                                <a:pt x="2" y="264"/>
                                              </a:lnTo>
                                              <a:lnTo>
                                                <a:pt x="1" y="263"/>
                                              </a:lnTo>
                                              <a:lnTo>
                                                <a:pt x="0" y="262"/>
                                              </a:lnTo>
                                              <a:lnTo>
                                                <a:pt x="0" y="262"/>
                                              </a:lnTo>
                                              <a:lnTo>
                                                <a:pt x="0" y="251"/>
                                              </a:lnTo>
                                              <a:lnTo>
                                                <a:pt x="0" y="242"/>
                                              </a:lnTo>
                                              <a:lnTo>
                                                <a:pt x="0" y="242"/>
                                              </a:lnTo>
                                              <a:lnTo>
                                                <a:pt x="0" y="237"/>
                                              </a:lnTo>
                                              <a:lnTo>
                                                <a:pt x="0" y="224"/>
                                              </a:lnTo>
                                              <a:lnTo>
                                                <a:pt x="0" y="224"/>
                                              </a:lnTo>
                                              <a:lnTo>
                                                <a:pt x="0" y="213"/>
                                              </a:lnTo>
                                              <a:lnTo>
                                                <a:pt x="1" y="201"/>
                                              </a:lnTo>
                                              <a:lnTo>
                                                <a:pt x="3" y="189"/>
                                              </a:lnTo>
                                              <a:lnTo>
                                                <a:pt x="5" y="171"/>
                                              </a:lnTo>
                                              <a:lnTo>
                                                <a:pt x="5" y="171"/>
                                              </a:lnTo>
                                              <a:lnTo>
                                                <a:pt x="6" y="154"/>
                                              </a:lnTo>
                                              <a:lnTo>
                                                <a:pt x="8" y="142"/>
                                              </a:lnTo>
                                              <a:lnTo>
                                                <a:pt x="10" y="130"/>
                                              </a:lnTo>
                                              <a:lnTo>
                                                <a:pt x="11" y="120"/>
                                              </a:lnTo>
                                              <a:lnTo>
                                                <a:pt x="11" y="120"/>
                                              </a:lnTo>
                                              <a:lnTo>
                                                <a:pt x="12" y="115"/>
                                              </a:lnTo>
                                              <a:lnTo>
                                                <a:pt x="12" y="110"/>
                                              </a:lnTo>
                                              <a:lnTo>
                                                <a:pt x="13" y="107"/>
                                              </a:lnTo>
                                              <a:lnTo>
                                                <a:pt x="15" y="105"/>
                                              </a:lnTo>
                                              <a:lnTo>
                                                <a:pt x="17" y="102"/>
                                              </a:lnTo>
                                              <a:lnTo>
                                                <a:pt x="19" y="100"/>
                                              </a:lnTo>
                                              <a:lnTo>
                                                <a:pt x="21" y="98"/>
                                              </a:lnTo>
                                              <a:lnTo>
                                                <a:pt x="24" y="97"/>
                                              </a:lnTo>
                                              <a:lnTo>
                                                <a:pt x="24" y="97"/>
                                              </a:lnTo>
                                              <a:lnTo>
                                                <a:pt x="30" y="94"/>
                                              </a:lnTo>
                                              <a:lnTo>
                                                <a:pt x="39" y="90"/>
                                              </a:lnTo>
                                              <a:lnTo>
                                                <a:pt x="47" y="85"/>
                                              </a:lnTo>
                                              <a:lnTo>
                                                <a:pt x="50" y="81"/>
                                              </a:lnTo>
                                              <a:lnTo>
                                                <a:pt x="53" y="79"/>
                                              </a:lnTo>
                                              <a:lnTo>
                                                <a:pt x="53" y="79"/>
                                              </a:lnTo>
                                              <a:lnTo>
                                                <a:pt x="54" y="76"/>
                                              </a:lnTo>
                                              <a:lnTo>
                                                <a:pt x="53" y="68"/>
                                              </a:lnTo>
                                              <a:lnTo>
                                                <a:pt x="52" y="62"/>
                                              </a:lnTo>
                                              <a:lnTo>
                                                <a:pt x="52" y="57"/>
                                              </a:lnTo>
                                              <a:lnTo>
                                                <a:pt x="52" y="57"/>
                                              </a:lnTo>
                                              <a:lnTo>
                                                <a:pt x="50" y="57"/>
                                              </a:lnTo>
                                              <a:lnTo>
                                                <a:pt x="49" y="57"/>
                                              </a:lnTo>
                                              <a:lnTo>
                                                <a:pt x="48" y="56"/>
                                              </a:lnTo>
                                              <a:lnTo>
                                                <a:pt x="47" y="53"/>
                                              </a:lnTo>
                                              <a:lnTo>
                                                <a:pt x="47" y="53"/>
                                              </a:lnTo>
                                              <a:lnTo>
                                                <a:pt x="46" y="53"/>
                                              </a:lnTo>
                                              <a:lnTo>
                                                <a:pt x="45" y="52"/>
                                              </a:lnTo>
                                              <a:lnTo>
                                                <a:pt x="44" y="50"/>
                                              </a:lnTo>
                                              <a:lnTo>
                                                <a:pt x="45" y="50"/>
                                              </a:lnTo>
                                              <a:lnTo>
                                                <a:pt x="46" y="48"/>
                                              </a:lnTo>
                                              <a:lnTo>
                                                <a:pt x="46" y="48"/>
                                              </a:lnTo>
                                              <a:lnTo>
                                                <a:pt x="44" y="48"/>
                                              </a:lnTo>
                                              <a:lnTo>
                                                <a:pt x="43" y="46"/>
                                              </a:lnTo>
                                              <a:lnTo>
                                                <a:pt x="43" y="44"/>
                                              </a:lnTo>
                                              <a:lnTo>
                                                <a:pt x="43" y="44"/>
                                              </a:lnTo>
                                              <a:lnTo>
                                                <a:pt x="42" y="43"/>
                                              </a:lnTo>
                                              <a:lnTo>
                                                <a:pt x="40" y="42"/>
                                              </a:lnTo>
                                              <a:lnTo>
                                                <a:pt x="40" y="40"/>
                                              </a:lnTo>
                                              <a:lnTo>
                                                <a:pt x="39" y="38"/>
                                              </a:lnTo>
                                              <a:lnTo>
                                                <a:pt x="39" y="34"/>
                                              </a:lnTo>
                                              <a:lnTo>
                                                <a:pt x="39" y="32"/>
                                              </a:lnTo>
                                              <a:lnTo>
                                                <a:pt x="40" y="31"/>
                                              </a:lnTo>
                                              <a:lnTo>
                                                <a:pt x="40" y="31"/>
                                              </a:lnTo>
                                              <a:lnTo>
                                                <a:pt x="40" y="29"/>
                                              </a:lnTo>
                                              <a:lnTo>
                                                <a:pt x="41" y="27"/>
                                              </a:lnTo>
                                              <a:lnTo>
                                                <a:pt x="42" y="27"/>
                                              </a:lnTo>
                                              <a:lnTo>
                                                <a:pt x="44" y="27"/>
                                              </a:lnTo>
                                              <a:lnTo>
                                                <a:pt x="44" y="27"/>
                                              </a:lnTo>
                                              <a:lnTo>
                                                <a:pt x="44" y="23"/>
                                              </a:lnTo>
                                              <a:lnTo>
                                                <a:pt x="44" y="22"/>
                                              </a:lnTo>
                                              <a:lnTo>
                                                <a:pt x="45" y="22"/>
                                              </a:lnTo>
                                              <a:lnTo>
                                                <a:pt x="46" y="22"/>
                                              </a:lnTo>
                                              <a:lnTo>
                                                <a:pt x="46" y="22"/>
                                              </a:lnTo>
                                              <a:lnTo>
                                                <a:pt x="46" y="16"/>
                                              </a:lnTo>
                                              <a:lnTo>
                                                <a:pt x="47" y="12"/>
                                              </a:lnTo>
                                              <a:lnTo>
                                                <a:pt x="49" y="9"/>
                                              </a:lnTo>
                                              <a:lnTo>
                                                <a:pt x="50" y="5"/>
                                              </a:lnTo>
                                              <a:lnTo>
                                                <a:pt x="52" y="3"/>
                                              </a:lnTo>
                                              <a:lnTo>
                                                <a:pt x="54" y="3"/>
                                              </a:lnTo>
                                              <a:lnTo>
                                                <a:pt x="56" y="2"/>
                                              </a:lnTo>
                                              <a:lnTo>
                                                <a:pt x="58" y="3"/>
                                              </a:lnTo>
                                              <a:lnTo>
                                                <a:pt x="58" y="3"/>
                                              </a:lnTo>
                                              <a:lnTo>
                                                <a:pt x="60" y="2"/>
                                              </a:lnTo>
                                              <a:lnTo>
                                                <a:pt x="61" y="1"/>
                                              </a:lnTo>
                                              <a:lnTo>
                                                <a:pt x="63" y="2"/>
                                              </a:lnTo>
                                              <a:lnTo>
                                                <a:pt x="63" y="2"/>
                                              </a:lnTo>
                                              <a:lnTo>
                                                <a:pt x="64" y="1"/>
                                              </a:lnTo>
                                              <a:lnTo>
                                                <a:pt x="66" y="0"/>
                                              </a:lnTo>
                                              <a:lnTo>
                                                <a:pt x="71" y="0"/>
                                              </a:lnTo>
                                              <a:lnTo>
                                                <a:pt x="74" y="1"/>
                                              </a:lnTo>
                                              <a:lnTo>
                                                <a:pt x="76" y="3"/>
                                              </a:lnTo>
                                              <a:lnTo>
                                                <a:pt x="76" y="3"/>
                                              </a:lnTo>
                                              <a:lnTo>
                                                <a:pt x="79" y="4"/>
                                              </a:lnTo>
                                              <a:lnTo>
                                                <a:pt x="81" y="6"/>
                                              </a:lnTo>
                                              <a:lnTo>
                                                <a:pt x="83" y="9"/>
                                              </a:lnTo>
                                              <a:lnTo>
                                                <a:pt x="84" y="11"/>
                                              </a:lnTo>
                                              <a:lnTo>
                                                <a:pt x="84" y="13"/>
                                              </a:lnTo>
                                              <a:lnTo>
                                                <a:pt x="84" y="15"/>
                                              </a:lnTo>
                                              <a:lnTo>
                                                <a:pt x="84" y="16"/>
                                              </a:lnTo>
                                              <a:lnTo>
                                                <a:pt x="83" y="18"/>
                                              </a:lnTo>
                                              <a:lnTo>
                                                <a:pt x="83" y="18"/>
                                              </a:lnTo>
                                              <a:lnTo>
                                                <a:pt x="85" y="19"/>
                                              </a:lnTo>
                                              <a:lnTo>
                                                <a:pt x="86" y="21"/>
                                              </a:lnTo>
                                              <a:lnTo>
                                                <a:pt x="87" y="22"/>
                                              </a:lnTo>
                                              <a:lnTo>
                                                <a:pt x="87" y="22"/>
                                              </a:lnTo>
                                              <a:lnTo>
                                                <a:pt x="88" y="23"/>
                                              </a:lnTo>
                                              <a:lnTo>
                                                <a:pt x="90" y="23"/>
                                              </a:lnTo>
                                              <a:lnTo>
                                                <a:pt x="91" y="25"/>
                                              </a:lnTo>
                                              <a:lnTo>
                                                <a:pt x="91" y="26"/>
                                              </a:lnTo>
                                              <a:lnTo>
                                                <a:pt x="91" y="27"/>
                                              </a:lnTo>
                                              <a:lnTo>
                                                <a:pt x="91" y="27"/>
                                              </a:lnTo>
                                              <a:lnTo>
                                                <a:pt x="91" y="25"/>
                                              </a:lnTo>
                                              <a:lnTo>
                                                <a:pt x="90" y="23"/>
                                              </a:lnTo>
                                              <a:lnTo>
                                                <a:pt x="88" y="23"/>
                                              </a:lnTo>
                                              <a:lnTo>
                                                <a:pt x="87" y="23"/>
                                              </a:lnTo>
                                              <a:lnTo>
                                                <a:pt x="87" y="23"/>
                                              </a:lnTo>
                                              <a:lnTo>
                                                <a:pt x="87" y="25"/>
                                              </a:lnTo>
                                              <a:lnTo>
                                                <a:pt x="87" y="26"/>
                                              </a:lnTo>
                                              <a:lnTo>
                                                <a:pt x="86" y="29"/>
                                              </a:lnTo>
                                              <a:lnTo>
                                                <a:pt x="86" y="31"/>
                                              </a:lnTo>
                                              <a:lnTo>
                                                <a:pt x="86" y="31"/>
                                              </a:lnTo>
                                              <a:lnTo>
                                                <a:pt x="87" y="32"/>
                                              </a:lnTo>
                                              <a:lnTo>
                                                <a:pt x="87" y="34"/>
                                              </a:lnTo>
                                              <a:lnTo>
                                                <a:pt x="87" y="38"/>
                                              </a:lnTo>
                                              <a:lnTo>
                                                <a:pt x="87" y="41"/>
                                              </a:lnTo>
                                              <a:lnTo>
                                                <a:pt x="86" y="42"/>
                                              </a:lnTo>
                                              <a:lnTo>
                                                <a:pt x="86" y="42"/>
                                              </a:lnTo>
                                              <a:lnTo>
                                                <a:pt x="86" y="42"/>
                                              </a:lnTo>
                                              <a:lnTo>
                                                <a:pt x="86" y="46"/>
                                              </a:lnTo>
                                              <a:lnTo>
                                                <a:pt x="85" y="50"/>
                                              </a:lnTo>
                                              <a:lnTo>
                                                <a:pt x="84" y="53"/>
                                              </a:lnTo>
                                              <a:lnTo>
                                                <a:pt x="84" y="53"/>
                                              </a:lnTo>
                                              <a:lnTo>
                                                <a:pt x="83" y="58"/>
                                              </a:lnTo>
                                              <a:lnTo>
                                                <a:pt x="81" y="60"/>
                                              </a:lnTo>
                                              <a:lnTo>
                                                <a:pt x="80" y="61"/>
                                              </a:lnTo>
                                              <a:lnTo>
                                                <a:pt x="78" y="60"/>
                                              </a:lnTo>
                                              <a:lnTo>
                                                <a:pt x="78" y="60"/>
                                              </a:lnTo>
                                              <a:lnTo>
                                                <a:pt x="77" y="68"/>
                                              </a:lnTo>
                                              <a:lnTo>
                                                <a:pt x="76" y="74"/>
                                              </a:lnTo>
                                              <a:lnTo>
                                                <a:pt x="76" y="79"/>
                                              </a:lnTo>
                                              <a:lnTo>
                                                <a:pt x="76" y="79"/>
                                              </a:lnTo>
                                              <a:lnTo>
                                                <a:pt x="79" y="81"/>
                                              </a:lnTo>
                                              <a:lnTo>
                                                <a:pt x="81" y="83"/>
                                              </a:lnTo>
                                              <a:lnTo>
                                                <a:pt x="91" y="92"/>
                                              </a:lnTo>
                                              <a:lnTo>
                                                <a:pt x="91" y="92"/>
                                              </a:lnTo>
                                              <a:lnTo>
                                                <a:pt x="97" y="96"/>
                                              </a:lnTo>
                                              <a:lnTo>
                                                <a:pt x="102" y="100"/>
                                              </a:lnTo>
                                              <a:lnTo>
                                                <a:pt x="106" y="103"/>
                                              </a:lnTo>
                                              <a:lnTo>
                                                <a:pt x="110" y="106"/>
                                              </a:lnTo>
                                              <a:lnTo>
                                                <a:pt x="110" y="106"/>
                                              </a:lnTo>
                                              <a:lnTo>
                                                <a:pt x="111" y="107"/>
                                              </a:lnTo>
                                              <a:lnTo>
                                                <a:pt x="112" y="110"/>
                                              </a:lnTo>
                                              <a:lnTo>
                                                <a:pt x="115" y="120"/>
                                              </a:lnTo>
                                              <a:lnTo>
                                                <a:pt x="116" y="132"/>
                                              </a:lnTo>
                                              <a:lnTo>
                                                <a:pt x="118" y="146"/>
                                              </a:lnTo>
                                              <a:lnTo>
                                                <a:pt x="118" y="146"/>
                                              </a:lnTo>
                                              <a:lnTo>
                                                <a:pt x="120" y="162"/>
                                              </a:lnTo>
                                              <a:lnTo>
                                                <a:pt x="120" y="180"/>
                                              </a:lnTo>
                                              <a:lnTo>
                                                <a:pt x="121" y="198"/>
                                              </a:lnTo>
                                              <a:lnTo>
                                                <a:pt x="121" y="198"/>
                                              </a:lnTo>
                                              <a:lnTo>
                                                <a:pt x="122" y="201"/>
                                              </a:lnTo>
                                              <a:lnTo>
                                                <a:pt x="123" y="203"/>
                                              </a:lnTo>
                                              <a:lnTo>
                                                <a:pt x="123" y="206"/>
                                              </a:lnTo>
                                              <a:lnTo>
                                                <a:pt x="123" y="208"/>
                                              </a:lnTo>
                                              <a:lnTo>
                                                <a:pt x="123" y="208"/>
                                              </a:lnTo>
                                              <a:lnTo>
                                                <a:pt x="124" y="212"/>
                                              </a:lnTo>
                                              <a:lnTo>
                                                <a:pt x="125" y="217"/>
                                              </a:lnTo>
                                              <a:lnTo>
                                                <a:pt x="125" y="224"/>
                                              </a:lnTo>
                                              <a:lnTo>
                                                <a:pt x="127" y="234"/>
                                              </a:lnTo>
                                              <a:lnTo>
                                                <a:pt x="127" y="234"/>
                                              </a:lnTo>
                                              <a:lnTo>
                                                <a:pt x="128" y="257"/>
                                              </a:lnTo>
                                              <a:lnTo>
                                                <a:pt x="128" y="268"/>
                                              </a:lnTo>
                                              <a:lnTo>
                                                <a:pt x="128" y="274"/>
                                              </a:lnTo>
                                              <a:lnTo>
                                                <a:pt x="128" y="274"/>
                                              </a:lnTo>
                                              <a:lnTo>
                                                <a:pt x="130" y="279"/>
                                              </a:lnTo>
                                              <a:lnTo>
                                                <a:pt x="130" y="285"/>
                                              </a:lnTo>
                                              <a:lnTo>
                                                <a:pt x="130" y="285"/>
                                              </a:lnTo>
                                              <a:lnTo>
                                                <a:pt x="130" y="289"/>
                                              </a:lnTo>
                                              <a:lnTo>
                                                <a:pt x="131" y="291"/>
                                              </a:lnTo>
                                              <a:lnTo>
                                                <a:pt x="133" y="296"/>
                                              </a:lnTo>
                                              <a:lnTo>
                                                <a:pt x="133" y="296"/>
                                              </a:lnTo>
                                              <a:lnTo>
                                                <a:pt x="135" y="302"/>
                                              </a:lnTo>
                                              <a:lnTo>
                                                <a:pt x="135" y="302"/>
                                              </a:lnTo>
                                              <a:lnTo>
                                                <a:pt x="136" y="304"/>
                                              </a:lnTo>
                                              <a:lnTo>
                                                <a:pt x="136" y="306"/>
                                              </a:lnTo>
                                              <a:lnTo>
                                                <a:pt x="135" y="311"/>
                                              </a:lnTo>
                                              <a:lnTo>
                                                <a:pt x="135" y="311"/>
                                              </a:lnTo>
                                              <a:lnTo>
                                                <a:pt x="135" y="315"/>
                                              </a:lnTo>
                                              <a:lnTo>
                                                <a:pt x="134" y="316"/>
                                              </a:lnTo>
                                              <a:lnTo>
                                                <a:pt x="132" y="316"/>
                                              </a:lnTo>
                                              <a:lnTo>
                                                <a:pt x="132" y="316"/>
                                              </a:lnTo>
                                              <a:lnTo>
                                                <a:pt x="132" y="319"/>
                                              </a:lnTo>
                                              <a:lnTo>
                                                <a:pt x="130" y="320"/>
                                              </a:lnTo>
                                              <a:lnTo>
                                                <a:pt x="113" y="320"/>
                                              </a:lnTo>
                                              <a:lnTo>
                                                <a:pt x="113" y="320"/>
                                              </a:lnTo>
                                              <a:lnTo>
                                                <a:pt x="113" y="315"/>
                                              </a:lnTo>
                                              <a:lnTo>
                                                <a:pt x="113" y="310"/>
                                              </a:lnTo>
                                              <a:lnTo>
                                                <a:pt x="113" y="310"/>
                                              </a:lnTo>
                                              <a:lnTo>
                                                <a:pt x="115" y="300"/>
                                              </a:lnTo>
                                              <a:lnTo>
                                                <a:pt x="115" y="300"/>
                                              </a:lnTo>
                                              <a:lnTo>
                                                <a:pt x="116" y="295"/>
                                              </a:lnTo>
                                              <a:lnTo>
                                                <a:pt x="118" y="285"/>
                                              </a:lnTo>
                                              <a:lnTo>
                                                <a:pt x="118" y="285"/>
                                              </a:lnTo>
                                              <a:lnTo>
                                                <a:pt x="118" y="282"/>
                                              </a:lnTo>
                                              <a:lnTo>
                                                <a:pt x="117" y="276"/>
                                              </a:lnTo>
                                              <a:lnTo>
                                                <a:pt x="115" y="263"/>
                                              </a:lnTo>
                                              <a:lnTo>
                                                <a:pt x="110" y="237"/>
                                              </a:lnTo>
                                              <a:lnTo>
                                                <a:pt x="110" y="237"/>
                                              </a:lnTo>
                                              <a:lnTo>
                                                <a:pt x="108" y="221"/>
                                              </a:lnTo>
                                              <a:lnTo>
                                                <a:pt x="106" y="208"/>
                                              </a:lnTo>
                                              <a:lnTo>
                                                <a:pt x="106" y="208"/>
                                              </a:lnTo>
                                              <a:lnTo>
                                                <a:pt x="103" y="188"/>
                                              </a:lnTo>
                                              <a:lnTo>
                                                <a:pt x="101" y="178"/>
                                              </a:lnTo>
                                              <a:lnTo>
                                                <a:pt x="101" y="166"/>
                                              </a:lnTo>
                                              <a:lnTo>
                                                <a:pt x="101" y="166"/>
                                              </a:lnTo>
                                              <a:lnTo>
                                                <a:pt x="100" y="176"/>
                                              </a:lnTo>
                                              <a:lnTo>
                                                <a:pt x="98" y="189"/>
                                              </a:lnTo>
                                              <a:lnTo>
                                                <a:pt x="98" y="197"/>
                                              </a:lnTo>
                                              <a:lnTo>
                                                <a:pt x="98" y="202"/>
                                              </a:lnTo>
                                              <a:lnTo>
                                                <a:pt x="98" y="202"/>
                                              </a:lnTo>
                                              <a:lnTo>
                                                <a:pt x="98" y="205"/>
                                              </a:lnTo>
                                              <a:lnTo>
                                                <a:pt x="98" y="206"/>
                                              </a:lnTo>
                                              <a:lnTo>
                                                <a:pt x="98" y="208"/>
                                              </a:lnTo>
                                              <a:lnTo>
                                                <a:pt x="98" y="208"/>
                                              </a:lnTo>
                                              <a:lnTo>
                                                <a:pt x="98" y="210"/>
                                              </a:lnTo>
                                              <a:lnTo>
                                                <a:pt x="98" y="212"/>
                                              </a:lnTo>
                                              <a:lnTo>
                                                <a:pt x="98" y="212"/>
                                              </a:lnTo>
                                              <a:lnTo>
                                                <a:pt x="98" y="215"/>
                                              </a:lnTo>
                                              <a:lnTo>
                                                <a:pt x="99" y="218"/>
                                              </a:lnTo>
                                              <a:lnTo>
                                                <a:pt x="102" y="228"/>
                                              </a:lnTo>
                                              <a:lnTo>
                                                <a:pt x="102" y="228"/>
                                              </a:lnTo>
                                              <a:lnTo>
                                                <a:pt x="103" y="234"/>
                                              </a:lnTo>
                                              <a:lnTo>
                                                <a:pt x="103" y="237"/>
                                              </a:lnTo>
                                              <a:lnTo>
                                                <a:pt x="103" y="240"/>
                                              </a:lnTo>
                                              <a:lnTo>
                                                <a:pt x="105" y="242"/>
                                              </a:lnTo>
                                              <a:lnTo>
                                                <a:pt x="105" y="242"/>
                                              </a:lnTo>
                                              <a:lnTo>
                                                <a:pt x="106" y="243"/>
                                              </a:lnTo>
                                              <a:lnTo>
                                                <a:pt x="106" y="246"/>
                                              </a:lnTo>
                                              <a:lnTo>
                                                <a:pt x="106" y="248"/>
                                              </a:lnTo>
                                              <a:lnTo>
                                                <a:pt x="106" y="250"/>
                                              </a:lnTo>
                                              <a:lnTo>
                                                <a:pt x="106" y="250"/>
                                              </a:lnTo>
                                              <a:lnTo>
                                                <a:pt x="105" y="252"/>
                                              </a:lnTo>
                                              <a:lnTo>
                                                <a:pt x="105" y="255"/>
                                              </a:lnTo>
                                              <a:lnTo>
                                                <a:pt x="106" y="257"/>
                                              </a:lnTo>
                                              <a:lnTo>
                                                <a:pt x="106" y="259"/>
                                              </a:lnTo>
                                              <a:lnTo>
                                                <a:pt x="106" y="259"/>
                                              </a:lnTo>
                                              <a:lnTo>
                                                <a:pt x="105" y="262"/>
                                              </a:lnTo>
                                              <a:lnTo>
                                                <a:pt x="106" y="265"/>
                                              </a:lnTo>
                                              <a:lnTo>
                                                <a:pt x="106" y="266"/>
                                              </a:lnTo>
                                              <a:lnTo>
                                                <a:pt x="106" y="266"/>
                                              </a:lnTo>
                                              <a:lnTo>
                                                <a:pt x="106" y="266"/>
                                              </a:lnTo>
                                              <a:lnTo>
                                                <a:pt x="106" y="266"/>
                                              </a:lnTo>
                                              <a:lnTo>
                                                <a:pt x="106" y="273"/>
                                              </a:lnTo>
                                              <a:lnTo>
                                                <a:pt x="106" y="284"/>
                                              </a:lnTo>
                                              <a:lnTo>
                                                <a:pt x="106" y="296"/>
                                              </a:lnTo>
                                              <a:lnTo>
                                                <a:pt x="105" y="306"/>
                                              </a:lnTo>
                                              <a:lnTo>
                                                <a:pt x="105" y="306"/>
                                              </a:lnTo>
                                              <a:lnTo>
                                                <a:pt x="103" y="320"/>
                                              </a:lnTo>
                                              <a:lnTo>
                                                <a:pt x="31" y="320"/>
                                              </a:lnTo>
                                              <a:lnTo>
                                                <a:pt x="31" y="320"/>
                                              </a:lnTo>
                                              <a:lnTo>
                                                <a:pt x="31" y="320"/>
                                              </a:lnTo>
                                              <a:lnTo>
                                                <a:pt x="31" y="320"/>
                                              </a:lnTo>
                                              <a:close/>
                                              <a:moveTo>
                                                <a:pt x="87" y="23"/>
                                              </a:moveTo>
                                              <a:lnTo>
                                                <a:pt x="87" y="23"/>
                                              </a:lnTo>
                                              <a:lnTo>
                                                <a:pt x="86" y="23"/>
                                              </a:lnTo>
                                              <a:lnTo>
                                                <a:pt x="86" y="25"/>
                                              </a:lnTo>
                                              <a:lnTo>
                                                <a:pt x="85" y="25"/>
                                              </a:lnTo>
                                              <a:lnTo>
                                                <a:pt x="86" y="27"/>
                                              </a:lnTo>
                                              <a:lnTo>
                                                <a:pt x="86" y="27"/>
                                              </a:lnTo>
                                              <a:lnTo>
                                                <a:pt x="87" y="25"/>
                                              </a:lnTo>
                                              <a:lnTo>
                                                <a:pt x="87" y="25"/>
                                              </a:lnTo>
                                              <a:lnTo>
                                                <a:pt x="87" y="23"/>
                                              </a:lnTo>
                                              <a:lnTo>
                                                <a:pt x="87" y="23"/>
                                              </a:lnTo>
                                              <a:lnTo>
                                                <a:pt x="87" y="23"/>
                                              </a:lnTo>
                                              <a:lnTo>
                                                <a:pt x="87" y="23"/>
                                              </a:lnTo>
                                              <a:close/>
                                              <a:moveTo>
                                                <a:pt x="86" y="31"/>
                                              </a:moveTo>
                                              <a:lnTo>
                                                <a:pt x="86" y="31"/>
                                              </a:lnTo>
                                              <a:lnTo>
                                                <a:pt x="86" y="34"/>
                                              </a:lnTo>
                                              <a:lnTo>
                                                <a:pt x="86" y="37"/>
                                              </a:lnTo>
                                              <a:lnTo>
                                                <a:pt x="86" y="40"/>
                                              </a:lnTo>
                                              <a:lnTo>
                                                <a:pt x="86" y="40"/>
                                              </a:lnTo>
                                              <a:lnTo>
                                                <a:pt x="86" y="40"/>
                                              </a:lnTo>
                                              <a:lnTo>
                                                <a:pt x="87" y="38"/>
                                              </a:lnTo>
                                              <a:lnTo>
                                                <a:pt x="87" y="35"/>
                                              </a:lnTo>
                                              <a:lnTo>
                                                <a:pt x="86" y="31"/>
                                              </a:lnTo>
                                              <a:lnTo>
                                                <a:pt x="86" y="31"/>
                                              </a:lnTo>
                                              <a:lnTo>
                                                <a:pt x="86" y="31"/>
                                              </a:lnTo>
                                              <a:lnTo>
                                                <a:pt x="86" y="31"/>
                                              </a:lnTo>
                                              <a:close/>
                                              <a:moveTo>
                                                <a:pt x="78" y="59"/>
                                              </a:moveTo>
                                              <a:lnTo>
                                                <a:pt x="78" y="59"/>
                                              </a:lnTo>
                                              <a:lnTo>
                                                <a:pt x="80" y="60"/>
                                              </a:lnTo>
                                              <a:lnTo>
                                                <a:pt x="81" y="60"/>
                                              </a:lnTo>
                                              <a:lnTo>
                                                <a:pt x="82" y="59"/>
                                              </a:lnTo>
                                              <a:lnTo>
                                                <a:pt x="83" y="58"/>
                                              </a:lnTo>
                                              <a:lnTo>
                                                <a:pt x="84" y="55"/>
                                              </a:lnTo>
                                              <a:lnTo>
                                                <a:pt x="84" y="52"/>
                                              </a:lnTo>
                                              <a:lnTo>
                                                <a:pt x="84" y="49"/>
                                              </a:lnTo>
                                              <a:lnTo>
                                                <a:pt x="84" y="49"/>
                                              </a:lnTo>
                                              <a:lnTo>
                                                <a:pt x="83" y="50"/>
                                              </a:lnTo>
                                              <a:lnTo>
                                                <a:pt x="83" y="51"/>
                                              </a:lnTo>
                                              <a:lnTo>
                                                <a:pt x="83" y="51"/>
                                              </a:lnTo>
                                              <a:lnTo>
                                                <a:pt x="81" y="54"/>
                                              </a:lnTo>
                                              <a:lnTo>
                                                <a:pt x="81" y="57"/>
                                              </a:lnTo>
                                              <a:lnTo>
                                                <a:pt x="80" y="58"/>
                                              </a:lnTo>
                                              <a:lnTo>
                                                <a:pt x="79" y="59"/>
                                              </a:lnTo>
                                              <a:lnTo>
                                                <a:pt x="78" y="59"/>
                                              </a:lnTo>
                                              <a:lnTo>
                                                <a:pt x="78" y="59"/>
                                              </a:lnTo>
                                              <a:lnTo>
                                                <a:pt x="78" y="59"/>
                                              </a:lnTo>
                                              <a:lnTo>
                                                <a:pt x="78" y="59"/>
                                              </a:lnTo>
                                              <a:lnTo>
                                                <a:pt x="78" y="59"/>
                                              </a:lnTo>
                                              <a:close/>
                                              <a:moveTo>
                                                <a:pt x="44" y="34"/>
                                              </a:moveTo>
                                              <a:lnTo>
                                                <a:pt x="44" y="34"/>
                                              </a:lnTo>
                                              <a:lnTo>
                                                <a:pt x="42" y="34"/>
                                              </a:lnTo>
                                              <a:lnTo>
                                                <a:pt x="42" y="33"/>
                                              </a:lnTo>
                                              <a:lnTo>
                                                <a:pt x="40" y="31"/>
                                              </a:lnTo>
                                              <a:lnTo>
                                                <a:pt x="40" y="31"/>
                                              </a:lnTo>
                                              <a:lnTo>
                                                <a:pt x="40" y="33"/>
                                              </a:lnTo>
                                              <a:lnTo>
                                                <a:pt x="39" y="34"/>
                                              </a:lnTo>
                                              <a:lnTo>
                                                <a:pt x="40" y="38"/>
                                              </a:lnTo>
                                              <a:lnTo>
                                                <a:pt x="40" y="40"/>
                                              </a:lnTo>
                                              <a:lnTo>
                                                <a:pt x="41" y="41"/>
                                              </a:lnTo>
                                              <a:lnTo>
                                                <a:pt x="42" y="43"/>
                                              </a:lnTo>
                                              <a:lnTo>
                                                <a:pt x="44" y="44"/>
                                              </a:lnTo>
                                              <a:lnTo>
                                                <a:pt x="44" y="44"/>
                                              </a:lnTo>
                                              <a:lnTo>
                                                <a:pt x="44" y="41"/>
                                              </a:lnTo>
                                              <a:lnTo>
                                                <a:pt x="44" y="40"/>
                                              </a:lnTo>
                                              <a:lnTo>
                                                <a:pt x="44" y="40"/>
                                              </a:lnTo>
                                              <a:lnTo>
                                                <a:pt x="43" y="40"/>
                                              </a:lnTo>
                                              <a:lnTo>
                                                <a:pt x="43" y="38"/>
                                              </a:lnTo>
                                              <a:lnTo>
                                                <a:pt x="44" y="37"/>
                                              </a:lnTo>
                                              <a:lnTo>
                                                <a:pt x="44" y="37"/>
                                              </a:lnTo>
                                              <a:lnTo>
                                                <a:pt x="43" y="35"/>
                                              </a:lnTo>
                                              <a:lnTo>
                                                <a:pt x="44" y="34"/>
                                              </a:lnTo>
                                              <a:lnTo>
                                                <a:pt x="44" y="34"/>
                                              </a:lnTo>
                                              <a:lnTo>
                                                <a:pt x="44" y="34"/>
                                              </a:lnTo>
                                              <a:lnTo>
                                                <a:pt x="44" y="34"/>
                                              </a:lnTo>
                                              <a:close/>
                                              <a:moveTo>
                                                <a:pt x="44" y="27"/>
                                              </a:moveTo>
                                              <a:lnTo>
                                                <a:pt x="44" y="27"/>
                                              </a:lnTo>
                                              <a:lnTo>
                                                <a:pt x="42" y="27"/>
                                              </a:lnTo>
                                              <a:lnTo>
                                                <a:pt x="42" y="29"/>
                                              </a:lnTo>
                                              <a:lnTo>
                                                <a:pt x="41" y="29"/>
                                              </a:lnTo>
                                              <a:lnTo>
                                                <a:pt x="41" y="31"/>
                                              </a:lnTo>
                                              <a:lnTo>
                                                <a:pt x="41" y="31"/>
                                              </a:lnTo>
                                              <a:lnTo>
                                                <a:pt x="42" y="29"/>
                                              </a:lnTo>
                                              <a:lnTo>
                                                <a:pt x="44" y="29"/>
                                              </a:lnTo>
                                              <a:lnTo>
                                                <a:pt x="44" y="27"/>
                                              </a:lnTo>
                                              <a:lnTo>
                                                <a:pt x="44" y="27"/>
                                              </a:lnTo>
                                              <a:lnTo>
                                                <a:pt x="44" y="27"/>
                                              </a:lnTo>
                                              <a:lnTo>
                                                <a:pt x="44" y="27"/>
                                              </a:lnTo>
                                              <a:close/>
                                              <a:moveTo>
                                                <a:pt x="46" y="48"/>
                                              </a:moveTo>
                                              <a:lnTo>
                                                <a:pt x="46" y="48"/>
                                              </a:lnTo>
                                              <a:lnTo>
                                                <a:pt x="46" y="50"/>
                                              </a:lnTo>
                                              <a:lnTo>
                                                <a:pt x="46" y="51"/>
                                              </a:lnTo>
                                              <a:lnTo>
                                                <a:pt x="46" y="52"/>
                                              </a:lnTo>
                                              <a:lnTo>
                                                <a:pt x="47" y="53"/>
                                              </a:lnTo>
                                              <a:lnTo>
                                                <a:pt x="47" y="53"/>
                                              </a:lnTo>
                                              <a:lnTo>
                                                <a:pt x="47" y="51"/>
                                              </a:lnTo>
                                              <a:lnTo>
                                                <a:pt x="47" y="51"/>
                                              </a:lnTo>
                                              <a:lnTo>
                                                <a:pt x="47" y="51"/>
                                              </a:lnTo>
                                              <a:lnTo>
                                                <a:pt x="47" y="50"/>
                                              </a:lnTo>
                                              <a:lnTo>
                                                <a:pt x="46" y="50"/>
                                              </a:lnTo>
                                              <a:lnTo>
                                                <a:pt x="46" y="48"/>
                                              </a:lnTo>
                                              <a:lnTo>
                                                <a:pt x="46" y="48"/>
                                              </a:lnTo>
                                              <a:lnTo>
                                                <a:pt x="46" y="48"/>
                                              </a:lnTo>
                                              <a:lnTo>
                                                <a:pt x="46" y="48"/>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0"/>
                                      <wps:cNvSpPr>
                                        <a:spLocks noEditPoints="1"/>
                                      </wps:cNvSpPr>
                                      <wps:spPr bwMode="auto">
                                        <a:xfrm>
                                          <a:off x="1845310" y="289560"/>
                                          <a:ext cx="95885" cy="372745"/>
                                        </a:xfrm>
                                        <a:custGeom>
                                          <a:avLst/>
                                          <a:gdLst>
                                            <a:gd name="T0" fmla="*/ 76 w 151"/>
                                            <a:gd name="T1" fmla="*/ 434 h 587"/>
                                            <a:gd name="T2" fmla="*/ 73 w 151"/>
                                            <a:gd name="T3" fmla="*/ 398 h 587"/>
                                            <a:gd name="T4" fmla="*/ 66 w 151"/>
                                            <a:gd name="T5" fmla="*/ 354 h 587"/>
                                            <a:gd name="T6" fmla="*/ 57 w 151"/>
                                            <a:gd name="T7" fmla="*/ 389 h 587"/>
                                            <a:gd name="T8" fmla="*/ 56 w 151"/>
                                            <a:gd name="T9" fmla="*/ 404 h 587"/>
                                            <a:gd name="T10" fmla="*/ 64 w 151"/>
                                            <a:gd name="T11" fmla="*/ 439 h 587"/>
                                            <a:gd name="T12" fmla="*/ 75 w 151"/>
                                            <a:gd name="T13" fmla="*/ 480 h 587"/>
                                            <a:gd name="T14" fmla="*/ 102 w 151"/>
                                            <a:gd name="T15" fmla="*/ 83 h 587"/>
                                            <a:gd name="T16" fmla="*/ 129 w 151"/>
                                            <a:gd name="T17" fmla="*/ 136 h 587"/>
                                            <a:gd name="T18" fmla="*/ 125 w 151"/>
                                            <a:gd name="T19" fmla="*/ 180 h 587"/>
                                            <a:gd name="T20" fmla="*/ 120 w 151"/>
                                            <a:gd name="T21" fmla="*/ 242 h 587"/>
                                            <a:gd name="T22" fmla="*/ 137 w 151"/>
                                            <a:gd name="T23" fmla="*/ 279 h 587"/>
                                            <a:gd name="T24" fmla="*/ 151 w 151"/>
                                            <a:gd name="T25" fmla="*/ 327 h 587"/>
                                            <a:gd name="T26" fmla="*/ 148 w 151"/>
                                            <a:gd name="T27" fmla="*/ 335 h 587"/>
                                            <a:gd name="T28" fmla="*/ 137 w 151"/>
                                            <a:gd name="T29" fmla="*/ 354 h 587"/>
                                            <a:gd name="T30" fmla="*/ 134 w 151"/>
                                            <a:gd name="T31" fmla="*/ 371 h 587"/>
                                            <a:gd name="T32" fmla="*/ 127 w 151"/>
                                            <a:gd name="T33" fmla="*/ 360 h 587"/>
                                            <a:gd name="T34" fmla="*/ 108 w 151"/>
                                            <a:gd name="T35" fmla="*/ 378 h 587"/>
                                            <a:gd name="T36" fmla="*/ 106 w 151"/>
                                            <a:gd name="T37" fmla="*/ 403 h 587"/>
                                            <a:gd name="T38" fmla="*/ 106 w 151"/>
                                            <a:gd name="T39" fmla="*/ 422 h 587"/>
                                            <a:gd name="T40" fmla="*/ 104 w 151"/>
                                            <a:gd name="T41" fmla="*/ 474 h 587"/>
                                            <a:gd name="T42" fmla="*/ 101 w 151"/>
                                            <a:gd name="T43" fmla="*/ 526 h 587"/>
                                            <a:gd name="T44" fmla="*/ 102 w 151"/>
                                            <a:gd name="T45" fmla="*/ 541 h 587"/>
                                            <a:gd name="T46" fmla="*/ 98 w 151"/>
                                            <a:gd name="T47" fmla="*/ 553 h 587"/>
                                            <a:gd name="T48" fmla="*/ 97 w 151"/>
                                            <a:gd name="T49" fmla="*/ 570 h 587"/>
                                            <a:gd name="T50" fmla="*/ 93 w 151"/>
                                            <a:gd name="T51" fmla="*/ 587 h 587"/>
                                            <a:gd name="T52" fmla="*/ 64 w 151"/>
                                            <a:gd name="T53" fmla="*/ 575 h 587"/>
                                            <a:gd name="T54" fmla="*/ 41 w 151"/>
                                            <a:gd name="T55" fmla="*/ 575 h 587"/>
                                            <a:gd name="T56" fmla="*/ 50 w 151"/>
                                            <a:gd name="T57" fmla="*/ 553 h 587"/>
                                            <a:gd name="T58" fmla="*/ 51 w 151"/>
                                            <a:gd name="T59" fmla="*/ 536 h 587"/>
                                            <a:gd name="T60" fmla="*/ 56 w 151"/>
                                            <a:gd name="T61" fmla="*/ 524 h 587"/>
                                            <a:gd name="T62" fmla="*/ 49 w 151"/>
                                            <a:gd name="T63" fmla="*/ 510 h 587"/>
                                            <a:gd name="T64" fmla="*/ 38 w 151"/>
                                            <a:gd name="T65" fmla="*/ 478 h 587"/>
                                            <a:gd name="T66" fmla="*/ 25 w 151"/>
                                            <a:gd name="T67" fmla="*/ 440 h 587"/>
                                            <a:gd name="T68" fmla="*/ 22 w 151"/>
                                            <a:gd name="T69" fmla="*/ 415 h 587"/>
                                            <a:gd name="T70" fmla="*/ 19 w 151"/>
                                            <a:gd name="T71" fmla="*/ 394 h 587"/>
                                            <a:gd name="T72" fmla="*/ 22 w 151"/>
                                            <a:gd name="T73" fmla="*/ 330 h 587"/>
                                            <a:gd name="T74" fmla="*/ 32 w 151"/>
                                            <a:gd name="T75" fmla="*/ 282 h 587"/>
                                            <a:gd name="T76" fmla="*/ 32 w 151"/>
                                            <a:gd name="T77" fmla="*/ 267 h 587"/>
                                            <a:gd name="T78" fmla="*/ 39 w 151"/>
                                            <a:gd name="T79" fmla="*/ 250 h 587"/>
                                            <a:gd name="T80" fmla="*/ 40 w 151"/>
                                            <a:gd name="T81" fmla="*/ 239 h 587"/>
                                            <a:gd name="T82" fmla="*/ 39 w 151"/>
                                            <a:gd name="T83" fmla="*/ 214 h 587"/>
                                            <a:gd name="T84" fmla="*/ 20 w 151"/>
                                            <a:gd name="T85" fmla="*/ 266 h 587"/>
                                            <a:gd name="T86" fmla="*/ 14 w 151"/>
                                            <a:gd name="T87" fmla="*/ 288 h 587"/>
                                            <a:gd name="T88" fmla="*/ 9 w 151"/>
                                            <a:gd name="T89" fmla="*/ 300 h 587"/>
                                            <a:gd name="T90" fmla="*/ 14 w 151"/>
                                            <a:gd name="T91" fmla="*/ 312 h 587"/>
                                            <a:gd name="T92" fmla="*/ 5 w 151"/>
                                            <a:gd name="T93" fmla="*/ 310 h 587"/>
                                            <a:gd name="T94" fmla="*/ 4 w 151"/>
                                            <a:gd name="T95" fmla="*/ 276 h 587"/>
                                            <a:gd name="T96" fmla="*/ 21 w 151"/>
                                            <a:gd name="T97" fmla="*/ 191 h 587"/>
                                            <a:gd name="T98" fmla="*/ 27 w 151"/>
                                            <a:gd name="T99" fmla="*/ 141 h 587"/>
                                            <a:gd name="T100" fmla="*/ 34 w 151"/>
                                            <a:gd name="T101" fmla="*/ 101 h 587"/>
                                            <a:gd name="T102" fmla="*/ 54 w 151"/>
                                            <a:gd name="T103" fmla="*/ 82 h 587"/>
                                            <a:gd name="T104" fmla="*/ 49 w 151"/>
                                            <a:gd name="T105" fmla="*/ 70 h 587"/>
                                            <a:gd name="T106" fmla="*/ 46 w 151"/>
                                            <a:gd name="T107" fmla="*/ 61 h 587"/>
                                            <a:gd name="T108" fmla="*/ 45 w 151"/>
                                            <a:gd name="T109" fmla="*/ 53 h 587"/>
                                            <a:gd name="T110" fmla="*/ 44 w 151"/>
                                            <a:gd name="T111" fmla="*/ 41 h 587"/>
                                            <a:gd name="T112" fmla="*/ 50 w 151"/>
                                            <a:gd name="T113" fmla="*/ 15 h 587"/>
                                            <a:gd name="T114" fmla="*/ 85 w 151"/>
                                            <a:gd name="T115" fmla="*/ 5 h 587"/>
                                            <a:gd name="T116" fmla="*/ 90 w 151"/>
                                            <a:gd name="T117" fmla="*/ 55 h 5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51" h="587">
                                              <a:moveTo>
                                                <a:pt x="75" y="480"/>
                                              </a:moveTo>
                                              <a:lnTo>
                                                <a:pt x="75" y="480"/>
                                              </a:lnTo>
                                              <a:lnTo>
                                                <a:pt x="75" y="447"/>
                                              </a:lnTo>
                                              <a:lnTo>
                                                <a:pt x="75" y="447"/>
                                              </a:lnTo>
                                              <a:lnTo>
                                                <a:pt x="75" y="443"/>
                                              </a:lnTo>
                                              <a:lnTo>
                                                <a:pt x="76" y="441"/>
                                              </a:lnTo>
                                              <a:lnTo>
                                                <a:pt x="76" y="438"/>
                                              </a:lnTo>
                                              <a:lnTo>
                                                <a:pt x="76" y="434"/>
                                              </a:lnTo>
                                              <a:lnTo>
                                                <a:pt x="76" y="434"/>
                                              </a:lnTo>
                                              <a:lnTo>
                                                <a:pt x="73" y="425"/>
                                              </a:lnTo>
                                              <a:lnTo>
                                                <a:pt x="73" y="420"/>
                                              </a:lnTo>
                                              <a:lnTo>
                                                <a:pt x="73" y="418"/>
                                              </a:lnTo>
                                              <a:lnTo>
                                                <a:pt x="73" y="416"/>
                                              </a:lnTo>
                                              <a:lnTo>
                                                <a:pt x="73" y="416"/>
                                              </a:lnTo>
                                              <a:lnTo>
                                                <a:pt x="74" y="413"/>
                                              </a:lnTo>
                                              <a:lnTo>
                                                <a:pt x="73" y="408"/>
                                              </a:lnTo>
                                              <a:lnTo>
                                                <a:pt x="73" y="403"/>
                                              </a:lnTo>
                                              <a:lnTo>
                                                <a:pt x="73" y="398"/>
                                              </a:lnTo>
                                              <a:lnTo>
                                                <a:pt x="73" y="398"/>
                                              </a:lnTo>
                                              <a:lnTo>
                                                <a:pt x="72" y="392"/>
                                              </a:lnTo>
                                              <a:lnTo>
                                                <a:pt x="71" y="388"/>
                                              </a:lnTo>
                                              <a:lnTo>
                                                <a:pt x="71" y="385"/>
                                              </a:lnTo>
                                              <a:lnTo>
                                                <a:pt x="71" y="378"/>
                                              </a:lnTo>
                                              <a:lnTo>
                                                <a:pt x="71" y="378"/>
                                              </a:lnTo>
                                              <a:lnTo>
                                                <a:pt x="71" y="347"/>
                                              </a:lnTo>
                                              <a:lnTo>
                                                <a:pt x="71" y="347"/>
                                              </a:lnTo>
                                              <a:lnTo>
                                                <a:pt x="66" y="354"/>
                                              </a:lnTo>
                                              <a:lnTo>
                                                <a:pt x="64" y="360"/>
                                              </a:lnTo>
                                              <a:lnTo>
                                                <a:pt x="62" y="365"/>
                                              </a:lnTo>
                                              <a:lnTo>
                                                <a:pt x="61" y="371"/>
                                              </a:lnTo>
                                              <a:lnTo>
                                                <a:pt x="61" y="371"/>
                                              </a:lnTo>
                                              <a:lnTo>
                                                <a:pt x="60" y="378"/>
                                              </a:lnTo>
                                              <a:lnTo>
                                                <a:pt x="59" y="383"/>
                                              </a:lnTo>
                                              <a:lnTo>
                                                <a:pt x="57" y="387"/>
                                              </a:lnTo>
                                              <a:lnTo>
                                                <a:pt x="57" y="389"/>
                                              </a:lnTo>
                                              <a:lnTo>
                                                <a:pt x="57" y="389"/>
                                              </a:lnTo>
                                              <a:lnTo>
                                                <a:pt x="57" y="391"/>
                                              </a:lnTo>
                                              <a:lnTo>
                                                <a:pt x="59" y="393"/>
                                              </a:lnTo>
                                              <a:lnTo>
                                                <a:pt x="59" y="395"/>
                                              </a:lnTo>
                                              <a:lnTo>
                                                <a:pt x="57" y="398"/>
                                              </a:lnTo>
                                              <a:lnTo>
                                                <a:pt x="57" y="398"/>
                                              </a:lnTo>
                                              <a:lnTo>
                                                <a:pt x="56" y="399"/>
                                              </a:lnTo>
                                              <a:lnTo>
                                                <a:pt x="56" y="401"/>
                                              </a:lnTo>
                                              <a:lnTo>
                                                <a:pt x="56" y="403"/>
                                              </a:lnTo>
                                              <a:lnTo>
                                                <a:pt x="56" y="404"/>
                                              </a:lnTo>
                                              <a:lnTo>
                                                <a:pt x="56" y="404"/>
                                              </a:lnTo>
                                              <a:lnTo>
                                                <a:pt x="55" y="407"/>
                                              </a:lnTo>
                                              <a:lnTo>
                                                <a:pt x="55" y="411"/>
                                              </a:lnTo>
                                              <a:lnTo>
                                                <a:pt x="56" y="418"/>
                                              </a:lnTo>
                                              <a:lnTo>
                                                <a:pt x="56" y="418"/>
                                              </a:lnTo>
                                              <a:lnTo>
                                                <a:pt x="57" y="422"/>
                                              </a:lnTo>
                                              <a:lnTo>
                                                <a:pt x="59" y="426"/>
                                              </a:lnTo>
                                              <a:lnTo>
                                                <a:pt x="61" y="432"/>
                                              </a:lnTo>
                                              <a:lnTo>
                                                <a:pt x="64" y="439"/>
                                              </a:lnTo>
                                              <a:lnTo>
                                                <a:pt x="64" y="439"/>
                                              </a:lnTo>
                                              <a:lnTo>
                                                <a:pt x="65" y="449"/>
                                              </a:lnTo>
                                              <a:lnTo>
                                                <a:pt x="67" y="462"/>
                                              </a:lnTo>
                                              <a:lnTo>
                                                <a:pt x="71" y="473"/>
                                              </a:lnTo>
                                              <a:lnTo>
                                                <a:pt x="73" y="477"/>
                                              </a:lnTo>
                                              <a:lnTo>
                                                <a:pt x="75" y="480"/>
                                              </a:lnTo>
                                              <a:lnTo>
                                                <a:pt x="75" y="480"/>
                                              </a:lnTo>
                                              <a:lnTo>
                                                <a:pt x="75" y="480"/>
                                              </a:lnTo>
                                              <a:lnTo>
                                                <a:pt x="75" y="480"/>
                                              </a:lnTo>
                                              <a:close/>
                                              <a:moveTo>
                                                <a:pt x="88" y="64"/>
                                              </a:moveTo>
                                              <a:lnTo>
                                                <a:pt x="88" y="64"/>
                                              </a:lnTo>
                                              <a:lnTo>
                                                <a:pt x="90" y="64"/>
                                              </a:lnTo>
                                              <a:lnTo>
                                                <a:pt x="93" y="65"/>
                                              </a:lnTo>
                                              <a:lnTo>
                                                <a:pt x="94" y="67"/>
                                              </a:lnTo>
                                              <a:lnTo>
                                                <a:pt x="94" y="67"/>
                                              </a:lnTo>
                                              <a:lnTo>
                                                <a:pt x="98" y="73"/>
                                              </a:lnTo>
                                              <a:lnTo>
                                                <a:pt x="102" y="83"/>
                                              </a:lnTo>
                                              <a:lnTo>
                                                <a:pt x="102" y="83"/>
                                              </a:lnTo>
                                              <a:lnTo>
                                                <a:pt x="106" y="88"/>
                                              </a:lnTo>
                                              <a:lnTo>
                                                <a:pt x="113" y="97"/>
                                              </a:lnTo>
                                              <a:lnTo>
                                                <a:pt x="120" y="106"/>
                                              </a:lnTo>
                                              <a:lnTo>
                                                <a:pt x="125" y="114"/>
                                              </a:lnTo>
                                              <a:lnTo>
                                                <a:pt x="125" y="114"/>
                                              </a:lnTo>
                                              <a:lnTo>
                                                <a:pt x="127" y="119"/>
                                              </a:lnTo>
                                              <a:lnTo>
                                                <a:pt x="128" y="124"/>
                                              </a:lnTo>
                                              <a:lnTo>
                                                <a:pt x="129" y="130"/>
                                              </a:lnTo>
                                              <a:lnTo>
                                                <a:pt x="129" y="136"/>
                                              </a:lnTo>
                                              <a:lnTo>
                                                <a:pt x="129" y="146"/>
                                              </a:lnTo>
                                              <a:lnTo>
                                                <a:pt x="128" y="158"/>
                                              </a:lnTo>
                                              <a:lnTo>
                                                <a:pt x="128" y="158"/>
                                              </a:lnTo>
                                              <a:lnTo>
                                                <a:pt x="127" y="172"/>
                                              </a:lnTo>
                                              <a:lnTo>
                                                <a:pt x="127" y="178"/>
                                              </a:lnTo>
                                              <a:lnTo>
                                                <a:pt x="127" y="178"/>
                                              </a:lnTo>
                                              <a:lnTo>
                                                <a:pt x="126" y="179"/>
                                              </a:lnTo>
                                              <a:lnTo>
                                                <a:pt x="125" y="180"/>
                                              </a:lnTo>
                                              <a:lnTo>
                                                <a:pt x="125" y="180"/>
                                              </a:lnTo>
                                              <a:lnTo>
                                                <a:pt x="125" y="180"/>
                                              </a:lnTo>
                                              <a:lnTo>
                                                <a:pt x="122" y="204"/>
                                              </a:lnTo>
                                              <a:lnTo>
                                                <a:pt x="120" y="217"/>
                                              </a:lnTo>
                                              <a:lnTo>
                                                <a:pt x="118" y="221"/>
                                              </a:lnTo>
                                              <a:lnTo>
                                                <a:pt x="117" y="224"/>
                                              </a:lnTo>
                                              <a:lnTo>
                                                <a:pt x="117" y="224"/>
                                              </a:lnTo>
                                              <a:lnTo>
                                                <a:pt x="120" y="231"/>
                                              </a:lnTo>
                                              <a:lnTo>
                                                <a:pt x="120" y="236"/>
                                              </a:lnTo>
                                              <a:lnTo>
                                                <a:pt x="120" y="242"/>
                                              </a:lnTo>
                                              <a:lnTo>
                                                <a:pt x="120" y="242"/>
                                              </a:lnTo>
                                              <a:lnTo>
                                                <a:pt x="122" y="243"/>
                                              </a:lnTo>
                                              <a:lnTo>
                                                <a:pt x="125" y="245"/>
                                              </a:lnTo>
                                              <a:lnTo>
                                                <a:pt x="129" y="253"/>
                                              </a:lnTo>
                                              <a:lnTo>
                                                <a:pt x="129" y="253"/>
                                              </a:lnTo>
                                              <a:lnTo>
                                                <a:pt x="132" y="259"/>
                                              </a:lnTo>
                                              <a:lnTo>
                                                <a:pt x="133" y="265"/>
                                              </a:lnTo>
                                              <a:lnTo>
                                                <a:pt x="137" y="279"/>
                                              </a:lnTo>
                                              <a:lnTo>
                                                <a:pt x="137" y="279"/>
                                              </a:lnTo>
                                              <a:lnTo>
                                                <a:pt x="137" y="286"/>
                                              </a:lnTo>
                                              <a:lnTo>
                                                <a:pt x="139" y="293"/>
                                              </a:lnTo>
                                              <a:lnTo>
                                                <a:pt x="143" y="304"/>
                                              </a:lnTo>
                                              <a:lnTo>
                                                <a:pt x="143" y="304"/>
                                              </a:lnTo>
                                              <a:lnTo>
                                                <a:pt x="146" y="313"/>
                                              </a:lnTo>
                                              <a:lnTo>
                                                <a:pt x="149" y="321"/>
                                              </a:lnTo>
                                              <a:lnTo>
                                                <a:pt x="149" y="321"/>
                                              </a:lnTo>
                                              <a:lnTo>
                                                <a:pt x="151" y="325"/>
                                              </a:lnTo>
                                              <a:lnTo>
                                                <a:pt x="151" y="327"/>
                                              </a:lnTo>
                                              <a:lnTo>
                                                <a:pt x="151" y="329"/>
                                              </a:lnTo>
                                              <a:lnTo>
                                                <a:pt x="149" y="329"/>
                                              </a:lnTo>
                                              <a:lnTo>
                                                <a:pt x="149" y="329"/>
                                              </a:lnTo>
                                              <a:lnTo>
                                                <a:pt x="149" y="330"/>
                                              </a:lnTo>
                                              <a:lnTo>
                                                <a:pt x="149" y="332"/>
                                              </a:lnTo>
                                              <a:lnTo>
                                                <a:pt x="149" y="335"/>
                                              </a:lnTo>
                                              <a:lnTo>
                                                <a:pt x="149" y="335"/>
                                              </a:lnTo>
                                              <a:lnTo>
                                                <a:pt x="148" y="335"/>
                                              </a:lnTo>
                                              <a:lnTo>
                                                <a:pt x="148" y="335"/>
                                              </a:lnTo>
                                              <a:lnTo>
                                                <a:pt x="144" y="335"/>
                                              </a:lnTo>
                                              <a:lnTo>
                                                <a:pt x="140" y="337"/>
                                              </a:lnTo>
                                              <a:lnTo>
                                                <a:pt x="140" y="337"/>
                                              </a:lnTo>
                                              <a:lnTo>
                                                <a:pt x="141" y="340"/>
                                              </a:lnTo>
                                              <a:lnTo>
                                                <a:pt x="141" y="342"/>
                                              </a:lnTo>
                                              <a:lnTo>
                                                <a:pt x="139" y="345"/>
                                              </a:lnTo>
                                              <a:lnTo>
                                                <a:pt x="137" y="349"/>
                                              </a:lnTo>
                                              <a:lnTo>
                                                <a:pt x="137" y="349"/>
                                              </a:lnTo>
                                              <a:lnTo>
                                                <a:pt x="137" y="354"/>
                                              </a:lnTo>
                                              <a:lnTo>
                                                <a:pt x="135" y="357"/>
                                              </a:lnTo>
                                              <a:lnTo>
                                                <a:pt x="134" y="359"/>
                                              </a:lnTo>
                                              <a:lnTo>
                                                <a:pt x="132" y="361"/>
                                              </a:lnTo>
                                              <a:lnTo>
                                                <a:pt x="132" y="361"/>
                                              </a:lnTo>
                                              <a:lnTo>
                                                <a:pt x="132" y="362"/>
                                              </a:lnTo>
                                              <a:lnTo>
                                                <a:pt x="132" y="364"/>
                                              </a:lnTo>
                                              <a:lnTo>
                                                <a:pt x="133" y="367"/>
                                              </a:lnTo>
                                              <a:lnTo>
                                                <a:pt x="134" y="371"/>
                                              </a:lnTo>
                                              <a:lnTo>
                                                <a:pt x="134" y="371"/>
                                              </a:lnTo>
                                              <a:lnTo>
                                                <a:pt x="133" y="371"/>
                                              </a:lnTo>
                                              <a:lnTo>
                                                <a:pt x="133" y="371"/>
                                              </a:lnTo>
                                              <a:lnTo>
                                                <a:pt x="132" y="371"/>
                                              </a:lnTo>
                                              <a:lnTo>
                                                <a:pt x="131" y="371"/>
                                              </a:lnTo>
                                              <a:lnTo>
                                                <a:pt x="129" y="367"/>
                                              </a:lnTo>
                                              <a:lnTo>
                                                <a:pt x="127" y="364"/>
                                              </a:lnTo>
                                              <a:lnTo>
                                                <a:pt x="127" y="362"/>
                                              </a:lnTo>
                                              <a:lnTo>
                                                <a:pt x="127" y="360"/>
                                              </a:lnTo>
                                              <a:lnTo>
                                                <a:pt x="127" y="360"/>
                                              </a:lnTo>
                                              <a:lnTo>
                                                <a:pt x="125" y="360"/>
                                              </a:lnTo>
                                              <a:lnTo>
                                                <a:pt x="121" y="362"/>
                                              </a:lnTo>
                                              <a:lnTo>
                                                <a:pt x="121" y="362"/>
                                              </a:lnTo>
                                              <a:lnTo>
                                                <a:pt x="117" y="362"/>
                                              </a:lnTo>
                                              <a:lnTo>
                                                <a:pt x="113" y="362"/>
                                              </a:lnTo>
                                              <a:lnTo>
                                                <a:pt x="107" y="361"/>
                                              </a:lnTo>
                                              <a:lnTo>
                                                <a:pt x="107" y="361"/>
                                              </a:lnTo>
                                              <a:lnTo>
                                                <a:pt x="108" y="369"/>
                                              </a:lnTo>
                                              <a:lnTo>
                                                <a:pt x="108" y="378"/>
                                              </a:lnTo>
                                              <a:lnTo>
                                                <a:pt x="107" y="385"/>
                                              </a:lnTo>
                                              <a:lnTo>
                                                <a:pt x="106" y="388"/>
                                              </a:lnTo>
                                              <a:lnTo>
                                                <a:pt x="106" y="388"/>
                                              </a:lnTo>
                                              <a:lnTo>
                                                <a:pt x="105" y="391"/>
                                              </a:lnTo>
                                              <a:lnTo>
                                                <a:pt x="105" y="393"/>
                                              </a:lnTo>
                                              <a:lnTo>
                                                <a:pt x="105" y="396"/>
                                              </a:lnTo>
                                              <a:lnTo>
                                                <a:pt x="106" y="401"/>
                                              </a:lnTo>
                                              <a:lnTo>
                                                <a:pt x="106" y="401"/>
                                              </a:lnTo>
                                              <a:lnTo>
                                                <a:pt x="106" y="403"/>
                                              </a:lnTo>
                                              <a:lnTo>
                                                <a:pt x="106" y="405"/>
                                              </a:lnTo>
                                              <a:lnTo>
                                                <a:pt x="106" y="409"/>
                                              </a:lnTo>
                                              <a:lnTo>
                                                <a:pt x="106" y="412"/>
                                              </a:lnTo>
                                              <a:lnTo>
                                                <a:pt x="106" y="414"/>
                                              </a:lnTo>
                                              <a:lnTo>
                                                <a:pt x="106" y="414"/>
                                              </a:lnTo>
                                              <a:lnTo>
                                                <a:pt x="106" y="416"/>
                                              </a:lnTo>
                                              <a:lnTo>
                                                <a:pt x="106" y="418"/>
                                              </a:lnTo>
                                              <a:lnTo>
                                                <a:pt x="106" y="420"/>
                                              </a:lnTo>
                                              <a:lnTo>
                                                <a:pt x="106" y="422"/>
                                              </a:lnTo>
                                              <a:lnTo>
                                                <a:pt x="106" y="422"/>
                                              </a:lnTo>
                                              <a:lnTo>
                                                <a:pt x="106" y="425"/>
                                              </a:lnTo>
                                              <a:lnTo>
                                                <a:pt x="106" y="428"/>
                                              </a:lnTo>
                                              <a:lnTo>
                                                <a:pt x="105" y="432"/>
                                              </a:lnTo>
                                              <a:lnTo>
                                                <a:pt x="105" y="437"/>
                                              </a:lnTo>
                                              <a:lnTo>
                                                <a:pt x="105" y="437"/>
                                              </a:lnTo>
                                              <a:lnTo>
                                                <a:pt x="106" y="444"/>
                                              </a:lnTo>
                                              <a:lnTo>
                                                <a:pt x="106" y="454"/>
                                              </a:lnTo>
                                              <a:lnTo>
                                                <a:pt x="104" y="474"/>
                                              </a:lnTo>
                                              <a:lnTo>
                                                <a:pt x="104" y="474"/>
                                              </a:lnTo>
                                              <a:lnTo>
                                                <a:pt x="103" y="483"/>
                                              </a:lnTo>
                                              <a:lnTo>
                                                <a:pt x="102" y="490"/>
                                              </a:lnTo>
                                              <a:lnTo>
                                                <a:pt x="102" y="496"/>
                                              </a:lnTo>
                                              <a:lnTo>
                                                <a:pt x="102" y="503"/>
                                              </a:lnTo>
                                              <a:lnTo>
                                                <a:pt x="102" y="503"/>
                                              </a:lnTo>
                                              <a:lnTo>
                                                <a:pt x="102" y="517"/>
                                              </a:lnTo>
                                              <a:lnTo>
                                                <a:pt x="102" y="523"/>
                                              </a:lnTo>
                                              <a:lnTo>
                                                <a:pt x="101" y="526"/>
                                              </a:lnTo>
                                              <a:lnTo>
                                                <a:pt x="101" y="526"/>
                                              </a:lnTo>
                                              <a:lnTo>
                                                <a:pt x="101" y="526"/>
                                              </a:lnTo>
                                              <a:lnTo>
                                                <a:pt x="101" y="528"/>
                                              </a:lnTo>
                                              <a:lnTo>
                                                <a:pt x="102" y="530"/>
                                              </a:lnTo>
                                              <a:lnTo>
                                                <a:pt x="103" y="532"/>
                                              </a:lnTo>
                                              <a:lnTo>
                                                <a:pt x="103" y="535"/>
                                              </a:lnTo>
                                              <a:lnTo>
                                                <a:pt x="103" y="535"/>
                                              </a:lnTo>
                                              <a:lnTo>
                                                <a:pt x="102" y="539"/>
                                              </a:lnTo>
                                              <a:lnTo>
                                                <a:pt x="102" y="541"/>
                                              </a:lnTo>
                                              <a:lnTo>
                                                <a:pt x="103" y="543"/>
                                              </a:lnTo>
                                              <a:lnTo>
                                                <a:pt x="103" y="543"/>
                                              </a:lnTo>
                                              <a:lnTo>
                                                <a:pt x="103" y="546"/>
                                              </a:lnTo>
                                              <a:lnTo>
                                                <a:pt x="102" y="548"/>
                                              </a:lnTo>
                                              <a:lnTo>
                                                <a:pt x="101" y="551"/>
                                              </a:lnTo>
                                              <a:lnTo>
                                                <a:pt x="99" y="552"/>
                                              </a:lnTo>
                                              <a:lnTo>
                                                <a:pt x="99" y="552"/>
                                              </a:lnTo>
                                              <a:lnTo>
                                                <a:pt x="98" y="553"/>
                                              </a:lnTo>
                                              <a:lnTo>
                                                <a:pt x="98" y="553"/>
                                              </a:lnTo>
                                              <a:lnTo>
                                                <a:pt x="98" y="554"/>
                                              </a:lnTo>
                                              <a:lnTo>
                                                <a:pt x="98" y="557"/>
                                              </a:lnTo>
                                              <a:lnTo>
                                                <a:pt x="98" y="558"/>
                                              </a:lnTo>
                                              <a:lnTo>
                                                <a:pt x="98" y="558"/>
                                              </a:lnTo>
                                              <a:lnTo>
                                                <a:pt x="98" y="558"/>
                                              </a:lnTo>
                                              <a:lnTo>
                                                <a:pt x="97" y="559"/>
                                              </a:lnTo>
                                              <a:lnTo>
                                                <a:pt x="97" y="561"/>
                                              </a:lnTo>
                                              <a:lnTo>
                                                <a:pt x="96" y="565"/>
                                              </a:lnTo>
                                              <a:lnTo>
                                                <a:pt x="97" y="570"/>
                                              </a:lnTo>
                                              <a:lnTo>
                                                <a:pt x="96" y="572"/>
                                              </a:lnTo>
                                              <a:lnTo>
                                                <a:pt x="96" y="572"/>
                                              </a:lnTo>
                                              <a:lnTo>
                                                <a:pt x="96" y="575"/>
                                              </a:lnTo>
                                              <a:lnTo>
                                                <a:pt x="97" y="577"/>
                                              </a:lnTo>
                                              <a:lnTo>
                                                <a:pt x="97" y="581"/>
                                              </a:lnTo>
                                              <a:lnTo>
                                                <a:pt x="97" y="585"/>
                                              </a:lnTo>
                                              <a:lnTo>
                                                <a:pt x="97" y="585"/>
                                              </a:lnTo>
                                              <a:lnTo>
                                                <a:pt x="95" y="586"/>
                                              </a:lnTo>
                                              <a:lnTo>
                                                <a:pt x="93" y="587"/>
                                              </a:lnTo>
                                              <a:lnTo>
                                                <a:pt x="90" y="587"/>
                                              </a:lnTo>
                                              <a:lnTo>
                                                <a:pt x="86" y="587"/>
                                              </a:lnTo>
                                              <a:lnTo>
                                                <a:pt x="80" y="585"/>
                                              </a:lnTo>
                                              <a:lnTo>
                                                <a:pt x="77" y="585"/>
                                              </a:lnTo>
                                              <a:lnTo>
                                                <a:pt x="76" y="583"/>
                                              </a:lnTo>
                                              <a:lnTo>
                                                <a:pt x="76" y="583"/>
                                              </a:lnTo>
                                              <a:lnTo>
                                                <a:pt x="73" y="581"/>
                                              </a:lnTo>
                                              <a:lnTo>
                                                <a:pt x="71" y="579"/>
                                              </a:lnTo>
                                              <a:lnTo>
                                                <a:pt x="64" y="575"/>
                                              </a:lnTo>
                                              <a:lnTo>
                                                <a:pt x="64" y="575"/>
                                              </a:lnTo>
                                              <a:lnTo>
                                                <a:pt x="60" y="577"/>
                                              </a:lnTo>
                                              <a:lnTo>
                                                <a:pt x="57" y="578"/>
                                              </a:lnTo>
                                              <a:lnTo>
                                                <a:pt x="52" y="579"/>
                                              </a:lnTo>
                                              <a:lnTo>
                                                <a:pt x="48" y="579"/>
                                              </a:lnTo>
                                              <a:lnTo>
                                                <a:pt x="45" y="577"/>
                                              </a:lnTo>
                                              <a:lnTo>
                                                <a:pt x="45" y="577"/>
                                              </a:lnTo>
                                              <a:lnTo>
                                                <a:pt x="43" y="576"/>
                                              </a:lnTo>
                                              <a:lnTo>
                                                <a:pt x="41" y="575"/>
                                              </a:lnTo>
                                              <a:lnTo>
                                                <a:pt x="41" y="573"/>
                                              </a:lnTo>
                                              <a:lnTo>
                                                <a:pt x="42" y="571"/>
                                              </a:lnTo>
                                              <a:lnTo>
                                                <a:pt x="42" y="571"/>
                                              </a:lnTo>
                                              <a:lnTo>
                                                <a:pt x="41" y="570"/>
                                              </a:lnTo>
                                              <a:lnTo>
                                                <a:pt x="41" y="567"/>
                                              </a:lnTo>
                                              <a:lnTo>
                                                <a:pt x="42" y="564"/>
                                              </a:lnTo>
                                              <a:lnTo>
                                                <a:pt x="44" y="562"/>
                                              </a:lnTo>
                                              <a:lnTo>
                                                <a:pt x="46" y="557"/>
                                              </a:lnTo>
                                              <a:lnTo>
                                                <a:pt x="50" y="553"/>
                                              </a:lnTo>
                                              <a:lnTo>
                                                <a:pt x="50" y="553"/>
                                              </a:lnTo>
                                              <a:lnTo>
                                                <a:pt x="51" y="552"/>
                                              </a:lnTo>
                                              <a:lnTo>
                                                <a:pt x="52" y="550"/>
                                              </a:lnTo>
                                              <a:lnTo>
                                                <a:pt x="53" y="546"/>
                                              </a:lnTo>
                                              <a:lnTo>
                                                <a:pt x="53" y="544"/>
                                              </a:lnTo>
                                              <a:lnTo>
                                                <a:pt x="53" y="541"/>
                                              </a:lnTo>
                                              <a:lnTo>
                                                <a:pt x="53" y="541"/>
                                              </a:lnTo>
                                              <a:lnTo>
                                                <a:pt x="51" y="539"/>
                                              </a:lnTo>
                                              <a:lnTo>
                                                <a:pt x="51" y="536"/>
                                              </a:lnTo>
                                              <a:lnTo>
                                                <a:pt x="51" y="533"/>
                                              </a:lnTo>
                                              <a:lnTo>
                                                <a:pt x="53" y="530"/>
                                              </a:lnTo>
                                              <a:lnTo>
                                                <a:pt x="53" y="530"/>
                                              </a:lnTo>
                                              <a:lnTo>
                                                <a:pt x="52" y="529"/>
                                              </a:lnTo>
                                              <a:lnTo>
                                                <a:pt x="53" y="528"/>
                                              </a:lnTo>
                                              <a:lnTo>
                                                <a:pt x="54" y="526"/>
                                              </a:lnTo>
                                              <a:lnTo>
                                                <a:pt x="59" y="524"/>
                                              </a:lnTo>
                                              <a:lnTo>
                                                <a:pt x="59" y="524"/>
                                              </a:lnTo>
                                              <a:lnTo>
                                                <a:pt x="56" y="524"/>
                                              </a:lnTo>
                                              <a:lnTo>
                                                <a:pt x="54" y="523"/>
                                              </a:lnTo>
                                              <a:lnTo>
                                                <a:pt x="51" y="522"/>
                                              </a:lnTo>
                                              <a:lnTo>
                                                <a:pt x="51" y="522"/>
                                              </a:lnTo>
                                              <a:lnTo>
                                                <a:pt x="50" y="519"/>
                                              </a:lnTo>
                                              <a:lnTo>
                                                <a:pt x="50" y="517"/>
                                              </a:lnTo>
                                              <a:lnTo>
                                                <a:pt x="50" y="516"/>
                                              </a:lnTo>
                                              <a:lnTo>
                                                <a:pt x="50" y="512"/>
                                              </a:lnTo>
                                              <a:lnTo>
                                                <a:pt x="50" y="512"/>
                                              </a:lnTo>
                                              <a:lnTo>
                                                <a:pt x="49" y="510"/>
                                              </a:lnTo>
                                              <a:lnTo>
                                                <a:pt x="46" y="508"/>
                                              </a:lnTo>
                                              <a:lnTo>
                                                <a:pt x="44" y="504"/>
                                              </a:lnTo>
                                              <a:lnTo>
                                                <a:pt x="44" y="501"/>
                                              </a:lnTo>
                                              <a:lnTo>
                                                <a:pt x="43" y="498"/>
                                              </a:lnTo>
                                              <a:lnTo>
                                                <a:pt x="43" y="498"/>
                                              </a:lnTo>
                                              <a:lnTo>
                                                <a:pt x="41" y="493"/>
                                              </a:lnTo>
                                              <a:lnTo>
                                                <a:pt x="40" y="490"/>
                                              </a:lnTo>
                                              <a:lnTo>
                                                <a:pt x="39" y="485"/>
                                              </a:lnTo>
                                              <a:lnTo>
                                                <a:pt x="38" y="478"/>
                                              </a:lnTo>
                                              <a:lnTo>
                                                <a:pt x="38" y="478"/>
                                              </a:lnTo>
                                              <a:lnTo>
                                                <a:pt x="37" y="470"/>
                                              </a:lnTo>
                                              <a:lnTo>
                                                <a:pt x="35" y="465"/>
                                              </a:lnTo>
                                              <a:lnTo>
                                                <a:pt x="33" y="461"/>
                                              </a:lnTo>
                                              <a:lnTo>
                                                <a:pt x="32" y="454"/>
                                              </a:lnTo>
                                              <a:lnTo>
                                                <a:pt x="32" y="454"/>
                                              </a:lnTo>
                                              <a:lnTo>
                                                <a:pt x="29" y="447"/>
                                              </a:lnTo>
                                              <a:lnTo>
                                                <a:pt x="27" y="443"/>
                                              </a:lnTo>
                                              <a:lnTo>
                                                <a:pt x="25" y="440"/>
                                              </a:lnTo>
                                              <a:lnTo>
                                                <a:pt x="24" y="436"/>
                                              </a:lnTo>
                                              <a:lnTo>
                                                <a:pt x="24" y="436"/>
                                              </a:lnTo>
                                              <a:lnTo>
                                                <a:pt x="24" y="430"/>
                                              </a:lnTo>
                                              <a:lnTo>
                                                <a:pt x="24" y="425"/>
                                              </a:lnTo>
                                              <a:lnTo>
                                                <a:pt x="24" y="420"/>
                                              </a:lnTo>
                                              <a:lnTo>
                                                <a:pt x="24" y="418"/>
                                              </a:lnTo>
                                              <a:lnTo>
                                                <a:pt x="22" y="417"/>
                                              </a:lnTo>
                                              <a:lnTo>
                                                <a:pt x="22" y="417"/>
                                              </a:lnTo>
                                              <a:lnTo>
                                                <a:pt x="22" y="415"/>
                                              </a:lnTo>
                                              <a:lnTo>
                                                <a:pt x="20" y="413"/>
                                              </a:lnTo>
                                              <a:lnTo>
                                                <a:pt x="19" y="409"/>
                                              </a:lnTo>
                                              <a:lnTo>
                                                <a:pt x="17" y="406"/>
                                              </a:lnTo>
                                              <a:lnTo>
                                                <a:pt x="17" y="406"/>
                                              </a:lnTo>
                                              <a:lnTo>
                                                <a:pt x="17" y="403"/>
                                              </a:lnTo>
                                              <a:lnTo>
                                                <a:pt x="17" y="402"/>
                                              </a:lnTo>
                                              <a:lnTo>
                                                <a:pt x="17" y="399"/>
                                              </a:lnTo>
                                              <a:lnTo>
                                                <a:pt x="19" y="394"/>
                                              </a:lnTo>
                                              <a:lnTo>
                                                <a:pt x="19" y="394"/>
                                              </a:lnTo>
                                              <a:lnTo>
                                                <a:pt x="19" y="387"/>
                                              </a:lnTo>
                                              <a:lnTo>
                                                <a:pt x="19" y="381"/>
                                              </a:lnTo>
                                              <a:lnTo>
                                                <a:pt x="19" y="371"/>
                                              </a:lnTo>
                                              <a:lnTo>
                                                <a:pt x="20" y="360"/>
                                              </a:lnTo>
                                              <a:lnTo>
                                                <a:pt x="20" y="360"/>
                                              </a:lnTo>
                                              <a:lnTo>
                                                <a:pt x="21" y="351"/>
                                              </a:lnTo>
                                              <a:lnTo>
                                                <a:pt x="22" y="344"/>
                                              </a:lnTo>
                                              <a:lnTo>
                                                <a:pt x="22" y="338"/>
                                              </a:lnTo>
                                              <a:lnTo>
                                                <a:pt x="22" y="330"/>
                                              </a:lnTo>
                                              <a:lnTo>
                                                <a:pt x="22" y="330"/>
                                              </a:lnTo>
                                              <a:lnTo>
                                                <a:pt x="25" y="320"/>
                                              </a:lnTo>
                                              <a:lnTo>
                                                <a:pt x="27" y="310"/>
                                              </a:lnTo>
                                              <a:lnTo>
                                                <a:pt x="31" y="296"/>
                                              </a:lnTo>
                                              <a:lnTo>
                                                <a:pt x="31" y="296"/>
                                              </a:lnTo>
                                              <a:lnTo>
                                                <a:pt x="32" y="293"/>
                                              </a:lnTo>
                                              <a:lnTo>
                                                <a:pt x="32" y="289"/>
                                              </a:lnTo>
                                              <a:lnTo>
                                                <a:pt x="32" y="286"/>
                                              </a:lnTo>
                                              <a:lnTo>
                                                <a:pt x="32" y="282"/>
                                              </a:lnTo>
                                              <a:lnTo>
                                                <a:pt x="32" y="282"/>
                                              </a:lnTo>
                                              <a:lnTo>
                                                <a:pt x="32" y="280"/>
                                              </a:lnTo>
                                              <a:lnTo>
                                                <a:pt x="32" y="277"/>
                                              </a:lnTo>
                                              <a:lnTo>
                                                <a:pt x="32" y="276"/>
                                              </a:lnTo>
                                              <a:lnTo>
                                                <a:pt x="33" y="273"/>
                                              </a:lnTo>
                                              <a:lnTo>
                                                <a:pt x="33" y="273"/>
                                              </a:lnTo>
                                              <a:lnTo>
                                                <a:pt x="33" y="271"/>
                                              </a:lnTo>
                                              <a:lnTo>
                                                <a:pt x="32" y="269"/>
                                              </a:lnTo>
                                              <a:lnTo>
                                                <a:pt x="32" y="267"/>
                                              </a:lnTo>
                                              <a:lnTo>
                                                <a:pt x="34" y="265"/>
                                              </a:lnTo>
                                              <a:lnTo>
                                                <a:pt x="34" y="265"/>
                                              </a:lnTo>
                                              <a:lnTo>
                                                <a:pt x="35" y="263"/>
                                              </a:lnTo>
                                              <a:lnTo>
                                                <a:pt x="36" y="260"/>
                                              </a:lnTo>
                                              <a:lnTo>
                                                <a:pt x="37" y="258"/>
                                              </a:lnTo>
                                              <a:lnTo>
                                                <a:pt x="37" y="255"/>
                                              </a:lnTo>
                                              <a:lnTo>
                                                <a:pt x="37" y="255"/>
                                              </a:lnTo>
                                              <a:lnTo>
                                                <a:pt x="38" y="253"/>
                                              </a:lnTo>
                                              <a:lnTo>
                                                <a:pt x="39" y="250"/>
                                              </a:lnTo>
                                              <a:lnTo>
                                                <a:pt x="39" y="249"/>
                                              </a:lnTo>
                                              <a:lnTo>
                                                <a:pt x="39" y="245"/>
                                              </a:lnTo>
                                              <a:lnTo>
                                                <a:pt x="39" y="245"/>
                                              </a:lnTo>
                                              <a:lnTo>
                                                <a:pt x="39" y="244"/>
                                              </a:lnTo>
                                              <a:lnTo>
                                                <a:pt x="39" y="243"/>
                                              </a:lnTo>
                                              <a:lnTo>
                                                <a:pt x="40" y="242"/>
                                              </a:lnTo>
                                              <a:lnTo>
                                                <a:pt x="40" y="240"/>
                                              </a:lnTo>
                                              <a:lnTo>
                                                <a:pt x="40" y="240"/>
                                              </a:lnTo>
                                              <a:lnTo>
                                                <a:pt x="40" y="239"/>
                                              </a:lnTo>
                                              <a:lnTo>
                                                <a:pt x="40" y="239"/>
                                              </a:lnTo>
                                              <a:lnTo>
                                                <a:pt x="40" y="236"/>
                                              </a:lnTo>
                                              <a:lnTo>
                                                <a:pt x="40" y="233"/>
                                              </a:lnTo>
                                              <a:lnTo>
                                                <a:pt x="40" y="229"/>
                                              </a:lnTo>
                                              <a:lnTo>
                                                <a:pt x="40" y="227"/>
                                              </a:lnTo>
                                              <a:lnTo>
                                                <a:pt x="40" y="227"/>
                                              </a:lnTo>
                                              <a:lnTo>
                                                <a:pt x="39" y="226"/>
                                              </a:lnTo>
                                              <a:lnTo>
                                                <a:pt x="39" y="223"/>
                                              </a:lnTo>
                                              <a:lnTo>
                                                <a:pt x="39" y="214"/>
                                              </a:lnTo>
                                              <a:lnTo>
                                                <a:pt x="39" y="214"/>
                                              </a:lnTo>
                                              <a:lnTo>
                                                <a:pt x="38" y="223"/>
                                              </a:lnTo>
                                              <a:lnTo>
                                                <a:pt x="36" y="232"/>
                                              </a:lnTo>
                                              <a:lnTo>
                                                <a:pt x="32" y="240"/>
                                              </a:lnTo>
                                              <a:lnTo>
                                                <a:pt x="29" y="249"/>
                                              </a:lnTo>
                                              <a:lnTo>
                                                <a:pt x="29" y="249"/>
                                              </a:lnTo>
                                              <a:lnTo>
                                                <a:pt x="25" y="256"/>
                                              </a:lnTo>
                                              <a:lnTo>
                                                <a:pt x="22" y="261"/>
                                              </a:lnTo>
                                              <a:lnTo>
                                                <a:pt x="20" y="266"/>
                                              </a:lnTo>
                                              <a:lnTo>
                                                <a:pt x="19" y="269"/>
                                              </a:lnTo>
                                              <a:lnTo>
                                                <a:pt x="19" y="271"/>
                                              </a:lnTo>
                                              <a:lnTo>
                                                <a:pt x="19" y="271"/>
                                              </a:lnTo>
                                              <a:lnTo>
                                                <a:pt x="17" y="276"/>
                                              </a:lnTo>
                                              <a:lnTo>
                                                <a:pt x="17" y="278"/>
                                              </a:lnTo>
                                              <a:lnTo>
                                                <a:pt x="15" y="282"/>
                                              </a:lnTo>
                                              <a:lnTo>
                                                <a:pt x="15" y="282"/>
                                              </a:lnTo>
                                              <a:lnTo>
                                                <a:pt x="14" y="285"/>
                                              </a:lnTo>
                                              <a:lnTo>
                                                <a:pt x="14" y="288"/>
                                              </a:lnTo>
                                              <a:lnTo>
                                                <a:pt x="14" y="293"/>
                                              </a:lnTo>
                                              <a:lnTo>
                                                <a:pt x="14" y="293"/>
                                              </a:lnTo>
                                              <a:lnTo>
                                                <a:pt x="13" y="296"/>
                                              </a:lnTo>
                                              <a:lnTo>
                                                <a:pt x="12" y="296"/>
                                              </a:lnTo>
                                              <a:lnTo>
                                                <a:pt x="10" y="296"/>
                                              </a:lnTo>
                                              <a:lnTo>
                                                <a:pt x="10" y="295"/>
                                              </a:lnTo>
                                              <a:lnTo>
                                                <a:pt x="10" y="295"/>
                                              </a:lnTo>
                                              <a:lnTo>
                                                <a:pt x="9" y="298"/>
                                              </a:lnTo>
                                              <a:lnTo>
                                                <a:pt x="9" y="300"/>
                                              </a:lnTo>
                                              <a:lnTo>
                                                <a:pt x="9" y="304"/>
                                              </a:lnTo>
                                              <a:lnTo>
                                                <a:pt x="9" y="304"/>
                                              </a:lnTo>
                                              <a:lnTo>
                                                <a:pt x="10" y="307"/>
                                              </a:lnTo>
                                              <a:lnTo>
                                                <a:pt x="10" y="307"/>
                                              </a:lnTo>
                                              <a:lnTo>
                                                <a:pt x="11" y="308"/>
                                              </a:lnTo>
                                              <a:lnTo>
                                                <a:pt x="12" y="308"/>
                                              </a:lnTo>
                                              <a:lnTo>
                                                <a:pt x="13" y="310"/>
                                              </a:lnTo>
                                              <a:lnTo>
                                                <a:pt x="13" y="310"/>
                                              </a:lnTo>
                                              <a:lnTo>
                                                <a:pt x="14" y="312"/>
                                              </a:lnTo>
                                              <a:lnTo>
                                                <a:pt x="14" y="313"/>
                                              </a:lnTo>
                                              <a:lnTo>
                                                <a:pt x="14" y="314"/>
                                              </a:lnTo>
                                              <a:lnTo>
                                                <a:pt x="14" y="316"/>
                                              </a:lnTo>
                                              <a:lnTo>
                                                <a:pt x="14" y="316"/>
                                              </a:lnTo>
                                              <a:lnTo>
                                                <a:pt x="12" y="316"/>
                                              </a:lnTo>
                                              <a:lnTo>
                                                <a:pt x="10" y="316"/>
                                              </a:lnTo>
                                              <a:lnTo>
                                                <a:pt x="8" y="313"/>
                                              </a:lnTo>
                                              <a:lnTo>
                                                <a:pt x="8" y="313"/>
                                              </a:lnTo>
                                              <a:lnTo>
                                                <a:pt x="5" y="310"/>
                                              </a:lnTo>
                                              <a:lnTo>
                                                <a:pt x="2" y="305"/>
                                              </a:lnTo>
                                              <a:lnTo>
                                                <a:pt x="2" y="305"/>
                                              </a:lnTo>
                                              <a:lnTo>
                                                <a:pt x="2" y="303"/>
                                              </a:lnTo>
                                              <a:lnTo>
                                                <a:pt x="1" y="298"/>
                                              </a:lnTo>
                                              <a:lnTo>
                                                <a:pt x="0" y="289"/>
                                              </a:lnTo>
                                              <a:lnTo>
                                                <a:pt x="0" y="289"/>
                                              </a:lnTo>
                                              <a:lnTo>
                                                <a:pt x="2" y="282"/>
                                              </a:lnTo>
                                              <a:lnTo>
                                                <a:pt x="4" y="276"/>
                                              </a:lnTo>
                                              <a:lnTo>
                                                <a:pt x="4" y="276"/>
                                              </a:lnTo>
                                              <a:lnTo>
                                                <a:pt x="7" y="266"/>
                                              </a:lnTo>
                                              <a:lnTo>
                                                <a:pt x="8" y="259"/>
                                              </a:lnTo>
                                              <a:lnTo>
                                                <a:pt x="10" y="253"/>
                                              </a:lnTo>
                                              <a:lnTo>
                                                <a:pt x="10" y="253"/>
                                              </a:lnTo>
                                              <a:lnTo>
                                                <a:pt x="12" y="235"/>
                                              </a:lnTo>
                                              <a:lnTo>
                                                <a:pt x="16" y="212"/>
                                              </a:lnTo>
                                              <a:lnTo>
                                                <a:pt x="16" y="212"/>
                                              </a:lnTo>
                                              <a:lnTo>
                                                <a:pt x="19" y="201"/>
                                              </a:lnTo>
                                              <a:lnTo>
                                                <a:pt x="21" y="191"/>
                                              </a:lnTo>
                                              <a:lnTo>
                                                <a:pt x="26" y="178"/>
                                              </a:lnTo>
                                              <a:lnTo>
                                                <a:pt x="26" y="178"/>
                                              </a:lnTo>
                                              <a:lnTo>
                                                <a:pt x="27" y="171"/>
                                              </a:lnTo>
                                              <a:lnTo>
                                                <a:pt x="29" y="164"/>
                                              </a:lnTo>
                                              <a:lnTo>
                                                <a:pt x="29" y="156"/>
                                              </a:lnTo>
                                              <a:lnTo>
                                                <a:pt x="30" y="146"/>
                                              </a:lnTo>
                                              <a:lnTo>
                                                <a:pt x="30" y="146"/>
                                              </a:lnTo>
                                              <a:lnTo>
                                                <a:pt x="29" y="144"/>
                                              </a:lnTo>
                                              <a:lnTo>
                                                <a:pt x="27" y="141"/>
                                              </a:lnTo>
                                              <a:lnTo>
                                                <a:pt x="27" y="139"/>
                                              </a:lnTo>
                                              <a:lnTo>
                                                <a:pt x="27" y="139"/>
                                              </a:lnTo>
                                              <a:lnTo>
                                                <a:pt x="29" y="135"/>
                                              </a:lnTo>
                                              <a:lnTo>
                                                <a:pt x="27" y="126"/>
                                              </a:lnTo>
                                              <a:lnTo>
                                                <a:pt x="27" y="126"/>
                                              </a:lnTo>
                                              <a:lnTo>
                                                <a:pt x="29" y="120"/>
                                              </a:lnTo>
                                              <a:lnTo>
                                                <a:pt x="29" y="114"/>
                                              </a:lnTo>
                                              <a:lnTo>
                                                <a:pt x="34" y="101"/>
                                              </a:lnTo>
                                              <a:lnTo>
                                                <a:pt x="34" y="101"/>
                                              </a:lnTo>
                                              <a:lnTo>
                                                <a:pt x="34" y="99"/>
                                              </a:lnTo>
                                              <a:lnTo>
                                                <a:pt x="36" y="95"/>
                                              </a:lnTo>
                                              <a:lnTo>
                                                <a:pt x="39" y="92"/>
                                              </a:lnTo>
                                              <a:lnTo>
                                                <a:pt x="42" y="89"/>
                                              </a:lnTo>
                                              <a:lnTo>
                                                <a:pt x="46" y="88"/>
                                              </a:lnTo>
                                              <a:lnTo>
                                                <a:pt x="46" y="88"/>
                                              </a:lnTo>
                                              <a:lnTo>
                                                <a:pt x="50" y="86"/>
                                              </a:lnTo>
                                              <a:lnTo>
                                                <a:pt x="52" y="84"/>
                                              </a:lnTo>
                                              <a:lnTo>
                                                <a:pt x="54" y="82"/>
                                              </a:lnTo>
                                              <a:lnTo>
                                                <a:pt x="54" y="82"/>
                                              </a:lnTo>
                                              <a:lnTo>
                                                <a:pt x="52" y="82"/>
                                              </a:lnTo>
                                              <a:lnTo>
                                                <a:pt x="51" y="80"/>
                                              </a:lnTo>
                                              <a:lnTo>
                                                <a:pt x="50" y="80"/>
                                              </a:lnTo>
                                              <a:lnTo>
                                                <a:pt x="50" y="78"/>
                                              </a:lnTo>
                                              <a:lnTo>
                                                <a:pt x="49" y="75"/>
                                              </a:lnTo>
                                              <a:lnTo>
                                                <a:pt x="49" y="71"/>
                                              </a:lnTo>
                                              <a:lnTo>
                                                <a:pt x="49" y="71"/>
                                              </a:lnTo>
                                              <a:lnTo>
                                                <a:pt x="49" y="70"/>
                                              </a:lnTo>
                                              <a:lnTo>
                                                <a:pt x="49" y="70"/>
                                              </a:lnTo>
                                              <a:lnTo>
                                                <a:pt x="48" y="68"/>
                                              </a:lnTo>
                                              <a:lnTo>
                                                <a:pt x="48" y="68"/>
                                              </a:lnTo>
                                              <a:lnTo>
                                                <a:pt x="48" y="68"/>
                                              </a:lnTo>
                                              <a:lnTo>
                                                <a:pt x="48" y="67"/>
                                              </a:lnTo>
                                              <a:lnTo>
                                                <a:pt x="47" y="65"/>
                                              </a:lnTo>
                                              <a:lnTo>
                                                <a:pt x="47" y="61"/>
                                              </a:lnTo>
                                              <a:lnTo>
                                                <a:pt x="47" y="61"/>
                                              </a:lnTo>
                                              <a:lnTo>
                                                <a:pt x="46" y="61"/>
                                              </a:lnTo>
                                              <a:lnTo>
                                                <a:pt x="46" y="60"/>
                                              </a:lnTo>
                                              <a:lnTo>
                                                <a:pt x="45" y="59"/>
                                              </a:lnTo>
                                              <a:lnTo>
                                                <a:pt x="45" y="59"/>
                                              </a:lnTo>
                                              <a:lnTo>
                                                <a:pt x="45" y="57"/>
                                              </a:lnTo>
                                              <a:lnTo>
                                                <a:pt x="45" y="56"/>
                                              </a:lnTo>
                                              <a:lnTo>
                                                <a:pt x="46" y="53"/>
                                              </a:lnTo>
                                              <a:lnTo>
                                                <a:pt x="46" y="53"/>
                                              </a:lnTo>
                                              <a:lnTo>
                                                <a:pt x="45" y="53"/>
                                              </a:lnTo>
                                              <a:lnTo>
                                                <a:pt x="45" y="53"/>
                                              </a:lnTo>
                                              <a:lnTo>
                                                <a:pt x="44" y="53"/>
                                              </a:lnTo>
                                              <a:lnTo>
                                                <a:pt x="44" y="53"/>
                                              </a:lnTo>
                                              <a:lnTo>
                                                <a:pt x="43" y="48"/>
                                              </a:lnTo>
                                              <a:lnTo>
                                                <a:pt x="42" y="45"/>
                                              </a:lnTo>
                                              <a:lnTo>
                                                <a:pt x="43" y="42"/>
                                              </a:lnTo>
                                              <a:lnTo>
                                                <a:pt x="43" y="42"/>
                                              </a:lnTo>
                                              <a:lnTo>
                                                <a:pt x="44" y="41"/>
                                              </a:lnTo>
                                              <a:lnTo>
                                                <a:pt x="44" y="41"/>
                                              </a:lnTo>
                                              <a:lnTo>
                                                <a:pt x="44" y="41"/>
                                              </a:lnTo>
                                              <a:lnTo>
                                                <a:pt x="44" y="40"/>
                                              </a:lnTo>
                                              <a:lnTo>
                                                <a:pt x="44" y="38"/>
                                              </a:lnTo>
                                              <a:lnTo>
                                                <a:pt x="45" y="36"/>
                                              </a:lnTo>
                                              <a:lnTo>
                                                <a:pt x="45" y="30"/>
                                              </a:lnTo>
                                              <a:lnTo>
                                                <a:pt x="45" y="30"/>
                                              </a:lnTo>
                                              <a:lnTo>
                                                <a:pt x="45" y="27"/>
                                              </a:lnTo>
                                              <a:lnTo>
                                                <a:pt x="46" y="24"/>
                                              </a:lnTo>
                                              <a:lnTo>
                                                <a:pt x="48" y="19"/>
                                              </a:lnTo>
                                              <a:lnTo>
                                                <a:pt x="50" y="15"/>
                                              </a:lnTo>
                                              <a:lnTo>
                                                <a:pt x="53" y="11"/>
                                              </a:lnTo>
                                              <a:lnTo>
                                                <a:pt x="56" y="7"/>
                                              </a:lnTo>
                                              <a:lnTo>
                                                <a:pt x="61" y="3"/>
                                              </a:lnTo>
                                              <a:lnTo>
                                                <a:pt x="66" y="1"/>
                                              </a:lnTo>
                                              <a:lnTo>
                                                <a:pt x="66" y="1"/>
                                              </a:lnTo>
                                              <a:lnTo>
                                                <a:pt x="71" y="0"/>
                                              </a:lnTo>
                                              <a:lnTo>
                                                <a:pt x="76" y="1"/>
                                              </a:lnTo>
                                              <a:lnTo>
                                                <a:pt x="81" y="3"/>
                                              </a:lnTo>
                                              <a:lnTo>
                                                <a:pt x="85" y="5"/>
                                              </a:lnTo>
                                              <a:lnTo>
                                                <a:pt x="88" y="9"/>
                                              </a:lnTo>
                                              <a:lnTo>
                                                <a:pt x="91" y="14"/>
                                              </a:lnTo>
                                              <a:lnTo>
                                                <a:pt x="93" y="21"/>
                                              </a:lnTo>
                                              <a:lnTo>
                                                <a:pt x="93" y="26"/>
                                              </a:lnTo>
                                              <a:lnTo>
                                                <a:pt x="93" y="26"/>
                                              </a:lnTo>
                                              <a:lnTo>
                                                <a:pt x="93" y="32"/>
                                              </a:lnTo>
                                              <a:lnTo>
                                                <a:pt x="93" y="37"/>
                                              </a:lnTo>
                                              <a:lnTo>
                                                <a:pt x="91" y="48"/>
                                              </a:lnTo>
                                              <a:lnTo>
                                                <a:pt x="90" y="55"/>
                                              </a:lnTo>
                                              <a:lnTo>
                                                <a:pt x="88" y="59"/>
                                              </a:lnTo>
                                              <a:lnTo>
                                                <a:pt x="88" y="64"/>
                                              </a:lnTo>
                                              <a:lnTo>
                                                <a:pt x="88" y="64"/>
                                              </a:lnTo>
                                              <a:lnTo>
                                                <a:pt x="88" y="64"/>
                                              </a:lnTo>
                                              <a:lnTo>
                                                <a:pt x="88" y="64"/>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1"/>
                                      <wps:cNvSpPr>
                                        <a:spLocks noEditPoints="1"/>
                                      </wps:cNvSpPr>
                                      <wps:spPr bwMode="auto">
                                        <a:xfrm>
                                          <a:off x="1063625" y="280035"/>
                                          <a:ext cx="86360" cy="382270"/>
                                        </a:xfrm>
                                        <a:custGeom>
                                          <a:avLst/>
                                          <a:gdLst>
                                            <a:gd name="T0" fmla="*/ 24 w 136"/>
                                            <a:gd name="T1" fmla="*/ 230 h 602"/>
                                            <a:gd name="T2" fmla="*/ 26 w 136"/>
                                            <a:gd name="T3" fmla="*/ 201 h 602"/>
                                            <a:gd name="T4" fmla="*/ 109 w 136"/>
                                            <a:gd name="T5" fmla="*/ 203 h 602"/>
                                            <a:gd name="T6" fmla="*/ 107 w 136"/>
                                            <a:gd name="T7" fmla="*/ 231 h 602"/>
                                            <a:gd name="T8" fmla="*/ 101 w 136"/>
                                            <a:gd name="T9" fmla="*/ 597 h 602"/>
                                            <a:gd name="T10" fmla="*/ 97 w 136"/>
                                            <a:gd name="T11" fmla="*/ 586 h 602"/>
                                            <a:gd name="T12" fmla="*/ 92 w 136"/>
                                            <a:gd name="T13" fmla="*/ 565 h 602"/>
                                            <a:gd name="T14" fmla="*/ 89 w 136"/>
                                            <a:gd name="T15" fmla="*/ 516 h 602"/>
                                            <a:gd name="T16" fmla="*/ 87 w 136"/>
                                            <a:gd name="T17" fmla="*/ 444 h 602"/>
                                            <a:gd name="T18" fmla="*/ 74 w 136"/>
                                            <a:gd name="T19" fmla="*/ 382 h 602"/>
                                            <a:gd name="T20" fmla="*/ 71 w 136"/>
                                            <a:gd name="T21" fmla="*/ 360 h 602"/>
                                            <a:gd name="T22" fmla="*/ 59 w 136"/>
                                            <a:gd name="T23" fmla="*/ 442 h 602"/>
                                            <a:gd name="T24" fmla="*/ 58 w 136"/>
                                            <a:gd name="T25" fmla="*/ 493 h 602"/>
                                            <a:gd name="T26" fmla="*/ 51 w 136"/>
                                            <a:gd name="T27" fmla="*/ 581 h 602"/>
                                            <a:gd name="T28" fmla="*/ 49 w 136"/>
                                            <a:gd name="T29" fmla="*/ 596 h 602"/>
                                            <a:gd name="T30" fmla="*/ 29 w 136"/>
                                            <a:gd name="T31" fmla="*/ 601 h 602"/>
                                            <a:gd name="T32" fmla="*/ 2 w 136"/>
                                            <a:gd name="T33" fmla="*/ 596 h 602"/>
                                            <a:gd name="T34" fmla="*/ 15 w 136"/>
                                            <a:gd name="T35" fmla="*/ 574 h 602"/>
                                            <a:gd name="T36" fmla="*/ 16 w 136"/>
                                            <a:gd name="T37" fmla="*/ 565 h 602"/>
                                            <a:gd name="T38" fmla="*/ 18 w 136"/>
                                            <a:gd name="T39" fmla="*/ 556 h 602"/>
                                            <a:gd name="T40" fmla="*/ 24 w 136"/>
                                            <a:gd name="T41" fmla="*/ 490 h 602"/>
                                            <a:gd name="T42" fmla="*/ 29 w 136"/>
                                            <a:gd name="T43" fmla="*/ 446 h 602"/>
                                            <a:gd name="T44" fmla="*/ 27 w 136"/>
                                            <a:gd name="T45" fmla="*/ 426 h 602"/>
                                            <a:gd name="T46" fmla="*/ 26 w 136"/>
                                            <a:gd name="T47" fmla="*/ 321 h 602"/>
                                            <a:gd name="T48" fmla="*/ 15 w 136"/>
                                            <a:gd name="T49" fmla="*/ 269 h 602"/>
                                            <a:gd name="T50" fmla="*/ 3 w 136"/>
                                            <a:gd name="T51" fmla="*/ 217 h 602"/>
                                            <a:gd name="T52" fmla="*/ 4 w 136"/>
                                            <a:gd name="T53" fmla="*/ 152 h 602"/>
                                            <a:gd name="T54" fmla="*/ 20 w 136"/>
                                            <a:gd name="T55" fmla="*/ 108 h 602"/>
                                            <a:gd name="T56" fmla="*/ 51 w 136"/>
                                            <a:gd name="T57" fmla="*/ 91 h 602"/>
                                            <a:gd name="T58" fmla="*/ 54 w 136"/>
                                            <a:gd name="T59" fmla="*/ 72 h 602"/>
                                            <a:gd name="T60" fmla="*/ 51 w 136"/>
                                            <a:gd name="T61" fmla="*/ 68 h 602"/>
                                            <a:gd name="T62" fmla="*/ 45 w 136"/>
                                            <a:gd name="T63" fmla="*/ 56 h 602"/>
                                            <a:gd name="T64" fmla="*/ 41 w 136"/>
                                            <a:gd name="T65" fmla="*/ 49 h 602"/>
                                            <a:gd name="T66" fmla="*/ 41 w 136"/>
                                            <a:gd name="T67" fmla="*/ 42 h 602"/>
                                            <a:gd name="T68" fmla="*/ 38 w 136"/>
                                            <a:gd name="T69" fmla="*/ 36 h 602"/>
                                            <a:gd name="T70" fmla="*/ 43 w 136"/>
                                            <a:gd name="T71" fmla="*/ 21 h 602"/>
                                            <a:gd name="T72" fmla="*/ 51 w 136"/>
                                            <a:gd name="T73" fmla="*/ 11 h 602"/>
                                            <a:gd name="T74" fmla="*/ 51 w 136"/>
                                            <a:gd name="T75" fmla="*/ 9 h 602"/>
                                            <a:gd name="T76" fmla="*/ 58 w 136"/>
                                            <a:gd name="T77" fmla="*/ 3 h 602"/>
                                            <a:gd name="T78" fmla="*/ 60 w 136"/>
                                            <a:gd name="T79" fmla="*/ 1 h 602"/>
                                            <a:gd name="T80" fmla="*/ 72 w 136"/>
                                            <a:gd name="T81" fmla="*/ 0 h 602"/>
                                            <a:gd name="T82" fmla="*/ 80 w 136"/>
                                            <a:gd name="T83" fmla="*/ 3 h 602"/>
                                            <a:gd name="T84" fmla="*/ 84 w 136"/>
                                            <a:gd name="T85" fmla="*/ 3 h 602"/>
                                            <a:gd name="T86" fmla="*/ 89 w 136"/>
                                            <a:gd name="T87" fmla="*/ 7 h 602"/>
                                            <a:gd name="T88" fmla="*/ 90 w 136"/>
                                            <a:gd name="T89" fmla="*/ 19 h 602"/>
                                            <a:gd name="T90" fmla="*/ 99 w 136"/>
                                            <a:gd name="T91" fmla="*/ 46 h 602"/>
                                            <a:gd name="T92" fmla="*/ 99 w 136"/>
                                            <a:gd name="T93" fmla="*/ 61 h 602"/>
                                            <a:gd name="T94" fmla="*/ 95 w 136"/>
                                            <a:gd name="T95" fmla="*/ 74 h 602"/>
                                            <a:gd name="T96" fmla="*/ 94 w 136"/>
                                            <a:gd name="T97" fmla="*/ 87 h 602"/>
                                            <a:gd name="T98" fmla="*/ 99 w 136"/>
                                            <a:gd name="T99" fmla="*/ 100 h 602"/>
                                            <a:gd name="T100" fmla="*/ 129 w 136"/>
                                            <a:gd name="T101" fmla="*/ 148 h 602"/>
                                            <a:gd name="T102" fmla="*/ 129 w 136"/>
                                            <a:gd name="T103" fmla="*/ 211 h 602"/>
                                            <a:gd name="T104" fmla="*/ 123 w 136"/>
                                            <a:gd name="T105" fmla="*/ 284 h 602"/>
                                            <a:gd name="T106" fmla="*/ 119 w 136"/>
                                            <a:gd name="T107" fmla="*/ 302 h 602"/>
                                            <a:gd name="T108" fmla="*/ 121 w 136"/>
                                            <a:gd name="T109" fmla="*/ 342 h 602"/>
                                            <a:gd name="T110" fmla="*/ 119 w 136"/>
                                            <a:gd name="T111" fmla="*/ 424 h 602"/>
                                            <a:gd name="T112" fmla="*/ 119 w 136"/>
                                            <a:gd name="T113" fmla="*/ 451 h 602"/>
                                            <a:gd name="T114" fmla="*/ 122 w 136"/>
                                            <a:gd name="T115" fmla="*/ 498 h 602"/>
                                            <a:gd name="T116" fmla="*/ 124 w 136"/>
                                            <a:gd name="T117" fmla="*/ 556 h 602"/>
                                            <a:gd name="T118" fmla="*/ 129 w 136"/>
                                            <a:gd name="T119" fmla="*/ 572 h 602"/>
                                            <a:gd name="T120" fmla="*/ 131 w 136"/>
                                            <a:gd name="T121" fmla="*/ 586 h 602"/>
                                            <a:gd name="T122" fmla="*/ 127 w 136"/>
                                            <a:gd name="T123" fmla="*/ 602 h 6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36" h="602">
                                              <a:moveTo>
                                                <a:pt x="26" y="201"/>
                                              </a:moveTo>
                                              <a:lnTo>
                                                <a:pt x="26" y="201"/>
                                              </a:lnTo>
                                              <a:lnTo>
                                                <a:pt x="24" y="211"/>
                                              </a:lnTo>
                                              <a:lnTo>
                                                <a:pt x="22" y="216"/>
                                              </a:lnTo>
                                              <a:lnTo>
                                                <a:pt x="22" y="220"/>
                                              </a:lnTo>
                                              <a:lnTo>
                                                <a:pt x="22" y="220"/>
                                              </a:lnTo>
                                              <a:lnTo>
                                                <a:pt x="22" y="224"/>
                                              </a:lnTo>
                                              <a:lnTo>
                                                <a:pt x="24" y="230"/>
                                              </a:lnTo>
                                              <a:lnTo>
                                                <a:pt x="24" y="236"/>
                                              </a:lnTo>
                                              <a:lnTo>
                                                <a:pt x="26" y="242"/>
                                              </a:lnTo>
                                              <a:lnTo>
                                                <a:pt x="26" y="242"/>
                                              </a:lnTo>
                                              <a:lnTo>
                                                <a:pt x="26" y="219"/>
                                              </a:lnTo>
                                              <a:lnTo>
                                                <a:pt x="26" y="208"/>
                                              </a:lnTo>
                                              <a:lnTo>
                                                <a:pt x="26" y="201"/>
                                              </a:lnTo>
                                              <a:lnTo>
                                                <a:pt x="26" y="201"/>
                                              </a:lnTo>
                                              <a:lnTo>
                                                <a:pt x="26" y="201"/>
                                              </a:lnTo>
                                              <a:lnTo>
                                                <a:pt x="26" y="201"/>
                                              </a:lnTo>
                                              <a:close/>
                                              <a:moveTo>
                                                <a:pt x="111" y="238"/>
                                              </a:moveTo>
                                              <a:lnTo>
                                                <a:pt x="111" y="238"/>
                                              </a:lnTo>
                                              <a:lnTo>
                                                <a:pt x="111" y="218"/>
                                              </a:lnTo>
                                              <a:lnTo>
                                                <a:pt x="111" y="218"/>
                                              </a:lnTo>
                                              <a:lnTo>
                                                <a:pt x="111" y="211"/>
                                              </a:lnTo>
                                              <a:lnTo>
                                                <a:pt x="109" y="203"/>
                                              </a:lnTo>
                                              <a:lnTo>
                                                <a:pt x="109" y="203"/>
                                              </a:lnTo>
                                              <a:lnTo>
                                                <a:pt x="107" y="211"/>
                                              </a:lnTo>
                                              <a:lnTo>
                                                <a:pt x="107" y="211"/>
                                              </a:lnTo>
                                              <a:lnTo>
                                                <a:pt x="107" y="213"/>
                                              </a:lnTo>
                                              <a:lnTo>
                                                <a:pt x="107" y="217"/>
                                              </a:lnTo>
                                              <a:lnTo>
                                                <a:pt x="107" y="224"/>
                                              </a:lnTo>
                                              <a:lnTo>
                                                <a:pt x="107" y="224"/>
                                              </a:lnTo>
                                              <a:lnTo>
                                                <a:pt x="107" y="228"/>
                                              </a:lnTo>
                                              <a:lnTo>
                                                <a:pt x="107" y="231"/>
                                              </a:lnTo>
                                              <a:lnTo>
                                                <a:pt x="111" y="238"/>
                                              </a:lnTo>
                                              <a:lnTo>
                                                <a:pt x="111" y="238"/>
                                              </a:lnTo>
                                              <a:lnTo>
                                                <a:pt x="111" y="238"/>
                                              </a:lnTo>
                                              <a:lnTo>
                                                <a:pt x="111" y="238"/>
                                              </a:lnTo>
                                              <a:close/>
                                              <a:moveTo>
                                                <a:pt x="106" y="599"/>
                                              </a:moveTo>
                                              <a:lnTo>
                                                <a:pt x="106" y="599"/>
                                              </a:lnTo>
                                              <a:lnTo>
                                                <a:pt x="102" y="598"/>
                                              </a:lnTo>
                                              <a:lnTo>
                                                <a:pt x="101" y="597"/>
                                              </a:lnTo>
                                              <a:lnTo>
                                                <a:pt x="99" y="596"/>
                                              </a:lnTo>
                                              <a:lnTo>
                                                <a:pt x="99" y="596"/>
                                              </a:lnTo>
                                              <a:lnTo>
                                                <a:pt x="97" y="596"/>
                                              </a:lnTo>
                                              <a:lnTo>
                                                <a:pt x="97" y="593"/>
                                              </a:lnTo>
                                              <a:lnTo>
                                                <a:pt x="97" y="590"/>
                                              </a:lnTo>
                                              <a:lnTo>
                                                <a:pt x="97" y="586"/>
                                              </a:lnTo>
                                              <a:lnTo>
                                                <a:pt x="97" y="586"/>
                                              </a:lnTo>
                                              <a:lnTo>
                                                <a:pt x="97" y="586"/>
                                              </a:lnTo>
                                              <a:lnTo>
                                                <a:pt x="95" y="586"/>
                                              </a:lnTo>
                                              <a:lnTo>
                                                <a:pt x="94" y="584"/>
                                              </a:lnTo>
                                              <a:lnTo>
                                                <a:pt x="92" y="581"/>
                                              </a:lnTo>
                                              <a:lnTo>
                                                <a:pt x="92" y="581"/>
                                              </a:lnTo>
                                              <a:lnTo>
                                                <a:pt x="92" y="578"/>
                                              </a:lnTo>
                                              <a:lnTo>
                                                <a:pt x="91" y="575"/>
                                              </a:lnTo>
                                              <a:lnTo>
                                                <a:pt x="92" y="570"/>
                                              </a:lnTo>
                                              <a:lnTo>
                                                <a:pt x="92" y="565"/>
                                              </a:lnTo>
                                              <a:lnTo>
                                                <a:pt x="91" y="558"/>
                                              </a:lnTo>
                                              <a:lnTo>
                                                <a:pt x="91" y="558"/>
                                              </a:lnTo>
                                              <a:lnTo>
                                                <a:pt x="91" y="552"/>
                                              </a:lnTo>
                                              <a:lnTo>
                                                <a:pt x="91" y="546"/>
                                              </a:lnTo>
                                              <a:lnTo>
                                                <a:pt x="91" y="539"/>
                                              </a:lnTo>
                                              <a:lnTo>
                                                <a:pt x="90" y="528"/>
                                              </a:lnTo>
                                              <a:lnTo>
                                                <a:pt x="90" y="528"/>
                                              </a:lnTo>
                                              <a:lnTo>
                                                <a:pt x="89" y="516"/>
                                              </a:lnTo>
                                              <a:lnTo>
                                                <a:pt x="89" y="507"/>
                                              </a:lnTo>
                                              <a:lnTo>
                                                <a:pt x="89" y="492"/>
                                              </a:lnTo>
                                              <a:lnTo>
                                                <a:pt x="89" y="492"/>
                                              </a:lnTo>
                                              <a:lnTo>
                                                <a:pt x="89" y="482"/>
                                              </a:lnTo>
                                              <a:lnTo>
                                                <a:pt x="89" y="469"/>
                                              </a:lnTo>
                                              <a:lnTo>
                                                <a:pt x="89" y="456"/>
                                              </a:lnTo>
                                              <a:lnTo>
                                                <a:pt x="88" y="450"/>
                                              </a:lnTo>
                                              <a:lnTo>
                                                <a:pt x="87" y="444"/>
                                              </a:lnTo>
                                              <a:lnTo>
                                                <a:pt x="87" y="444"/>
                                              </a:lnTo>
                                              <a:lnTo>
                                                <a:pt x="85" y="435"/>
                                              </a:lnTo>
                                              <a:lnTo>
                                                <a:pt x="84" y="426"/>
                                              </a:lnTo>
                                              <a:lnTo>
                                                <a:pt x="82" y="416"/>
                                              </a:lnTo>
                                              <a:lnTo>
                                                <a:pt x="80" y="406"/>
                                              </a:lnTo>
                                              <a:lnTo>
                                                <a:pt x="80" y="406"/>
                                              </a:lnTo>
                                              <a:lnTo>
                                                <a:pt x="75" y="390"/>
                                              </a:lnTo>
                                              <a:lnTo>
                                                <a:pt x="74" y="382"/>
                                              </a:lnTo>
                                              <a:lnTo>
                                                <a:pt x="73" y="375"/>
                                              </a:lnTo>
                                              <a:lnTo>
                                                <a:pt x="73" y="375"/>
                                              </a:lnTo>
                                              <a:lnTo>
                                                <a:pt x="73" y="370"/>
                                              </a:lnTo>
                                              <a:lnTo>
                                                <a:pt x="73" y="365"/>
                                              </a:lnTo>
                                              <a:lnTo>
                                                <a:pt x="72" y="361"/>
                                              </a:lnTo>
                                              <a:lnTo>
                                                <a:pt x="71" y="361"/>
                                              </a:lnTo>
                                              <a:lnTo>
                                                <a:pt x="71" y="360"/>
                                              </a:lnTo>
                                              <a:lnTo>
                                                <a:pt x="71" y="360"/>
                                              </a:lnTo>
                                              <a:lnTo>
                                                <a:pt x="68" y="372"/>
                                              </a:lnTo>
                                              <a:lnTo>
                                                <a:pt x="68" y="372"/>
                                              </a:lnTo>
                                              <a:lnTo>
                                                <a:pt x="66" y="383"/>
                                              </a:lnTo>
                                              <a:lnTo>
                                                <a:pt x="65" y="400"/>
                                              </a:lnTo>
                                              <a:lnTo>
                                                <a:pt x="61" y="430"/>
                                              </a:lnTo>
                                              <a:lnTo>
                                                <a:pt x="61" y="430"/>
                                              </a:lnTo>
                                              <a:lnTo>
                                                <a:pt x="61" y="435"/>
                                              </a:lnTo>
                                              <a:lnTo>
                                                <a:pt x="59" y="442"/>
                                              </a:lnTo>
                                              <a:lnTo>
                                                <a:pt x="58" y="448"/>
                                              </a:lnTo>
                                              <a:lnTo>
                                                <a:pt x="58" y="451"/>
                                              </a:lnTo>
                                              <a:lnTo>
                                                <a:pt x="58" y="454"/>
                                              </a:lnTo>
                                              <a:lnTo>
                                                <a:pt x="58" y="454"/>
                                              </a:lnTo>
                                              <a:lnTo>
                                                <a:pt x="58" y="460"/>
                                              </a:lnTo>
                                              <a:lnTo>
                                                <a:pt x="58" y="469"/>
                                              </a:lnTo>
                                              <a:lnTo>
                                                <a:pt x="58" y="480"/>
                                              </a:lnTo>
                                              <a:lnTo>
                                                <a:pt x="58" y="493"/>
                                              </a:lnTo>
                                              <a:lnTo>
                                                <a:pt x="58" y="493"/>
                                              </a:lnTo>
                                              <a:lnTo>
                                                <a:pt x="58" y="510"/>
                                              </a:lnTo>
                                              <a:lnTo>
                                                <a:pt x="58" y="528"/>
                                              </a:lnTo>
                                              <a:lnTo>
                                                <a:pt x="55" y="558"/>
                                              </a:lnTo>
                                              <a:lnTo>
                                                <a:pt x="55" y="558"/>
                                              </a:lnTo>
                                              <a:lnTo>
                                                <a:pt x="55" y="568"/>
                                              </a:lnTo>
                                              <a:lnTo>
                                                <a:pt x="54" y="575"/>
                                              </a:lnTo>
                                              <a:lnTo>
                                                <a:pt x="51" y="581"/>
                                              </a:lnTo>
                                              <a:lnTo>
                                                <a:pt x="49" y="585"/>
                                              </a:lnTo>
                                              <a:lnTo>
                                                <a:pt x="49" y="585"/>
                                              </a:lnTo>
                                              <a:lnTo>
                                                <a:pt x="49" y="588"/>
                                              </a:lnTo>
                                              <a:lnTo>
                                                <a:pt x="49" y="589"/>
                                              </a:lnTo>
                                              <a:lnTo>
                                                <a:pt x="49" y="590"/>
                                              </a:lnTo>
                                              <a:lnTo>
                                                <a:pt x="49" y="590"/>
                                              </a:lnTo>
                                              <a:lnTo>
                                                <a:pt x="49" y="593"/>
                                              </a:lnTo>
                                              <a:lnTo>
                                                <a:pt x="49" y="596"/>
                                              </a:lnTo>
                                              <a:lnTo>
                                                <a:pt x="48" y="596"/>
                                              </a:lnTo>
                                              <a:lnTo>
                                                <a:pt x="48" y="596"/>
                                              </a:lnTo>
                                              <a:lnTo>
                                                <a:pt x="45" y="596"/>
                                              </a:lnTo>
                                              <a:lnTo>
                                                <a:pt x="40" y="597"/>
                                              </a:lnTo>
                                              <a:lnTo>
                                                <a:pt x="35" y="598"/>
                                              </a:lnTo>
                                              <a:lnTo>
                                                <a:pt x="31" y="600"/>
                                              </a:lnTo>
                                              <a:lnTo>
                                                <a:pt x="31" y="600"/>
                                              </a:lnTo>
                                              <a:lnTo>
                                                <a:pt x="29" y="601"/>
                                              </a:lnTo>
                                              <a:lnTo>
                                                <a:pt x="26" y="602"/>
                                              </a:lnTo>
                                              <a:lnTo>
                                                <a:pt x="19" y="602"/>
                                              </a:lnTo>
                                              <a:lnTo>
                                                <a:pt x="10" y="601"/>
                                              </a:lnTo>
                                              <a:lnTo>
                                                <a:pt x="6" y="600"/>
                                              </a:lnTo>
                                              <a:lnTo>
                                                <a:pt x="4" y="599"/>
                                              </a:lnTo>
                                              <a:lnTo>
                                                <a:pt x="4" y="599"/>
                                              </a:lnTo>
                                              <a:lnTo>
                                                <a:pt x="3" y="596"/>
                                              </a:lnTo>
                                              <a:lnTo>
                                                <a:pt x="2" y="596"/>
                                              </a:lnTo>
                                              <a:lnTo>
                                                <a:pt x="3" y="593"/>
                                              </a:lnTo>
                                              <a:lnTo>
                                                <a:pt x="3" y="591"/>
                                              </a:lnTo>
                                              <a:lnTo>
                                                <a:pt x="5" y="588"/>
                                              </a:lnTo>
                                              <a:lnTo>
                                                <a:pt x="6" y="586"/>
                                              </a:lnTo>
                                              <a:lnTo>
                                                <a:pt x="6" y="586"/>
                                              </a:lnTo>
                                              <a:lnTo>
                                                <a:pt x="9" y="584"/>
                                              </a:lnTo>
                                              <a:lnTo>
                                                <a:pt x="11" y="581"/>
                                              </a:lnTo>
                                              <a:lnTo>
                                                <a:pt x="15" y="574"/>
                                              </a:lnTo>
                                              <a:lnTo>
                                                <a:pt x="15" y="574"/>
                                              </a:lnTo>
                                              <a:lnTo>
                                                <a:pt x="14" y="574"/>
                                              </a:lnTo>
                                              <a:lnTo>
                                                <a:pt x="14" y="572"/>
                                              </a:lnTo>
                                              <a:lnTo>
                                                <a:pt x="15" y="570"/>
                                              </a:lnTo>
                                              <a:lnTo>
                                                <a:pt x="15" y="568"/>
                                              </a:lnTo>
                                              <a:lnTo>
                                                <a:pt x="15" y="568"/>
                                              </a:lnTo>
                                              <a:lnTo>
                                                <a:pt x="16" y="566"/>
                                              </a:lnTo>
                                              <a:lnTo>
                                                <a:pt x="16" y="565"/>
                                              </a:lnTo>
                                              <a:lnTo>
                                                <a:pt x="16" y="565"/>
                                              </a:lnTo>
                                              <a:lnTo>
                                                <a:pt x="16" y="563"/>
                                              </a:lnTo>
                                              <a:lnTo>
                                                <a:pt x="16" y="563"/>
                                              </a:lnTo>
                                              <a:lnTo>
                                                <a:pt x="16" y="561"/>
                                              </a:lnTo>
                                              <a:lnTo>
                                                <a:pt x="16" y="560"/>
                                              </a:lnTo>
                                              <a:lnTo>
                                                <a:pt x="17" y="560"/>
                                              </a:lnTo>
                                              <a:lnTo>
                                                <a:pt x="18" y="556"/>
                                              </a:lnTo>
                                              <a:lnTo>
                                                <a:pt x="18" y="556"/>
                                              </a:lnTo>
                                              <a:lnTo>
                                                <a:pt x="19" y="551"/>
                                              </a:lnTo>
                                              <a:lnTo>
                                                <a:pt x="20" y="543"/>
                                              </a:lnTo>
                                              <a:lnTo>
                                                <a:pt x="22" y="535"/>
                                              </a:lnTo>
                                              <a:lnTo>
                                                <a:pt x="24" y="526"/>
                                              </a:lnTo>
                                              <a:lnTo>
                                                <a:pt x="24" y="526"/>
                                              </a:lnTo>
                                              <a:lnTo>
                                                <a:pt x="24" y="516"/>
                                              </a:lnTo>
                                              <a:lnTo>
                                                <a:pt x="24" y="507"/>
                                              </a:lnTo>
                                              <a:lnTo>
                                                <a:pt x="24" y="490"/>
                                              </a:lnTo>
                                              <a:lnTo>
                                                <a:pt x="24" y="490"/>
                                              </a:lnTo>
                                              <a:lnTo>
                                                <a:pt x="26" y="477"/>
                                              </a:lnTo>
                                              <a:lnTo>
                                                <a:pt x="27" y="462"/>
                                              </a:lnTo>
                                              <a:lnTo>
                                                <a:pt x="27" y="462"/>
                                              </a:lnTo>
                                              <a:lnTo>
                                                <a:pt x="27" y="458"/>
                                              </a:lnTo>
                                              <a:lnTo>
                                                <a:pt x="28" y="454"/>
                                              </a:lnTo>
                                              <a:lnTo>
                                                <a:pt x="29" y="450"/>
                                              </a:lnTo>
                                              <a:lnTo>
                                                <a:pt x="29" y="446"/>
                                              </a:lnTo>
                                              <a:lnTo>
                                                <a:pt x="29" y="446"/>
                                              </a:lnTo>
                                              <a:lnTo>
                                                <a:pt x="29" y="442"/>
                                              </a:lnTo>
                                              <a:lnTo>
                                                <a:pt x="29" y="440"/>
                                              </a:lnTo>
                                              <a:lnTo>
                                                <a:pt x="28" y="435"/>
                                              </a:lnTo>
                                              <a:lnTo>
                                                <a:pt x="27" y="431"/>
                                              </a:lnTo>
                                              <a:lnTo>
                                                <a:pt x="27" y="430"/>
                                              </a:lnTo>
                                              <a:lnTo>
                                                <a:pt x="27" y="426"/>
                                              </a:lnTo>
                                              <a:lnTo>
                                                <a:pt x="27" y="426"/>
                                              </a:lnTo>
                                              <a:lnTo>
                                                <a:pt x="27" y="416"/>
                                              </a:lnTo>
                                              <a:lnTo>
                                                <a:pt x="26" y="401"/>
                                              </a:lnTo>
                                              <a:lnTo>
                                                <a:pt x="24" y="373"/>
                                              </a:lnTo>
                                              <a:lnTo>
                                                <a:pt x="24" y="373"/>
                                              </a:lnTo>
                                              <a:lnTo>
                                                <a:pt x="24" y="360"/>
                                              </a:lnTo>
                                              <a:lnTo>
                                                <a:pt x="24" y="345"/>
                                              </a:lnTo>
                                              <a:lnTo>
                                                <a:pt x="26" y="321"/>
                                              </a:lnTo>
                                              <a:lnTo>
                                                <a:pt x="26" y="321"/>
                                              </a:lnTo>
                                              <a:lnTo>
                                                <a:pt x="27" y="302"/>
                                              </a:lnTo>
                                              <a:lnTo>
                                                <a:pt x="27" y="302"/>
                                              </a:lnTo>
                                              <a:lnTo>
                                                <a:pt x="26" y="298"/>
                                              </a:lnTo>
                                              <a:lnTo>
                                                <a:pt x="24" y="294"/>
                                              </a:lnTo>
                                              <a:lnTo>
                                                <a:pt x="23" y="290"/>
                                              </a:lnTo>
                                              <a:lnTo>
                                                <a:pt x="19" y="280"/>
                                              </a:lnTo>
                                              <a:lnTo>
                                                <a:pt x="19" y="280"/>
                                              </a:lnTo>
                                              <a:lnTo>
                                                <a:pt x="15" y="269"/>
                                              </a:lnTo>
                                              <a:lnTo>
                                                <a:pt x="11" y="258"/>
                                              </a:lnTo>
                                              <a:lnTo>
                                                <a:pt x="6" y="239"/>
                                              </a:lnTo>
                                              <a:lnTo>
                                                <a:pt x="6" y="239"/>
                                              </a:lnTo>
                                              <a:lnTo>
                                                <a:pt x="4" y="233"/>
                                              </a:lnTo>
                                              <a:lnTo>
                                                <a:pt x="3" y="228"/>
                                              </a:lnTo>
                                              <a:lnTo>
                                                <a:pt x="3" y="222"/>
                                              </a:lnTo>
                                              <a:lnTo>
                                                <a:pt x="3" y="217"/>
                                              </a:lnTo>
                                              <a:lnTo>
                                                <a:pt x="3" y="217"/>
                                              </a:lnTo>
                                              <a:lnTo>
                                                <a:pt x="4" y="199"/>
                                              </a:lnTo>
                                              <a:lnTo>
                                                <a:pt x="4" y="186"/>
                                              </a:lnTo>
                                              <a:lnTo>
                                                <a:pt x="5" y="174"/>
                                              </a:lnTo>
                                              <a:lnTo>
                                                <a:pt x="5" y="174"/>
                                              </a:lnTo>
                                              <a:lnTo>
                                                <a:pt x="3" y="173"/>
                                              </a:lnTo>
                                              <a:lnTo>
                                                <a:pt x="0" y="172"/>
                                              </a:lnTo>
                                              <a:lnTo>
                                                <a:pt x="0" y="172"/>
                                              </a:lnTo>
                                              <a:lnTo>
                                                <a:pt x="4" y="152"/>
                                              </a:lnTo>
                                              <a:lnTo>
                                                <a:pt x="4" y="152"/>
                                              </a:lnTo>
                                              <a:lnTo>
                                                <a:pt x="6" y="144"/>
                                              </a:lnTo>
                                              <a:lnTo>
                                                <a:pt x="9" y="130"/>
                                              </a:lnTo>
                                              <a:lnTo>
                                                <a:pt x="9" y="130"/>
                                              </a:lnTo>
                                              <a:lnTo>
                                                <a:pt x="11" y="122"/>
                                              </a:lnTo>
                                              <a:lnTo>
                                                <a:pt x="14" y="116"/>
                                              </a:lnTo>
                                              <a:lnTo>
                                                <a:pt x="16" y="112"/>
                                              </a:lnTo>
                                              <a:lnTo>
                                                <a:pt x="20" y="108"/>
                                              </a:lnTo>
                                              <a:lnTo>
                                                <a:pt x="20" y="108"/>
                                              </a:lnTo>
                                              <a:lnTo>
                                                <a:pt x="24" y="105"/>
                                              </a:lnTo>
                                              <a:lnTo>
                                                <a:pt x="31" y="101"/>
                                              </a:lnTo>
                                              <a:lnTo>
                                                <a:pt x="43" y="96"/>
                                              </a:lnTo>
                                              <a:lnTo>
                                                <a:pt x="43" y="96"/>
                                              </a:lnTo>
                                              <a:lnTo>
                                                <a:pt x="46" y="94"/>
                                              </a:lnTo>
                                              <a:lnTo>
                                                <a:pt x="48" y="93"/>
                                              </a:lnTo>
                                              <a:lnTo>
                                                <a:pt x="51" y="91"/>
                                              </a:lnTo>
                                              <a:lnTo>
                                                <a:pt x="53" y="91"/>
                                              </a:lnTo>
                                              <a:lnTo>
                                                <a:pt x="53" y="91"/>
                                              </a:lnTo>
                                              <a:lnTo>
                                                <a:pt x="54" y="82"/>
                                              </a:lnTo>
                                              <a:lnTo>
                                                <a:pt x="55" y="74"/>
                                              </a:lnTo>
                                              <a:lnTo>
                                                <a:pt x="55" y="74"/>
                                              </a:lnTo>
                                              <a:lnTo>
                                                <a:pt x="53" y="74"/>
                                              </a:lnTo>
                                              <a:lnTo>
                                                <a:pt x="53" y="74"/>
                                              </a:lnTo>
                                              <a:lnTo>
                                                <a:pt x="54" y="72"/>
                                              </a:lnTo>
                                              <a:lnTo>
                                                <a:pt x="54" y="72"/>
                                              </a:lnTo>
                                              <a:lnTo>
                                                <a:pt x="54" y="70"/>
                                              </a:lnTo>
                                              <a:lnTo>
                                                <a:pt x="54" y="70"/>
                                              </a:lnTo>
                                              <a:lnTo>
                                                <a:pt x="53" y="71"/>
                                              </a:lnTo>
                                              <a:lnTo>
                                                <a:pt x="53" y="70"/>
                                              </a:lnTo>
                                              <a:lnTo>
                                                <a:pt x="53" y="70"/>
                                              </a:lnTo>
                                              <a:lnTo>
                                                <a:pt x="51" y="70"/>
                                              </a:lnTo>
                                              <a:lnTo>
                                                <a:pt x="51" y="68"/>
                                              </a:lnTo>
                                              <a:lnTo>
                                                <a:pt x="50" y="66"/>
                                              </a:lnTo>
                                              <a:lnTo>
                                                <a:pt x="49" y="65"/>
                                              </a:lnTo>
                                              <a:lnTo>
                                                <a:pt x="49" y="65"/>
                                              </a:lnTo>
                                              <a:lnTo>
                                                <a:pt x="48" y="62"/>
                                              </a:lnTo>
                                              <a:lnTo>
                                                <a:pt x="48" y="60"/>
                                              </a:lnTo>
                                              <a:lnTo>
                                                <a:pt x="46" y="59"/>
                                              </a:lnTo>
                                              <a:lnTo>
                                                <a:pt x="46" y="59"/>
                                              </a:lnTo>
                                              <a:lnTo>
                                                <a:pt x="45" y="56"/>
                                              </a:lnTo>
                                              <a:lnTo>
                                                <a:pt x="44" y="54"/>
                                              </a:lnTo>
                                              <a:lnTo>
                                                <a:pt x="43" y="51"/>
                                              </a:lnTo>
                                              <a:lnTo>
                                                <a:pt x="43" y="49"/>
                                              </a:lnTo>
                                              <a:lnTo>
                                                <a:pt x="43" y="49"/>
                                              </a:lnTo>
                                              <a:lnTo>
                                                <a:pt x="43" y="49"/>
                                              </a:lnTo>
                                              <a:lnTo>
                                                <a:pt x="41" y="49"/>
                                              </a:lnTo>
                                              <a:lnTo>
                                                <a:pt x="41" y="49"/>
                                              </a:lnTo>
                                              <a:lnTo>
                                                <a:pt x="41" y="49"/>
                                              </a:lnTo>
                                              <a:lnTo>
                                                <a:pt x="41" y="49"/>
                                              </a:lnTo>
                                              <a:lnTo>
                                                <a:pt x="43" y="49"/>
                                              </a:lnTo>
                                              <a:lnTo>
                                                <a:pt x="43" y="47"/>
                                              </a:lnTo>
                                              <a:lnTo>
                                                <a:pt x="43" y="47"/>
                                              </a:lnTo>
                                              <a:lnTo>
                                                <a:pt x="43" y="46"/>
                                              </a:lnTo>
                                              <a:lnTo>
                                                <a:pt x="41" y="45"/>
                                              </a:lnTo>
                                              <a:lnTo>
                                                <a:pt x="41" y="44"/>
                                              </a:lnTo>
                                              <a:lnTo>
                                                <a:pt x="41" y="42"/>
                                              </a:lnTo>
                                              <a:lnTo>
                                                <a:pt x="41" y="42"/>
                                              </a:lnTo>
                                              <a:lnTo>
                                                <a:pt x="40" y="42"/>
                                              </a:lnTo>
                                              <a:lnTo>
                                                <a:pt x="39" y="41"/>
                                              </a:lnTo>
                                              <a:lnTo>
                                                <a:pt x="39" y="38"/>
                                              </a:lnTo>
                                              <a:lnTo>
                                                <a:pt x="39" y="38"/>
                                              </a:lnTo>
                                              <a:lnTo>
                                                <a:pt x="39" y="36"/>
                                              </a:lnTo>
                                              <a:lnTo>
                                                <a:pt x="39" y="36"/>
                                              </a:lnTo>
                                              <a:lnTo>
                                                <a:pt x="38" y="36"/>
                                              </a:lnTo>
                                              <a:lnTo>
                                                <a:pt x="38" y="36"/>
                                              </a:lnTo>
                                              <a:lnTo>
                                                <a:pt x="39" y="35"/>
                                              </a:lnTo>
                                              <a:lnTo>
                                                <a:pt x="39" y="33"/>
                                              </a:lnTo>
                                              <a:lnTo>
                                                <a:pt x="41" y="30"/>
                                              </a:lnTo>
                                              <a:lnTo>
                                                <a:pt x="43" y="28"/>
                                              </a:lnTo>
                                              <a:lnTo>
                                                <a:pt x="43" y="28"/>
                                              </a:lnTo>
                                              <a:lnTo>
                                                <a:pt x="43" y="24"/>
                                              </a:lnTo>
                                              <a:lnTo>
                                                <a:pt x="43" y="21"/>
                                              </a:lnTo>
                                              <a:lnTo>
                                                <a:pt x="44" y="19"/>
                                              </a:lnTo>
                                              <a:lnTo>
                                                <a:pt x="46" y="18"/>
                                              </a:lnTo>
                                              <a:lnTo>
                                                <a:pt x="46" y="18"/>
                                              </a:lnTo>
                                              <a:lnTo>
                                                <a:pt x="46" y="16"/>
                                              </a:lnTo>
                                              <a:lnTo>
                                                <a:pt x="48" y="15"/>
                                              </a:lnTo>
                                              <a:lnTo>
                                                <a:pt x="49" y="13"/>
                                              </a:lnTo>
                                              <a:lnTo>
                                                <a:pt x="51" y="11"/>
                                              </a:lnTo>
                                              <a:lnTo>
                                                <a:pt x="51" y="11"/>
                                              </a:lnTo>
                                              <a:lnTo>
                                                <a:pt x="49" y="10"/>
                                              </a:lnTo>
                                              <a:lnTo>
                                                <a:pt x="49" y="9"/>
                                              </a:lnTo>
                                              <a:lnTo>
                                                <a:pt x="49" y="8"/>
                                              </a:lnTo>
                                              <a:lnTo>
                                                <a:pt x="49" y="7"/>
                                              </a:lnTo>
                                              <a:lnTo>
                                                <a:pt x="49" y="7"/>
                                              </a:lnTo>
                                              <a:lnTo>
                                                <a:pt x="49" y="8"/>
                                              </a:lnTo>
                                              <a:lnTo>
                                                <a:pt x="49" y="9"/>
                                              </a:lnTo>
                                              <a:lnTo>
                                                <a:pt x="51" y="9"/>
                                              </a:lnTo>
                                              <a:lnTo>
                                                <a:pt x="54" y="8"/>
                                              </a:lnTo>
                                              <a:lnTo>
                                                <a:pt x="54" y="8"/>
                                              </a:lnTo>
                                              <a:lnTo>
                                                <a:pt x="55" y="7"/>
                                              </a:lnTo>
                                              <a:lnTo>
                                                <a:pt x="55" y="5"/>
                                              </a:lnTo>
                                              <a:lnTo>
                                                <a:pt x="55" y="5"/>
                                              </a:lnTo>
                                              <a:lnTo>
                                                <a:pt x="56" y="3"/>
                                              </a:lnTo>
                                              <a:lnTo>
                                                <a:pt x="56" y="3"/>
                                              </a:lnTo>
                                              <a:lnTo>
                                                <a:pt x="58" y="3"/>
                                              </a:lnTo>
                                              <a:lnTo>
                                                <a:pt x="58" y="3"/>
                                              </a:lnTo>
                                              <a:lnTo>
                                                <a:pt x="60" y="3"/>
                                              </a:lnTo>
                                              <a:lnTo>
                                                <a:pt x="60" y="3"/>
                                              </a:lnTo>
                                              <a:lnTo>
                                                <a:pt x="61" y="3"/>
                                              </a:lnTo>
                                              <a:lnTo>
                                                <a:pt x="61" y="2"/>
                                              </a:lnTo>
                                              <a:lnTo>
                                                <a:pt x="61" y="1"/>
                                              </a:lnTo>
                                              <a:lnTo>
                                                <a:pt x="60" y="1"/>
                                              </a:lnTo>
                                              <a:lnTo>
                                                <a:pt x="60" y="1"/>
                                              </a:lnTo>
                                              <a:lnTo>
                                                <a:pt x="63" y="0"/>
                                              </a:lnTo>
                                              <a:lnTo>
                                                <a:pt x="64" y="0"/>
                                              </a:lnTo>
                                              <a:lnTo>
                                                <a:pt x="66" y="1"/>
                                              </a:lnTo>
                                              <a:lnTo>
                                                <a:pt x="66" y="1"/>
                                              </a:lnTo>
                                              <a:lnTo>
                                                <a:pt x="68" y="1"/>
                                              </a:lnTo>
                                              <a:lnTo>
                                                <a:pt x="70" y="0"/>
                                              </a:lnTo>
                                              <a:lnTo>
                                                <a:pt x="71" y="0"/>
                                              </a:lnTo>
                                              <a:lnTo>
                                                <a:pt x="72" y="0"/>
                                              </a:lnTo>
                                              <a:lnTo>
                                                <a:pt x="73" y="0"/>
                                              </a:lnTo>
                                              <a:lnTo>
                                                <a:pt x="73" y="0"/>
                                              </a:lnTo>
                                              <a:lnTo>
                                                <a:pt x="75" y="0"/>
                                              </a:lnTo>
                                              <a:lnTo>
                                                <a:pt x="75" y="1"/>
                                              </a:lnTo>
                                              <a:lnTo>
                                                <a:pt x="77" y="2"/>
                                              </a:lnTo>
                                              <a:lnTo>
                                                <a:pt x="78" y="3"/>
                                              </a:lnTo>
                                              <a:lnTo>
                                                <a:pt x="78" y="3"/>
                                              </a:lnTo>
                                              <a:lnTo>
                                                <a:pt x="80" y="3"/>
                                              </a:lnTo>
                                              <a:lnTo>
                                                <a:pt x="80" y="3"/>
                                              </a:lnTo>
                                              <a:lnTo>
                                                <a:pt x="83" y="5"/>
                                              </a:lnTo>
                                              <a:lnTo>
                                                <a:pt x="83" y="5"/>
                                              </a:lnTo>
                                              <a:lnTo>
                                                <a:pt x="84" y="6"/>
                                              </a:lnTo>
                                              <a:lnTo>
                                                <a:pt x="84" y="5"/>
                                              </a:lnTo>
                                              <a:lnTo>
                                                <a:pt x="83" y="3"/>
                                              </a:lnTo>
                                              <a:lnTo>
                                                <a:pt x="83" y="3"/>
                                              </a:lnTo>
                                              <a:lnTo>
                                                <a:pt x="84" y="3"/>
                                              </a:lnTo>
                                              <a:lnTo>
                                                <a:pt x="85" y="4"/>
                                              </a:lnTo>
                                              <a:lnTo>
                                                <a:pt x="87" y="5"/>
                                              </a:lnTo>
                                              <a:lnTo>
                                                <a:pt x="87" y="5"/>
                                              </a:lnTo>
                                              <a:lnTo>
                                                <a:pt x="87" y="4"/>
                                              </a:lnTo>
                                              <a:lnTo>
                                                <a:pt x="87" y="3"/>
                                              </a:lnTo>
                                              <a:lnTo>
                                                <a:pt x="87" y="3"/>
                                              </a:lnTo>
                                              <a:lnTo>
                                                <a:pt x="88" y="5"/>
                                              </a:lnTo>
                                              <a:lnTo>
                                                <a:pt x="89" y="7"/>
                                              </a:lnTo>
                                              <a:lnTo>
                                                <a:pt x="90" y="11"/>
                                              </a:lnTo>
                                              <a:lnTo>
                                                <a:pt x="90" y="12"/>
                                              </a:lnTo>
                                              <a:lnTo>
                                                <a:pt x="90" y="13"/>
                                              </a:lnTo>
                                              <a:lnTo>
                                                <a:pt x="90" y="13"/>
                                              </a:lnTo>
                                              <a:lnTo>
                                                <a:pt x="91" y="15"/>
                                              </a:lnTo>
                                              <a:lnTo>
                                                <a:pt x="91" y="16"/>
                                              </a:lnTo>
                                              <a:lnTo>
                                                <a:pt x="90" y="19"/>
                                              </a:lnTo>
                                              <a:lnTo>
                                                <a:pt x="90" y="19"/>
                                              </a:lnTo>
                                              <a:lnTo>
                                                <a:pt x="92" y="22"/>
                                              </a:lnTo>
                                              <a:lnTo>
                                                <a:pt x="94" y="28"/>
                                              </a:lnTo>
                                              <a:lnTo>
                                                <a:pt x="96" y="35"/>
                                              </a:lnTo>
                                              <a:lnTo>
                                                <a:pt x="97" y="39"/>
                                              </a:lnTo>
                                              <a:lnTo>
                                                <a:pt x="97" y="39"/>
                                              </a:lnTo>
                                              <a:lnTo>
                                                <a:pt x="99" y="40"/>
                                              </a:lnTo>
                                              <a:lnTo>
                                                <a:pt x="99" y="40"/>
                                              </a:lnTo>
                                              <a:lnTo>
                                                <a:pt x="99" y="46"/>
                                              </a:lnTo>
                                              <a:lnTo>
                                                <a:pt x="99" y="49"/>
                                              </a:lnTo>
                                              <a:lnTo>
                                                <a:pt x="98" y="52"/>
                                              </a:lnTo>
                                              <a:lnTo>
                                                <a:pt x="98" y="52"/>
                                              </a:lnTo>
                                              <a:lnTo>
                                                <a:pt x="99" y="56"/>
                                              </a:lnTo>
                                              <a:lnTo>
                                                <a:pt x="100" y="58"/>
                                              </a:lnTo>
                                              <a:lnTo>
                                                <a:pt x="100" y="59"/>
                                              </a:lnTo>
                                              <a:lnTo>
                                                <a:pt x="100" y="59"/>
                                              </a:lnTo>
                                              <a:lnTo>
                                                <a:pt x="99" y="61"/>
                                              </a:lnTo>
                                              <a:lnTo>
                                                <a:pt x="98" y="62"/>
                                              </a:lnTo>
                                              <a:lnTo>
                                                <a:pt x="96" y="64"/>
                                              </a:lnTo>
                                              <a:lnTo>
                                                <a:pt x="96" y="64"/>
                                              </a:lnTo>
                                              <a:lnTo>
                                                <a:pt x="95" y="69"/>
                                              </a:lnTo>
                                              <a:lnTo>
                                                <a:pt x="95" y="71"/>
                                              </a:lnTo>
                                              <a:lnTo>
                                                <a:pt x="94" y="72"/>
                                              </a:lnTo>
                                              <a:lnTo>
                                                <a:pt x="94" y="72"/>
                                              </a:lnTo>
                                              <a:lnTo>
                                                <a:pt x="95" y="74"/>
                                              </a:lnTo>
                                              <a:lnTo>
                                                <a:pt x="95" y="74"/>
                                              </a:lnTo>
                                              <a:lnTo>
                                                <a:pt x="94" y="77"/>
                                              </a:lnTo>
                                              <a:lnTo>
                                                <a:pt x="94" y="77"/>
                                              </a:lnTo>
                                              <a:lnTo>
                                                <a:pt x="95" y="81"/>
                                              </a:lnTo>
                                              <a:lnTo>
                                                <a:pt x="95" y="83"/>
                                              </a:lnTo>
                                              <a:lnTo>
                                                <a:pt x="95" y="86"/>
                                              </a:lnTo>
                                              <a:lnTo>
                                                <a:pt x="95" y="86"/>
                                              </a:lnTo>
                                              <a:lnTo>
                                                <a:pt x="94" y="87"/>
                                              </a:lnTo>
                                              <a:lnTo>
                                                <a:pt x="92" y="89"/>
                                              </a:lnTo>
                                              <a:lnTo>
                                                <a:pt x="90" y="89"/>
                                              </a:lnTo>
                                              <a:lnTo>
                                                <a:pt x="83" y="91"/>
                                              </a:lnTo>
                                              <a:lnTo>
                                                <a:pt x="83" y="91"/>
                                              </a:lnTo>
                                              <a:lnTo>
                                                <a:pt x="89" y="96"/>
                                              </a:lnTo>
                                              <a:lnTo>
                                                <a:pt x="94" y="98"/>
                                              </a:lnTo>
                                              <a:lnTo>
                                                <a:pt x="99" y="100"/>
                                              </a:lnTo>
                                              <a:lnTo>
                                                <a:pt x="99" y="100"/>
                                              </a:lnTo>
                                              <a:lnTo>
                                                <a:pt x="103" y="101"/>
                                              </a:lnTo>
                                              <a:lnTo>
                                                <a:pt x="107" y="103"/>
                                              </a:lnTo>
                                              <a:lnTo>
                                                <a:pt x="112" y="105"/>
                                              </a:lnTo>
                                              <a:lnTo>
                                                <a:pt x="116" y="108"/>
                                              </a:lnTo>
                                              <a:lnTo>
                                                <a:pt x="116" y="108"/>
                                              </a:lnTo>
                                              <a:lnTo>
                                                <a:pt x="119" y="117"/>
                                              </a:lnTo>
                                              <a:lnTo>
                                                <a:pt x="124" y="130"/>
                                              </a:lnTo>
                                              <a:lnTo>
                                                <a:pt x="129" y="148"/>
                                              </a:lnTo>
                                              <a:lnTo>
                                                <a:pt x="133" y="163"/>
                                              </a:lnTo>
                                              <a:lnTo>
                                                <a:pt x="133" y="163"/>
                                              </a:lnTo>
                                              <a:lnTo>
                                                <a:pt x="131" y="166"/>
                                              </a:lnTo>
                                              <a:lnTo>
                                                <a:pt x="129" y="169"/>
                                              </a:lnTo>
                                              <a:lnTo>
                                                <a:pt x="127" y="170"/>
                                              </a:lnTo>
                                              <a:lnTo>
                                                <a:pt x="127" y="170"/>
                                              </a:lnTo>
                                              <a:lnTo>
                                                <a:pt x="129" y="211"/>
                                              </a:lnTo>
                                              <a:lnTo>
                                                <a:pt x="129" y="211"/>
                                              </a:lnTo>
                                              <a:lnTo>
                                                <a:pt x="131" y="223"/>
                                              </a:lnTo>
                                              <a:lnTo>
                                                <a:pt x="129" y="237"/>
                                              </a:lnTo>
                                              <a:lnTo>
                                                <a:pt x="129" y="237"/>
                                              </a:lnTo>
                                              <a:lnTo>
                                                <a:pt x="129" y="249"/>
                                              </a:lnTo>
                                              <a:lnTo>
                                                <a:pt x="126" y="262"/>
                                              </a:lnTo>
                                              <a:lnTo>
                                                <a:pt x="124" y="274"/>
                                              </a:lnTo>
                                              <a:lnTo>
                                                <a:pt x="123" y="284"/>
                                              </a:lnTo>
                                              <a:lnTo>
                                                <a:pt x="123" y="284"/>
                                              </a:lnTo>
                                              <a:lnTo>
                                                <a:pt x="124" y="286"/>
                                              </a:lnTo>
                                              <a:lnTo>
                                                <a:pt x="124" y="290"/>
                                              </a:lnTo>
                                              <a:lnTo>
                                                <a:pt x="124" y="292"/>
                                              </a:lnTo>
                                              <a:lnTo>
                                                <a:pt x="123" y="293"/>
                                              </a:lnTo>
                                              <a:lnTo>
                                                <a:pt x="122" y="293"/>
                                              </a:lnTo>
                                              <a:lnTo>
                                                <a:pt x="122" y="293"/>
                                              </a:lnTo>
                                              <a:lnTo>
                                                <a:pt x="122" y="295"/>
                                              </a:lnTo>
                                              <a:lnTo>
                                                <a:pt x="119" y="302"/>
                                              </a:lnTo>
                                              <a:lnTo>
                                                <a:pt x="119" y="302"/>
                                              </a:lnTo>
                                              <a:lnTo>
                                                <a:pt x="119" y="305"/>
                                              </a:lnTo>
                                              <a:lnTo>
                                                <a:pt x="119" y="309"/>
                                              </a:lnTo>
                                              <a:lnTo>
                                                <a:pt x="119" y="312"/>
                                              </a:lnTo>
                                              <a:lnTo>
                                                <a:pt x="118" y="316"/>
                                              </a:lnTo>
                                              <a:lnTo>
                                                <a:pt x="118" y="316"/>
                                              </a:lnTo>
                                              <a:lnTo>
                                                <a:pt x="119" y="325"/>
                                              </a:lnTo>
                                              <a:lnTo>
                                                <a:pt x="121" y="342"/>
                                              </a:lnTo>
                                              <a:lnTo>
                                                <a:pt x="122" y="360"/>
                                              </a:lnTo>
                                              <a:lnTo>
                                                <a:pt x="122" y="368"/>
                                              </a:lnTo>
                                              <a:lnTo>
                                                <a:pt x="122" y="375"/>
                                              </a:lnTo>
                                              <a:lnTo>
                                                <a:pt x="122" y="375"/>
                                              </a:lnTo>
                                              <a:lnTo>
                                                <a:pt x="121" y="401"/>
                                              </a:lnTo>
                                              <a:lnTo>
                                                <a:pt x="119" y="423"/>
                                              </a:lnTo>
                                              <a:lnTo>
                                                <a:pt x="119" y="423"/>
                                              </a:lnTo>
                                              <a:lnTo>
                                                <a:pt x="119" y="424"/>
                                              </a:lnTo>
                                              <a:lnTo>
                                                <a:pt x="119" y="427"/>
                                              </a:lnTo>
                                              <a:lnTo>
                                                <a:pt x="119" y="431"/>
                                              </a:lnTo>
                                              <a:lnTo>
                                                <a:pt x="118" y="437"/>
                                              </a:lnTo>
                                              <a:lnTo>
                                                <a:pt x="117" y="442"/>
                                              </a:lnTo>
                                              <a:lnTo>
                                                <a:pt x="117" y="442"/>
                                              </a:lnTo>
                                              <a:lnTo>
                                                <a:pt x="118" y="446"/>
                                              </a:lnTo>
                                              <a:lnTo>
                                                <a:pt x="119" y="448"/>
                                              </a:lnTo>
                                              <a:lnTo>
                                                <a:pt x="119" y="451"/>
                                              </a:lnTo>
                                              <a:lnTo>
                                                <a:pt x="119" y="456"/>
                                              </a:lnTo>
                                              <a:lnTo>
                                                <a:pt x="119" y="456"/>
                                              </a:lnTo>
                                              <a:lnTo>
                                                <a:pt x="119" y="460"/>
                                              </a:lnTo>
                                              <a:lnTo>
                                                <a:pt x="121" y="464"/>
                                              </a:lnTo>
                                              <a:lnTo>
                                                <a:pt x="122" y="469"/>
                                              </a:lnTo>
                                              <a:lnTo>
                                                <a:pt x="122" y="476"/>
                                              </a:lnTo>
                                              <a:lnTo>
                                                <a:pt x="122" y="476"/>
                                              </a:lnTo>
                                              <a:lnTo>
                                                <a:pt x="122" y="498"/>
                                              </a:lnTo>
                                              <a:lnTo>
                                                <a:pt x="124" y="520"/>
                                              </a:lnTo>
                                              <a:lnTo>
                                                <a:pt x="124" y="520"/>
                                              </a:lnTo>
                                              <a:lnTo>
                                                <a:pt x="124" y="526"/>
                                              </a:lnTo>
                                              <a:lnTo>
                                                <a:pt x="124" y="530"/>
                                              </a:lnTo>
                                              <a:lnTo>
                                                <a:pt x="124" y="533"/>
                                              </a:lnTo>
                                              <a:lnTo>
                                                <a:pt x="124" y="541"/>
                                              </a:lnTo>
                                              <a:lnTo>
                                                <a:pt x="124" y="541"/>
                                              </a:lnTo>
                                              <a:lnTo>
                                                <a:pt x="124" y="556"/>
                                              </a:lnTo>
                                              <a:lnTo>
                                                <a:pt x="126" y="561"/>
                                              </a:lnTo>
                                              <a:lnTo>
                                                <a:pt x="126" y="563"/>
                                              </a:lnTo>
                                              <a:lnTo>
                                                <a:pt x="127" y="565"/>
                                              </a:lnTo>
                                              <a:lnTo>
                                                <a:pt x="127" y="565"/>
                                              </a:lnTo>
                                              <a:lnTo>
                                                <a:pt x="129" y="567"/>
                                              </a:lnTo>
                                              <a:lnTo>
                                                <a:pt x="129" y="569"/>
                                              </a:lnTo>
                                              <a:lnTo>
                                                <a:pt x="129" y="570"/>
                                              </a:lnTo>
                                              <a:lnTo>
                                                <a:pt x="129" y="572"/>
                                              </a:lnTo>
                                              <a:lnTo>
                                                <a:pt x="129" y="572"/>
                                              </a:lnTo>
                                              <a:lnTo>
                                                <a:pt x="129" y="574"/>
                                              </a:lnTo>
                                              <a:lnTo>
                                                <a:pt x="129" y="576"/>
                                              </a:lnTo>
                                              <a:lnTo>
                                                <a:pt x="129" y="578"/>
                                              </a:lnTo>
                                              <a:lnTo>
                                                <a:pt x="128" y="579"/>
                                              </a:lnTo>
                                              <a:lnTo>
                                                <a:pt x="127" y="579"/>
                                              </a:lnTo>
                                              <a:lnTo>
                                                <a:pt x="127" y="579"/>
                                              </a:lnTo>
                                              <a:lnTo>
                                                <a:pt x="131" y="586"/>
                                              </a:lnTo>
                                              <a:lnTo>
                                                <a:pt x="135" y="594"/>
                                              </a:lnTo>
                                              <a:lnTo>
                                                <a:pt x="135" y="594"/>
                                              </a:lnTo>
                                              <a:lnTo>
                                                <a:pt x="136" y="596"/>
                                              </a:lnTo>
                                              <a:lnTo>
                                                <a:pt x="136" y="598"/>
                                              </a:lnTo>
                                              <a:lnTo>
                                                <a:pt x="134" y="601"/>
                                              </a:lnTo>
                                              <a:lnTo>
                                                <a:pt x="132" y="602"/>
                                              </a:lnTo>
                                              <a:lnTo>
                                                <a:pt x="132" y="602"/>
                                              </a:lnTo>
                                              <a:lnTo>
                                                <a:pt x="127" y="602"/>
                                              </a:lnTo>
                                              <a:lnTo>
                                                <a:pt x="119" y="602"/>
                                              </a:lnTo>
                                              <a:lnTo>
                                                <a:pt x="111" y="602"/>
                                              </a:lnTo>
                                              <a:lnTo>
                                                <a:pt x="107" y="601"/>
                                              </a:lnTo>
                                              <a:lnTo>
                                                <a:pt x="106" y="599"/>
                                              </a:lnTo>
                                              <a:lnTo>
                                                <a:pt x="106" y="599"/>
                                              </a:lnTo>
                                              <a:lnTo>
                                                <a:pt x="106" y="599"/>
                                              </a:lnTo>
                                              <a:lnTo>
                                                <a:pt x="106" y="599"/>
                                              </a:lnTo>
                                              <a:close/>
                                            </a:path>
                                          </a:pathLst>
                                        </a:custGeom>
                                        <a:solidFill>
                                          <a:srgbClr val="7170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2"/>
                                      <wps:cNvSpPr>
                                        <a:spLocks noEditPoints="1"/>
                                      </wps:cNvSpPr>
                                      <wps:spPr bwMode="auto">
                                        <a:xfrm>
                                          <a:off x="633095" y="294005"/>
                                          <a:ext cx="81915" cy="368300"/>
                                        </a:xfrm>
                                        <a:custGeom>
                                          <a:avLst/>
                                          <a:gdLst>
                                            <a:gd name="T0" fmla="*/ 70 w 129"/>
                                            <a:gd name="T1" fmla="*/ 1 h 580"/>
                                            <a:gd name="T2" fmla="*/ 80 w 129"/>
                                            <a:gd name="T3" fmla="*/ 1 h 580"/>
                                            <a:gd name="T4" fmla="*/ 92 w 129"/>
                                            <a:gd name="T5" fmla="*/ 17 h 580"/>
                                            <a:gd name="T6" fmla="*/ 98 w 129"/>
                                            <a:gd name="T7" fmla="*/ 46 h 580"/>
                                            <a:gd name="T8" fmla="*/ 102 w 129"/>
                                            <a:gd name="T9" fmla="*/ 64 h 580"/>
                                            <a:gd name="T10" fmla="*/ 102 w 129"/>
                                            <a:gd name="T11" fmla="*/ 80 h 580"/>
                                            <a:gd name="T12" fmla="*/ 97 w 129"/>
                                            <a:gd name="T13" fmla="*/ 87 h 580"/>
                                            <a:gd name="T14" fmla="*/ 97 w 129"/>
                                            <a:gd name="T15" fmla="*/ 78 h 580"/>
                                            <a:gd name="T16" fmla="*/ 96 w 129"/>
                                            <a:gd name="T17" fmla="*/ 78 h 580"/>
                                            <a:gd name="T18" fmla="*/ 98 w 129"/>
                                            <a:gd name="T19" fmla="*/ 88 h 580"/>
                                            <a:gd name="T20" fmla="*/ 115 w 129"/>
                                            <a:gd name="T21" fmla="*/ 97 h 580"/>
                                            <a:gd name="T22" fmla="*/ 125 w 129"/>
                                            <a:gd name="T23" fmla="*/ 113 h 580"/>
                                            <a:gd name="T24" fmla="*/ 129 w 129"/>
                                            <a:gd name="T25" fmla="*/ 138 h 580"/>
                                            <a:gd name="T26" fmla="*/ 126 w 129"/>
                                            <a:gd name="T27" fmla="*/ 177 h 580"/>
                                            <a:gd name="T28" fmla="*/ 120 w 129"/>
                                            <a:gd name="T29" fmla="*/ 229 h 580"/>
                                            <a:gd name="T30" fmla="*/ 122 w 129"/>
                                            <a:gd name="T31" fmla="*/ 267 h 580"/>
                                            <a:gd name="T32" fmla="*/ 119 w 129"/>
                                            <a:gd name="T33" fmla="*/ 365 h 580"/>
                                            <a:gd name="T34" fmla="*/ 119 w 129"/>
                                            <a:gd name="T35" fmla="*/ 443 h 580"/>
                                            <a:gd name="T36" fmla="*/ 121 w 129"/>
                                            <a:gd name="T37" fmla="*/ 547 h 580"/>
                                            <a:gd name="T38" fmla="*/ 122 w 129"/>
                                            <a:gd name="T39" fmla="*/ 564 h 580"/>
                                            <a:gd name="T40" fmla="*/ 114 w 129"/>
                                            <a:gd name="T41" fmla="*/ 574 h 580"/>
                                            <a:gd name="T42" fmla="*/ 101 w 129"/>
                                            <a:gd name="T43" fmla="*/ 574 h 580"/>
                                            <a:gd name="T44" fmla="*/ 94 w 129"/>
                                            <a:gd name="T45" fmla="*/ 559 h 580"/>
                                            <a:gd name="T46" fmla="*/ 89 w 129"/>
                                            <a:gd name="T47" fmla="*/ 547 h 580"/>
                                            <a:gd name="T48" fmla="*/ 87 w 129"/>
                                            <a:gd name="T49" fmla="*/ 500 h 580"/>
                                            <a:gd name="T50" fmla="*/ 89 w 129"/>
                                            <a:gd name="T51" fmla="*/ 424 h 580"/>
                                            <a:gd name="T52" fmla="*/ 86 w 129"/>
                                            <a:gd name="T53" fmla="*/ 361 h 580"/>
                                            <a:gd name="T54" fmla="*/ 75 w 129"/>
                                            <a:gd name="T55" fmla="*/ 346 h 580"/>
                                            <a:gd name="T56" fmla="*/ 68 w 129"/>
                                            <a:gd name="T57" fmla="*/ 411 h 580"/>
                                            <a:gd name="T58" fmla="*/ 65 w 129"/>
                                            <a:gd name="T59" fmla="*/ 519 h 580"/>
                                            <a:gd name="T60" fmla="*/ 50 w 129"/>
                                            <a:gd name="T61" fmla="*/ 568 h 580"/>
                                            <a:gd name="T62" fmla="*/ 34 w 129"/>
                                            <a:gd name="T63" fmla="*/ 574 h 580"/>
                                            <a:gd name="T64" fmla="*/ 18 w 129"/>
                                            <a:gd name="T65" fmla="*/ 580 h 580"/>
                                            <a:gd name="T66" fmla="*/ 0 w 129"/>
                                            <a:gd name="T67" fmla="*/ 573 h 580"/>
                                            <a:gd name="T68" fmla="*/ 3 w 129"/>
                                            <a:gd name="T69" fmla="*/ 565 h 580"/>
                                            <a:gd name="T70" fmla="*/ 21 w 129"/>
                                            <a:gd name="T71" fmla="*/ 547 h 580"/>
                                            <a:gd name="T72" fmla="*/ 21 w 129"/>
                                            <a:gd name="T73" fmla="*/ 531 h 580"/>
                                            <a:gd name="T74" fmla="*/ 31 w 129"/>
                                            <a:gd name="T75" fmla="*/ 503 h 580"/>
                                            <a:gd name="T76" fmla="*/ 35 w 129"/>
                                            <a:gd name="T77" fmla="*/ 448 h 580"/>
                                            <a:gd name="T78" fmla="*/ 38 w 129"/>
                                            <a:gd name="T79" fmla="*/ 441 h 580"/>
                                            <a:gd name="T80" fmla="*/ 38 w 129"/>
                                            <a:gd name="T81" fmla="*/ 434 h 580"/>
                                            <a:gd name="T82" fmla="*/ 38 w 129"/>
                                            <a:gd name="T83" fmla="*/ 421 h 580"/>
                                            <a:gd name="T84" fmla="*/ 39 w 129"/>
                                            <a:gd name="T85" fmla="*/ 344 h 580"/>
                                            <a:gd name="T86" fmla="*/ 42 w 129"/>
                                            <a:gd name="T87" fmla="*/ 255 h 580"/>
                                            <a:gd name="T88" fmla="*/ 47 w 129"/>
                                            <a:gd name="T89" fmla="*/ 217 h 580"/>
                                            <a:gd name="T90" fmla="*/ 35 w 129"/>
                                            <a:gd name="T91" fmla="*/ 168 h 580"/>
                                            <a:gd name="T92" fmla="*/ 32 w 129"/>
                                            <a:gd name="T93" fmla="*/ 149 h 580"/>
                                            <a:gd name="T94" fmla="*/ 34 w 129"/>
                                            <a:gd name="T95" fmla="*/ 111 h 580"/>
                                            <a:gd name="T96" fmla="*/ 45 w 129"/>
                                            <a:gd name="T97" fmla="*/ 100 h 580"/>
                                            <a:gd name="T98" fmla="*/ 64 w 129"/>
                                            <a:gd name="T99" fmla="*/ 81 h 580"/>
                                            <a:gd name="T100" fmla="*/ 57 w 129"/>
                                            <a:gd name="T101" fmla="*/ 83 h 580"/>
                                            <a:gd name="T102" fmla="*/ 50 w 129"/>
                                            <a:gd name="T103" fmla="*/ 83 h 580"/>
                                            <a:gd name="T104" fmla="*/ 43 w 129"/>
                                            <a:gd name="T105" fmla="*/ 83 h 580"/>
                                            <a:gd name="T106" fmla="*/ 52 w 129"/>
                                            <a:gd name="T107" fmla="*/ 71 h 580"/>
                                            <a:gd name="T108" fmla="*/ 48 w 129"/>
                                            <a:gd name="T109" fmla="*/ 76 h 580"/>
                                            <a:gd name="T110" fmla="*/ 43 w 129"/>
                                            <a:gd name="T111" fmla="*/ 76 h 580"/>
                                            <a:gd name="T112" fmla="*/ 48 w 129"/>
                                            <a:gd name="T113" fmla="*/ 71 h 580"/>
                                            <a:gd name="T114" fmla="*/ 50 w 129"/>
                                            <a:gd name="T115" fmla="*/ 44 h 580"/>
                                            <a:gd name="T116" fmla="*/ 55 w 129"/>
                                            <a:gd name="T117" fmla="*/ 17 h 580"/>
                                            <a:gd name="T118" fmla="*/ 61 w 129"/>
                                            <a:gd name="T119" fmla="*/ 7 h 580"/>
                                            <a:gd name="T120" fmla="*/ 111 w 129"/>
                                            <a:gd name="T121" fmla="*/ 196 h 580"/>
                                            <a:gd name="T122" fmla="*/ 111 w 129"/>
                                            <a:gd name="T123" fmla="*/ 187 h 5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9" h="580">
                                              <a:moveTo>
                                                <a:pt x="61" y="7"/>
                                              </a:moveTo>
                                              <a:lnTo>
                                                <a:pt x="61" y="7"/>
                                              </a:lnTo>
                                              <a:lnTo>
                                                <a:pt x="65" y="4"/>
                                              </a:lnTo>
                                              <a:lnTo>
                                                <a:pt x="68" y="2"/>
                                              </a:lnTo>
                                              <a:lnTo>
                                                <a:pt x="70" y="1"/>
                                              </a:lnTo>
                                              <a:lnTo>
                                                <a:pt x="72" y="1"/>
                                              </a:lnTo>
                                              <a:lnTo>
                                                <a:pt x="72" y="1"/>
                                              </a:lnTo>
                                              <a:lnTo>
                                                <a:pt x="75" y="0"/>
                                              </a:lnTo>
                                              <a:lnTo>
                                                <a:pt x="77" y="0"/>
                                              </a:lnTo>
                                              <a:lnTo>
                                                <a:pt x="80" y="1"/>
                                              </a:lnTo>
                                              <a:lnTo>
                                                <a:pt x="80" y="1"/>
                                              </a:lnTo>
                                              <a:lnTo>
                                                <a:pt x="83" y="4"/>
                                              </a:lnTo>
                                              <a:lnTo>
                                                <a:pt x="87" y="8"/>
                                              </a:lnTo>
                                              <a:lnTo>
                                                <a:pt x="91" y="14"/>
                                              </a:lnTo>
                                              <a:lnTo>
                                                <a:pt x="92" y="17"/>
                                              </a:lnTo>
                                              <a:lnTo>
                                                <a:pt x="93" y="19"/>
                                              </a:lnTo>
                                              <a:lnTo>
                                                <a:pt x="93" y="19"/>
                                              </a:lnTo>
                                              <a:lnTo>
                                                <a:pt x="96" y="33"/>
                                              </a:lnTo>
                                              <a:lnTo>
                                                <a:pt x="97" y="41"/>
                                              </a:lnTo>
                                              <a:lnTo>
                                                <a:pt x="98" y="46"/>
                                              </a:lnTo>
                                              <a:lnTo>
                                                <a:pt x="98" y="46"/>
                                              </a:lnTo>
                                              <a:lnTo>
                                                <a:pt x="102" y="55"/>
                                              </a:lnTo>
                                              <a:lnTo>
                                                <a:pt x="102" y="61"/>
                                              </a:lnTo>
                                              <a:lnTo>
                                                <a:pt x="102" y="64"/>
                                              </a:lnTo>
                                              <a:lnTo>
                                                <a:pt x="102" y="64"/>
                                              </a:lnTo>
                                              <a:lnTo>
                                                <a:pt x="102" y="69"/>
                                              </a:lnTo>
                                              <a:lnTo>
                                                <a:pt x="103" y="73"/>
                                              </a:lnTo>
                                              <a:lnTo>
                                                <a:pt x="104" y="76"/>
                                              </a:lnTo>
                                              <a:lnTo>
                                                <a:pt x="103" y="78"/>
                                              </a:lnTo>
                                              <a:lnTo>
                                                <a:pt x="102" y="80"/>
                                              </a:lnTo>
                                              <a:lnTo>
                                                <a:pt x="102" y="80"/>
                                              </a:lnTo>
                                              <a:lnTo>
                                                <a:pt x="101" y="83"/>
                                              </a:lnTo>
                                              <a:lnTo>
                                                <a:pt x="99" y="85"/>
                                              </a:lnTo>
                                              <a:lnTo>
                                                <a:pt x="97" y="87"/>
                                              </a:lnTo>
                                              <a:lnTo>
                                                <a:pt x="97" y="87"/>
                                              </a:lnTo>
                                              <a:lnTo>
                                                <a:pt x="97" y="85"/>
                                              </a:lnTo>
                                              <a:lnTo>
                                                <a:pt x="98" y="83"/>
                                              </a:lnTo>
                                              <a:lnTo>
                                                <a:pt x="97" y="80"/>
                                              </a:lnTo>
                                              <a:lnTo>
                                                <a:pt x="97" y="80"/>
                                              </a:lnTo>
                                              <a:lnTo>
                                                <a:pt x="97" y="78"/>
                                              </a:lnTo>
                                              <a:lnTo>
                                                <a:pt x="96" y="77"/>
                                              </a:lnTo>
                                              <a:lnTo>
                                                <a:pt x="94" y="76"/>
                                              </a:lnTo>
                                              <a:lnTo>
                                                <a:pt x="94" y="76"/>
                                              </a:lnTo>
                                              <a:lnTo>
                                                <a:pt x="94" y="77"/>
                                              </a:lnTo>
                                              <a:lnTo>
                                                <a:pt x="96" y="78"/>
                                              </a:lnTo>
                                              <a:lnTo>
                                                <a:pt x="96" y="80"/>
                                              </a:lnTo>
                                              <a:lnTo>
                                                <a:pt x="96" y="80"/>
                                              </a:lnTo>
                                              <a:lnTo>
                                                <a:pt x="96" y="86"/>
                                              </a:lnTo>
                                              <a:lnTo>
                                                <a:pt x="96" y="86"/>
                                              </a:lnTo>
                                              <a:lnTo>
                                                <a:pt x="98" y="88"/>
                                              </a:lnTo>
                                              <a:lnTo>
                                                <a:pt x="101" y="90"/>
                                              </a:lnTo>
                                              <a:lnTo>
                                                <a:pt x="104" y="92"/>
                                              </a:lnTo>
                                              <a:lnTo>
                                                <a:pt x="104" y="92"/>
                                              </a:lnTo>
                                              <a:lnTo>
                                                <a:pt x="111" y="95"/>
                                              </a:lnTo>
                                              <a:lnTo>
                                                <a:pt x="115" y="97"/>
                                              </a:lnTo>
                                              <a:lnTo>
                                                <a:pt x="119" y="100"/>
                                              </a:lnTo>
                                              <a:lnTo>
                                                <a:pt x="119" y="100"/>
                                              </a:lnTo>
                                              <a:lnTo>
                                                <a:pt x="121" y="102"/>
                                              </a:lnTo>
                                              <a:lnTo>
                                                <a:pt x="122" y="104"/>
                                              </a:lnTo>
                                              <a:lnTo>
                                                <a:pt x="125" y="113"/>
                                              </a:lnTo>
                                              <a:lnTo>
                                                <a:pt x="126" y="121"/>
                                              </a:lnTo>
                                              <a:lnTo>
                                                <a:pt x="128" y="128"/>
                                              </a:lnTo>
                                              <a:lnTo>
                                                <a:pt x="128" y="128"/>
                                              </a:lnTo>
                                              <a:lnTo>
                                                <a:pt x="129" y="132"/>
                                              </a:lnTo>
                                              <a:lnTo>
                                                <a:pt x="129" y="138"/>
                                              </a:lnTo>
                                              <a:lnTo>
                                                <a:pt x="129" y="138"/>
                                              </a:lnTo>
                                              <a:lnTo>
                                                <a:pt x="126" y="139"/>
                                              </a:lnTo>
                                              <a:lnTo>
                                                <a:pt x="126" y="150"/>
                                              </a:lnTo>
                                              <a:lnTo>
                                                <a:pt x="126" y="150"/>
                                              </a:lnTo>
                                              <a:lnTo>
                                                <a:pt x="126" y="177"/>
                                              </a:lnTo>
                                              <a:lnTo>
                                                <a:pt x="126" y="199"/>
                                              </a:lnTo>
                                              <a:lnTo>
                                                <a:pt x="126" y="199"/>
                                              </a:lnTo>
                                              <a:lnTo>
                                                <a:pt x="124" y="212"/>
                                              </a:lnTo>
                                              <a:lnTo>
                                                <a:pt x="120" y="229"/>
                                              </a:lnTo>
                                              <a:lnTo>
                                                <a:pt x="120" y="229"/>
                                              </a:lnTo>
                                              <a:lnTo>
                                                <a:pt x="119" y="235"/>
                                              </a:lnTo>
                                              <a:lnTo>
                                                <a:pt x="119" y="237"/>
                                              </a:lnTo>
                                              <a:lnTo>
                                                <a:pt x="119" y="237"/>
                                              </a:lnTo>
                                              <a:lnTo>
                                                <a:pt x="121" y="252"/>
                                              </a:lnTo>
                                              <a:lnTo>
                                                <a:pt x="122" y="267"/>
                                              </a:lnTo>
                                              <a:lnTo>
                                                <a:pt x="124" y="282"/>
                                              </a:lnTo>
                                              <a:lnTo>
                                                <a:pt x="124" y="282"/>
                                              </a:lnTo>
                                              <a:lnTo>
                                                <a:pt x="122" y="301"/>
                                              </a:lnTo>
                                              <a:lnTo>
                                                <a:pt x="121" y="327"/>
                                              </a:lnTo>
                                              <a:lnTo>
                                                <a:pt x="119" y="365"/>
                                              </a:lnTo>
                                              <a:lnTo>
                                                <a:pt x="119" y="365"/>
                                              </a:lnTo>
                                              <a:lnTo>
                                                <a:pt x="117" y="387"/>
                                              </a:lnTo>
                                              <a:lnTo>
                                                <a:pt x="117" y="408"/>
                                              </a:lnTo>
                                              <a:lnTo>
                                                <a:pt x="117" y="408"/>
                                              </a:lnTo>
                                              <a:lnTo>
                                                <a:pt x="119" y="443"/>
                                              </a:lnTo>
                                              <a:lnTo>
                                                <a:pt x="122" y="484"/>
                                              </a:lnTo>
                                              <a:lnTo>
                                                <a:pt x="122" y="484"/>
                                              </a:lnTo>
                                              <a:lnTo>
                                                <a:pt x="122" y="500"/>
                                              </a:lnTo>
                                              <a:lnTo>
                                                <a:pt x="121" y="522"/>
                                              </a:lnTo>
                                              <a:lnTo>
                                                <a:pt x="121" y="547"/>
                                              </a:lnTo>
                                              <a:lnTo>
                                                <a:pt x="119" y="549"/>
                                              </a:lnTo>
                                              <a:lnTo>
                                                <a:pt x="119" y="549"/>
                                              </a:lnTo>
                                              <a:lnTo>
                                                <a:pt x="120" y="554"/>
                                              </a:lnTo>
                                              <a:lnTo>
                                                <a:pt x="122" y="559"/>
                                              </a:lnTo>
                                              <a:lnTo>
                                                <a:pt x="122" y="564"/>
                                              </a:lnTo>
                                              <a:lnTo>
                                                <a:pt x="122" y="564"/>
                                              </a:lnTo>
                                              <a:lnTo>
                                                <a:pt x="121" y="568"/>
                                              </a:lnTo>
                                              <a:lnTo>
                                                <a:pt x="119" y="571"/>
                                              </a:lnTo>
                                              <a:lnTo>
                                                <a:pt x="117" y="573"/>
                                              </a:lnTo>
                                              <a:lnTo>
                                                <a:pt x="114" y="574"/>
                                              </a:lnTo>
                                              <a:lnTo>
                                                <a:pt x="114" y="574"/>
                                              </a:lnTo>
                                              <a:lnTo>
                                                <a:pt x="107" y="575"/>
                                              </a:lnTo>
                                              <a:lnTo>
                                                <a:pt x="104" y="575"/>
                                              </a:lnTo>
                                              <a:lnTo>
                                                <a:pt x="101" y="574"/>
                                              </a:lnTo>
                                              <a:lnTo>
                                                <a:pt x="101" y="574"/>
                                              </a:lnTo>
                                              <a:lnTo>
                                                <a:pt x="98" y="573"/>
                                              </a:lnTo>
                                              <a:lnTo>
                                                <a:pt x="97" y="568"/>
                                              </a:lnTo>
                                              <a:lnTo>
                                                <a:pt x="94" y="564"/>
                                              </a:lnTo>
                                              <a:lnTo>
                                                <a:pt x="94" y="559"/>
                                              </a:lnTo>
                                              <a:lnTo>
                                                <a:pt x="94" y="559"/>
                                              </a:lnTo>
                                              <a:lnTo>
                                                <a:pt x="94" y="556"/>
                                              </a:lnTo>
                                              <a:lnTo>
                                                <a:pt x="94" y="552"/>
                                              </a:lnTo>
                                              <a:lnTo>
                                                <a:pt x="93" y="549"/>
                                              </a:lnTo>
                                              <a:lnTo>
                                                <a:pt x="89" y="547"/>
                                              </a:lnTo>
                                              <a:lnTo>
                                                <a:pt x="89" y="547"/>
                                              </a:lnTo>
                                              <a:lnTo>
                                                <a:pt x="87" y="538"/>
                                              </a:lnTo>
                                              <a:lnTo>
                                                <a:pt x="87" y="528"/>
                                              </a:lnTo>
                                              <a:lnTo>
                                                <a:pt x="86" y="518"/>
                                              </a:lnTo>
                                              <a:lnTo>
                                                <a:pt x="86" y="518"/>
                                              </a:lnTo>
                                              <a:lnTo>
                                                <a:pt x="87" y="500"/>
                                              </a:lnTo>
                                              <a:lnTo>
                                                <a:pt x="88" y="475"/>
                                              </a:lnTo>
                                              <a:lnTo>
                                                <a:pt x="91" y="437"/>
                                              </a:lnTo>
                                              <a:lnTo>
                                                <a:pt x="91" y="437"/>
                                              </a:lnTo>
                                              <a:lnTo>
                                                <a:pt x="91" y="432"/>
                                              </a:lnTo>
                                              <a:lnTo>
                                                <a:pt x="89" y="424"/>
                                              </a:lnTo>
                                              <a:lnTo>
                                                <a:pt x="88" y="412"/>
                                              </a:lnTo>
                                              <a:lnTo>
                                                <a:pt x="88" y="412"/>
                                              </a:lnTo>
                                              <a:lnTo>
                                                <a:pt x="87" y="389"/>
                                              </a:lnTo>
                                              <a:lnTo>
                                                <a:pt x="87" y="374"/>
                                              </a:lnTo>
                                              <a:lnTo>
                                                <a:pt x="86" y="361"/>
                                              </a:lnTo>
                                              <a:lnTo>
                                                <a:pt x="86" y="361"/>
                                              </a:lnTo>
                                              <a:lnTo>
                                                <a:pt x="81" y="299"/>
                                              </a:lnTo>
                                              <a:lnTo>
                                                <a:pt x="81" y="299"/>
                                              </a:lnTo>
                                              <a:lnTo>
                                                <a:pt x="78" y="326"/>
                                              </a:lnTo>
                                              <a:lnTo>
                                                <a:pt x="75" y="346"/>
                                              </a:lnTo>
                                              <a:lnTo>
                                                <a:pt x="74" y="357"/>
                                              </a:lnTo>
                                              <a:lnTo>
                                                <a:pt x="74" y="357"/>
                                              </a:lnTo>
                                              <a:lnTo>
                                                <a:pt x="72" y="369"/>
                                              </a:lnTo>
                                              <a:lnTo>
                                                <a:pt x="70" y="390"/>
                                              </a:lnTo>
                                              <a:lnTo>
                                                <a:pt x="68" y="411"/>
                                              </a:lnTo>
                                              <a:lnTo>
                                                <a:pt x="67" y="426"/>
                                              </a:lnTo>
                                              <a:lnTo>
                                                <a:pt x="67" y="426"/>
                                              </a:lnTo>
                                              <a:lnTo>
                                                <a:pt x="65" y="473"/>
                                              </a:lnTo>
                                              <a:lnTo>
                                                <a:pt x="65" y="519"/>
                                              </a:lnTo>
                                              <a:lnTo>
                                                <a:pt x="65" y="519"/>
                                              </a:lnTo>
                                              <a:lnTo>
                                                <a:pt x="65" y="546"/>
                                              </a:lnTo>
                                              <a:lnTo>
                                                <a:pt x="65" y="564"/>
                                              </a:lnTo>
                                              <a:lnTo>
                                                <a:pt x="58" y="566"/>
                                              </a:lnTo>
                                              <a:lnTo>
                                                <a:pt x="58" y="566"/>
                                              </a:lnTo>
                                              <a:lnTo>
                                                <a:pt x="50" y="568"/>
                                              </a:lnTo>
                                              <a:lnTo>
                                                <a:pt x="45" y="571"/>
                                              </a:lnTo>
                                              <a:lnTo>
                                                <a:pt x="39" y="573"/>
                                              </a:lnTo>
                                              <a:lnTo>
                                                <a:pt x="39" y="573"/>
                                              </a:lnTo>
                                              <a:lnTo>
                                                <a:pt x="36" y="574"/>
                                              </a:lnTo>
                                              <a:lnTo>
                                                <a:pt x="34" y="574"/>
                                              </a:lnTo>
                                              <a:lnTo>
                                                <a:pt x="30" y="578"/>
                                              </a:lnTo>
                                              <a:lnTo>
                                                <a:pt x="25" y="580"/>
                                              </a:lnTo>
                                              <a:lnTo>
                                                <a:pt x="22" y="580"/>
                                              </a:lnTo>
                                              <a:lnTo>
                                                <a:pt x="18" y="580"/>
                                              </a:lnTo>
                                              <a:lnTo>
                                                <a:pt x="18" y="580"/>
                                              </a:lnTo>
                                              <a:lnTo>
                                                <a:pt x="14" y="580"/>
                                              </a:lnTo>
                                              <a:lnTo>
                                                <a:pt x="11" y="579"/>
                                              </a:lnTo>
                                              <a:lnTo>
                                                <a:pt x="5" y="576"/>
                                              </a:lnTo>
                                              <a:lnTo>
                                                <a:pt x="1" y="574"/>
                                              </a:lnTo>
                                              <a:lnTo>
                                                <a:pt x="0" y="573"/>
                                              </a:lnTo>
                                              <a:lnTo>
                                                <a:pt x="0" y="573"/>
                                              </a:lnTo>
                                              <a:lnTo>
                                                <a:pt x="0" y="572"/>
                                              </a:lnTo>
                                              <a:lnTo>
                                                <a:pt x="0" y="569"/>
                                              </a:lnTo>
                                              <a:lnTo>
                                                <a:pt x="1" y="566"/>
                                              </a:lnTo>
                                              <a:lnTo>
                                                <a:pt x="3" y="565"/>
                                              </a:lnTo>
                                              <a:lnTo>
                                                <a:pt x="4" y="564"/>
                                              </a:lnTo>
                                              <a:lnTo>
                                                <a:pt x="4" y="564"/>
                                              </a:lnTo>
                                              <a:lnTo>
                                                <a:pt x="9" y="559"/>
                                              </a:lnTo>
                                              <a:lnTo>
                                                <a:pt x="15" y="554"/>
                                              </a:lnTo>
                                              <a:lnTo>
                                                <a:pt x="21" y="547"/>
                                              </a:lnTo>
                                              <a:lnTo>
                                                <a:pt x="21" y="547"/>
                                              </a:lnTo>
                                              <a:lnTo>
                                                <a:pt x="20" y="541"/>
                                              </a:lnTo>
                                              <a:lnTo>
                                                <a:pt x="20" y="536"/>
                                              </a:lnTo>
                                              <a:lnTo>
                                                <a:pt x="21" y="531"/>
                                              </a:lnTo>
                                              <a:lnTo>
                                                <a:pt x="21" y="531"/>
                                              </a:lnTo>
                                              <a:lnTo>
                                                <a:pt x="23" y="525"/>
                                              </a:lnTo>
                                              <a:lnTo>
                                                <a:pt x="26" y="519"/>
                                              </a:lnTo>
                                              <a:lnTo>
                                                <a:pt x="29" y="511"/>
                                              </a:lnTo>
                                              <a:lnTo>
                                                <a:pt x="30" y="507"/>
                                              </a:lnTo>
                                              <a:lnTo>
                                                <a:pt x="31" y="503"/>
                                              </a:lnTo>
                                              <a:lnTo>
                                                <a:pt x="31" y="503"/>
                                              </a:lnTo>
                                              <a:lnTo>
                                                <a:pt x="31" y="490"/>
                                              </a:lnTo>
                                              <a:lnTo>
                                                <a:pt x="33" y="471"/>
                                              </a:lnTo>
                                              <a:lnTo>
                                                <a:pt x="35" y="455"/>
                                              </a:lnTo>
                                              <a:lnTo>
                                                <a:pt x="35" y="448"/>
                                              </a:lnTo>
                                              <a:lnTo>
                                                <a:pt x="36" y="446"/>
                                              </a:lnTo>
                                              <a:lnTo>
                                                <a:pt x="36" y="446"/>
                                              </a:lnTo>
                                              <a:lnTo>
                                                <a:pt x="38" y="443"/>
                                              </a:lnTo>
                                              <a:lnTo>
                                                <a:pt x="38" y="442"/>
                                              </a:lnTo>
                                              <a:lnTo>
                                                <a:pt x="38" y="441"/>
                                              </a:lnTo>
                                              <a:lnTo>
                                                <a:pt x="38" y="441"/>
                                              </a:lnTo>
                                              <a:lnTo>
                                                <a:pt x="37" y="437"/>
                                              </a:lnTo>
                                              <a:lnTo>
                                                <a:pt x="38" y="436"/>
                                              </a:lnTo>
                                              <a:lnTo>
                                                <a:pt x="38" y="434"/>
                                              </a:lnTo>
                                              <a:lnTo>
                                                <a:pt x="38" y="434"/>
                                              </a:lnTo>
                                              <a:lnTo>
                                                <a:pt x="39" y="432"/>
                                              </a:lnTo>
                                              <a:lnTo>
                                                <a:pt x="39" y="430"/>
                                              </a:lnTo>
                                              <a:lnTo>
                                                <a:pt x="38" y="426"/>
                                              </a:lnTo>
                                              <a:lnTo>
                                                <a:pt x="38" y="426"/>
                                              </a:lnTo>
                                              <a:lnTo>
                                                <a:pt x="38" y="421"/>
                                              </a:lnTo>
                                              <a:lnTo>
                                                <a:pt x="39" y="414"/>
                                              </a:lnTo>
                                              <a:lnTo>
                                                <a:pt x="39" y="414"/>
                                              </a:lnTo>
                                              <a:lnTo>
                                                <a:pt x="39" y="380"/>
                                              </a:lnTo>
                                              <a:lnTo>
                                                <a:pt x="39" y="344"/>
                                              </a:lnTo>
                                              <a:lnTo>
                                                <a:pt x="39" y="344"/>
                                              </a:lnTo>
                                              <a:lnTo>
                                                <a:pt x="39" y="312"/>
                                              </a:lnTo>
                                              <a:lnTo>
                                                <a:pt x="40" y="289"/>
                                              </a:lnTo>
                                              <a:lnTo>
                                                <a:pt x="40" y="270"/>
                                              </a:lnTo>
                                              <a:lnTo>
                                                <a:pt x="40" y="270"/>
                                              </a:lnTo>
                                              <a:lnTo>
                                                <a:pt x="42" y="255"/>
                                              </a:lnTo>
                                              <a:lnTo>
                                                <a:pt x="44" y="243"/>
                                              </a:lnTo>
                                              <a:lnTo>
                                                <a:pt x="46" y="230"/>
                                              </a:lnTo>
                                              <a:lnTo>
                                                <a:pt x="47" y="218"/>
                                              </a:lnTo>
                                              <a:lnTo>
                                                <a:pt x="47" y="218"/>
                                              </a:lnTo>
                                              <a:lnTo>
                                                <a:pt x="47" y="217"/>
                                              </a:lnTo>
                                              <a:lnTo>
                                                <a:pt x="47" y="217"/>
                                              </a:lnTo>
                                              <a:lnTo>
                                                <a:pt x="43" y="201"/>
                                              </a:lnTo>
                                              <a:lnTo>
                                                <a:pt x="43" y="201"/>
                                              </a:lnTo>
                                              <a:lnTo>
                                                <a:pt x="38" y="187"/>
                                              </a:lnTo>
                                              <a:lnTo>
                                                <a:pt x="35" y="168"/>
                                              </a:lnTo>
                                              <a:lnTo>
                                                <a:pt x="35" y="168"/>
                                              </a:lnTo>
                                              <a:lnTo>
                                                <a:pt x="33" y="157"/>
                                              </a:lnTo>
                                              <a:lnTo>
                                                <a:pt x="32" y="149"/>
                                              </a:lnTo>
                                              <a:lnTo>
                                                <a:pt x="32" y="149"/>
                                              </a:lnTo>
                                              <a:lnTo>
                                                <a:pt x="32" y="149"/>
                                              </a:lnTo>
                                              <a:lnTo>
                                                <a:pt x="31" y="147"/>
                                              </a:lnTo>
                                              <a:lnTo>
                                                <a:pt x="31" y="147"/>
                                              </a:lnTo>
                                              <a:lnTo>
                                                <a:pt x="31" y="131"/>
                                              </a:lnTo>
                                              <a:lnTo>
                                                <a:pt x="33" y="117"/>
                                              </a:lnTo>
                                              <a:lnTo>
                                                <a:pt x="34" y="111"/>
                                              </a:lnTo>
                                              <a:lnTo>
                                                <a:pt x="35" y="108"/>
                                              </a:lnTo>
                                              <a:lnTo>
                                                <a:pt x="35" y="108"/>
                                              </a:lnTo>
                                              <a:lnTo>
                                                <a:pt x="38" y="104"/>
                                              </a:lnTo>
                                              <a:lnTo>
                                                <a:pt x="41" y="102"/>
                                              </a:lnTo>
                                              <a:lnTo>
                                                <a:pt x="45" y="100"/>
                                              </a:lnTo>
                                              <a:lnTo>
                                                <a:pt x="49" y="97"/>
                                              </a:lnTo>
                                              <a:lnTo>
                                                <a:pt x="49" y="97"/>
                                              </a:lnTo>
                                              <a:lnTo>
                                                <a:pt x="64" y="83"/>
                                              </a:lnTo>
                                              <a:lnTo>
                                                <a:pt x="64" y="83"/>
                                              </a:lnTo>
                                              <a:lnTo>
                                                <a:pt x="64" y="81"/>
                                              </a:lnTo>
                                              <a:lnTo>
                                                <a:pt x="64" y="77"/>
                                              </a:lnTo>
                                              <a:lnTo>
                                                <a:pt x="64" y="77"/>
                                              </a:lnTo>
                                              <a:lnTo>
                                                <a:pt x="61" y="80"/>
                                              </a:lnTo>
                                              <a:lnTo>
                                                <a:pt x="57" y="83"/>
                                              </a:lnTo>
                                              <a:lnTo>
                                                <a:pt x="57" y="83"/>
                                              </a:lnTo>
                                              <a:lnTo>
                                                <a:pt x="52" y="85"/>
                                              </a:lnTo>
                                              <a:lnTo>
                                                <a:pt x="49" y="86"/>
                                              </a:lnTo>
                                              <a:lnTo>
                                                <a:pt x="52" y="82"/>
                                              </a:lnTo>
                                              <a:lnTo>
                                                <a:pt x="52" y="82"/>
                                              </a:lnTo>
                                              <a:lnTo>
                                                <a:pt x="50" y="83"/>
                                              </a:lnTo>
                                              <a:lnTo>
                                                <a:pt x="48" y="83"/>
                                              </a:lnTo>
                                              <a:lnTo>
                                                <a:pt x="48" y="83"/>
                                              </a:lnTo>
                                              <a:lnTo>
                                                <a:pt x="44" y="83"/>
                                              </a:lnTo>
                                              <a:lnTo>
                                                <a:pt x="43" y="83"/>
                                              </a:lnTo>
                                              <a:lnTo>
                                                <a:pt x="43" y="83"/>
                                              </a:lnTo>
                                              <a:lnTo>
                                                <a:pt x="45" y="80"/>
                                              </a:lnTo>
                                              <a:lnTo>
                                                <a:pt x="50" y="77"/>
                                              </a:lnTo>
                                              <a:lnTo>
                                                <a:pt x="50" y="77"/>
                                              </a:lnTo>
                                              <a:lnTo>
                                                <a:pt x="50" y="74"/>
                                              </a:lnTo>
                                              <a:lnTo>
                                                <a:pt x="52" y="71"/>
                                              </a:lnTo>
                                              <a:lnTo>
                                                <a:pt x="52" y="69"/>
                                              </a:lnTo>
                                              <a:lnTo>
                                                <a:pt x="52" y="69"/>
                                              </a:lnTo>
                                              <a:lnTo>
                                                <a:pt x="52" y="71"/>
                                              </a:lnTo>
                                              <a:lnTo>
                                                <a:pt x="50" y="74"/>
                                              </a:lnTo>
                                              <a:lnTo>
                                                <a:pt x="48" y="76"/>
                                              </a:lnTo>
                                              <a:lnTo>
                                                <a:pt x="48" y="76"/>
                                              </a:lnTo>
                                              <a:lnTo>
                                                <a:pt x="46" y="77"/>
                                              </a:lnTo>
                                              <a:lnTo>
                                                <a:pt x="44" y="77"/>
                                              </a:lnTo>
                                              <a:lnTo>
                                                <a:pt x="43" y="76"/>
                                              </a:lnTo>
                                              <a:lnTo>
                                                <a:pt x="43" y="76"/>
                                              </a:lnTo>
                                              <a:lnTo>
                                                <a:pt x="44" y="76"/>
                                              </a:lnTo>
                                              <a:lnTo>
                                                <a:pt x="45" y="76"/>
                                              </a:lnTo>
                                              <a:lnTo>
                                                <a:pt x="46" y="76"/>
                                              </a:lnTo>
                                              <a:lnTo>
                                                <a:pt x="47" y="74"/>
                                              </a:lnTo>
                                              <a:lnTo>
                                                <a:pt x="48" y="71"/>
                                              </a:lnTo>
                                              <a:lnTo>
                                                <a:pt x="49" y="67"/>
                                              </a:lnTo>
                                              <a:lnTo>
                                                <a:pt x="50" y="61"/>
                                              </a:lnTo>
                                              <a:lnTo>
                                                <a:pt x="50" y="61"/>
                                              </a:lnTo>
                                              <a:lnTo>
                                                <a:pt x="50" y="52"/>
                                              </a:lnTo>
                                              <a:lnTo>
                                                <a:pt x="50" y="44"/>
                                              </a:lnTo>
                                              <a:lnTo>
                                                <a:pt x="50" y="44"/>
                                              </a:lnTo>
                                              <a:lnTo>
                                                <a:pt x="50" y="36"/>
                                              </a:lnTo>
                                              <a:lnTo>
                                                <a:pt x="52" y="28"/>
                                              </a:lnTo>
                                              <a:lnTo>
                                                <a:pt x="54" y="21"/>
                                              </a:lnTo>
                                              <a:lnTo>
                                                <a:pt x="55" y="17"/>
                                              </a:lnTo>
                                              <a:lnTo>
                                                <a:pt x="55" y="17"/>
                                              </a:lnTo>
                                              <a:lnTo>
                                                <a:pt x="57" y="14"/>
                                              </a:lnTo>
                                              <a:lnTo>
                                                <a:pt x="61" y="7"/>
                                              </a:lnTo>
                                              <a:lnTo>
                                                <a:pt x="61" y="7"/>
                                              </a:lnTo>
                                              <a:lnTo>
                                                <a:pt x="61" y="7"/>
                                              </a:lnTo>
                                              <a:lnTo>
                                                <a:pt x="61" y="7"/>
                                              </a:lnTo>
                                              <a:close/>
                                              <a:moveTo>
                                                <a:pt x="111" y="178"/>
                                              </a:moveTo>
                                              <a:lnTo>
                                                <a:pt x="111" y="186"/>
                                              </a:lnTo>
                                              <a:lnTo>
                                                <a:pt x="111" y="186"/>
                                              </a:lnTo>
                                              <a:lnTo>
                                                <a:pt x="111" y="196"/>
                                              </a:lnTo>
                                              <a:lnTo>
                                                <a:pt x="111" y="196"/>
                                              </a:lnTo>
                                              <a:lnTo>
                                                <a:pt x="112" y="194"/>
                                              </a:lnTo>
                                              <a:lnTo>
                                                <a:pt x="112" y="194"/>
                                              </a:lnTo>
                                              <a:lnTo>
                                                <a:pt x="112" y="192"/>
                                              </a:lnTo>
                                              <a:lnTo>
                                                <a:pt x="111" y="187"/>
                                              </a:lnTo>
                                              <a:lnTo>
                                                <a:pt x="111" y="178"/>
                                              </a:lnTo>
                                              <a:lnTo>
                                                <a:pt x="111" y="178"/>
                                              </a:lnTo>
                                              <a:lnTo>
                                                <a:pt x="111" y="178"/>
                                              </a:lnTo>
                                              <a:lnTo>
                                                <a:pt x="111" y="178"/>
                                              </a:lnTo>
                                              <a:close/>
                                            </a:path>
                                          </a:pathLst>
                                        </a:custGeom>
                                        <a:solidFill>
                                          <a:srgbClr val="7170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3"/>
                                      <wps:cNvSpPr>
                                        <a:spLocks noEditPoints="1"/>
                                      </wps:cNvSpPr>
                                      <wps:spPr bwMode="auto">
                                        <a:xfrm>
                                          <a:off x="850900" y="278130"/>
                                          <a:ext cx="95250" cy="384175"/>
                                        </a:xfrm>
                                        <a:custGeom>
                                          <a:avLst/>
                                          <a:gdLst>
                                            <a:gd name="T0" fmla="*/ 130 w 150"/>
                                            <a:gd name="T1" fmla="*/ 226 h 605"/>
                                            <a:gd name="T2" fmla="*/ 106 w 150"/>
                                            <a:gd name="T3" fmla="*/ 295 h 605"/>
                                            <a:gd name="T4" fmla="*/ 111 w 150"/>
                                            <a:gd name="T5" fmla="*/ 336 h 605"/>
                                            <a:gd name="T6" fmla="*/ 114 w 150"/>
                                            <a:gd name="T7" fmla="*/ 396 h 605"/>
                                            <a:gd name="T8" fmla="*/ 122 w 150"/>
                                            <a:gd name="T9" fmla="*/ 449 h 605"/>
                                            <a:gd name="T10" fmla="*/ 128 w 150"/>
                                            <a:gd name="T11" fmla="*/ 503 h 605"/>
                                            <a:gd name="T12" fmla="*/ 131 w 150"/>
                                            <a:gd name="T13" fmla="*/ 552 h 605"/>
                                            <a:gd name="T14" fmla="*/ 148 w 150"/>
                                            <a:gd name="T15" fmla="*/ 585 h 605"/>
                                            <a:gd name="T16" fmla="*/ 144 w 150"/>
                                            <a:gd name="T17" fmla="*/ 605 h 605"/>
                                            <a:gd name="T18" fmla="*/ 116 w 150"/>
                                            <a:gd name="T19" fmla="*/ 590 h 605"/>
                                            <a:gd name="T20" fmla="*/ 104 w 150"/>
                                            <a:gd name="T21" fmla="*/ 577 h 605"/>
                                            <a:gd name="T22" fmla="*/ 101 w 150"/>
                                            <a:gd name="T23" fmla="*/ 566 h 605"/>
                                            <a:gd name="T24" fmla="*/ 94 w 150"/>
                                            <a:gd name="T25" fmla="*/ 559 h 605"/>
                                            <a:gd name="T26" fmla="*/ 88 w 150"/>
                                            <a:gd name="T27" fmla="*/ 535 h 605"/>
                                            <a:gd name="T28" fmla="*/ 84 w 150"/>
                                            <a:gd name="T29" fmla="*/ 508 h 605"/>
                                            <a:gd name="T30" fmla="*/ 82 w 150"/>
                                            <a:gd name="T31" fmla="*/ 477 h 605"/>
                                            <a:gd name="T32" fmla="*/ 79 w 150"/>
                                            <a:gd name="T33" fmla="*/ 452 h 605"/>
                                            <a:gd name="T34" fmla="*/ 75 w 150"/>
                                            <a:gd name="T35" fmla="*/ 427 h 605"/>
                                            <a:gd name="T36" fmla="*/ 73 w 150"/>
                                            <a:gd name="T37" fmla="*/ 403 h 605"/>
                                            <a:gd name="T38" fmla="*/ 67 w 150"/>
                                            <a:gd name="T39" fmla="*/ 365 h 605"/>
                                            <a:gd name="T40" fmla="*/ 61 w 150"/>
                                            <a:gd name="T41" fmla="*/ 376 h 605"/>
                                            <a:gd name="T42" fmla="*/ 59 w 150"/>
                                            <a:gd name="T43" fmla="*/ 433 h 605"/>
                                            <a:gd name="T44" fmla="*/ 59 w 150"/>
                                            <a:gd name="T45" fmla="*/ 454 h 605"/>
                                            <a:gd name="T46" fmla="*/ 62 w 150"/>
                                            <a:gd name="T47" fmla="*/ 469 h 605"/>
                                            <a:gd name="T48" fmla="*/ 62 w 150"/>
                                            <a:gd name="T49" fmla="*/ 510 h 605"/>
                                            <a:gd name="T50" fmla="*/ 67 w 150"/>
                                            <a:gd name="T51" fmla="*/ 529 h 605"/>
                                            <a:gd name="T52" fmla="*/ 69 w 150"/>
                                            <a:gd name="T53" fmla="*/ 544 h 605"/>
                                            <a:gd name="T54" fmla="*/ 67 w 150"/>
                                            <a:gd name="T55" fmla="*/ 557 h 605"/>
                                            <a:gd name="T56" fmla="*/ 49 w 150"/>
                                            <a:gd name="T57" fmla="*/ 591 h 605"/>
                                            <a:gd name="T58" fmla="*/ 24 w 150"/>
                                            <a:gd name="T59" fmla="*/ 590 h 605"/>
                                            <a:gd name="T60" fmla="*/ 33 w 150"/>
                                            <a:gd name="T61" fmla="*/ 562 h 605"/>
                                            <a:gd name="T62" fmla="*/ 32 w 150"/>
                                            <a:gd name="T63" fmla="*/ 523 h 605"/>
                                            <a:gd name="T64" fmla="*/ 24 w 150"/>
                                            <a:gd name="T65" fmla="*/ 483 h 605"/>
                                            <a:gd name="T66" fmla="*/ 26 w 150"/>
                                            <a:gd name="T67" fmla="*/ 454 h 605"/>
                                            <a:gd name="T68" fmla="*/ 22 w 150"/>
                                            <a:gd name="T69" fmla="*/ 422 h 605"/>
                                            <a:gd name="T70" fmla="*/ 21 w 150"/>
                                            <a:gd name="T71" fmla="*/ 387 h 605"/>
                                            <a:gd name="T72" fmla="*/ 18 w 150"/>
                                            <a:gd name="T73" fmla="*/ 347 h 605"/>
                                            <a:gd name="T74" fmla="*/ 20 w 150"/>
                                            <a:gd name="T75" fmla="*/ 303 h 605"/>
                                            <a:gd name="T76" fmla="*/ 11 w 150"/>
                                            <a:gd name="T77" fmla="*/ 257 h 605"/>
                                            <a:gd name="T78" fmla="*/ 1 w 150"/>
                                            <a:gd name="T79" fmla="*/ 203 h 605"/>
                                            <a:gd name="T80" fmla="*/ 2 w 150"/>
                                            <a:gd name="T81" fmla="*/ 170 h 605"/>
                                            <a:gd name="T82" fmla="*/ 11 w 150"/>
                                            <a:gd name="T83" fmla="*/ 139 h 605"/>
                                            <a:gd name="T84" fmla="*/ 27 w 150"/>
                                            <a:gd name="T85" fmla="*/ 99 h 605"/>
                                            <a:gd name="T86" fmla="*/ 52 w 150"/>
                                            <a:gd name="T87" fmla="*/ 78 h 605"/>
                                            <a:gd name="T88" fmla="*/ 55 w 150"/>
                                            <a:gd name="T89" fmla="*/ 56 h 605"/>
                                            <a:gd name="T90" fmla="*/ 49 w 150"/>
                                            <a:gd name="T91" fmla="*/ 40 h 605"/>
                                            <a:gd name="T92" fmla="*/ 53 w 150"/>
                                            <a:gd name="T93" fmla="*/ 18 h 605"/>
                                            <a:gd name="T94" fmla="*/ 72 w 150"/>
                                            <a:gd name="T95" fmla="*/ 0 h 605"/>
                                            <a:gd name="T96" fmla="*/ 92 w 150"/>
                                            <a:gd name="T97" fmla="*/ 18 h 605"/>
                                            <a:gd name="T98" fmla="*/ 96 w 150"/>
                                            <a:gd name="T99" fmla="*/ 45 h 605"/>
                                            <a:gd name="T100" fmla="*/ 88 w 150"/>
                                            <a:gd name="T101" fmla="*/ 60 h 605"/>
                                            <a:gd name="T102" fmla="*/ 94 w 150"/>
                                            <a:gd name="T103" fmla="*/ 87 h 605"/>
                                            <a:gd name="T104" fmla="*/ 119 w 150"/>
                                            <a:gd name="T105" fmla="*/ 101 h 605"/>
                                            <a:gd name="T106" fmla="*/ 131 w 150"/>
                                            <a:gd name="T107" fmla="*/ 144 h 605"/>
                                            <a:gd name="T108" fmla="*/ 136 w 150"/>
                                            <a:gd name="T109" fmla="*/ 171 h 605"/>
                                            <a:gd name="T110" fmla="*/ 131 w 150"/>
                                            <a:gd name="T111" fmla="*/ 178 h 605"/>
                                            <a:gd name="T112" fmla="*/ 20 w 150"/>
                                            <a:gd name="T113" fmla="*/ 221 h 605"/>
                                            <a:gd name="T114" fmla="*/ 26 w 150"/>
                                            <a:gd name="T115" fmla="*/ 246 h 605"/>
                                            <a:gd name="T116" fmla="*/ 30 w 150"/>
                                            <a:gd name="T117" fmla="*/ 223 h 605"/>
                                            <a:gd name="T118" fmla="*/ 32 w 150"/>
                                            <a:gd name="T119" fmla="*/ 201 h 605"/>
                                            <a:gd name="T120" fmla="*/ 26 w 150"/>
                                            <a:gd name="T121" fmla="*/ 185 h 605"/>
                                            <a:gd name="T122" fmla="*/ 106 w 150"/>
                                            <a:gd name="T123" fmla="*/ 225 h 605"/>
                                            <a:gd name="T124" fmla="*/ 111 w 150"/>
                                            <a:gd name="T125" fmla="*/ 212 h 6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50" h="605">
                                              <a:moveTo>
                                                <a:pt x="131" y="178"/>
                                              </a:moveTo>
                                              <a:lnTo>
                                                <a:pt x="131" y="178"/>
                                              </a:lnTo>
                                              <a:lnTo>
                                                <a:pt x="131" y="190"/>
                                              </a:lnTo>
                                              <a:lnTo>
                                                <a:pt x="131" y="204"/>
                                              </a:lnTo>
                                              <a:lnTo>
                                                <a:pt x="131" y="204"/>
                                              </a:lnTo>
                                              <a:lnTo>
                                                <a:pt x="131" y="211"/>
                                              </a:lnTo>
                                              <a:lnTo>
                                                <a:pt x="131" y="220"/>
                                              </a:lnTo>
                                              <a:lnTo>
                                                <a:pt x="131" y="220"/>
                                              </a:lnTo>
                                              <a:lnTo>
                                                <a:pt x="130" y="226"/>
                                              </a:lnTo>
                                              <a:lnTo>
                                                <a:pt x="127" y="236"/>
                                              </a:lnTo>
                                              <a:lnTo>
                                                <a:pt x="121" y="254"/>
                                              </a:lnTo>
                                              <a:lnTo>
                                                <a:pt x="121" y="254"/>
                                              </a:lnTo>
                                              <a:lnTo>
                                                <a:pt x="116" y="269"/>
                                              </a:lnTo>
                                              <a:lnTo>
                                                <a:pt x="111" y="279"/>
                                              </a:lnTo>
                                              <a:lnTo>
                                                <a:pt x="111" y="279"/>
                                              </a:lnTo>
                                              <a:lnTo>
                                                <a:pt x="109" y="287"/>
                                              </a:lnTo>
                                              <a:lnTo>
                                                <a:pt x="108" y="292"/>
                                              </a:lnTo>
                                              <a:lnTo>
                                                <a:pt x="106" y="295"/>
                                              </a:lnTo>
                                              <a:lnTo>
                                                <a:pt x="106" y="298"/>
                                              </a:lnTo>
                                              <a:lnTo>
                                                <a:pt x="106" y="298"/>
                                              </a:lnTo>
                                              <a:lnTo>
                                                <a:pt x="108" y="300"/>
                                              </a:lnTo>
                                              <a:lnTo>
                                                <a:pt x="109" y="305"/>
                                              </a:lnTo>
                                              <a:lnTo>
                                                <a:pt x="109" y="305"/>
                                              </a:lnTo>
                                              <a:lnTo>
                                                <a:pt x="109" y="314"/>
                                              </a:lnTo>
                                              <a:lnTo>
                                                <a:pt x="110" y="319"/>
                                              </a:lnTo>
                                              <a:lnTo>
                                                <a:pt x="111" y="322"/>
                                              </a:lnTo>
                                              <a:lnTo>
                                                <a:pt x="111" y="336"/>
                                              </a:lnTo>
                                              <a:lnTo>
                                                <a:pt x="111" y="336"/>
                                              </a:lnTo>
                                              <a:lnTo>
                                                <a:pt x="111" y="342"/>
                                              </a:lnTo>
                                              <a:lnTo>
                                                <a:pt x="111" y="348"/>
                                              </a:lnTo>
                                              <a:lnTo>
                                                <a:pt x="113" y="358"/>
                                              </a:lnTo>
                                              <a:lnTo>
                                                <a:pt x="114" y="369"/>
                                              </a:lnTo>
                                              <a:lnTo>
                                                <a:pt x="114" y="375"/>
                                              </a:lnTo>
                                              <a:lnTo>
                                                <a:pt x="114" y="380"/>
                                              </a:lnTo>
                                              <a:lnTo>
                                                <a:pt x="114" y="396"/>
                                              </a:lnTo>
                                              <a:lnTo>
                                                <a:pt x="114" y="396"/>
                                              </a:lnTo>
                                              <a:lnTo>
                                                <a:pt x="114" y="403"/>
                                              </a:lnTo>
                                              <a:lnTo>
                                                <a:pt x="114" y="408"/>
                                              </a:lnTo>
                                              <a:lnTo>
                                                <a:pt x="116" y="418"/>
                                              </a:lnTo>
                                              <a:lnTo>
                                                <a:pt x="118" y="427"/>
                                              </a:lnTo>
                                              <a:lnTo>
                                                <a:pt x="118" y="433"/>
                                              </a:lnTo>
                                              <a:lnTo>
                                                <a:pt x="118" y="439"/>
                                              </a:lnTo>
                                              <a:lnTo>
                                                <a:pt x="118" y="439"/>
                                              </a:lnTo>
                                              <a:lnTo>
                                                <a:pt x="120" y="444"/>
                                              </a:lnTo>
                                              <a:lnTo>
                                                <a:pt x="122" y="449"/>
                                              </a:lnTo>
                                              <a:lnTo>
                                                <a:pt x="122" y="455"/>
                                              </a:lnTo>
                                              <a:lnTo>
                                                <a:pt x="122" y="461"/>
                                              </a:lnTo>
                                              <a:lnTo>
                                                <a:pt x="122" y="486"/>
                                              </a:lnTo>
                                              <a:lnTo>
                                                <a:pt x="122" y="486"/>
                                              </a:lnTo>
                                              <a:lnTo>
                                                <a:pt x="122" y="488"/>
                                              </a:lnTo>
                                              <a:lnTo>
                                                <a:pt x="122" y="490"/>
                                              </a:lnTo>
                                              <a:lnTo>
                                                <a:pt x="126" y="495"/>
                                              </a:lnTo>
                                              <a:lnTo>
                                                <a:pt x="128" y="501"/>
                                              </a:lnTo>
                                              <a:lnTo>
                                                <a:pt x="128" y="503"/>
                                              </a:lnTo>
                                              <a:lnTo>
                                                <a:pt x="128" y="506"/>
                                              </a:lnTo>
                                              <a:lnTo>
                                                <a:pt x="128" y="524"/>
                                              </a:lnTo>
                                              <a:lnTo>
                                                <a:pt x="128" y="524"/>
                                              </a:lnTo>
                                              <a:lnTo>
                                                <a:pt x="128" y="526"/>
                                              </a:lnTo>
                                              <a:lnTo>
                                                <a:pt x="130" y="528"/>
                                              </a:lnTo>
                                              <a:lnTo>
                                                <a:pt x="131" y="531"/>
                                              </a:lnTo>
                                              <a:lnTo>
                                                <a:pt x="131" y="533"/>
                                              </a:lnTo>
                                              <a:lnTo>
                                                <a:pt x="131" y="552"/>
                                              </a:lnTo>
                                              <a:lnTo>
                                                <a:pt x="131" y="552"/>
                                              </a:lnTo>
                                              <a:lnTo>
                                                <a:pt x="133" y="559"/>
                                              </a:lnTo>
                                              <a:lnTo>
                                                <a:pt x="136" y="565"/>
                                              </a:lnTo>
                                              <a:lnTo>
                                                <a:pt x="137" y="571"/>
                                              </a:lnTo>
                                              <a:lnTo>
                                                <a:pt x="138" y="574"/>
                                              </a:lnTo>
                                              <a:lnTo>
                                                <a:pt x="140" y="577"/>
                                              </a:lnTo>
                                              <a:lnTo>
                                                <a:pt x="140" y="577"/>
                                              </a:lnTo>
                                              <a:lnTo>
                                                <a:pt x="143" y="580"/>
                                              </a:lnTo>
                                              <a:lnTo>
                                                <a:pt x="147" y="584"/>
                                              </a:lnTo>
                                              <a:lnTo>
                                                <a:pt x="148" y="585"/>
                                              </a:lnTo>
                                              <a:lnTo>
                                                <a:pt x="149" y="588"/>
                                              </a:lnTo>
                                              <a:lnTo>
                                                <a:pt x="150" y="590"/>
                                              </a:lnTo>
                                              <a:lnTo>
                                                <a:pt x="150" y="593"/>
                                              </a:lnTo>
                                              <a:lnTo>
                                                <a:pt x="149" y="601"/>
                                              </a:lnTo>
                                              <a:lnTo>
                                                <a:pt x="149" y="601"/>
                                              </a:lnTo>
                                              <a:lnTo>
                                                <a:pt x="149" y="603"/>
                                              </a:lnTo>
                                              <a:lnTo>
                                                <a:pt x="148" y="605"/>
                                              </a:lnTo>
                                              <a:lnTo>
                                                <a:pt x="146" y="605"/>
                                              </a:lnTo>
                                              <a:lnTo>
                                                <a:pt x="144" y="605"/>
                                              </a:lnTo>
                                              <a:lnTo>
                                                <a:pt x="136" y="605"/>
                                              </a:lnTo>
                                              <a:lnTo>
                                                <a:pt x="136" y="605"/>
                                              </a:lnTo>
                                              <a:lnTo>
                                                <a:pt x="133" y="603"/>
                                              </a:lnTo>
                                              <a:lnTo>
                                                <a:pt x="131" y="603"/>
                                              </a:lnTo>
                                              <a:lnTo>
                                                <a:pt x="128" y="601"/>
                                              </a:lnTo>
                                              <a:lnTo>
                                                <a:pt x="126" y="599"/>
                                              </a:lnTo>
                                              <a:lnTo>
                                                <a:pt x="121" y="595"/>
                                              </a:lnTo>
                                              <a:lnTo>
                                                <a:pt x="118" y="592"/>
                                              </a:lnTo>
                                              <a:lnTo>
                                                <a:pt x="116" y="590"/>
                                              </a:lnTo>
                                              <a:lnTo>
                                                <a:pt x="116" y="590"/>
                                              </a:lnTo>
                                              <a:lnTo>
                                                <a:pt x="112" y="588"/>
                                              </a:lnTo>
                                              <a:lnTo>
                                                <a:pt x="109" y="588"/>
                                              </a:lnTo>
                                              <a:lnTo>
                                                <a:pt x="106" y="587"/>
                                              </a:lnTo>
                                              <a:lnTo>
                                                <a:pt x="105" y="585"/>
                                              </a:lnTo>
                                              <a:lnTo>
                                                <a:pt x="104" y="584"/>
                                              </a:lnTo>
                                              <a:lnTo>
                                                <a:pt x="104" y="584"/>
                                              </a:lnTo>
                                              <a:lnTo>
                                                <a:pt x="104" y="580"/>
                                              </a:lnTo>
                                              <a:lnTo>
                                                <a:pt x="104" y="577"/>
                                              </a:lnTo>
                                              <a:lnTo>
                                                <a:pt x="104" y="571"/>
                                              </a:lnTo>
                                              <a:lnTo>
                                                <a:pt x="104" y="571"/>
                                              </a:lnTo>
                                              <a:lnTo>
                                                <a:pt x="104" y="572"/>
                                              </a:lnTo>
                                              <a:lnTo>
                                                <a:pt x="103" y="572"/>
                                              </a:lnTo>
                                              <a:lnTo>
                                                <a:pt x="101" y="571"/>
                                              </a:lnTo>
                                              <a:lnTo>
                                                <a:pt x="101" y="571"/>
                                              </a:lnTo>
                                              <a:lnTo>
                                                <a:pt x="100" y="570"/>
                                              </a:lnTo>
                                              <a:lnTo>
                                                <a:pt x="101" y="568"/>
                                              </a:lnTo>
                                              <a:lnTo>
                                                <a:pt x="101" y="566"/>
                                              </a:lnTo>
                                              <a:lnTo>
                                                <a:pt x="100" y="564"/>
                                              </a:lnTo>
                                              <a:lnTo>
                                                <a:pt x="100" y="564"/>
                                              </a:lnTo>
                                              <a:lnTo>
                                                <a:pt x="99" y="564"/>
                                              </a:lnTo>
                                              <a:lnTo>
                                                <a:pt x="99" y="564"/>
                                              </a:lnTo>
                                              <a:lnTo>
                                                <a:pt x="98" y="564"/>
                                              </a:lnTo>
                                              <a:lnTo>
                                                <a:pt x="97" y="563"/>
                                              </a:lnTo>
                                              <a:lnTo>
                                                <a:pt x="97" y="563"/>
                                              </a:lnTo>
                                              <a:lnTo>
                                                <a:pt x="95" y="561"/>
                                              </a:lnTo>
                                              <a:lnTo>
                                                <a:pt x="94" y="559"/>
                                              </a:lnTo>
                                              <a:lnTo>
                                                <a:pt x="92" y="554"/>
                                              </a:lnTo>
                                              <a:lnTo>
                                                <a:pt x="92" y="554"/>
                                              </a:lnTo>
                                              <a:lnTo>
                                                <a:pt x="90" y="550"/>
                                              </a:lnTo>
                                              <a:lnTo>
                                                <a:pt x="89" y="548"/>
                                              </a:lnTo>
                                              <a:lnTo>
                                                <a:pt x="89" y="546"/>
                                              </a:lnTo>
                                              <a:lnTo>
                                                <a:pt x="90" y="540"/>
                                              </a:lnTo>
                                              <a:lnTo>
                                                <a:pt x="90" y="540"/>
                                              </a:lnTo>
                                              <a:lnTo>
                                                <a:pt x="89" y="537"/>
                                              </a:lnTo>
                                              <a:lnTo>
                                                <a:pt x="88" y="535"/>
                                              </a:lnTo>
                                              <a:lnTo>
                                                <a:pt x="87" y="533"/>
                                              </a:lnTo>
                                              <a:lnTo>
                                                <a:pt x="87" y="531"/>
                                              </a:lnTo>
                                              <a:lnTo>
                                                <a:pt x="87" y="523"/>
                                              </a:lnTo>
                                              <a:lnTo>
                                                <a:pt x="87" y="523"/>
                                              </a:lnTo>
                                              <a:lnTo>
                                                <a:pt x="87" y="521"/>
                                              </a:lnTo>
                                              <a:lnTo>
                                                <a:pt x="87" y="520"/>
                                              </a:lnTo>
                                              <a:lnTo>
                                                <a:pt x="85" y="516"/>
                                              </a:lnTo>
                                              <a:lnTo>
                                                <a:pt x="85" y="516"/>
                                              </a:lnTo>
                                              <a:lnTo>
                                                <a:pt x="84" y="508"/>
                                              </a:lnTo>
                                              <a:lnTo>
                                                <a:pt x="83" y="501"/>
                                              </a:lnTo>
                                              <a:lnTo>
                                                <a:pt x="83" y="501"/>
                                              </a:lnTo>
                                              <a:lnTo>
                                                <a:pt x="82" y="497"/>
                                              </a:lnTo>
                                              <a:lnTo>
                                                <a:pt x="82" y="495"/>
                                              </a:lnTo>
                                              <a:lnTo>
                                                <a:pt x="82" y="493"/>
                                              </a:lnTo>
                                              <a:lnTo>
                                                <a:pt x="82" y="483"/>
                                              </a:lnTo>
                                              <a:lnTo>
                                                <a:pt x="82" y="483"/>
                                              </a:lnTo>
                                              <a:lnTo>
                                                <a:pt x="82" y="480"/>
                                              </a:lnTo>
                                              <a:lnTo>
                                                <a:pt x="82" y="477"/>
                                              </a:lnTo>
                                              <a:lnTo>
                                                <a:pt x="80" y="474"/>
                                              </a:lnTo>
                                              <a:lnTo>
                                                <a:pt x="80" y="470"/>
                                              </a:lnTo>
                                              <a:lnTo>
                                                <a:pt x="80" y="470"/>
                                              </a:lnTo>
                                              <a:lnTo>
                                                <a:pt x="79" y="467"/>
                                              </a:lnTo>
                                              <a:lnTo>
                                                <a:pt x="79" y="464"/>
                                              </a:lnTo>
                                              <a:lnTo>
                                                <a:pt x="79" y="458"/>
                                              </a:lnTo>
                                              <a:lnTo>
                                                <a:pt x="79" y="458"/>
                                              </a:lnTo>
                                              <a:lnTo>
                                                <a:pt x="79" y="455"/>
                                              </a:lnTo>
                                              <a:lnTo>
                                                <a:pt x="79" y="452"/>
                                              </a:lnTo>
                                              <a:lnTo>
                                                <a:pt x="77" y="446"/>
                                              </a:lnTo>
                                              <a:lnTo>
                                                <a:pt x="77" y="446"/>
                                              </a:lnTo>
                                              <a:lnTo>
                                                <a:pt x="77" y="442"/>
                                              </a:lnTo>
                                              <a:lnTo>
                                                <a:pt x="77" y="439"/>
                                              </a:lnTo>
                                              <a:lnTo>
                                                <a:pt x="77" y="432"/>
                                              </a:lnTo>
                                              <a:lnTo>
                                                <a:pt x="77" y="432"/>
                                              </a:lnTo>
                                              <a:lnTo>
                                                <a:pt x="77" y="431"/>
                                              </a:lnTo>
                                              <a:lnTo>
                                                <a:pt x="76" y="429"/>
                                              </a:lnTo>
                                              <a:lnTo>
                                                <a:pt x="75" y="427"/>
                                              </a:lnTo>
                                              <a:lnTo>
                                                <a:pt x="75" y="425"/>
                                              </a:lnTo>
                                              <a:lnTo>
                                                <a:pt x="75" y="420"/>
                                              </a:lnTo>
                                              <a:lnTo>
                                                <a:pt x="75" y="420"/>
                                              </a:lnTo>
                                              <a:lnTo>
                                                <a:pt x="75" y="417"/>
                                              </a:lnTo>
                                              <a:lnTo>
                                                <a:pt x="74" y="415"/>
                                              </a:lnTo>
                                              <a:lnTo>
                                                <a:pt x="74" y="411"/>
                                              </a:lnTo>
                                              <a:lnTo>
                                                <a:pt x="73" y="408"/>
                                              </a:lnTo>
                                              <a:lnTo>
                                                <a:pt x="73" y="408"/>
                                              </a:lnTo>
                                              <a:lnTo>
                                                <a:pt x="73" y="403"/>
                                              </a:lnTo>
                                              <a:lnTo>
                                                <a:pt x="72" y="398"/>
                                              </a:lnTo>
                                              <a:lnTo>
                                                <a:pt x="70" y="387"/>
                                              </a:lnTo>
                                              <a:lnTo>
                                                <a:pt x="70" y="387"/>
                                              </a:lnTo>
                                              <a:lnTo>
                                                <a:pt x="67" y="382"/>
                                              </a:lnTo>
                                              <a:lnTo>
                                                <a:pt x="67" y="379"/>
                                              </a:lnTo>
                                              <a:lnTo>
                                                <a:pt x="67" y="377"/>
                                              </a:lnTo>
                                              <a:lnTo>
                                                <a:pt x="67" y="370"/>
                                              </a:lnTo>
                                              <a:lnTo>
                                                <a:pt x="67" y="370"/>
                                              </a:lnTo>
                                              <a:lnTo>
                                                <a:pt x="67" y="365"/>
                                              </a:lnTo>
                                              <a:lnTo>
                                                <a:pt x="67" y="362"/>
                                              </a:lnTo>
                                              <a:lnTo>
                                                <a:pt x="65" y="357"/>
                                              </a:lnTo>
                                              <a:lnTo>
                                                <a:pt x="65" y="352"/>
                                              </a:lnTo>
                                              <a:lnTo>
                                                <a:pt x="65" y="352"/>
                                              </a:lnTo>
                                              <a:lnTo>
                                                <a:pt x="65" y="364"/>
                                              </a:lnTo>
                                              <a:lnTo>
                                                <a:pt x="65" y="364"/>
                                              </a:lnTo>
                                              <a:lnTo>
                                                <a:pt x="65" y="367"/>
                                              </a:lnTo>
                                              <a:lnTo>
                                                <a:pt x="63" y="370"/>
                                              </a:lnTo>
                                              <a:lnTo>
                                                <a:pt x="61" y="376"/>
                                              </a:lnTo>
                                              <a:lnTo>
                                                <a:pt x="61" y="376"/>
                                              </a:lnTo>
                                              <a:lnTo>
                                                <a:pt x="60" y="403"/>
                                              </a:lnTo>
                                              <a:lnTo>
                                                <a:pt x="60" y="403"/>
                                              </a:lnTo>
                                              <a:lnTo>
                                                <a:pt x="60" y="418"/>
                                              </a:lnTo>
                                              <a:lnTo>
                                                <a:pt x="60" y="418"/>
                                              </a:lnTo>
                                              <a:lnTo>
                                                <a:pt x="60" y="425"/>
                                              </a:lnTo>
                                              <a:lnTo>
                                                <a:pt x="60" y="431"/>
                                              </a:lnTo>
                                              <a:lnTo>
                                                <a:pt x="60" y="431"/>
                                              </a:lnTo>
                                              <a:lnTo>
                                                <a:pt x="59" y="433"/>
                                              </a:lnTo>
                                              <a:lnTo>
                                                <a:pt x="58" y="433"/>
                                              </a:lnTo>
                                              <a:lnTo>
                                                <a:pt x="57" y="435"/>
                                              </a:lnTo>
                                              <a:lnTo>
                                                <a:pt x="57" y="437"/>
                                              </a:lnTo>
                                              <a:lnTo>
                                                <a:pt x="57" y="437"/>
                                              </a:lnTo>
                                              <a:lnTo>
                                                <a:pt x="57" y="439"/>
                                              </a:lnTo>
                                              <a:lnTo>
                                                <a:pt x="58" y="442"/>
                                              </a:lnTo>
                                              <a:lnTo>
                                                <a:pt x="59" y="444"/>
                                              </a:lnTo>
                                              <a:lnTo>
                                                <a:pt x="59" y="447"/>
                                              </a:lnTo>
                                              <a:lnTo>
                                                <a:pt x="59" y="454"/>
                                              </a:lnTo>
                                              <a:lnTo>
                                                <a:pt x="59" y="455"/>
                                              </a:lnTo>
                                              <a:lnTo>
                                                <a:pt x="59" y="455"/>
                                              </a:lnTo>
                                              <a:lnTo>
                                                <a:pt x="59" y="460"/>
                                              </a:lnTo>
                                              <a:lnTo>
                                                <a:pt x="59" y="460"/>
                                              </a:lnTo>
                                              <a:lnTo>
                                                <a:pt x="59" y="462"/>
                                              </a:lnTo>
                                              <a:lnTo>
                                                <a:pt x="60" y="463"/>
                                              </a:lnTo>
                                              <a:lnTo>
                                                <a:pt x="61" y="466"/>
                                              </a:lnTo>
                                              <a:lnTo>
                                                <a:pt x="61" y="466"/>
                                              </a:lnTo>
                                              <a:lnTo>
                                                <a:pt x="62" y="469"/>
                                              </a:lnTo>
                                              <a:lnTo>
                                                <a:pt x="62" y="470"/>
                                              </a:lnTo>
                                              <a:lnTo>
                                                <a:pt x="63" y="475"/>
                                              </a:lnTo>
                                              <a:lnTo>
                                                <a:pt x="63" y="475"/>
                                              </a:lnTo>
                                              <a:lnTo>
                                                <a:pt x="62" y="480"/>
                                              </a:lnTo>
                                              <a:lnTo>
                                                <a:pt x="61" y="502"/>
                                              </a:lnTo>
                                              <a:lnTo>
                                                <a:pt x="61" y="502"/>
                                              </a:lnTo>
                                              <a:lnTo>
                                                <a:pt x="61" y="506"/>
                                              </a:lnTo>
                                              <a:lnTo>
                                                <a:pt x="61" y="508"/>
                                              </a:lnTo>
                                              <a:lnTo>
                                                <a:pt x="62" y="510"/>
                                              </a:lnTo>
                                              <a:lnTo>
                                                <a:pt x="62" y="510"/>
                                              </a:lnTo>
                                              <a:lnTo>
                                                <a:pt x="63" y="513"/>
                                              </a:lnTo>
                                              <a:lnTo>
                                                <a:pt x="64" y="514"/>
                                              </a:lnTo>
                                              <a:lnTo>
                                                <a:pt x="64" y="516"/>
                                              </a:lnTo>
                                              <a:lnTo>
                                                <a:pt x="64" y="521"/>
                                              </a:lnTo>
                                              <a:lnTo>
                                                <a:pt x="64" y="521"/>
                                              </a:lnTo>
                                              <a:lnTo>
                                                <a:pt x="64" y="524"/>
                                              </a:lnTo>
                                              <a:lnTo>
                                                <a:pt x="65" y="526"/>
                                              </a:lnTo>
                                              <a:lnTo>
                                                <a:pt x="67" y="529"/>
                                              </a:lnTo>
                                              <a:lnTo>
                                                <a:pt x="71" y="533"/>
                                              </a:lnTo>
                                              <a:lnTo>
                                                <a:pt x="71" y="535"/>
                                              </a:lnTo>
                                              <a:lnTo>
                                                <a:pt x="72" y="537"/>
                                              </a:lnTo>
                                              <a:lnTo>
                                                <a:pt x="72" y="537"/>
                                              </a:lnTo>
                                              <a:lnTo>
                                                <a:pt x="71" y="539"/>
                                              </a:lnTo>
                                              <a:lnTo>
                                                <a:pt x="71" y="540"/>
                                              </a:lnTo>
                                              <a:lnTo>
                                                <a:pt x="68" y="542"/>
                                              </a:lnTo>
                                              <a:lnTo>
                                                <a:pt x="68" y="542"/>
                                              </a:lnTo>
                                              <a:lnTo>
                                                <a:pt x="69" y="544"/>
                                              </a:lnTo>
                                              <a:lnTo>
                                                <a:pt x="69" y="544"/>
                                              </a:lnTo>
                                              <a:lnTo>
                                                <a:pt x="68" y="546"/>
                                              </a:lnTo>
                                              <a:lnTo>
                                                <a:pt x="67" y="548"/>
                                              </a:lnTo>
                                              <a:lnTo>
                                                <a:pt x="67" y="548"/>
                                              </a:lnTo>
                                              <a:lnTo>
                                                <a:pt x="67" y="551"/>
                                              </a:lnTo>
                                              <a:lnTo>
                                                <a:pt x="68" y="554"/>
                                              </a:lnTo>
                                              <a:lnTo>
                                                <a:pt x="68" y="554"/>
                                              </a:lnTo>
                                              <a:lnTo>
                                                <a:pt x="67" y="556"/>
                                              </a:lnTo>
                                              <a:lnTo>
                                                <a:pt x="67" y="557"/>
                                              </a:lnTo>
                                              <a:lnTo>
                                                <a:pt x="65" y="560"/>
                                              </a:lnTo>
                                              <a:lnTo>
                                                <a:pt x="64" y="563"/>
                                              </a:lnTo>
                                              <a:lnTo>
                                                <a:pt x="62" y="566"/>
                                              </a:lnTo>
                                              <a:lnTo>
                                                <a:pt x="62" y="566"/>
                                              </a:lnTo>
                                              <a:lnTo>
                                                <a:pt x="57" y="577"/>
                                              </a:lnTo>
                                              <a:lnTo>
                                                <a:pt x="57" y="577"/>
                                              </a:lnTo>
                                              <a:lnTo>
                                                <a:pt x="55" y="582"/>
                                              </a:lnTo>
                                              <a:lnTo>
                                                <a:pt x="52" y="587"/>
                                              </a:lnTo>
                                              <a:lnTo>
                                                <a:pt x="49" y="591"/>
                                              </a:lnTo>
                                              <a:lnTo>
                                                <a:pt x="45" y="594"/>
                                              </a:lnTo>
                                              <a:lnTo>
                                                <a:pt x="45" y="594"/>
                                              </a:lnTo>
                                              <a:lnTo>
                                                <a:pt x="40" y="595"/>
                                              </a:lnTo>
                                              <a:lnTo>
                                                <a:pt x="34" y="596"/>
                                              </a:lnTo>
                                              <a:lnTo>
                                                <a:pt x="34" y="596"/>
                                              </a:lnTo>
                                              <a:lnTo>
                                                <a:pt x="30" y="595"/>
                                              </a:lnTo>
                                              <a:lnTo>
                                                <a:pt x="27" y="593"/>
                                              </a:lnTo>
                                              <a:lnTo>
                                                <a:pt x="26" y="591"/>
                                              </a:lnTo>
                                              <a:lnTo>
                                                <a:pt x="24" y="590"/>
                                              </a:lnTo>
                                              <a:lnTo>
                                                <a:pt x="23" y="587"/>
                                              </a:lnTo>
                                              <a:lnTo>
                                                <a:pt x="23" y="585"/>
                                              </a:lnTo>
                                              <a:lnTo>
                                                <a:pt x="23" y="585"/>
                                              </a:lnTo>
                                              <a:lnTo>
                                                <a:pt x="23" y="581"/>
                                              </a:lnTo>
                                              <a:lnTo>
                                                <a:pt x="24" y="578"/>
                                              </a:lnTo>
                                              <a:lnTo>
                                                <a:pt x="27" y="572"/>
                                              </a:lnTo>
                                              <a:lnTo>
                                                <a:pt x="30" y="568"/>
                                              </a:lnTo>
                                              <a:lnTo>
                                                <a:pt x="33" y="562"/>
                                              </a:lnTo>
                                              <a:lnTo>
                                                <a:pt x="33" y="562"/>
                                              </a:lnTo>
                                              <a:lnTo>
                                                <a:pt x="35" y="559"/>
                                              </a:lnTo>
                                              <a:lnTo>
                                                <a:pt x="35" y="557"/>
                                              </a:lnTo>
                                              <a:lnTo>
                                                <a:pt x="37" y="554"/>
                                              </a:lnTo>
                                              <a:lnTo>
                                                <a:pt x="37" y="548"/>
                                              </a:lnTo>
                                              <a:lnTo>
                                                <a:pt x="37" y="548"/>
                                              </a:lnTo>
                                              <a:lnTo>
                                                <a:pt x="34" y="539"/>
                                              </a:lnTo>
                                              <a:lnTo>
                                                <a:pt x="32" y="528"/>
                                              </a:lnTo>
                                              <a:lnTo>
                                                <a:pt x="32" y="528"/>
                                              </a:lnTo>
                                              <a:lnTo>
                                                <a:pt x="32" y="523"/>
                                              </a:lnTo>
                                              <a:lnTo>
                                                <a:pt x="32" y="523"/>
                                              </a:lnTo>
                                              <a:lnTo>
                                                <a:pt x="31" y="511"/>
                                              </a:lnTo>
                                              <a:lnTo>
                                                <a:pt x="30" y="506"/>
                                              </a:lnTo>
                                              <a:lnTo>
                                                <a:pt x="29" y="500"/>
                                              </a:lnTo>
                                              <a:lnTo>
                                                <a:pt x="29" y="500"/>
                                              </a:lnTo>
                                              <a:lnTo>
                                                <a:pt x="27" y="495"/>
                                              </a:lnTo>
                                              <a:lnTo>
                                                <a:pt x="26" y="492"/>
                                              </a:lnTo>
                                              <a:lnTo>
                                                <a:pt x="24" y="488"/>
                                              </a:lnTo>
                                              <a:lnTo>
                                                <a:pt x="24" y="483"/>
                                              </a:lnTo>
                                              <a:lnTo>
                                                <a:pt x="24" y="483"/>
                                              </a:lnTo>
                                              <a:lnTo>
                                                <a:pt x="24" y="474"/>
                                              </a:lnTo>
                                              <a:lnTo>
                                                <a:pt x="24" y="474"/>
                                              </a:lnTo>
                                              <a:lnTo>
                                                <a:pt x="26" y="466"/>
                                              </a:lnTo>
                                              <a:lnTo>
                                                <a:pt x="26" y="466"/>
                                              </a:lnTo>
                                              <a:lnTo>
                                                <a:pt x="24" y="463"/>
                                              </a:lnTo>
                                              <a:lnTo>
                                                <a:pt x="24" y="460"/>
                                              </a:lnTo>
                                              <a:lnTo>
                                                <a:pt x="24" y="460"/>
                                              </a:lnTo>
                                              <a:lnTo>
                                                <a:pt x="26" y="454"/>
                                              </a:lnTo>
                                              <a:lnTo>
                                                <a:pt x="26" y="446"/>
                                              </a:lnTo>
                                              <a:lnTo>
                                                <a:pt x="26" y="446"/>
                                              </a:lnTo>
                                              <a:lnTo>
                                                <a:pt x="26" y="440"/>
                                              </a:lnTo>
                                              <a:lnTo>
                                                <a:pt x="26" y="435"/>
                                              </a:lnTo>
                                              <a:lnTo>
                                                <a:pt x="26" y="435"/>
                                              </a:lnTo>
                                              <a:lnTo>
                                                <a:pt x="26" y="433"/>
                                              </a:lnTo>
                                              <a:lnTo>
                                                <a:pt x="26" y="431"/>
                                              </a:lnTo>
                                              <a:lnTo>
                                                <a:pt x="23" y="426"/>
                                              </a:lnTo>
                                              <a:lnTo>
                                                <a:pt x="22" y="422"/>
                                              </a:lnTo>
                                              <a:lnTo>
                                                <a:pt x="21" y="419"/>
                                              </a:lnTo>
                                              <a:lnTo>
                                                <a:pt x="21" y="416"/>
                                              </a:lnTo>
                                              <a:lnTo>
                                                <a:pt x="22" y="400"/>
                                              </a:lnTo>
                                              <a:lnTo>
                                                <a:pt x="22" y="400"/>
                                              </a:lnTo>
                                              <a:lnTo>
                                                <a:pt x="21" y="398"/>
                                              </a:lnTo>
                                              <a:lnTo>
                                                <a:pt x="21" y="398"/>
                                              </a:lnTo>
                                              <a:lnTo>
                                                <a:pt x="21" y="393"/>
                                              </a:lnTo>
                                              <a:lnTo>
                                                <a:pt x="21" y="387"/>
                                              </a:lnTo>
                                              <a:lnTo>
                                                <a:pt x="21" y="387"/>
                                              </a:lnTo>
                                              <a:lnTo>
                                                <a:pt x="21" y="382"/>
                                              </a:lnTo>
                                              <a:lnTo>
                                                <a:pt x="21" y="378"/>
                                              </a:lnTo>
                                              <a:lnTo>
                                                <a:pt x="21" y="376"/>
                                              </a:lnTo>
                                              <a:lnTo>
                                                <a:pt x="21" y="371"/>
                                              </a:lnTo>
                                              <a:lnTo>
                                                <a:pt x="21" y="371"/>
                                              </a:lnTo>
                                              <a:lnTo>
                                                <a:pt x="21" y="364"/>
                                              </a:lnTo>
                                              <a:lnTo>
                                                <a:pt x="20" y="358"/>
                                              </a:lnTo>
                                              <a:lnTo>
                                                <a:pt x="18" y="352"/>
                                              </a:lnTo>
                                              <a:lnTo>
                                                <a:pt x="18" y="347"/>
                                              </a:lnTo>
                                              <a:lnTo>
                                                <a:pt x="18" y="347"/>
                                              </a:lnTo>
                                              <a:lnTo>
                                                <a:pt x="18" y="341"/>
                                              </a:lnTo>
                                              <a:lnTo>
                                                <a:pt x="18" y="336"/>
                                              </a:lnTo>
                                              <a:lnTo>
                                                <a:pt x="18" y="336"/>
                                              </a:lnTo>
                                              <a:lnTo>
                                                <a:pt x="18" y="326"/>
                                              </a:lnTo>
                                              <a:lnTo>
                                                <a:pt x="19" y="318"/>
                                              </a:lnTo>
                                              <a:lnTo>
                                                <a:pt x="19" y="307"/>
                                              </a:lnTo>
                                              <a:lnTo>
                                                <a:pt x="19" y="307"/>
                                              </a:lnTo>
                                              <a:lnTo>
                                                <a:pt x="20" y="303"/>
                                              </a:lnTo>
                                              <a:lnTo>
                                                <a:pt x="21" y="298"/>
                                              </a:lnTo>
                                              <a:lnTo>
                                                <a:pt x="21" y="295"/>
                                              </a:lnTo>
                                              <a:lnTo>
                                                <a:pt x="21" y="295"/>
                                              </a:lnTo>
                                              <a:lnTo>
                                                <a:pt x="18" y="286"/>
                                              </a:lnTo>
                                              <a:lnTo>
                                                <a:pt x="15" y="276"/>
                                              </a:lnTo>
                                              <a:lnTo>
                                                <a:pt x="15" y="276"/>
                                              </a:lnTo>
                                              <a:lnTo>
                                                <a:pt x="13" y="267"/>
                                              </a:lnTo>
                                              <a:lnTo>
                                                <a:pt x="11" y="257"/>
                                              </a:lnTo>
                                              <a:lnTo>
                                                <a:pt x="11" y="257"/>
                                              </a:lnTo>
                                              <a:lnTo>
                                                <a:pt x="6" y="245"/>
                                              </a:lnTo>
                                              <a:lnTo>
                                                <a:pt x="3" y="239"/>
                                              </a:lnTo>
                                              <a:lnTo>
                                                <a:pt x="2" y="232"/>
                                              </a:lnTo>
                                              <a:lnTo>
                                                <a:pt x="2" y="232"/>
                                              </a:lnTo>
                                              <a:lnTo>
                                                <a:pt x="1" y="221"/>
                                              </a:lnTo>
                                              <a:lnTo>
                                                <a:pt x="0" y="216"/>
                                              </a:lnTo>
                                              <a:lnTo>
                                                <a:pt x="0" y="210"/>
                                              </a:lnTo>
                                              <a:lnTo>
                                                <a:pt x="0" y="210"/>
                                              </a:lnTo>
                                              <a:lnTo>
                                                <a:pt x="1" y="203"/>
                                              </a:lnTo>
                                              <a:lnTo>
                                                <a:pt x="1" y="200"/>
                                              </a:lnTo>
                                              <a:lnTo>
                                                <a:pt x="2" y="195"/>
                                              </a:lnTo>
                                              <a:lnTo>
                                                <a:pt x="6" y="179"/>
                                              </a:lnTo>
                                              <a:lnTo>
                                                <a:pt x="6" y="179"/>
                                              </a:lnTo>
                                              <a:lnTo>
                                                <a:pt x="3" y="178"/>
                                              </a:lnTo>
                                              <a:lnTo>
                                                <a:pt x="1" y="177"/>
                                              </a:lnTo>
                                              <a:lnTo>
                                                <a:pt x="1" y="177"/>
                                              </a:lnTo>
                                              <a:lnTo>
                                                <a:pt x="1" y="173"/>
                                              </a:lnTo>
                                              <a:lnTo>
                                                <a:pt x="2" y="170"/>
                                              </a:lnTo>
                                              <a:lnTo>
                                                <a:pt x="4" y="163"/>
                                              </a:lnTo>
                                              <a:lnTo>
                                                <a:pt x="4" y="163"/>
                                              </a:lnTo>
                                              <a:lnTo>
                                                <a:pt x="5" y="161"/>
                                              </a:lnTo>
                                              <a:lnTo>
                                                <a:pt x="6" y="159"/>
                                              </a:lnTo>
                                              <a:lnTo>
                                                <a:pt x="7" y="155"/>
                                              </a:lnTo>
                                              <a:lnTo>
                                                <a:pt x="7" y="155"/>
                                              </a:lnTo>
                                              <a:lnTo>
                                                <a:pt x="8" y="151"/>
                                              </a:lnTo>
                                              <a:lnTo>
                                                <a:pt x="10" y="148"/>
                                              </a:lnTo>
                                              <a:lnTo>
                                                <a:pt x="11" y="139"/>
                                              </a:lnTo>
                                              <a:lnTo>
                                                <a:pt x="11" y="139"/>
                                              </a:lnTo>
                                              <a:lnTo>
                                                <a:pt x="12" y="132"/>
                                              </a:lnTo>
                                              <a:lnTo>
                                                <a:pt x="13" y="126"/>
                                              </a:lnTo>
                                              <a:lnTo>
                                                <a:pt x="13" y="120"/>
                                              </a:lnTo>
                                              <a:lnTo>
                                                <a:pt x="16" y="113"/>
                                              </a:lnTo>
                                              <a:lnTo>
                                                <a:pt x="16" y="113"/>
                                              </a:lnTo>
                                              <a:lnTo>
                                                <a:pt x="21" y="105"/>
                                              </a:lnTo>
                                              <a:lnTo>
                                                <a:pt x="23" y="102"/>
                                              </a:lnTo>
                                              <a:lnTo>
                                                <a:pt x="27" y="99"/>
                                              </a:lnTo>
                                              <a:lnTo>
                                                <a:pt x="27" y="99"/>
                                              </a:lnTo>
                                              <a:lnTo>
                                                <a:pt x="33" y="96"/>
                                              </a:lnTo>
                                              <a:lnTo>
                                                <a:pt x="39" y="94"/>
                                              </a:lnTo>
                                              <a:lnTo>
                                                <a:pt x="44" y="91"/>
                                              </a:lnTo>
                                              <a:lnTo>
                                                <a:pt x="47" y="89"/>
                                              </a:lnTo>
                                              <a:lnTo>
                                                <a:pt x="50" y="87"/>
                                              </a:lnTo>
                                              <a:lnTo>
                                                <a:pt x="50" y="87"/>
                                              </a:lnTo>
                                              <a:lnTo>
                                                <a:pt x="50" y="82"/>
                                              </a:lnTo>
                                              <a:lnTo>
                                                <a:pt x="52" y="78"/>
                                              </a:lnTo>
                                              <a:lnTo>
                                                <a:pt x="53" y="75"/>
                                              </a:lnTo>
                                              <a:lnTo>
                                                <a:pt x="56" y="73"/>
                                              </a:lnTo>
                                              <a:lnTo>
                                                <a:pt x="56" y="73"/>
                                              </a:lnTo>
                                              <a:lnTo>
                                                <a:pt x="57" y="64"/>
                                              </a:lnTo>
                                              <a:lnTo>
                                                <a:pt x="57" y="64"/>
                                              </a:lnTo>
                                              <a:lnTo>
                                                <a:pt x="56" y="62"/>
                                              </a:lnTo>
                                              <a:lnTo>
                                                <a:pt x="55" y="60"/>
                                              </a:lnTo>
                                              <a:lnTo>
                                                <a:pt x="55" y="58"/>
                                              </a:lnTo>
                                              <a:lnTo>
                                                <a:pt x="55" y="56"/>
                                              </a:lnTo>
                                              <a:lnTo>
                                                <a:pt x="55" y="56"/>
                                              </a:lnTo>
                                              <a:lnTo>
                                                <a:pt x="53" y="55"/>
                                              </a:lnTo>
                                              <a:lnTo>
                                                <a:pt x="52" y="55"/>
                                              </a:lnTo>
                                              <a:lnTo>
                                                <a:pt x="50" y="53"/>
                                              </a:lnTo>
                                              <a:lnTo>
                                                <a:pt x="50" y="51"/>
                                              </a:lnTo>
                                              <a:lnTo>
                                                <a:pt x="49" y="46"/>
                                              </a:lnTo>
                                              <a:lnTo>
                                                <a:pt x="49" y="41"/>
                                              </a:lnTo>
                                              <a:lnTo>
                                                <a:pt x="49" y="41"/>
                                              </a:lnTo>
                                              <a:lnTo>
                                                <a:pt x="49" y="40"/>
                                              </a:lnTo>
                                              <a:lnTo>
                                                <a:pt x="50" y="37"/>
                                              </a:lnTo>
                                              <a:lnTo>
                                                <a:pt x="50" y="37"/>
                                              </a:lnTo>
                                              <a:lnTo>
                                                <a:pt x="50" y="36"/>
                                              </a:lnTo>
                                              <a:lnTo>
                                                <a:pt x="51" y="36"/>
                                              </a:lnTo>
                                              <a:lnTo>
                                                <a:pt x="52" y="36"/>
                                              </a:lnTo>
                                              <a:lnTo>
                                                <a:pt x="52" y="36"/>
                                              </a:lnTo>
                                              <a:lnTo>
                                                <a:pt x="52" y="29"/>
                                              </a:lnTo>
                                              <a:lnTo>
                                                <a:pt x="53" y="22"/>
                                              </a:lnTo>
                                              <a:lnTo>
                                                <a:pt x="53" y="18"/>
                                              </a:lnTo>
                                              <a:lnTo>
                                                <a:pt x="55" y="14"/>
                                              </a:lnTo>
                                              <a:lnTo>
                                                <a:pt x="57" y="9"/>
                                              </a:lnTo>
                                              <a:lnTo>
                                                <a:pt x="59" y="6"/>
                                              </a:lnTo>
                                              <a:lnTo>
                                                <a:pt x="59" y="6"/>
                                              </a:lnTo>
                                              <a:lnTo>
                                                <a:pt x="62" y="3"/>
                                              </a:lnTo>
                                              <a:lnTo>
                                                <a:pt x="65" y="1"/>
                                              </a:lnTo>
                                              <a:lnTo>
                                                <a:pt x="68" y="0"/>
                                              </a:lnTo>
                                              <a:lnTo>
                                                <a:pt x="72" y="0"/>
                                              </a:lnTo>
                                              <a:lnTo>
                                                <a:pt x="72" y="0"/>
                                              </a:lnTo>
                                              <a:lnTo>
                                                <a:pt x="79" y="1"/>
                                              </a:lnTo>
                                              <a:lnTo>
                                                <a:pt x="82" y="2"/>
                                              </a:lnTo>
                                              <a:lnTo>
                                                <a:pt x="84" y="3"/>
                                              </a:lnTo>
                                              <a:lnTo>
                                                <a:pt x="84" y="3"/>
                                              </a:lnTo>
                                              <a:lnTo>
                                                <a:pt x="87" y="7"/>
                                              </a:lnTo>
                                              <a:lnTo>
                                                <a:pt x="89" y="10"/>
                                              </a:lnTo>
                                              <a:lnTo>
                                                <a:pt x="90" y="14"/>
                                              </a:lnTo>
                                              <a:lnTo>
                                                <a:pt x="92" y="18"/>
                                              </a:lnTo>
                                              <a:lnTo>
                                                <a:pt x="92" y="18"/>
                                              </a:lnTo>
                                              <a:lnTo>
                                                <a:pt x="92" y="24"/>
                                              </a:lnTo>
                                              <a:lnTo>
                                                <a:pt x="93" y="29"/>
                                              </a:lnTo>
                                              <a:lnTo>
                                                <a:pt x="93" y="37"/>
                                              </a:lnTo>
                                              <a:lnTo>
                                                <a:pt x="93" y="37"/>
                                              </a:lnTo>
                                              <a:lnTo>
                                                <a:pt x="94" y="38"/>
                                              </a:lnTo>
                                              <a:lnTo>
                                                <a:pt x="94" y="38"/>
                                              </a:lnTo>
                                              <a:lnTo>
                                                <a:pt x="95" y="39"/>
                                              </a:lnTo>
                                              <a:lnTo>
                                                <a:pt x="96" y="40"/>
                                              </a:lnTo>
                                              <a:lnTo>
                                                <a:pt x="96" y="45"/>
                                              </a:lnTo>
                                              <a:lnTo>
                                                <a:pt x="96" y="45"/>
                                              </a:lnTo>
                                              <a:lnTo>
                                                <a:pt x="95" y="49"/>
                                              </a:lnTo>
                                              <a:lnTo>
                                                <a:pt x="94" y="54"/>
                                              </a:lnTo>
                                              <a:lnTo>
                                                <a:pt x="93" y="55"/>
                                              </a:lnTo>
                                              <a:lnTo>
                                                <a:pt x="92" y="56"/>
                                              </a:lnTo>
                                              <a:lnTo>
                                                <a:pt x="90" y="58"/>
                                              </a:lnTo>
                                              <a:lnTo>
                                                <a:pt x="89" y="58"/>
                                              </a:lnTo>
                                              <a:lnTo>
                                                <a:pt x="89" y="58"/>
                                              </a:lnTo>
                                              <a:lnTo>
                                                <a:pt x="88" y="60"/>
                                              </a:lnTo>
                                              <a:lnTo>
                                                <a:pt x="87" y="63"/>
                                              </a:lnTo>
                                              <a:lnTo>
                                                <a:pt x="87" y="73"/>
                                              </a:lnTo>
                                              <a:lnTo>
                                                <a:pt x="87" y="73"/>
                                              </a:lnTo>
                                              <a:lnTo>
                                                <a:pt x="89" y="74"/>
                                              </a:lnTo>
                                              <a:lnTo>
                                                <a:pt x="90" y="75"/>
                                              </a:lnTo>
                                              <a:lnTo>
                                                <a:pt x="92" y="80"/>
                                              </a:lnTo>
                                              <a:lnTo>
                                                <a:pt x="92" y="83"/>
                                              </a:lnTo>
                                              <a:lnTo>
                                                <a:pt x="93" y="85"/>
                                              </a:lnTo>
                                              <a:lnTo>
                                                <a:pt x="94" y="87"/>
                                              </a:lnTo>
                                              <a:lnTo>
                                                <a:pt x="94" y="87"/>
                                              </a:lnTo>
                                              <a:lnTo>
                                                <a:pt x="97" y="89"/>
                                              </a:lnTo>
                                              <a:lnTo>
                                                <a:pt x="99" y="91"/>
                                              </a:lnTo>
                                              <a:lnTo>
                                                <a:pt x="104" y="93"/>
                                              </a:lnTo>
                                              <a:lnTo>
                                                <a:pt x="110" y="95"/>
                                              </a:lnTo>
                                              <a:lnTo>
                                                <a:pt x="113" y="96"/>
                                              </a:lnTo>
                                              <a:lnTo>
                                                <a:pt x="116" y="98"/>
                                              </a:lnTo>
                                              <a:lnTo>
                                                <a:pt x="116" y="98"/>
                                              </a:lnTo>
                                              <a:lnTo>
                                                <a:pt x="119" y="101"/>
                                              </a:lnTo>
                                              <a:lnTo>
                                                <a:pt x="121" y="103"/>
                                              </a:lnTo>
                                              <a:lnTo>
                                                <a:pt x="123" y="106"/>
                                              </a:lnTo>
                                              <a:lnTo>
                                                <a:pt x="125" y="111"/>
                                              </a:lnTo>
                                              <a:lnTo>
                                                <a:pt x="125" y="111"/>
                                              </a:lnTo>
                                              <a:lnTo>
                                                <a:pt x="128" y="118"/>
                                              </a:lnTo>
                                              <a:lnTo>
                                                <a:pt x="130" y="124"/>
                                              </a:lnTo>
                                              <a:lnTo>
                                                <a:pt x="131" y="129"/>
                                              </a:lnTo>
                                              <a:lnTo>
                                                <a:pt x="131" y="137"/>
                                              </a:lnTo>
                                              <a:lnTo>
                                                <a:pt x="131" y="144"/>
                                              </a:lnTo>
                                              <a:lnTo>
                                                <a:pt x="131" y="144"/>
                                              </a:lnTo>
                                              <a:lnTo>
                                                <a:pt x="131" y="149"/>
                                              </a:lnTo>
                                              <a:lnTo>
                                                <a:pt x="132" y="152"/>
                                              </a:lnTo>
                                              <a:lnTo>
                                                <a:pt x="133" y="157"/>
                                              </a:lnTo>
                                              <a:lnTo>
                                                <a:pt x="133" y="157"/>
                                              </a:lnTo>
                                              <a:lnTo>
                                                <a:pt x="134" y="164"/>
                                              </a:lnTo>
                                              <a:lnTo>
                                                <a:pt x="135" y="168"/>
                                              </a:lnTo>
                                              <a:lnTo>
                                                <a:pt x="135" y="168"/>
                                              </a:lnTo>
                                              <a:lnTo>
                                                <a:pt x="136" y="171"/>
                                              </a:lnTo>
                                              <a:lnTo>
                                                <a:pt x="136" y="172"/>
                                              </a:lnTo>
                                              <a:lnTo>
                                                <a:pt x="136" y="173"/>
                                              </a:lnTo>
                                              <a:lnTo>
                                                <a:pt x="136" y="173"/>
                                              </a:lnTo>
                                              <a:lnTo>
                                                <a:pt x="136" y="175"/>
                                              </a:lnTo>
                                              <a:lnTo>
                                                <a:pt x="135" y="177"/>
                                              </a:lnTo>
                                              <a:lnTo>
                                                <a:pt x="131" y="178"/>
                                              </a:lnTo>
                                              <a:lnTo>
                                                <a:pt x="131" y="178"/>
                                              </a:lnTo>
                                              <a:lnTo>
                                                <a:pt x="131" y="178"/>
                                              </a:lnTo>
                                              <a:lnTo>
                                                <a:pt x="131" y="178"/>
                                              </a:lnTo>
                                              <a:close/>
                                              <a:moveTo>
                                                <a:pt x="26" y="185"/>
                                              </a:moveTo>
                                              <a:lnTo>
                                                <a:pt x="26" y="185"/>
                                              </a:lnTo>
                                              <a:lnTo>
                                                <a:pt x="23" y="194"/>
                                              </a:lnTo>
                                              <a:lnTo>
                                                <a:pt x="20" y="204"/>
                                              </a:lnTo>
                                              <a:lnTo>
                                                <a:pt x="20" y="204"/>
                                              </a:lnTo>
                                              <a:lnTo>
                                                <a:pt x="19" y="212"/>
                                              </a:lnTo>
                                              <a:lnTo>
                                                <a:pt x="20" y="216"/>
                                              </a:lnTo>
                                              <a:lnTo>
                                                <a:pt x="20" y="221"/>
                                              </a:lnTo>
                                              <a:lnTo>
                                                <a:pt x="20" y="221"/>
                                              </a:lnTo>
                                              <a:lnTo>
                                                <a:pt x="21" y="237"/>
                                              </a:lnTo>
                                              <a:lnTo>
                                                <a:pt x="22" y="244"/>
                                              </a:lnTo>
                                              <a:lnTo>
                                                <a:pt x="23" y="251"/>
                                              </a:lnTo>
                                              <a:lnTo>
                                                <a:pt x="23" y="251"/>
                                              </a:lnTo>
                                              <a:lnTo>
                                                <a:pt x="24" y="250"/>
                                              </a:lnTo>
                                              <a:lnTo>
                                                <a:pt x="24" y="249"/>
                                              </a:lnTo>
                                              <a:lnTo>
                                                <a:pt x="24" y="249"/>
                                              </a:lnTo>
                                              <a:lnTo>
                                                <a:pt x="26" y="247"/>
                                              </a:lnTo>
                                              <a:lnTo>
                                                <a:pt x="26" y="246"/>
                                              </a:lnTo>
                                              <a:lnTo>
                                                <a:pt x="26" y="245"/>
                                              </a:lnTo>
                                              <a:lnTo>
                                                <a:pt x="26" y="245"/>
                                              </a:lnTo>
                                              <a:lnTo>
                                                <a:pt x="26" y="241"/>
                                              </a:lnTo>
                                              <a:lnTo>
                                                <a:pt x="26" y="241"/>
                                              </a:lnTo>
                                              <a:lnTo>
                                                <a:pt x="27" y="237"/>
                                              </a:lnTo>
                                              <a:lnTo>
                                                <a:pt x="28" y="232"/>
                                              </a:lnTo>
                                              <a:lnTo>
                                                <a:pt x="29" y="228"/>
                                              </a:lnTo>
                                              <a:lnTo>
                                                <a:pt x="30" y="223"/>
                                              </a:lnTo>
                                              <a:lnTo>
                                                <a:pt x="30" y="223"/>
                                              </a:lnTo>
                                              <a:lnTo>
                                                <a:pt x="30" y="220"/>
                                              </a:lnTo>
                                              <a:lnTo>
                                                <a:pt x="30" y="218"/>
                                              </a:lnTo>
                                              <a:lnTo>
                                                <a:pt x="29" y="216"/>
                                              </a:lnTo>
                                              <a:lnTo>
                                                <a:pt x="29" y="214"/>
                                              </a:lnTo>
                                              <a:lnTo>
                                                <a:pt x="29" y="214"/>
                                              </a:lnTo>
                                              <a:lnTo>
                                                <a:pt x="29" y="211"/>
                                              </a:lnTo>
                                              <a:lnTo>
                                                <a:pt x="30" y="208"/>
                                              </a:lnTo>
                                              <a:lnTo>
                                                <a:pt x="31" y="204"/>
                                              </a:lnTo>
                                              <a:lnTo>
                                                <a:pt x="32" y="201"/>
                                              </a:lnTo>
                                              <a:lnTo>
                                                <a:pt x="32" y="201"/>
                                              </a:lnTo>
                                              <a:lnTo>
                                                <a:pt x="32" y="195"/>
                                              </a:lnTo>
                                              <a:lnTo>
                                                <a:pt x="30" y="188"/>
                                              </a:lnTo>
                                              <a:lnTo>
                                                <a:pt x="30" y="184"/>
                                              </a:lnTo>
                                              <a:lnTo>
                                                <a:pt x="29" y="178"/>
                                              </a:lnTo>
                                              <a:lnTo>
                                                <a:pt x="28" y="185"/>
                                              </a:lnTo>
                                              <a:lnTo>
                                                <a:pt x="28" y="185"/>
                                              </a:lnTo>
                                              <a:lnTo>
                                                <a:pt x="26" y="185"/>
                                              </a:lnTo>
                                              <a:lnTo>
                                                <a:pt x="26" y="185"/>
                                              </a:lnTo>
                                              <a:lnTo>
                                                <a:pt x="26" y="185"/>
                                              </a:lnTo>
                                              <a:lnTo>
                                                <a:pt x="26" y="185"/>
                                              </a:lnTo>
                                              <a:close/>
                                              <a:moveTo>
                                                <a:pt x="108" y="185"/>
                                              </a:moveTo>
                                              <a:lnTo>
                                                <a:pt x="109" y="184"/>
                                              </a:lnTo>
                                              <a:lnTo>
                                                <a:pt x="109" y="184"/>
                                              </a:lnTo>
                                              <a:lnTo>
                                                <a:pt x="108" y="184"/>
                                              </a:lnTo>
                                              <a:lnTo>
                                                <a:pt x="106" y="221"/>
                                              </a:lnTo>
                                              <a:lnTo>
                                                <a:pt x="106" y="221"/>
                                              </a:lnTo>
                                              <a:lnTo>
                                                <a:pt x="106" y="225"/>
                                              </a:lnTo>
                                              <a:lnTo>
                                                <a:pt x="106" y="229"/>
                                              </a:lnTo>
                                              <a:lnTo>
                                                <a:pt x="106" y="229"/>
                                              </a:lnTo>
                                              <a:lnTo>
                                                <a:pt x="108" y="232"/>
                                              </a:lnTo>
                                              <a:lnTo>
                                                <a:pt x="108" y="239"/>
                                              </a:lnTo>
                                              <a:lnTo>
                                                <a:pt x="108" y="239"/>
                                              </a:lnTo>
                                              <a:lnTo>
                                                <a:pt x="111" y="223"/>
                                              </a:lnTo>
                                              <a:lnTo>
                                                <a:pt x="111" y="223"/>
                                              </a:lnTo>
                                              <a:lnTo>
                                                <a:pt x="111" y="218"/>
                                              </a:lnTo>
                                              <a:lnTo>
                                                <a:pt x="111" y="212"/>
                                              </a:lnTo>
                                              <a:lnTo>
                                                <a:pt x="112" y="208"/>
                                              </a:lnTo>
                                              <a:lnTo>
                                                <a:pt x="111" y="202"/>
                                              </a:lnTo>
                                              <a:lnTo>
                                                <a:pt x="111" y="202"/>
                                              </a:lnTo>
                                              <a:lnTo>
                                                <a:pt x="109" y="190"/>
                                              </a:lnTo>
                                              <a:lnTo>
                                                <a:pt x="108" y="185"/>
                                              </a:lnTo>
                                              <a:lnTo>
                                                <a:pt x="108" y="185"/>
                                              </a:lnTo>
                                              <a:lnTo>
                                                <a:pt x="108" y="185"/>
                                              </a:lnTo>
                                              <a:lnTo>
                                                <a:pt x="108" y="185"/>
                                              </a:lnTo>
                                              <a:close/>
                                            </a:path>
                                          </a:pathLst>
                                        </a:custGeom>
                                        <a:solidFill>
                                          <a:srgbClr val="7170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4"/>
                                      <wps:cNvSpPr>
                                        <a:spLocks/>
                                      </wps:cNvSpPr>
                                      <wps:spPr bwMode="auto">
                                        <a:xfrm>
                                          <a:off x="1403350" y="282575"/>
                                          <a:ext cx="81280" cy="379730"/>
                                        </a:xfrm>
                                        <a:custGeom>
                                          <a:avLst/>
                                          <a:gdLst>
                                            <a:gd name="T0" fmla="*/ 117 w 128"/>
                                            <a:gd name="T1" fmla="*/ 102 h 598"/>
                                            <a:gd name="T2" fmla="*/ 128 w 128"/>
                                            <a:gd name="T3" fmla="*/ 128 h 598"/>
                                            <a:gd name="T4" fmla="*/ 123 w 128"/>
                                            <a:gd name="T5" fmla="*/ 164 h 598"/>
                                            <a:gd name="T6" fmla="*/ 115 w 128"/>
                                            <a:gd name="T7" fmla="*/ 207 h 598"/>
                                            <a:gd name="T8" fmla="*/ 118 w 128"/>
                                            <a:gd name="T9" fmla="*/ 228 h 598"/>
                                            <a:gd name="T10" fmla="*/ 118 w 128"/>
                                            <a:gd name="T11" fmla="*/ 267 h 598"/>
                                            <a:gd name="T12" fmla="*/ 114 w 128"/>
                                            <a:gd name="T13" fmla="*/ 291 h 598"/>
                                            <a:gd name="T14" fmla="*/ 115 w 128"/>
                                            <a:gd name="T15" fmla="*/ 326 h 598"/>
                                            <a:gd name="T16" fmla="*/ 118 w 128"/>
                                            <a:gd name="T17" fmla="*/ 367 h 598"/>
                                            <a:gd name="T18" fmla="*/ 116 w 128"/>
                                            <a:gd name="T19" fmla="*/ 405 h 598"/>
                                            <a:gd name="T20" fmla="*/ 120 w 128"/>
                                            <a:gd name="T21" fmla="*/ 431 h 598"/>
                                            <a:gd name="T22" fmla="*/ 123 w 128"/>
                                            <a:gd name="T23" fmla="*/ 465 h 598"/>
                                            <a:gd name="T24" fmla="*/ 115 w 128"/>
                                            <a:gd name="T25" fmla="*/ 544 h 598"/>
                                            <a:gd name="T26" fmla="*/ 120 w 128"/>
                                            <a:gd name="T27" fmla="*/ 569 h 598"/>
                                            <a:gd name="T28" fmla="*/ 117 w 128"/>
                                            <a:gd name="T29" fmla="*/ 593 h 598"/>
                                            <a:gd name="T30" fmla="*/ 91 w 128"/>
                                            <a:gd name="T31" fmla="*/ 598 h 598"/>
                                            <a:gd name="T32" fmla="*/ 90 w 128"/>
                                            <a:gd name="T33" fmla="*/ 576 h 598"/>
                                            <a:gd name="T34" fmla="*/ 92 w 128"/>
                                            <a:gd name="T35" fmla="*/ 559 h 598"/>
                                            <a:gd name="T36" fmla="*/ 99 w 128"/>
                                            <a:gd name="T37" fmla="*/ 547 h 598"/>
                                            <a:gd name="T38" fmla="*/ 96 w 128"/>
                                            <a:gd name="T39" fmla="*/ 469 h 598"/>
                                            <a:gd name="T40" fmla="*/ 86 w 128"/>
                                            <a:gd name="T41" fmla="*/ 446 h 598"/>
                                            <a:gd name="T42" fmla="*/ 80 w 128"/>
                                            <a:gd name="T43" fmla="*/ 431 h 598"/>
                                            <a:gd name="T44" fmla="*/ 71 w 128"/>
                                            <a:gd name="T45" fmla="*/ 416 h 598"/>
                                            <a:gd name="T46" fmla="*/ 68 w 128"/>
                                            <a:gd name="T47" fmla="*/ 442 h 598"/>
                                            <a:gd name="T48" fmla="*/ 66 w 128"/>
                                            <a:gd name="T49" fmla="*/ 483 h 598"/>
                                            <a:gd name="T50" fmla="*/ 62 w 128"/>
                                            <a:gd name="T51" fmla="*/ 549 h 598"/>
                                            <a:gd name="T52" fmla="*/ 65 w 128"/>
                                            <a:gd name="T53" fmla="*/ 567 h 598"/>
                                            <a:gd name="T54" fmla="*/ 49 w 128"/>
                                            <a:gd name="T55" fmla="*/ 592 h 598"/>
                                            <a:gd name="T56" fmla="*/ 22 w 128"/>
                                            <a:gd name="T57" fmla="*/ 594 h 598"/>
                                            <a:gd name="T58" fmla="*/ 0 w 128"/>
                                            <a:gd name="T59" fmla="*/ 586 h 598"/>
                                            <a:gd name="T60" fmla="*/ 16 w 128"/>
                                            <a:gd name="T61" fmla="*/ 573 h 598"/>
                                            <a:gd name="T62" fmla="*/ 36 w 128"/>
                                            <a:gd name="T63" fmla="*/ 550 h 598"/>
                                            <a:gd name="T64" fmla="*/ 42 w 128"/>
                                            <a:gd name="T65" fmla="*/ 499 h 598"/>
                                            <a:gd name="T66" fmla="*/ 32 w 128"/>
                                            <a:gd name="T67" fmla="*/ 442 h 598"/>
                                            <a:gd name="T68" fmla="*/ 27 w 128"/>
                                            <a:gd name="T69" fmla="*/ 369 h 598"/>
                                            <a:gd name="T70" fmla="*/ 29 w 128"/>
                                            <a:gd name="T71" fmla="*/ 344 h 598"/>
                                            <a:gd name="T72" fmla="*/ 28 w 128"/>
                                            <a:gd name="T73" fmla="*/ 315 h 598"/>
                                            <a:gd name="T74" fmla="*/ 27 w 128"/>
                                            <a:gd name="T75" fmla="*/ 285 h 598"/>
                                            <a:gd name="T76" fmla="*/ 32 w 128"/>
                                            <a:gd name="T77" fmla="*/ 262 h 598"/>
                                            <a:gd name="T78" fmla="*/ 35 w 128"/>
                                            <a:gd name="T79" fmla="*/ 235 h 598"/>
                                            <a:gd name="T80" fmla="*/ 30 w 128"/>
                                            <a:gd name="T81" fmla="*/ 226 h 598"/>
                                            <a:gd name="T82" fmla="*/ 19 w 128"/>
                                            <a:gd name="T83" fmla="*/ 220 h 598"/>
                                            <a:gd name="T84" fmla="*/ 16 w 128"/>
                                            <a:gd name="T85" fmla="*/ 195 h 598"/>
                                            <a:gd name="T86" fmla="*/ 31 w 128"/>
                                            <a:gd name="T87" fmla="*/ 158 h 598"/>
                                            <a:gd name="T88" fmla="*/ 38 w 128"/>
                                            <a:gd name="T89" fmla="*/ 125 h 598"/>
                                            <a:gd name="T90" fmla="*/ 50 w 128"/>
                                            <a:gd name="T91" fmla="*/ 115 h 598"/>
                                            <a:gd name="T92" fmla="*/ 67 w 128"/>
                                            <a:gd name="T93" fmla="*/ 103 h 598"/>
                                            <a:gd name="T94" fmla="*/ 66 w 128"/>
                                            <a:gd name="T95" fmla="*/ 82 h 598"/>
                                            <a:gd name="T96" fmla="*/ 49 w 128"/>
                                            <a:gd name="T97" fmla="*/ 51 h 598"/>
                                            <a:gd name="T98" fmla="*/ 44 w 128"/>
                                            <a:gd name="T99" fmla="*/ 34 h 598"/>
                                            <a:gd name="T100" fmla="*/ 44 w 128"/>
                                            <a:gd name="T101" fmla="*/ 27 h 598"/>
                                            <a:gd name="T102" fmla="*/ 46 w 128"/>
                                            <a:gd name="T103" fmla="*/ 17 h 598"/>
                                            <a:gd name="T104" fmla="*/ 48 w 128"/>
                                            <a:gd name="T105" fmla="*/ 10 h 598"/>
                                            <a:gd name="T106" fmla="*/ 55 w 128"/>
                                            <a:gd name="T107" fmla="*/ 3 h 598"/>
                                            <a:gd name="T108" fmla="*/ 59 w 128"/>
                                            <a:gd name="T109" fmla="*/ 5 h 598"/>
                                            <a:gd name="T110" fmla="*/ 69 w 128"/>
                                            <a:gd name="T111" fmla="*/ 5 h 598"/>
                                            <a:gd name="T112" fmla="*/ 78 w 128"/>
                                            <a:gd name="T113" fmla="*/ 9 h 598"/>
                                            <a:gd name="T114" fmla="*/ 91 w 128"/>
                                            <a:gd name="T115" fmla="*/ 26 h 598"/>
                                            <a:gd name="T116" fmla="*/ 93 w 128"/>
                                            <a:gd name="T117" fmla="*/ 54 h 598"/>
                                            <a:gd name="T118" fmla="*/ 96 w 128"/>
                                            <a:gd name="T119" fmla="*/ 85 h 5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8" h="598">
                                              <a:moveTo>
                                                <a:pt x="107" y="97"/>
                                              </a:moveTo>
                                              <a:lnTo>
                                                <a:pt x="107" y="97"/>
                                              </a:lnTo>
                                              <a:lnTo>
                                                <a:pt x="109" y="97"/>
                                              </a:lnTo>
                                              <a:lnTo>
                                                <a:pt x="111" y="96"/>
                                              </a:lnTo>
                                              <a:lnTo>
                                                <a:pt x="111" y="96"/>
                                              </a:lnTo>
                                              <a:lnTo>
                                                <a:pt x="111" y="97"/>
                                              </a:lnTo>
                                              <a:lnTo>
                                                <a:pt x="112" y="98"/>
                                              </a:lnTo>
                                              <a:lnTo>
                                                <a:pt x="112" y="99"/>
                                              </a:lnTo>
                                              <a:lnTo>
                                                <a:pt x="113" y="100"/>
                                              </a:lnTo>
                                              <a:lnTo>
                                                <a:pt x="113" y="100"/>
                                              </a:lnTo>
                                              <a:lnTo>
                                                <a:pt x="113" y="100"/>
                                              </a:lnTo>
                                              <a:lnTo>
                                                <a:pt x="114" y="101"/>
                                              </a:lnTo>
                                              <a:lnTo>
                                                <a:pt x="115" y="101"/>
                                              </a:lnTo>
                                              <a:lnTo>
                                                <a:pt x="117" y="102"/>
                                              </a:lnTo>
                                              <a:lnTo>
                                                <a:pt x="118" y="102"/>
                                              </a:lnTo>
                                              <a:lnTo>
                                                <a:pt x="118" y="102"/>
                                              </a:lnTo>
                                              <a:lnTo>
                                                <a:pt x="120" y="103"/>
                                              </a:lnTo>
                                              <a:lnTo>
                                                <a:pt x="121" y="105"/>
                                              </a:lnTo>
                                              <a:lnTo>
                                                <a:pt x="122" y="106"/>
                                              </a:lnTo>
                                              <a:lnTo>
                                                <a:pt x="123" y="108"/>
                                              </a:lnTo>
                                              <a:lnTo>
                                                <a:pt x="125" y="111"/>
                                              </a:lnTo>
                                              <a:lnTo>
                                                <a:pt x="127" y="114"/>
                                              </a:lnTo>
                                              <a:lnTo>
                                                <a:pt x="127" y="114"/>
                                              </a:lnTo>
                                              <a:lnTo>
                                                <a:pt x="128" y="116"/>
                                              </a:lnTo>
                                              <a:lnTo>
                                                <a:pt x="128" y="119"/>
                                              </a:lnTo>
                                              <a:lnTo>
                                                <a:pt x="128" y="121"/>
                                              </a:lnTo>
                                              <a:lnTo>
                                                <a:pt x="128" y="123"/>
                                              </a:lnTo>
                                              <a:lnTo>
                                                <a:pt x="128" y="128"/>
                                              </a:lnTo>
                                              <a:lnTo>
                                                <a:pt x="128" y="134"/>
                                              </a:lnTo>
                                              <a:lnTo>
                                                <a:pt x="128" y="134"/>
                                              </a:lnTo>
                                              <a:lnTo>
                                                <a:pt x="128" y="139"/>
                                              </a:lnTo>
                                              <a:lnTo>
                                                <a:pt x="128" y="144"/>
                                              </a:lnTo>
                                              <a:lnTo>
                                                <a:pt x="128" y="146"/>
                                              </a:lnTo>
                                              <a:lnTo>
                                                <a:pt x="128" y="149"/>
                                              </a:lnTo>
                                              <a:lnTo>
                                                <a:pt x="127" y="151"/>
                                              </a:lnTo>
                                              <a:lnTo>
                                                <a:pt x="127" y="154"/>
                                              </a:lnTo>
                                              <a:lnTo>
                                                <a:pt x="127" y="154"/>
                                              </a:lnTo>
                                              <a:lnTo>
                                                <a:pt x="126" y="156"/>
                                              </a:lnTo>
                                              <a:lnTo>
                                                <a:pt x="125" y="159"/>
                                              </a:lnTo>
                                              <a:lnTo>
                                                <a:pt x="124" y="161"/>
                                              </a:lnTo>
                                              <a:lnTo>
                                                <a:pt x="123" y="164"/>
                                              </a:lnTo>
                                              <a:lnTo>
                                                <a:pt x="123" y="164"/>
                                              </a:lnTo>
                                              <a:lnTo>
                                                <a:pt x="123" y="167"/>
                                              </a:lnTo>
                                              <a:lnTo>
                                                <a:pt x="123" y="169"/>
                                              </a:lnTo>
                                              <a:lnTo>
                                                <a:pt x="122" y="175"/>
                                              </a:lnTo>
                                              <a:lnTo>
                                                <a:pt x="121" y="180"/>
                                              </a:lnTo>
                                              <a:lnTo>
                                                <a:pt x="120" y="186"/>
                                              </a:lnTo>
                                              <a:lnTo>
                                                <a:pt x="120" y="186"/>
                                              </a:lnTo>
                                              <a:lnTo>
                                                <a:pt x="119" y="191"/>
                                              </a:lnTo>
                                              <a:lnTo>
                                                <a:pt x="118" y="196"/>
                                              </a:lnTo>
                                              <a:lnTo>
                                                <a:pt x="118" y="196"/>
                                              </a:lnTo>
                                              <a:lnTo>
                                                <a:pt x="116" y="202"/>
                                              </a:lnTo>
                                              <a:lnTo>
                                                <a:pt x="116" y="204"/>
                                              </a:lnTo>
                                              <a:lnTo>
                                                <a:pt x="115" y="206"/>
                                              </a:lnTo>
                                              <a:lnTo>
                                                <a:pt x="115" y="206"/>
                                              </a:lnTo>
                                              <a:lnTo>
                                                <a:pt x="115" y="207"/>
                                              </a:lnTo>
                                              <a:lnTo>
                                                <a:pt x="115" y="208"/>
                                              </a:lnTo>
                                              <a:lnTo>
                                                <a:pt x="116" y="211"/>
                                              </a:lnTo>
                                              <a:lnTo>
                                                <a:pt x="116" y="211"/>
                                              </a:lnTo>
                                              <a:lnTo>
                                                <a:pt x="117" y="213"/>
                                              </a:lnTo>
                                              <a:lnTo>
                                                <a:pt x="117" y="215"/>
                                              </a:lnTo>
                                              <a:lnTo>
                                                <a:pt x="118" y="218"/>
                                              </a:lnTo>
                                              <a:lnTo>
                                                <a:pt x="118" y="220"/>
                                              </a:lnTo>
                                              <a:lnTo>
                                                <a:pt x="119" y="222"/>
                                              </a:lnTo>
                                              <a:lnTo>
                                                <a:pt x="119" y="224"/>
                                              </a:lnTo>
                                              <a:lnTo>
                                                <a:pt x="119" y="226"/>
                                              </a:lnTo>
                                              <a:lnTo>
                                                <a:pt x="119" y="226"/>
                                              </a:lnTo>
                                              <a:lnTo>
                                                <a:pt x="119" y="227"/>
                                              </a:lnTo>
                                              <a:lnTo>
                                                <a:pt x="118" y="227"/>
                                              </a:lnTo>
                                              <a:lnTo>
                                                <a:pt x="118" y="228"/>
                                              </a:lnTo>
                                              <a:lnTo>
                                                <a:pt x="118" y="228"/>
                                              </a:lnTo>
                                              <a:lnTo>
                                                <a:pt x="118" y="228"/>
                                              </a:lnTo>
                                              <a:lnTo>
                                                <a:pt x="117" y="226"/>
                                              </a:lnTo>
                                              <a:lnTo>
                                                <a:pt x="116" y="224"/>
                                              </a:lnTo>
                                              <a:lnTo>
                                                <a:pt x="115" y="223"/>
                                              </a:lnTo>
                                              <a:lnTo>
                                                <a:pt x="115" y="221"/>
                                              </a:lnTo>
                                              <a:lnTo>
                                                <a:pt x="115" y="221"/>
                                              </a:lnTo>
                                              <a:lnTo>
                                                <a:pt x="115" y="231"/>
                                              </a:lnTo>
                                              <a:lnTo>
                                                <a:pt x="116" y="240"/>
                                              </a:lnTo>
                                              <a:lnTo>
                                                <a:pt x="117" y="251"/>
                                              </a:lnTo>
                                              <a:lnTo>
                                                <a:pt x="117" y="260"/>
                                              </a:lnTo>
                                              <a:lnTo>
                                                <a:pt x="117" y="260"/>
                                              </a:lnTo>
                                              <a:lnTo>
                                                <a:pt x="117" y="263"/>
                                              </a:lnTo>
                                              <a:lnTo>
                                                <a:pt x="118" y="267"/>
                                              </a:lnTo>
                                              <a:lnTo>
                                                <a:pt x="117" y="270"/>
                                              </a:lnTo>
                                              <a:lnTo>
                                                <a:pt x="117" y="272"/>
                                              </a:lnTo>
                                              <a:lnTo>
                                                <a:pt x="117" y="274"/>
                                              </a:lnTo>
                                              <a:lnTo>
                                                <a:pt x="117" y="274"/>
                                              </a:lnTo>
                                              <a:lnTo>
                                                <a:pt x="116" y="275"/>
                                              </a:lnTo>
                                              <a:lnTo>
                                                <a:pt x="115" y="276"/>
                                              </a:lnTo>
                                              <a:lnTo>
                                                <a:pt x="115" y="280"/>
                                              </a:lnTo>
                                              <a:lnTo>
                                                <a:pt x="113" y="283"/>
                                              </a:lnTo>
                                              <a:lnTo>
                                                <a:pt x="113" y="285"/>
                                              </a:lnTo>
                                              <a:lnTo>
                                                <a:pt x="113" y="286"/>
                                              </a:lnTo>
                                              <a:lnTo>
                                                <a:pt x="113" y="286"/>
                                              </a:lnTo>
                                              <a:lnTo>
                                                <a:pt x="113" y="288"/>
                                              </a:lnTo>
                                              <a:lnTo>
                                                <a:pt x="113" y="288"/>
                                              </a:lnTo>
                                              <a:lnTo>
                                                <a:pt x="114" y="291"/>
                                              </a:lnTo>
                                              <a:lnTo>
                                                <a:pt x="115" y="294"/>
                                              </a:lnTo>
                                              <a:lnTo>
                                                <a:pt x="115" y="295"/>
                                              </a:lnTo>
                                              <a:lnTo>
                                                <a:pt x="115" y="297"/>
                                              </a:lnTo>
                                              <a:lnTo>
                                                <a:pt x="115" y="297"/>
                                              </a:lnTo>
                                              <a:lnTo>
                                                <a:pt x="115" y="298"/>
                                              </a:lnTo>
                                              <a:lnTo>
                                                <a:pt x="115" y="300"/>
                                              </a:lnTo>
                                              <a:lnTo>
                                                <a:pt x="114" y="304"/>
                                              </a:lnTo>
                                              <a:lnTo>
                                                <a:pt x="114" y="304"/>
                                              </a:lnTo>
                                              <a:lnTo>
                                                <a:pt x="114" y="308"/>
                                              </a:lnTo>
                                              <a:lnTo>
                                                <a:pt x="114" y="313"/>
                                              </a:lnTo>
                                              <a:lnTo>
                                                <a:pt x="114" y="322"/>
                                              </a:lnTo>
                                              <a:lnTo>
                                                <a:pt x="114" y="322"/>
                                              </a:lnTo>
                                              <a:lnTo>
                                                <a:pt x="114" y="324"/>
                                              </a:lnTo>
                                              <a:lnTo>
                                                <a:pt x="115" y="326"/>
                                              </a:lnTo>
                                              <a:lnTo>
                                                <a:pt x="115" y="329"/>
                                              </a:lnTo>
                                              <a:lnTo>
                                                <a:pt x="116" y="333"/>
                                              </a:lnTo>
                                              <a:lnTo>
                                                <a:pt x="117" y="335"/>
                                              </a:lnTo>
                                              <a:lnTo>
                                                <a:pt x="117" y="337"/>
                                              </a:lnTo>
                                              <a:lnTo>
                                                <a:pt x="117" y="337"/>
                                              </a:lnTo>
                                              <a:lnTo>
                                                <a:pt x="118" y="340"/>
                                              </a:lnTo>
                                              <a:lnTo>
                                                <a:pt x="118" y="344"/>
                                              </a:lnTo>
                                              <a:lnTo>
                                                <a:pt x="118" y="347"/>
                                              </a:lnTo>
                                              <a:lnTo>
                                                <a:pt x="118" y="351"/>
                                              </a:lnTo>
                                              <a:lnTo>
                                                <a:pt x="118" y="351"/>
                                              </a:lnTo>
                                              <a:lnTo>
                                                <a:pt x="118" y="355"/>
                                              </a:lnTo>
                                              <a:lnTo>
                                                <a:pt x="118" y="359"/>
                                              </a:lnTo>
                                              <a:lnTo>
                                                <a:pt x="118" y="367"/>
                                              </a:lnTo>
                                              <a:lnTo>
                                                <a:pt x="118" y="367"/>
                                              </a:lnTo>
                                              <a:lnTo>
                                                <a:pt x="117" y="389"/>
                                              </a:lnTo>
                                              <a:lnTo>
                                                <a:pt x="117" y="389"/>
                                              </a:lnTo>
                                              <a:lnTo>
                                                <a:pt x="116" y="393"/>
                                              </a:lnTo>
                                              <a:lnTo>
                                                <a:pt x="116" y="395"/>
                                              </a:lnTo>
                                              <a:lnTo>
                                                <a:pt x="116" y="397"/>
                                              </a:lnTo>
                                              <a:lnTo>
                                                <a:pt x="116" y="397"/>
                                              </a:lnTo>
                                              <a:lnTo>
                                                <a:pt x="116" y="398"/>
                                              </a:lnTo>
                                              <a:lnTo>
                                                <a:pt x="115" y="398"/>
                                              </a:lnTo>
                                              <a:lnTo>
                                                <a:pt x="115" y="399"/>
                                              </a:lnTo>
                                              <a:lnTo>
                                                <a:pt x="115" y="401"/>
                                              </a:lnTo>
                                              <a:lnTo>
                                                <a:pt x="115" y="401"/>
                                              </a:lnTo>
                                              <a:lnTo>
                                                <a:pt x="115" y="402"/>
                                              </a:lnTo>
                                              <a:lnTo>
                                                <a:pt x="115" y="403"/>
                                              </a:lnTo>
                                              <a:lnTo>
                                                <a:pt x="116" y="405"/>
                                              </a:lnTo>
                                              <a:lnTo>
                                                <a:pt x="117" y="410"/>
                                              </a:lnTo>
                                              <a:lnTo>
                                                <a:pt x="117" y="410"/>
                                              </a:lnTo>
                                              <a:lnTo>
                                                <a:pt x="118" y="414"/>
                                              </a:lnTo>
                                              <a:lnTo>
                                                <a:pt x="119" y="416"/>
                                              </a:lnTo>
                                              <a:lnTo>
                                                <a:pt x="119" y="418"/>
                                              </a:lnTo>
                                              <a:lnTo>
                                                <a:pt x="119" y="418"/>
                                              </a:lnTo>
                                              <a:lnTo>
                                                <a:pt x="119" y="420"/>
                                              </a:lnTo>
                                              <a:lnTo>
                                                <a:pt x="119" y="422"/>
                                              </a:lnTo>
                                              <a:lnTo>
                                                <a:pt x="119" y="424"/>
                                              </a:lnTo>
                                              <a:lnTo>
                                                <a:pt x="119" y="426"/>
                                              </a:lnTo>
                                              <a:lnTo>
                                                <a:pt x="119" y="426"/>
                                              </a:lnTo>
                                              <a:lnTo>
                                                <a:pt x="119" y="426"/>
                                              </a:lnTo>
                                              <a:lnTo>
                                                <a:pt x="119" y="428"/>
                                              </a:lnTo>
                                              <a:lnTo>
                                                <a:pt x="120" y="431"/>
                                              </a:lnTo>
                                              <a:lnTo>
                                                <a:pt x="120" y="434"/>
                                              </a:lnTo>
                                              <a:lnTo>
                                                <a:pt x="120" y="435"/>
                                              </a:lnTo>
                                              <a:lnTo>
                                                <a:pt x="121" y="437"/>
                                              </a:lnTo>
                                              <a:lnTo>
                                                <a:pt x="121" y="437"/>
                                              </a:lnTo>
                                              <a:lnTo>
                                                <a:pt x="121" y="439"/>
                                              </a:lnTo>
                                              <a:lnTo>
                                                <a:pt x="121" y="440"/>
                                              </a:lnTo>
                                              <a:lnTo>
                                                <a:pt x="121" y="442"/>
                                              </a:lnTo>
                                              <a:lnTo>
                                                <a:pt x="121" y="444"/>
                                              </a:lnTo>
                                              <a:lnTo>
                                                <a:pt x="121" y="444"/>
                                              </a:lnTo>
                                              <a:lnTo>
                                                <a:pt x="122" y="453"/>
                                              </a:lnTo>
                                              <a:lnTo>
                                                <a:pt x="123" y="457"/>
                                              </a:lnTo>
                                              <a:lnTo>
                                                <a:pt x="123" y="462"/>
                                              </a:lnTo>
                                              <a:lnTo>
                                                <a:pt x="123" y="462"/>
                                              </a:lnTo>
                                              <a:lnTo>
                                                <a:pt x="123" y="465"/>
                                              </a:lnTo>
                                              <a:lnTo>
                                                <a:pt x="123" y="469"/>
                                              </a:lnTo>
                                              <a:lnTo>
                                                <a:pt x="123" y="475"/>
                                              </a:lnTo>
                                              <a:lnTo>
                                                <a:pt x="123" y="481"/>
                                              </a:lnTo>
                                              <a:lnTo>
                                                <a:pt x="122" y="488"/>
                                              </a:lnTo>
                                              <a:lnTo>
                                                <a:pt x="122" y="488"/>
                                              </a:lnTo>
                                              <a:lnTo>
                                                <a:pt x="120" y="499"/>
                                              </a:lnTo>
                                              <a:lnTo>
                                                <a:pt x="120" y="509"/>
                                              </a:lnTo>
                                              <a:lnTo>
                                                <a:pt x="118" y="519"/>
                                              </a:lnTo>
                                              <a:lnTo>
                                                <a:pt x="117" y="530"/>
                                              </a:lnTo>
                                              <a:lnTo>
                                                <a:pt x="117" y="530"/>
                                              </a:lnTo>
                                              <a:lnTo>
                                                <a:pt x="115" y="537"/>
                                              </a:lnTo>
                                              <a:lnTo>
                                                <a:pt x="115" y="540"/>
                                              </a:lnTo>
                                              <a:lnTo>
                                                <a:pt x="115" y="544"/>
                                              </a:lnTo>
                                              <a:lnTo>
                                                <a:pt x="115" y="544"/>
                                              </a:lnTo>
                                              <a:lnTo>
                                                <a:pt x="115" y="546"/>
                                              </a:lnTo>
                                              <a:lnTo>
                                                <a:pt x="115" y="548"/>
                                              </a:lnTo>
                                              <a:lnTo>
                                                <a:pt x="115" y="550"/>
                                              </a:lnTo>
                                              <a:lnTo>
                                                <a:pt x="116" y="552"/>
                                              </a:lnTo>
                                              <a:lnTo>
                                                <a:pt x="116" y="552"/>
                                              </a:lnTo>
                                              <a:lnTo>
                                                <a:pt x="115" y="555"/>
                                              </a:lnTo>
                                              <a:lnTo>
                                                <a:pt x="116" y="558"/>
                                              </a:lnTo>
                                              <a:lnTo>
                                                <a:pt x="116" y="561"/>
                                              </a:lnTo>
                                              <a:lnTo>
                                                <a:pt x="117" y="564"/>
                                              </a:lnTo>
                                              <a:lnTo>
                                                <a:pt x="117" y="564"/>
                                              </a:lnTo>
                                              <a:lnTo>
                                                <a:pt x="118" y="565"/>
                                              </a:lnTo>
                                              <a:lnTo>
                                                <a:pt x="118" y="566"/>
                                              </a:lnTo>
                                              <a:lnTo>
                                                <a:pt x="119" y="567"/>
                                              </a:lnTo>
                                              <a:lnTo>
                                                <a:pt x="120" y="569"/>
                                              </a:lnTo>
                                              <a:lnTo>
                                                <a:pt x="120" y="569"/>
                                              </a:lnTo>
                                              <a:lnTo>
                                                <a:pt x="120" y="570"/>
                                              </a:lnTo>
                                              <a:lnTo>
                                                <a:pt x="120" y="571"/>
                                              </a:lnTo>
                                              <a:lnTo>
                                                <a:pt x="120" y="574"/>
                                              </a:lnTo>
                                              <a:lnTo>
                                                <a:pt x="120" y="574"/>
                                              </a:lnTo>
                                              <a:lnTo>
                                                <a:pt x="120" y="582"/>
                                              </a:lnTo>
                                              <a:lnTo>
                                                <a:pt x="121" y="586"/>
                                              </a:lnTo>
                                              <a:lnTo>
                                                <a:pt x="122" y="590"/>
                                              </a:lnTo>
                                              <a:lnTo>
                                                <a:pt x="122" y="590"/>
                                              </a:lnTo>
                                              <a:lnTo>
                                                <a:pt x="120" y="591"/>
                                              </a:lnTo>
                                              <a:lnTo>
                                                <a:pt x="120" y="591"/>
                                              </a:lnTo>
                                              <a:lnTo>
                                                <a:pt x="118" y="592"/>
                                              </a:lnTo>
                                              <a:lnTo>
                                                <a:pt x="118" y="592"/>
                                              </a:lnTo>
                                              <a:lnTo>
                                                <a:pt x="117" y="593"/>
                                              </a:lnTo>
                                              <a:lnTo>
                                                <a:pt x="116" y="594"/>
                                              </a:lnTo>
                                              <a:lnTo>
                                                <a:pt x="115" y="596"/>
                                              </a:lnTo>
                                              <a:lnTo>
                                                <a:pt x="115" y="596"/>
                                              </a:lnTo>
                                              <a:lnTo>
                                                <a:pt x="113" y="596"/>
                                              </a:lnTo>
                                              <a:lnTo>
                                                <a:pt x="111" y="597"/>
                                              </a:lnTo>
                                              <a:lnTo>
                                                <a:pt x="106" y="597"/>
                                              </a:lnTo>
                                              <a:lnTo>
                                                <a:pt x="106" y="597"/>
                                              </a:lnTo>
                                              <a:lnTo>
                                                <a:pt x="101" y="598"/>
                                              </a:lnTo>
                                              <a:lnTo>
                                                <a:pt x="99" y="598"/>
                                              </a:lnTo>
                                              <a:lnTo>
                                                <a:pt x="97" y="598"/>
                                              </a:lnTo>
                                              <a:lnTo>
                                                <a:pt x="97" y="598"/>
                                              </a:lnTo>
                                              <a:lnTo>
                                                <a:pt x="94" y="598"/>
                                              </a:lnTo>
                                              <a:lnTo>
                                                <a:pt x="91" y="598"/>
                                              </a:lnTo>
                                              <a:lnTo>
                                                <a:pt x="91" y="598"/>
                                              </a:lnTo>
                                              <a:lnTo>
                                                <a:pt x="90" y="598"/>
                                              </a:lnTo>
                                              <a:lnTo>
                                                <a:pt x="88" y="597"/>
                                              </a:lnTo>
                                              <a:lnTo>
                                                <a:pt x="86" y="597"/>
                                              </a:lnTo>
                                              <a:lnTo>
                                                <a:pt x="86" y="597"/>
                                              </a:lnTo>
                                              <a:lnTo>
                                                <a:pt x="85" y="596"/>
                                              </a:lnTo>
                                              <a:lnTo>
                                                <a:pt x="84" y="595"/>
                                              </a:lnTo>
                                              <a:lnTo>
                                                <a:pt x="84" y="595"/>
                                              </a:lnTo>
                                              <a:lnTo>
                                                <a:pt x="85" y="588"/>
                                              </a:lnTo>
                                              <a:lnTo>
                                                <a:pt x="86" y="584"/>
                                              </a:lnTo>
                                              <a:lnTo>
                                                <a:pt x="87" y="582"/>
                                              </a:lnTo>
                                              <a:lnTo>
                                                <a:pt x="88" y="580"/>
                                              </a:lnTo>
                                              <a:lnTo>
                                                <a:pt x="88" y="580"/>
                                              </a:lnTo>
                                              <a:lnTo>
                                                <a:pt x="89" y="578"/>
                                              </a:lnTo>
                                              <a:lnTo>
                                                <a:pt x="90" y="576"/>
                                              </a:lnTo>
                                              <a:lnTo>
                                                <a:pt x="91" y="574"/>
                                              </a:lnTo>
                                              <a:lnTo>
                                                <a:pt x="91" y="573"/>
                                              </a:lnTo>
                                              <a:lnTo>
                                                <a:pt x="91" y="572"/>
                                              </a:lnTo>
                                              <a:lnTo>
                                                <a:pt x="91" y="572"/>
                                              </a:lnTo>
                                              <a:lnTo>
                                                <a:pt x="92" y="570"/>
                                              </a:lnTo>
                                              <a:lnTo>
                                                <a:pt x="93" y="568"/>
                                              </a:lnTo>
                                              <a:lnTo>
                                                <a:pt x="93" y="566"/>
                                              </a:lnTo>
                                              <a:lnTo>
                                                <a:pt x="93" y="565"/>
                                              </a:lnTo>
                                              <a:lnTo>
                                                <a:pt x="93" y="565"/>
                                              </a:lnTo>
                                              <a:lnTo>
                                                <a:pt x="93" y="564"/>
                                              </a:lnTo>
                                              <a:lnTo>
                                                <a:pt x="93" y="562"/>
                                              </a:lnTo>
                                              <a:lnTo>
                                                <a:pt x="92" y="561"/>
                                              </a:lnTo>
                                              <a:lnTo>
                                                <a:pt x="92" y="559"/>
                                              </a:lnTo>
                                              <a:lnTo>
                                                <a:pt x="92" y="559"/>
                                              </a:lnTo>
                                              <a:lnTo>
                                                <a:pt x="93" y="560"/>
                                              </a:lnTo>
                                              <a:lnTo>
                                                <a:pt x="96" y="560"/>
                                              </a:lnTo>
                                              <a:lnTo>
                                                <a:pt x="96" y="560"/>
                                              </a:lnTo>
                                              <a:lnTo>
                                                <a:pt x="96" y="558"/>
                                              </a:lnTo>
                                              <a:lnTo>
                                                <a:pt x="96" y="557"/>
                                              </a:lnTo>
                                              <a:lnTo>
                                                <a:pt x="97" y="556"/>
                                              </a:lnTo>
                                              <a:lnTo>
                                                <a:pt x="97" y="554"/>
                                              </a:lnTo>
                                              <a:lnTo>
                                                <a:pt x="98" y="551"/>
                                              </a:lnTo>
                                              <a:lnTo>
                                                <a:pt x="98" y="548"/>
                                              </a:lnTo>
                                              <a:lnTo>
                                                <a:pt x="98" y="548"/>
                                              </a:lnTo>
                                              <a:lnTo>
                                                <a:pt x="98" y="548"/>
                                              </a:lnTo>
                                              <a:lnTo>
                                                <a:pt x="98" y="548"/>
                                              </a:lnTo>
                                              <a:lnTo>
                                                <a:pt x="98" y="547"/>
                                              </a:lnTo>
                                              <a:lnTo>
                                                <a:pt x="99" y="547"/>
                                              </a:lnTo>
                                              <a:lnTo>
                                                <a:pt x="99" y="547"/>
                                              </a:lnTo>
                                              <a:lnTo>
                                                <a:pt x="100" y="546"/>
                                              </a:lnTo>
                                              <a:lnTo>
                                                <a:pt x="100" y="546"/>
                                              </a:lnTo>
                                              <a:lnTo>
                                                <a:pt x="100" y="538"/>
                                              </a:lnTo>
                                              <a:lnTo>
                                                <a:pt x="100" y="532"/>
                                              </a:lnTo>
                                              <a:lnTo>
                                                <a:pt x="100" y="524"/>
                                              </a:lnTo>
                                              <a:lnTo>
                                                <a:pt x="100" y="517"/>
                                              </a:lnTo>
                                              <a:lnTo>
                                                <a:pt x="99" y="509"/>
                                              </a:lnTo>
                                              <a:lnTo>
                                                <a:pt x="98" y="503"/>
                                              </a:lnTo>
                                              <a:lnTo>
                                                <a:pt x="98" y="488"/>
                                              </a:lnTo>
                                              <a:lnTo>
                                                <a:pt x="98" y="488"/>
                                              </a:lnTo>
                                              <a:lnTo>
                                                <a:pt x="97" y="479"/>
                                              </a:lnTo>
                                              <a:lnTo>
                                                <a:pt x="96" y="474"/>
                                              </a:lnTo>
                                              <a:lnTo>
                                                <a:pt x="96" y="469"/>
                                              </a:lnTo>
                                              <a:lnTo>
                                                <a:pt x="96" y="469"/>
                                              </a:lnTo>
                                              <a:lnTo>
                                                <a:pt x="96" y="466"/>
                                              </a:lnTo>
                                              <a:lnTo>
                                                <a:pt x="96" y="463"/>
                                              </a:lnTo>
                                              <a:lnTo>
                                                <a:pt x="97" y="457"/>
                                              </a:lnTo>
                                              <a:lnTo>
                                                <a:pt x="97" y="454"/>
                                              </a:lnTo>
                                              <a:lnTo>
                                                <a:pt x="96" y="452"/>
                                              </a:lnTo>
                                              <a:lnTo>
                                                <a:pt x="96" y="449"/>
                                              </a:lnTo>
                                              <a:lnTo>
                                                <a:pt x="96" y="447"/>
                                              </a:lnTo>
                                              <a:lnTo>
                                                <a:pt x="96" y="446"/>
                                              </a:lnTo>
                                              <a:lnTo>
                                                <a:pt x="96" y="446"/>
                                              </a:lnTo>
                                              <a:lnTo>
                                                <a:pt x="93" y="446"/>
                                              </a:lnTo>
                                              <a:lnTo>
                                                <a:pt x="90" y="446"/>
                                              </a:lnTo>
                                              <a:lnTo>
                                                <a:pt x="88" y="446"/>
                                              </a:lnTo>
                                              <a:lnTo>
                                                <a:pt x="86" y="446"/>
                                              </a:lnTo>
                                              <a:lnTo>
                                                <a:pt x="85" y="446"/>
                                              </a:lnTo>
                                              <a:lnTo>
                                                <a:pt x="84" y="445"/>
                                              </a:lnTo>
                                              <a:lnTo>
                                                <a:pt x="84" y="445"/>
                                              </a:lnTo>
                                              <a:lnTo>
                                                <a:pt x="84" y="444"/>
                                              </a:lnTo>
                                              <a:lnTo>
                                                <a:pt x="83" y="443"/>
                                              </a:lnTo>
                                              <a:lnTo>
                                                <a:pt x="82" y="441"/>
                                              </a:lnTo>
                                              <a:lnTo>
                                                <a:pt x="82" y="440"/>
                                              </a:lnTo>
                                              <a:lnTo>
                                                <a:pt x="81" y="439"/>
                                              </a:lnTo>
                                              <a:lnTo>
                                                <a:pt x="81" y="437"/>
                                              </a:lnTo>
                                              <a:lnTo>
                                                <a:pt x="82" y="436"/>
                                              </a:lnTo>
                                              <a:lnTo>
                                                <a:pt x="82" y="436"/>
                                              </a:lnTo>
                                              <a:lnTo>
                                                <a:pt x="81" y="435"/>
                                              </a:lnTo>
                                              <a:lnTo>
                                                <a:pt x="81" y="433"/>
                                              </a:lnTo>
                                              <a:lnTo>
                                                <a:pt x="80" y="431"/>
                                              </a:lnTo>
                                              <a:lnTo>
                                                <a:pt x="79" y="429"/>
                                              </a:lnTo>
                                              <a:lnTo>
                                                <a:pt x="78" y="426"/>
                                              </a:lnTo>
                                              <a:lnTo>
                                                <a:pt x="78" y="426"/>
                                              </a:lnTo>
                                              <a:lnTo>
                                                <a:pt x="77" y="426"/>
                                              </a:lnTo>
                                              <a:lnTo>
                                                <a:pt x="77" y="424"/>
                                              </a:lnTo>
                                              <a:lnTo>
                                                <a:pt x="76" y="421"/>
                                              </a:lnTo>
                                              <a:lnTo>
                                                <a:pt x="76" y="421"/>
                                              </a:lnTo>
                                              <a:lnTo>
                                                <a:pt x="74" y="411"/>
                                              </a:lnTo>
                                              <a:lnTo>
                                                <a:pt x="73" y="402"/>
                                              </a:lnTo>
                                              <a:lnTo>
                                                <a:pt x="73" y="402"/>
                                              </a:lnTo>
                                              <a:lnTo>
                                                <a:pt x="72" y="404"/>
                                              </a:lnTo>
                                              <a:lnTo>
                                                <a:pt x="71" y="406"/>
                                              </a:lnTo>
                                              <a:lnTo>
                                                <a:pt x="71" y="411"/>
                                              </a:lnTo>
                                              <a:lnTo>
                                                <a:pt x="71" y="416"/>
                                              </a:lnTo>
                                              <a:lnTo>
                                                <a:pt x="71" y="421"/>
                                              </a:lnTo>
                                              <a:lnTo>
                                                <a:pt x="71" y="421"/>
                                              </a:lnTo>
                                              <a:lnTo>
                                                <a:pt x="71" y="424"/>
                                              </a:lnTo>
                                              <a:lnTo>
                                                <a:pt x="71" y="426"/>
                                              </a:lnTo>
                                              <a:lnTo>
                                                <a:pt x="71" y="426"/>
                                              </a:lnTo>
                                              <a:lnTo>
                                                <a:pt x="71" y="426"/>
                                              </a:lnTo>
                                              <a:lnTo>
                                                <a:pt x="71" y="429"/>
                                              </a:lnTo>
                                              <a:lnTo>
                                                <a:pt x="70" y="432"/>
                                              </a:lnTo>
                                              <a:lnTo>
                                                <a:pt x="69" y="435"/>
                                              </a:lnTo>
                                              <a:lnTo>
                                                <a:pt x="69" y="437"/>
                                              </a:lnTo>
                                              <a:lnTo>
                                                <a:pt x="68" y="438"/>
                                              </a:lnTo>
                                              <a:lnTo>
                                                <a:pt x="68" y="438"/>
                                              </a:lnTo>
                                              <a:lnTo>
                                                <a:pt x="68" y="440"/>
                                              </a:lnTo>
                                              <a:lnTo>
                                                <a:pt x="68" y="442"/>
                                              </a:lnTo>
                                              <a:lnTo>
                                                <a:pt x="69" y="446"/>
                                              </a:lnTo>
                                              <a:lnTo>
                                                <a:pt x="69" y="446"/>
                                              </a:lnTo>
                                              <a:lnTo>
                                                <a:pt x="69" y="454"/>
                                              </a:lnTo>
                                              <a:lnTo>
                                                <a:pt x="69" y="462"/>
                                              </a:lnTo>
                                              <a:lnTo>
                                                <a:pt x="69" y="462"/>
                                              </a:lnTo>
                                              <a:lnTo>
                                                <a:pt x="69" y="466"/>
                                              </a:lnTo>
                                              <a:lnTo>
                                                <a:pt x="69" y="468"/>
                                              </a:lnTo>
                                              <a:lnTo>
                                                <a:pt x="69" y="470"/>
                                              </a:lnTo>
                                              <a:lnTo>
                                                <a:pt x="69" y="470"/>
                                              </a:lnTo>
                                              <a:lnTo>
                                                <a:pt x="69" y="472"/>
                                              </a:lnTo>
                                              <a:lnTo>
                                                <a:pt x="69" y="475"/>
                                              </a:lnTo>
                                              <a:lnTo>
                                                <a:pt x="67" y="480"/>
                                              </a:lnTo>
                                              <a:lnTo>
                                                <a:pt x="67" y="480"/>
                                              </a:lnTo>
                                              <a:lnTo>
                                                <a:pt x="66" y="483"/>
                                              </a:lnTo>
                                              <a:lnTo>
                                                <a:pt x="66" y="487"/>
                                              </a:lnTo>
                                              <a:lnTo>
                                                <a:pt x="65" y="495"/>
                                              </a:lnTo>
                                              <a:lnTo>
                                                <a:pt x="64" y="509"/>
                                              </a:lnTo>
                                              <a:lnTo>
                                                <a:pt x="64" y="509"/>
                                              </a:lnTo>
                                              <a:lnTo>
                                                <a:pt x="64" y="516"/>
                                              </a:lnTo>
                                              <a:lnTo>
                                                <a:pt x="63" y="524"/>
                                              </a:lnTo>
                                              <a:lnTo>
                                                <a:pt x="62" y="538"/>
                                              </a:lnTo>
                                              <a:lnTo>
                                                <a:pt x="62" y="538"/>
                                              </a:lnTo>
                                              <a:lnTo>
                                                <a:pt x="62" y="543"/>
                                              </a:lnTo>
                                              <a:lnTo>
                                                <a:pt x="62" y="545"/>
                                              </a:lnTo>
                                              <a:lnTo>
                                                <a:pt x="62" y="547"/>
                                              </a:lnTo>
                                              <a:lnTo>
                                                <a:pt x="62" y="547"/>
                                              </a:lnTo>
                                              <a:lnTo>
                                                <a:pt x="62" y="548"/>
                                              </a:lnTo>
                                              <a:lnTo>
                                                <a:pt x="62" y="549"/>
                                              </a:lnTo>
                                              <a:lnTo>
                                                <a:pt x="63" y="550"/>
                                              </a:lnTo>
                                              <a:lnTo>
                                                <a:pt x="64" y="551"/>
                                              </a:lnTo>
                                              <a:lnTo>
                                                <a:pt x="64" y="553"/>
                                              </a:lnTo>
                                              <a:lnTo>
                                                <a:pt x="64" y="553"/>
                                              </a:lnTo>
                                              <a:lnTo>
                                                <a:pt x="64" y="554"/>
                                              </a:lnTo>
                                              <a:lnTo>
                                                <a:pt x="64" y="555"/>
                                              </a:lnTo>
                                              <a:lnTo>
                                                <a:pt x="64" y="557"/>
                                              </a:lnTo>
                                              <a:lnTo>
                                                <a:pt x="64" y="559"/>
                                              </a:lnTo>
                                              <a:lnTo>
                                                <a:pt x="64" y="562"/>
                                              </a:lnTo>
                                              <a:lnTo>
                                                <a:pt x="64" y="562"/>
                                              </a:lnTo>
                                              <a:lnTo>
                                                <a:pt x="64" y="563"/>
                                              </a:lnTo>
                                              <a:lnTo>
                                                <a:pt x="64" y="565"/>
                                              </a:lnTo>
                                              <a:lnTo>
                                                <a:pt x="65" y="567"/>
                                              </a:lnTo>
                                              <a:lnTo>
                                                <a:pt x="65" y="567"/>
                                              </a:lnTo>
                                              <a:lnTo>
                                                <a:pt x="66" y="572"/>
                                              </a:lnTo>
                                              <a:lnTo>
                                                <a:pt x="67" y="577"/>
                                              </a:lnTo>
                                              <a:lnTo>
                                                <a:pt x="68" y="582"/>
                                              </a:lnTo>
                                              <a:lnTo>
                                                <a:pt x="69" y="587"/>
                                              </a:lnTo>
                                              <a:lnTo>
                                                <a:pt x="69" y="587"/>
                                              </a:lnTo>
                                              <a:lnTo>
                                                <a:pt x="63" y="590"/>
                                              </a:lnTo>
                                              <a:lnTo>
                                                <a:pt x="59" y="591"/>
                                              </a:lnTo>
                                              <a:lnTo>
                                                <a:pt x="56" y="591"/>
                                              </a:lnTo>
                                              <a:lnTo>
                                                <a:pt x="56" y="591"/>
                                              </a:lnTo>
                                              <a:lnTo>
                                                <a:pt x="54" y="592"/>
                                              </a:lnTo>
                                              <a:lnTo>
                                                <a:pt x="52" y="592"/>
                                              </a:lnTo>
                                              <a:lnTo>
                                                <a:pt x="52" y="592"/>
                                              </a:lnTo>
                                              <a:lnTo>
                                                <a:pt x="52" y="592"/>
                                              </a:lnTo>
                                              <a:lnTo>
                                                <a:pt x="49" y="592"/>
                                              </a:lnTo>
                                              <a:lnTo>
                                                <a:pt x="48" y="592"/>
                                              </a:lnTo>
                                              <a:lnTo>
                                                <a:pt x="47" y="591"/>
                                              </a:lnTo>
                                              <a:lnTo>
                                                <a:pt x="44" y="591"/>
                                              </a:lnTo>
                                              <a:lnTo>
                                                <a:pt x="44" y="591"/>
                                              </a:lnTo>
                                              <a:lnTo>
                                                <a:pt x="43" y="591"/>
                                              </a:lnTo>
                                              <a:lnTo>
                                                <a:pt x="41" y="592"/>
                                              </a:lnTo>
                                              <a:lnTo>
                                                <a:pt x="37" y="592"/>
                                              </a:lnTo>
                                              <a:lnTo>
                                                <a:pt x="37" y="592"/>
                                              </a:lnTo>
                                              <a:lnTo>
                                                <a:pt x="34" y="593"/>
                                              </a:lnTo>
                                              <a:lnTo>
                                                <a:pt x="32" y="594"/>
                                              </a:lnTo>
                                              <a:lnTo>
                                                <a:pt x="30" y="594"/>
                                              </a:lnTo>
                                              <a:lnTo>
                                                <a:pt x="30" y="594"/>
                                              </a:lnTo>
                                              <a:lnTo>
                                                <a:pt x="22" y="594"/>
                                              </a:lnTo>
                                              <a:lnTo>
                                                <a:pt x="22" y="594"/>
                                              </a:lnTo>
                                              <a:lnTo>
                                                <a:pt x="19" y="594"/>
                                              </a:lnTo>
                                              <a:lnTo>
                                                <a:pt x="15" y="594"/>
                                              </a:lnTo>
                                              <a:lnTo>
                                                <a:pt x="14" y="594"/>
                                              </a:lnTo>
                                              <a:lnTo>
                                                <a:pt x="13" y="594"/>
                                              </a:lnTo>
                                              <a:lnTo>
                                                <a:pt x="10" y="594"/>
                                              </a:lnTo>
                                              <a:lnTo>
                                                <a:pt x="9" y="593"/>
                                              </a:lnTo>
                                              <a:lnTo>
                                                <a:pt x="9" y="593"/>
                                              </a:lnTo>
                                              <a:lnTo>
                                                <a:pt x="5" y="592"/>
                                              </a:lnTo>
                                              <a:lnTo>
                                                <a:pt x="4" y="592"/>
                                              </a:lnTo>
                                              <a:lnTo>
                                                <a:pt x="3" y="591"/>
                                              </a:lnTo>
                                              <a:lnTo>
                                                <a:pt x="3" y="591"/>
                                              </a:lnTo>
                                              <a:lnTo>
                                                <a:pt x="2" y="590"/>
                                              </a:lnTo>
                                              <a:lnTo>
                                                <a:pt x="1" y="588"/>
                                              </a:lnTo>
                                              <a:lnTo>
                                                <a:pt x="0" y="586"/>
                                              </a:lnTo>
                                              <a:lnTo>
                                                <a:pt x="0" y="585"/>
                                              </a:lnTo>
                                              <a:lnTo>
                                                <a:pt x="0" y="585"/>
                                              </a:lnTo>
                                              <a:lnTo>
                                                <a:pt x="0" y="585"/>
                                              </a:lnTo>
                                              <a:lnTo>
                                                <a:pt x="0" y="584"/>
                                              </a:lnTo>
                                              <a:lnTo>
                                                <a:pt x="1" y="583"/>
                                              </a:lnTo>
                                              <a:lnTo>
                                                <a:pt x="2" y="582"/>
                                              </a:lnTo>
                                              <a:lnTo>
                                                <a:pt x="3" y="580"/>
                                              </a:lnTo>
                                              <a:lnTo>
                                                <a:pt x="3" y="579"/>
                                              </a:lnTo>
                                              <a:lnTo>
                                                <a:pt x="4" y="578"/>
                                              </a:lnTo>
                                              <a:lnTo>
                                                <a:pt x="4" y="578"/>
                                              </a:lnTo>
                                              <a:lnTo>
                                                <a:pt x="10" y="576"/>
                                              </a:lnTo>
                                              <a:lnTo>
                                                <a:pt x="13" y="574"/>
                                              </a:lnTo>
                                              <a:lnTo>
                                                <a:pt x="16" y="573"/>
                                              </a:lnTo>
                                              <a:lnTo>
                                                <a:pt x="16" y="573"/>
                                              </a:lnTo>
                                              <a:lnTo>
                                                <a:pt x="18" y="571"/>
                                              </a:lnTo>
                                              <a:lnTo>
                                                <a:pt x="20" y="570"/>
                                              </a:lnTo>
                                              <a:lnTo>
                                                <a:pt x="22" y="565"/>
                                              </a:lnTo>
                                              <a:lnTo>
                                                <a:pt x="25" y="562"/>
                                              </a:lnTo>
                                              <a:lnTo>
                                                <a:pt x="27" y="560"/>
                                              </a:lnTo>
                                              <a:lnTo>
                                                <a:pt x="29" y="558"/>
                                              </a:lnTo>
                                              <a:lnTo>
                                                <a:pt x="29" y="558"/>
                                              </a:lnTo>
                                              <a:lnTo>
                                                <a:pt x="30" y="557"/>
                                              </a:lnTo>
                                              <a:lnTo>
                                                <a:pt x="31" y="556"/>
                                              </a:lnTo>
                                              <a:lnTo>
                                                <a:pt x="33" y="555"/>
                                              </a:lnTo>
                                              <a:lnTo>
                                                <a:pt x="33" y="555"/>
                                              </a:lnTo>
                                              <a:lnTo>
                                                <a:pt x="35" y="553"/>
                                              </a:lnTo>
                                              <a:lnTo>
                                                <a:pt x="35" y="552"/>
                                              </a:lnTo>
                                              <a:lnTo>
                                                <a:pt x="36" y="550"/>
                                              </a:lnTo>
                                              <a:lnTo>
                                                <a:pt x="37" y="549"/>
                                              </a:lnTo>
                                              <a:lnTo>
                                                <a:pt x="37" y="549"/>
                                              </a:lnTo>
                                              <a:lnTo>
                                                <a:pt x="42" y="548"/>
                                              </a:lnTo>
                                              <a:lnTo>
                                                <a:pt x="42" y="548"/>
                                              </a:lnTo>
                                              <a:lnTo>
                                                <a:pt x="42" y="544"/>
                                              </a:lnTo>
                                              <a:lnTo>
                                                <a:pt x="42" y="540"/>
                                              </a:lnTo>
                                              <a:lnTo>
                                                <a:pt x="42" y="532"/>
                                              </a:lnTo>
                                              <a:lnTo>
                                                <a:pt x="42" y="524"/>
                                              </a:lnTo>
                                              <a:lnTo>
                                                <a:pt x="42" y="520"/>
                                              </a:lnTo>
                                              <a:lnTo>
                                                <a:pt x="42" y="516"/>
                                              </a:lnTo>
                                              <a:lnTo>
                                                <a:pt x="42" y="516"/>
                                              </a:lnTo>
                                              <a:lnTo>
                                                <a:pt x="42" y="512"/>
                                              </a:lnTo>
                                              <a:lnTo>
                                                <a:pt x="42" y="508"/>
                                              </a:lnTo>
                                              <a:lnTo>
                                                <a:pt x="42" y="499"/>
                                              </a:lnTo>
                                              <a:lnTo>
                                                <a:pt x="42" y="499"/>
                                              </a:lnTo>
                                              <a:lnTo>
                                                <a:pt x="41" y="490"/>
                                              </a:lnTo>
                                              <a:lnTo>
                                                <a:pt x="40" y="481"/>
                                              </a:lnTo>
                                              <a:lnTo>
                                                <a:pt x="40" y="481"/>
                                              </a:lnTo>
                                              <a:lnTo>
                                                <a:pt x="40" y="477"/>
                                              </a:lnTo>
                                              <a:lnTo>
                                                <a:pt x="40" y="473"/>
                                              </a:lnTo>
                                              <a:lnTo>
                                                <a:pt x="40" y="468"/>
                                              </a:lnTo>
                                              <a:lnTo>
                                                <a:pt x="40" y="463"/>
                                              </a:lnTo>
                                              <a:lnTo>
                                                <a:pt x="40" y="458"/>
                                              </a:lnTo>
                                              <a:lnTo>
                                                <a:pt x="40" y="454"/>
                                              </a:lnTo>
                                              <a:lnTo>
                                                <a:pt x="41" y="444"/>
                                              </a:lnTo>
                                              <a:lnTo>
                                                <a:pt x="41" y="444"/>
                                              </a:lnTo>
                                              <a:lnTo>
                                                <a:pt x="35" y="443"/>
                                              </a:lnTo>
                                              <a:lnTo>
                                                <a:pt x="32" y="442"/>
                                              </a:lnTo>
                                              <a:lnTo>
                                                <a:pt x="32" y="442"/>
                                              </a:lnTo>
                                              <a:lnTo>
                                                <a:pt x="30" y="442"/>
                                              </a:lnTo>
                                              <a:lnTo>
                                                <a:pt x="30" y="442"/>
                                              </a:lnTo>
                                              <a:lnTo>
                                                <a:pt x="30" y="429"/>
                                              </a:lnTo>
                                              <a:lnTo>
                                                <a:pt x="29" y="417"/>
                                              </a:lnTo>
                                              <a:lnTo>
                                                <a:pt x="28" y="404"/>
                                              </a:lnTo>
                                              <a:lnTo>
                                                <a:pt x="28" y="392"/>
                                              </a:lnTo>
                                              <a:lnTo>
                                                <a:pt x="28" y="392"/>
                                              </a:lnTo>
                                              <a:lnTo>
                                                <a:pt x="28" y="386"/>
                                              </a:lnTo>
                                              <a:lnTo>
                                                <a:pt x="28" y="380"/>
                                              </a:lnTo>
                                              <a:lnTo>
                                                <a:pt x="28" y="377"/>
                                              </a:lnTo>
                                              <a:lnTo>
                                                <a:pt x="27" y="374"/>
                                              </a:lnTo>
                                              <a:lnTo>
                                                <a:pt x="27" y="371"/>
                                              </a:lnTo>
                                              <a:lnTo>
                                                <a:pt x="27" y="369"/>
                                              </a:lnTo>
                                              <a:lnTo>
                                                <a:pt x="27" y="369"/>
                                              </a:lnTo>
                                              <a:lnTo>
                                                <a:pt x="27" y="364"/>
                                              </a:lnTo>
                                              <a:lnTo>
                                                <a:pt x="28" y="361"/>
                                              </a:lnTo>
                                              <a:lnTo>
                                                <a:pt x="28" y="358"/>
                                              </a:lnTo>
                                              <a:lnTo>
                                                <a:pt x="28" y="358"/>
                                              </a:lnTo>
                                              <a:lnTo>
                                                <a:pt x="28" y="357"/>
                                              </a:lnTo>
                                              <a:lnTo>
                                                <a:pt x="28" y="356"/>
                                              </a:lnTo>
                                              <a:lnTo>
                                                <a:pt x="28" y="353"/>
                                              </a:lnTo>
                                              <a:lnTo>
                                                <a:pt x="28" y="351"/>
                                              </a:lnTo>
                                              <a:lnTo>
                                                <a:pt x="28" y="348"/>
                                              </a:lnTo>
                                              <a:lnTo>
                                                <a:pt x="28" y="348"/>
                                              </a:lnTo>
                                              <a:lnTo>
                                                <a:pt x="28" y="347"/>
                                              </a:lnTo>
                                              <a:lnTo>
                                                <a:pt x="28" y="346"/>
                                              </a:lnTo>
                                              <a:lnTo>
                                                <a:pt x="29" y="344"/>
                                              </a:lnTo>
                                              <a:lnTo>
                                                <a:pt x="29" y="343"/>
                                              </a:lnTo>
                                              <a:lnTo>
                                                <a:pt x="29" y="343"/>
                                              </a:lnTo>
                                              <a:lnTo>
                                                <a:pt x="29" y="341"/>
                                              </a:lnTo>
                                              <a:lnTo>
                                                <a:pt x="29" y="338"/>
                                              </a:lnTo>
                                              <a:lnTo>
                                                <a:pt x="28" y="335"/>
                                              </a:lnTo>
                                              <a:lnTo>
                                                <a:pt x="28" y="332"/>
                                              </a:lnTo>
                                              <a:lnTo>
                                                <a:pt x="28" y="332"/>
                                              </a:lnTo>
                                              <a:lnTo>
                                                <a:pt x="28" y="329"/>
                                              </a:lnTo>
                                              <a:lnTo>
                                                <a:pt x="29" y="325"/>
                                              </a:lnTo>
                                              <a:lnTo>
                                                <a:pt x="29" y="322"/>
                                              </a:lnTo>
                                              <a:lnTo>
                                                <a:pt x="29" y="319"/>
                                              </a:lnTo>
                                              <a:lnTo>
                                                <a:pt x="29" y="319"/>
                                              </a:lnTo>
                                              <a:lnTo>
                                                <a:pt x="28" y="317"/>
                                              </a:lnTo>
                                              <a:lnTo>
                                                <a:pt x="28" y="315"/>
                                              </a:lnTo>
                                              <a:lnTo>
                                                <a:pt x="27" y="312"/>
                                              </a:lnTo>
                                              <a:lnTo>
                                                <a:pt x="27" y="310"/>
                                              </a:lnTo>
                                              <a:lnTo>
                                                <a:pt x="27" y="310"/>
                                              </a:lnTo>
                                              <a:lnTo>
                                                <a:pt x="27" y="307"/>
                                              </a:lnTo>
                                              <a:lnTo>
                                                <a:pt x="27" y="304"/>
                                              </a:lnTo>
                                              <a:lnTo>
                                                <a:pt x="27" y="298"/>
                                              </a:lnTo>
                                              <a:lnTo>
                                                <a:pt x="27" y="298"/>
                                              </a:lnTo>
                                              <a:lnTo>
                                                <a:pt x="27" y="292"/>
                                              </a:lnTo>
                                              <a:lnTo>
                                                <a:pt x="27" y="292"/>
                                              </a:lnTo>
                                              <a:lnTo>
                                                <a:pt x="27" y="289"/>
                                              </a:lnTo>
                                              <a:lnTo>
                                                <a:pt x="27" y="288"/>
                                              </a:lnTo>
                                              <a:lnTo>
                                                <a:pt x="27" y="287"/>
                                              </a:lnTo>
                                              <a:lnTo>
                                                <a:pt x="27" y="287"/>
                                              </a:lnTo>
                                              <a:lnTo>
                                                <a:pt x="27" y="285"/>
                                              </a:lnTo>
                                              <a:lnTo>
                                                <a:pt x="28" y="283"/>
                                              </a:lnTo>
                                              <a:lnTo>
                                                <a:pt x="30" y="280"/>
                                              </a:lnTo>
                                              <a:lnTo>
                                                <a:pt x="30" y="280"/>
                                              </a:lnTo>
                                              <a:lnTo>
                                                <a:pt x="32" y="273"/>
                                              </a:lnTo>
                                              <a:lnTo>
                                                <a:pt x="32" y="273"/>
                                              </a:lnTo>
                                              <a:lnTo>
                                                <a:pt x="32" y="272"/>
                                              </a:lnTo>
                                              <a:lnTo>
                                                <a:pt x="32" y="271"/>
                                              </a:lnTo>
                                              <a:lnTo>
                                                <a:pt x="32" y="269"/>
                                              </a:lnTo>
                                              <a:lnTo>
                                                <a:pt x="32" y="267"/>
                                              </a:lnTo>
                                              <a:lnTo>
                                                <a:pt x="32" y="266"/>
                                              </a:lnTo>
                                              <a:lnTo>
                                                <a:pt x="32" y="265"/>
                                              </a:lnTo>
                                              <a:lnTo>
                                                <a:pt x="32" y="265"/>
                                              </a:lnTo>
                                              <a:lnTo>
                                                <a:pt x="32" y="263"/>
                                              </a:lnTo>
                                              <a:lnTo>
                                                <a:pt x="32" y="262"/>
                                              </a:lnTo>
                                              <a:lnTo>
                                                <a:pt x="32" y="260"/>
                                              </a:lnTo>
                                              <a:lnTo>
                                                <a:pt x="33" y="258"/>
                                              </a:lnTo>
                                              <a:lnTo>
                                                <a:pt x="34" y="256"/>
                                              </a:lnTo>
                                              <a:lnTo>
                                                <a:pt x="34" y="256"/>
                                              </a:lnTo>
                                              <a:lnTo>
                                                <a:pt x="34" y="253"/>
                                              </a:lnTo>
                                              <a:lnTo>
                                                <a:pt x="34" y="251"/>
                                              </a:lnTo>
                                              <a:lnTo>
                                                <a:pt x="34" y="246"/>
                                              </a:lnTo>
                                              <a:lnTo>
                                                <a:pt x="34" y="246"/>
                                              </a:lnTo>
                                              <a:lnTo>
                                                <a:pt x="34" y="243"/>
                                              </a:lnTo>
                                              <a:lnTo>
                                                <a:pt x="34" y="240"/>
                                              </a:lnTo>
                                              <a:lnTo>
                                                <a:pt x="34" y="240"/>
                                              </a:lnTo>
                                              <a:lnTo>
                                                <a:pt x="34" y="238"/>
                                              </a:lnTo>
                                              <a:lnTo>
                                                <a:pt x="34" y="236"/>
                                              </a:lnTo>
                                              <a:lnTo>
                                                <a:pt x="35" y="235"/>
                                              </a:lnTo>
                                              <a:lnTo>
                                                <a:pt x="35" y="235"/>
                                              </a:lnTo>
                                              <a:lnTo>
                                                <a:pt x="35" y="235"/>
                                              </a:lnTo>
                                              <a:lnTo>
                                                <a:pt x="35" y="234"/>
                                              </a:lnTo>
                                              <a:lnTo>
                                                <a:pt x="36" y="233"/>
                                              </a:lnTo>
                                              <a:lnTo>
                                                <a:pt x="37" y="232"/>
                                              </a:lnTo>
                                              <a:lnTo>
                                                <a:pt x="37" y="232"/>
                                              </a:lnTo>
                                              <a:lnTo>
                                                <a:pt x="37" y="232"/>
                                              </a:lnTo>
                                              <a:lnTo>
                                                <a:pt x="37" y="232"/>
                                              </a:lnTo>
                                              <a:lnTo>
                                                <a:pt x="36" y="231"/>
                                              </a:lnTo>
                                              <a:lnTo>
                                                <a:pt x="35" y="230"/>
                                              </a:lnTo>
                                              <a:lnTo>
                                                <a:pt x="33" y="229"/>
                                              </a:lnTo>
                                              <a:lnTo>
                                                <a:pt x="32" y="228"/>
                                              </a:lnTo>
                                              <a:lnTo>
                                                <a:pt x="32" y="228"/>
                                              </a:lnTo>
                                              <a:lnTo>
                                                <a:pt x="30" y="226"/>
                                              </a:lnTo>
                                              <a:lnTo>
                                                <a:pt x="30" y="224"/>
                                              </a:lnTo>
                                              <a:lnTo>
                                                <a:pt x="28" y="223"/>
                                              </a:lnTo>
                                              <a:lnTo>
                                                <a:pt x="27" y="221"/>
                                              </a:lnTo>
                                              <a:lnTo>
                                                <a:pt x="27" y="221"/>
                                              </a:lnTo>
                                              <a:lnTo>
                                                <a:pt x="25" y="220"/>
                                              </a:lnTo>
                                              <a:lnTo>
                                                <a:pt x="25" y="220"/>
                                              </a:lnTo>
                                              <a:lnTo>
                                                <a:pt x="25" y="220"/>
                                              </a:lnTo>
                                              <a:lnTo>
                                                <a:pt x="25" y="220"/>
                                              </a:lnTo>
                                              <a:lnTo>
                                                <a:pt x="24" y="219"/>
                                              </a:lnTo>
                                              <a:lnTo>
                                                <a:pt x="23" y="219"/>
                                              </a:lnTo>
                                              <a:lnTo>
                                                <a:pt x="22" y="220"/>
                                              </a:lnTo>
                                              <a:lnTo>
                                                <a:pt x="20" y="220"/>
                                              </a:lnTo>
                                              <a:lnTo>
                                                <a:pt x="20" y="220"/>
                                              </a:lnTo>
                                              <a:lnTo>
                                                <a:pt x="19" y="220"/>
                                              </a:lnTo>
                                              <a:lnTo>
                                                <a:pt x="19" y="220"/>
                                              </a:lnTo>
                                              <a:lnTo>
                                                <a:pt x="18" y="219"/>
                                              </a:lnTo>
                                              <a:lnTo>
                                                <a:pt x="18" y="219"/>
                                              </a:lnTo>
                                              <a:lnTo>
                                                <a:pt x="16" y="218"/>
                                              </a:lnTo>
                                              <a:lnTo>
                                                <a:pt x="15" y="217"/>
                                              </a:lnTo>
                                              <a:lnTo>
                                                <a:pt x="15" y="217"/>
                                              </a:lnTo>
                                              <a:lnTo>
                                                <a:pt x="15" y="212"/>
                                              </a:lnTo>
                                              <a:lnTo>
                                                <a:pt x="15" y="208"/>
                                              </a:lnTo>
                                              <a:lnTo>
                                                <a:pt x="15" y="205"/>
                                              </a:lnTo>
                                              <a:lnTo>
                                                <a:pt x="15" y="204"/>
                                              </a:lnTo>
                                              <a:lnTo>
                                                <a:pt x="15" y="201"/>
                                              </a:lnTo>
                                              <a:lnTo>
                                                <a:pt x="15" y="198"/>
                                              </a:lnTo>
                                              <a:lnTo>
                                                <a:pt x="15" y="198"/>
                                              </a:lnTo>
                                              <a:lnTo>
                                                <a:pt x="16" y="195"/>
                                              </a:lnTo>
                                              <a:lnTo>
                                                <a:pt x="18" y="192"/>
                                              </a:lnTo>
                                              <a:lnTo>
                                                <a:pt x="20" y="185"/>
                                              </a:lnTo>
                                              <a:lnTo>
                                                <a:pt x="20" y="185"/>
                                              </a:lnTo>
                                              <a:lnTo>
                                                <a:pt x="21" y="181"/>
                                              </a:lnTo>
                                              <a:lnTo>
                                                <a:pt x="22" y="177"/>
                                              </a:lnTo>
                                              <a:lnTo>
                                                <a:pt x="23" y="174"/>
                                              </a:lnTo>
                                              <a:lnTo>
                                                <a:pt x="25" y="170"/>
                                              </a:lnTo>
                                              <a:lnTo>
                                                <a:pt x="25" y="170"/>
                                              </a:lnTo>
                                              <a:lnTo>
                                                <a:pt x="25" y="169"/>
                                              </a:lnTo>
                                              <a:lnTo>
                                                <a:pt x="26" y="167"/>
                                              </a:lnTo>
                                              <a:lnTo>
                                                <a:pt x="28" y="164"/>
                                              </a:lnTo>
                                              <a:lnTo>
                                                <a:pt x="30" y="161"/>
                                              </a:lnTo>
                                              <a:lnTo>
                                                <a:pt x="30" y="159"/>
                                              </a:lnTo>
                                              <a:lnTo>
                                                <a:pt x="31" y="158"/>
                                              </a:lnTo>
                                              <a:lnTo>
                                                <a:pt x="31" y="158"/>
                                              </a:lnTo>
                                              <a:lnTo>
                                                <a:pt x="32" y="156"/>
                                              </a:lnTo>
                                              <a:lnTo>
                                                <a:pt x="32" y="154"/>
                                              </a:lnTo>
                                              <a:lnTo>
                                                <a:pt x="33" y="149"/>
                                              </a:lnTo>
                                              <a:lnTo>
                                                <a:pt x="33" y="149"/>
                                              </a:lnTo>
                                              <a:lnTo>
                                                <a:pt x="33" y="147"/>
                                              </a:lnTo>
                                              <a:lnTo>
                                                <a:pt x="34" y="144"/>
                                              </a:lnTo>
                                              <a:lnTo>
                                                <a:pt x="34" y="140"/>
                                              </a:lnTo>
                                              <a:lnTo>
                                                <a:pt x="34" y="139"/>
                                              </a:lnTo>
                                              <a:lnTo>
                                                <a:pt x="35" y="138"/>
                                              </a:lnTo>
                                              <a:lnTo>
                                                <a:pt x="35" y="138"/>
                                              </a:lnTo>
                                              <a:lnTo>
                                                <a:pt x="35" y="135"/>
                                              </a:lnTo>
                                              <a:lnTo>
                                                <a:pt x="36" y="131"/>
                                              </a:lnTo>
                                              <a:lnTo>
                                                <a:pt x="38" y="125"/>
                                              </a:lnTo>
                                              <a:lnTo>
                                                <a:pt x="38" y="125"/>
                                              </a:lnTo>
                                              <a:lnTo>
                                                <a:pt x="39" y="124"/>
                                              </a:lnTo>
                                              <a:lnTo>
                                                <a:pt x="40" y="123"/>
                                              </a:lnTo>
                                              <a:lnTo>
                                                <a:pt x="42" y="121"/>
                                              </a:lnTo>
                                              <a:lnTo>
                                                <a:pt x="42" y="121"/>
                                              </a:lnTo>
                                              <a:lnTo>
                                                <a:pt x="43" y="120"/>
                                              </a:lnTo>
                                              <a:lnTo>
                                                <a:pt x="44" y="119"/>
                                              </a:lnTo>
                                              <a:lnTo>
                                                <a:pt x="44" y="118"/>
                                              </a:lnTo>
                                              <a:lnTo>
                                                <a:pt x="44" y="118"/>
                                              </a:lnTo>
                                              <a:lnTo>
                                                <a:pt x="45" y="118"/>
                                              </a:lnTo>
                                              <a:lnTo>
                                                <a:pt x="46" y="117"/>
                                              </a:lnTo>
                                              <a:lnTo>
                                                <a:pt x="47" y="116"/>
                                              </a:lnTo>
                                              <a:lnTo>
                                                <a:pt x="49" y="115"/>
                                              </a:lnTo>
                                              <a:lnTo>
                                                <a:pt x="50" y="115"/>
                                              </a:lnTo>
                                              <a:lnTo>
                                                <a:pt x="51" y="114"/>
                                              </a:lnTo>
                                              <a:lnTo>
                                                <a:pt x="51" y="114"/>
                                              </a:lnTo>
                                              <a:lnTo>
                                                <a:pt x="52" y="114"/>
                                              </a:lnTo>
                                              <a:lnTo>
                                                <a:pt x="53" y="114"/>
                                              </a:lnTo>
                                              <a:lnTo>
                                                <a:pt x="54" y="114"/>
                                              </a:lnTo>
                                              <a:lnTo>
                                                <a:pt x="54" y="113"/>
                                              </a:lnTo>
                                              <a:lnTo>
                                                <a:pt x="57" y="112"/>
                                              </a:lnTo>
                                              <a:lnTo>
                                                <a:pt x="59" y="110"/>
                                              </a:lnTo>
                                              <a:lnTo>
                                                <a:pt x="59" y="110"/>
                                              </a:lnTo>
                                              <a:lnTo>
                                                <a:pt x="62" y="108"/>
                                              </a:lnTo>
                                              <a:lnTo>
                                                <a:pt x="63" y="107"/>
                                              </a:lnTo>
                                              <a:lnTo>
                                                <a:pt x="64" y="106"/>
                                              </a:lnTo>
                                              <a:lnTo>
                                                <a:pt x="66" y="104"/>
                                              </a:lnTo>
                                              <a:lnTo>
                                                <a:pt x="67" y="103"/>
                                              </a:lnTo>
                                              <a:lnTo>
                                                <a:pt x="68" y="101"/>
                                              </a:lnTo>
                                              <a:lnTo>
                                                <a:pt x="69" y="98"/>
                                              </a:lnTo>
                                              <a:lnTo>
                                                <a:pt x="69" y="98"/>
                                              </a:lnTo>
                                              <a:lnTo>
                                                <a:pt x="69" y="96"/>
                                              </a:lnTo>
                                              <a:lnTo>
                                                <a:pt x="69" y="94"/>
                                              </a:lnTo>
                                              <a:lnTo>
                                                <a:pt x="69" y="90"/>
                                              </a:lnTo>
                                              <a:lnTo>
                                                <a:pt x="69" y="87"/>
                                              </a:lnTo>
                                              <a:lnTo>
                                                <a:pt x="68" y="85"/>
                                              </a:lnTo>
                                              <a:lnTo>
                                                <a:pt x="68" y="83"/>
                                              </a:lnTo>
                                              <a:lnTo>
                                                <a:pt x="67" y="81"/>
                                              </a:lnTo>
                                              <a:lnTo>
                                                <a:pt x="67" y="81"/>
                                              </a:lnTo>
                                              <a:lnTo>
                                                <a:pt x="67" y="82"/>
                                              </a:lnTo>
                                              <a:lnTo>
                                                <a:pt x="67" y="82"/>
                                              </a:lnTo>
                                              <a:lnTo>
                                                <a:pt x="66" y="82"/>
                                              </a:lnTo>
                                              <a:lnTo>
                                                <a:pt x="66" y="82"/>
                                              </a:lnTo>
                                              <a:lnTo>
                                                <a:pt x="63" y="78"/>
                                              </a:lnTo>
                                              <a:lnTo>
                                                <a:pt x="62" y="76"/>
                                              </a:lnTo>
                                              <a:lnTo>
                                                <a:pt x="60" y="74"/>
                                              </a:lnTo>
                                              <a:lnTo>
                                                <a:pt x="60" y="74"/>
                                              </a:lnTo>
                                              <a:lnTo>
                                                <a:pt x="59" y="73"/>
                                              </a:lnTo>
                                              <a:lnTo>
                                                <a:pt x="58" y="71"/>
                                              </a:lnTo>
                                              <a:lnTo>
                                                <a:pt x="56" y="67"/>
                                              </a:lnTo>
                                              <a:lnTo>
                                                <a:pt x="53" y="59"/>
                                              </a:lnTo>
                                              <a:lnTo>
                                                <a:pt x="53" y="59"/>
                                              </a:lnTo>
                                              <a:lnTo>
                                                <a:pt x="52" y="57"/>
                                              </a:lnTo>
                                              <a:lnTo>
                                                <a:pt x="51" y="55"/>
                                              </a:lnTo>
                                              <a:lnTo>
                                                <a:pt x="50" y="53"/>
                                              </a:lnTo>
                                              <a:lnTo>
                                                <a:pt x="49" y="51"/>
                                              </a:lnTo>
                                              <a:lnTo>
                                                <a:pt x="49" y="51"/>
                                              </a:lnTo>
                                              <a:lnTo>
                                                <a:pt x="47" y="47"/>
                                              </a:lnTo>
                                              <a:lnTo>
                                                <a:pt x="47" y="45"/>
                                              </a:lnTo>
                                              <a:lnTo>
                                                <a:pt x="46" y="43"/>
                                              </a:lnTo>
                                              <a:lnTo>
                                                <a:pt x="46" y="43"/>
                                              </a:lnTo>
                                              <a:lnTo>
                                                <a:pt x="46" y="41"/>
                                              </a:lnTo>
                                              <a:lnTo>
                                                <a:pt x="46" y="38"/>
                                              </a:lnTo>
                                              <a:lnTo>
                                                <a:pt x="46" y="35"/>
                                              </a:lnTo>
                                              <a:lnTo>
                                                <a:pt x="46" y="35"/>
                                              </a:lnTo>
                                              <a:lnTo>
                                                <a:pt x="43" y="34"/>
                                              </a:lnTo>
                                              <a:lnTo>
                                                <a:pt x="43" y="34"/>
                                              </a:lnTo>
                                              <a:lnTo>
                                                <a:pt x="43" y="34"/>
                                              </a:lnTo>
                                              <a:lnTo>
                                                <a:pt x="43" y="34"/>
                                              </a:lnTo>
                                              <a:lnTo>
                                                <a:pt x="44" y="34"/>
                                              </a:lnTo>
                                              <a:lnTo>
                                                <a:pt x="44" y="33"/>
                                              </a:lnTo>
                                              <a:lnTo>
                                                <a:pt x="44" y="33"/>
                                              </a:lnTo>
                                              <a:lnTo>
                                                <a:pt x="45" y="33"/>
                                              </a:lnTo>
                                              <a:lnTo>
                                                <a:pt x="45" y="33"/>
                                              </a:lnTo>
                                              <a:lnTo>
                                                <a:pt x="45" y="33"/>
                                              </a:lnTo>
                                              <a:lnTo>
                                                <a:pt x="45" y="32"/>
                                              </a:lnTo>
                                              <a:lnTo>
                                                <a:pt x="44" y="31"/>
                                              </a:lnTo>
                                              <a:lnTo>
                                                <a:pt x="44" y="30"/>
                                              </a:lnTo>
                                              <a:lnTo>
                                                <a:pt x="44" y="29"/>
                                              </a:lnTo>
                                              <a:lnTo>
                                                <a:pt x="44" y="29"/>
                                              </a:lnTo>
                                              <a:lnTo>
                                                <a:pt x="44" y="29"/>
                                              </a:lnTo>
                                              <a:lnTo>
                                                <a:pt x="42" y="28"/>
                                              </a:lnTo>
                                              <a:lnTo>
                                                <a:pt x="42" y="28"/>
                                              </a:lnTo>
                                              <a:lnTo>
                                                <a:pt x="44" y="27"/>
                                              </a:lnTo>
                                              <a:lnTo>
                                                <a:pt x="44" y="26"/>
                                              </a:lnTo>
                                              <a:lnTo>
                                                <a:pt x="44" y="25"/>
                                              </a:lnTo>
                                              <a:lnTo>
                                                <a:pt x="45" y="24"/>
                                              </a:lnTo>
                                              <a:lnTo>
                                                <a:pt x="45" y="23"/>
                                              </a:lnTo>
                                              <a:lnTo>
                                                <a:pt x="45" y="22"/>
                                              </a:lnTo>
                                              <a:lnTo>
                                                <a:pt x="45" y="22"/>
                                              </a:lnTo>
                                              <a:lnTo>
                                                <a:pt x="44" y="21"/>
                                              </a:lnTo>
                                              <a:lnTo>
                                                <a:pt x="44" y="20"/>
                                              </a:lnTo>
                                              <a:lnTo>
                                                <a:pt x="43" y="18"/>
                                              </a:lnTo>
                                              <a:lnTo>
                                                <a:pt x="43" y="18"/>
                                              </a:lnTo>
                                              <a:lnTo>
                                                <a:pt x="43" y="17"/>
                                              </a:lnTo>
                                              <a:lnTo>
                                                <a:pt x="44" y="17"/>
                                              </a:lnTo>
                                              <a:lnTo>
                                                <a:pt x="45" y="17"/>
                                              </a:lnTo>
                                              <a:lnTo>
                                                <a:pt x="46" y="17"/>
                                              </a:lnTo>
                                              <a:lnTo>
                                                <a:pt x="46" y="17"/>
                                              </a:lnTo>
                                              <a:lnTo>
                                                <a:pt x="45" y="15"/>
                                              </a:lnTo>
                                              <a:lnTo>
                                                <a:pt x="44" y="14"/>
                                              </a:lnTo>
                                              <a:lnTo>
                                                <a:pt x="44" y="14"/>
                                              </a:lnTo>
                                              <a:lnTo>
                                                <a:pt x="45" y="14"/>
                                              </a:lnTo>
                                              <a:lnTo>
                                                <a:pt x="45" y="13"/>
                                              </a:lnTo>
                                              <a:lnTo>
                                                <a:pt x="46" y="12"/>
                                              </a:lnTo>
                                              <a:lnTo>
                                                <a:pt x="46" y="11"/>
                                              </a:lnTo>
                                              <a:lnTo>
                                                <a:pt x="46" y="11"/>
                                              </a:lnTo>
                                              <a:lnTo>
                                                <a:pt x="48" y="11"/>
                                              </a:lnTo>
                                              <a:lnTo>
                                                <a:pt x="48" y="11"/>
                                              </a:lnTo>
                                              <a:lnTo>
                                                <a:pt x="49" y="11"/>
                                              </a:lnTo>
                                              <a:lnTo>
                                                <a:pt x="48" y="11"/>
                                              </a:lnTo>
                                              <a:lnTo>
                                                <a:pt x="48" y="10"/>
                                              </a:lnTo>
                                              <a:lnTo>
                                                <a:pt x="48" y="10"/>
                                              </a:lnTo>
                                              <a:lnTo>
                                                <a:pt x="49" y="9"/>
                                              </a:lnTo>
                                              <a:lnTo>
                                                <a:pt x="50" y="8"/>
                                              </a:lnTo>
                                              <a:lnTo>
                                                <a:pt x="51" y="6"/>
                                              </a:lnTo>
                                              <a:lnTo>
                                                <a:pt x="52" y="5"/>
                                              </a:lnTo>
                                              <a:lnTo>
                                                <a:pt x="52" y="5"/>
                                              </a:lnTo>
                                              <a:lnTo>
                                                <a:pt x="52" y="5"/>
                                              </a:lnTo>
                                              <a:lnTo>
                                                <a:pt x="52" y="5"/>
                                              </a:lnTo>
                                              <a:lnTo>
                                                <a:pt x="52" y="5"/>
                                              </a:lnTo>
                                              <a:lnTo>
                                                <a:pt x="53" y="6"/>
                                              </a:lnTo>
                                              <a:lnTo>
                                                <a:pt x="53" y="7"/>
                                              </a:lnTo>
                                              <a:lnTo>
                                                <a:pt x="53" y="7"/>
                                              </a:lnTo>
                                              <a:lnTo>
                                                <a:pt x="54" y="5"/>
                                              </a:lnTo>
                                              <a:lnTo>
                                                <a:pt x="55" y="3"/>
                                              </a:lnTo>
                                              <a:lnTo>
                                                <a:pt x="55" y="3"/>
                                              </a:lnTo>
                                              <a:lnTo>
                                                <a:pt x="55" y="3"/>
                                              </a:lnTo>
                                              <a:lnTo>
                                                <a:pt x="55" y="3"/>
                                              </a:lnTo>
                                              <a:lnTo>
                                                <a:pt x="55" y="4"/>
                                              </a:lnTo>
                                              <a:lnTo>
                                                <a:pt x="55" y="5"/>
                                              </a:lnTo>
                                              <a:lnTo>
                                                <a:pt x="55" y="5"/>
                                              </a:lnTo>
                                              <a:lnTo>
                                                <a:pt x="56" y="5"/>
                                              </a:lnTo>
                                              <a:lnTo>
                                                <a:pt x="57" y="5"/>
                                              </a:lnTo>
                                              <a:lnTo>
                                                <a:pt x="57" y="3"/>
                                              </a:lnTo>
                                              <a:lnTo>
                                                <a:pt x="58" y="3"/>
                                              </a:lnTo>
                                              <a:lnTo>
                                                <a:pt x="59" y="3"/>
                                              </a:lnTo>
                                              <a:lnTo>
                                                <a:pt x="59" y="4"/>
                                              </a:lnTo>
                                              <a:lnTo>
                                                <a:pt x="59" y="5"/>
                                              </a:lnTo>
                                              <a:lnTo>
                                                <a:pt x="59" y="5"/>
                                              </a:lnTo>
                                              <a:lnTo>
                                                <a:pt x="62" y="0"/>
                                              </a:lnTo>
                                              <a:lnTo>
                                                <a:pt x="62" y="0"/>
                                              </a:lnTo>
                                              <a:lnTo>
                                                <a:pt x="62" y="1"/>
                                              </a:lnTo>
                                              <a:lnTo>
                                                <a:pt x="64" y="2"/>
                                              </a:lnTo>
                                              <a:lnTo>
                                                <a:pt x="64" y="2"/>
                                              </a:lnTo>
                                              <a:lnTo>
                                                <a:pt x="64" y="2"/>
                                              </a:lnTo>
                                              <a:lnTo>
                                                <a:pt x="65" y="2"/>
                                              </a:lnTo>
                                              <a:lnTo>
                                                <a:pt x="65" y="2"/>
                                              </a:lnTo>
                                              <a:lnTo>
                                                <a:pt x="64" y="5"/>
                                              </a:lnTo>
                                              <a:lnTo>
                                                <a:pt x="64" y="5"/>
                                              </a:lnTo>
                                              <a:lnTo>
                                                <a:pt x="66" y="5"/>
                                              </a:lnTo>
                                              <a:lnTo>
                                                <a:pt x="69" y="5"/>
                                              </a:lnTo>
                                              <a:lnTo>
                                                <a:pt x="69" y="5"/>
                                              </a:lnTo>
                                              <a:lnTo>
                                                <a:pt x="69" y="5"/>
                                              </a:lnTo>
                                              <a:lnTo>
                                                <a:pt x="70" y="4"/>
                                              </a:lnTo>
                                              <a:lnTo>
                                                <a:pt x="71" y="2"/>
                                              </a:lnTo>
                                              <a:lnTo>
                                                <a:pt x="71" y="2"/>
                                              </a:lnTo>
                                              <a:lnTo>
                                                <a:pt x="71" y="2"/>
                                              </a:lnTo>
                                              <a:lnTo>
                                                <a:pt x="71" y="3"/>
                                              </a:lnTo>
                                              <a:lnTo>
                                                <a:pt x="71" y="4"/>
                                              </a:lnTo>
                                              <a:lnTo>
                                                <a:pt x="71" y="5"/>
                                              </a:lnTo>
                                              <a:lnTo>
                                                <a:pt x="71" y="5"/>
                                              </a:lnTo>
                                              <a:lnTo>
                                                <a:pt x="71" y="6"/>
                                              </a:lnTo>
                                              <a:lnTo>
                                                <a:pt x="71" y="6"/>
                                              </a:lnTo>
                                              <a:lnTo>
                                                <a:pt x="74" y="6"/>
                                              </a:lnTo>
                                              <a:lnTo>
                                                <a:pt x="75" y="7"/>
                                              </a:lnTo>
                                              <a:lnTo>
                                                <a:pt x="76" y="8"/>
                                              </a:lnTo>
                                              <a:lnTo>
                                                <a:pt x="78" y="9"/>
                                              </a:lnTo>
                                              <a:lnTo>
                                                <a:pt x="81" y="11"/>
                                              </a:lnTo>
                                              <a:lnTo>
                                                <a:pt x="84" y="13"/>
                                              </a:lnTo>
                                              <a:lnTo>
                                                <a:pt x="84" y="13"/>
                                              </a:lnTo>
                                              <a:lnTo>
                                                <a:pt x="86" y="16"/>
                                              </a:lnTo>
                                              <a:lnTo>
                                                <a:pt x="88" y="17"/>
                                              </a:lnTo>
                                              <a:lnTo>
                                                <a:pt x="89" y="19"/>
                                              </a:lnTo>
                                              <a:lnTo>
                                                <a:pt x="89" y="19"/>
                                              </a:lnTo>
                                              <a:lnTo>
                                                <a:pt x="90" y="21"/>
                                              </a:lnTo>
                                              <a:lnTo>
                                                <a:pt x="91" y="23"/>
                                              </a:lnTo>
                                              <a:lnTo>
                                                <a:pt x="91" y="24"/>
                                              </a:lnTo>
                                              <a:lnTo>
                                                <a:pt x="92" y="26"/>
                                              </a:lnTo>
                                              <a:lnTo>
                                                <a:pt x="92" y="26"/>
                                              </a:lnTo>
                                              <a:lnTo>
                                                <a:pt x="92" y="26"/>
                                              </a:lnTo>
                                              <a:lnTo>
                                                <a:pt x="91" y="26"/>
                                              </a:lnTo>
                                              <a:lnTo>
                                                <a:pt x="91" y="25"/>
                                              </a:lnTo>
                                              <a:lnTo>
                                                <a:pt x="91" y="25"/>
                                              </a:lnTo>
                                              <a:lnTo>
                                                <a:pt x="91" y="25"/>
                                              </a:lnTo>
                                              <a:lnTo>
                                                <a:pt x="91" y="24"/>
                                              </a:lnTo>
                                              <a:lnTo>
                                                <a:pt x="91" y="24"/>
                                              </a:lnTo>
                                              <a:lnTo>
                                                <a:pt x="91" y="24"/>
                                              </a:lnTo>
                                              <a:lnTo>
                                                <a:pt x="91" y="28"/>
                                              </a:lnTo>
                                              <a:lnTo>
                                                <a:pt x="92" y="31"/>
                                              </a:lnTo>
                                              <a:lnTo>
                                                <a:pt x="93" y="35"/>
                                              </a:lnTo>
                                              <a:lnTo>
                                                <a:pt x="93" y="38"/>
                                              </a:lnTo>
                                              <a:lnTo>
                                                <a:pt x="93" y="42"/>
                                              </a:lnTo>
                                              <a:lnTo>
                                                <a:pt x="93" y="45"/>
                                              </a:lnTo>
                                              <a:lnTo>
                                                <a:pt x="93" y="50"/>
                                              </a:lnTo>
                                              <a:lnTo>
                                                <a:pt x="93" y="54"/>
                                              </a:lnTo>
                                              <a:lnTo>
                                                <a:pt x="93" y="54"/>
                                              </a:lnTo>
                                              <a:lnTo>
                                                <a:pt x="93" y="57"/>
                                              </a:lnTo>
                                              <a:lnTo>
                                                <a:pt x="93" y="61"/>
                                              </a:lnTo>
                                              <a:lnTo>
                                                <a:pt x="94" y="66"/>
                                              </a:lnTo>
                                              <a:lnTo>
                                                <a:pt x="94" y="66"/>
                                              </a:lnTo>
                                              <a:lnTo>
                                                <a:pt x="94" y="68"/>
                                              </a:lnTo>
                                              <a:lnTo>
                                                <a:pt x="94" y="70"/>
                                              </a:lnTo>
                                              <a:lnTo>
                                                <a:pt x="93" y="71"/>
                                              </a:lnTo>
                                              <a:lnTo>
                                                <a:pt x="93" y="73"/>
                                              </a:lnTo>
                                              <a:lnTo>
                                                <a:pt x="93" y="73"/>
                                              </a:lnTo>
                                              <a:lnTo>
                                                <a:pt x="94" y="75"/>
                                              </a:lnTo>
                                              <a:lnTo>
                                                <a:pt x="94" y="77"/>
                                              </a:lnTo>
                                              <a:lnTo>
                                                <a:pt x="96" y="81"/>
                                              </a:lnTo>
                                              <a:lnTo>
                                                <a:pt x="96" y="85"/>
                                              </a:lnTo>
                                              <a:lnTo>
                                                <a:pt x="97" y="87"/>
                                              </a:lnTo>
                                              <a:lnTo>
                                                <a:pt x="97" y="89"/>
                                              </a:lnTo>
                                              <a:lnTo>
                                                <a:pt x="97" y="89"/>
                                              </a:lnTo>
                                              <a:lnTo>
                                                <a:pt x="98" y="90"/>
                                              </a:lnTo>
                                              <a:lnTo>
                                                <a:pt x="99" y="91"/>
                                              </a:lnTo>
                                              <a:lnTo>
                                                <a:pt x="102" y="93"/>
                                              </a:lnTo>
                                              <a:lnTo>
                                                <a:pt x="105" y="95"/>
                                              </a:lnTo>
                                              <a:lnTo>
                                                <a:pt x="106" y="96"/>
                                              </a:lnTo>
                                              <a:lnTo>
                                                <a:pt x="107" y="97"/>
                                              </a:lnTo>
                                              <a:lnTo>
                                                <a:pt x="107" y="97"/>
                                              </a:lnTo>
                                              <a:lnTo>
                                                <a:pt x="107" y="97"/>
                                              </a:lnTo>
                                              <a:lnTo>
                                                <a:pt x="107" y="97"/>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5"/>
                                      <wps:cNvSpPr>
                                        <a:spLocks noEditPoints="1"/>
                                      </wps:cNvSpPr>
                                      <wps:spPr bwMode="auto">
                                        <a:xfrm>
                                          <a:off x="1609725" y="285115"/>
                                          <a:ext cx="107315" cy="377190"/>
                                        </a:xfrm>
                                        <a:custGeom>
                                          <a:avLst/>
                                          <a:gdLst>
                                            <a:gd name="T0" fmla="*/ 144 w 169"/>
                                            <a:gd name="T1" fmla="*/ 537 h 594"/>
                                            <a:gd name="T2" fmla="*/ 141 w 169"/>
                                            <a:gd name="T3" fmla="*/ 518 h 594"/>
                                            <a:gd name="T4" fmla="*/ 121 w 169"/>
                                            <a:gd name="T5" fmla="*/ 424 h 594"/>
                                            <a:gd name="T6" fmla="*/ 126 w 169"/>
                                            <a:gd name="T7" fmla="*/ 405 h 594"/>
                                            <a:gd name="T8" fmla="*/ 126 w 169"/>
                                            <a:gd name="T9" fmla="*/ 387 h 594"/>
                                            <a:gd name="T10" fmla="*/ 126 w 169"/>
                                            <a:gd name="T11" fmla="*/ 368 h 594"/>
                                            <a:gd name="T12" fmla="*/ 122 w 169"/>
                                            <a:gd name="T13" fmla="*/ 338 h 594"/>
                                            <a:gd name="T14" fmla="*/ 124 w 169"/>
                                            <a:gd name="T15" fmla="*/ 285 h 594"/>
                                            <a:gd name="T16" fmla="*/ 116 w 169"/>
                                            <a:gd name="T17" fmla="*/ 213 h 594"/>
                                            <a:gd name="T18" fmla="*/ 116 w 169"/>
                                            <a:gd name="T19" fmla="*/ 141 h 594"/>
                                            <a:gd name="T20" fmla="*/ 104 w 169"/>
                                            <a:gd name="T21" fmla="*/ 97 h 594"/>
                                            <a:gd name="T22" fmla="*/ 107 w 169"/>
                                            <a:gd name="T23" fmla="*/ 79 h 594"/>
                                            <a:gd name="T24" fmla="*/ 109 w 169"/>
                                            <a:gd name="T25" fmla="*/ 53 h 594"/>
                                            <a:gd name="T26" fmla="*/ 128 w 169"/>
                                            <a:gd name="T27" fmla="*/ 30 h 594"/>
                                            <a:gd name="T28" fmla="*/ 99 w 169"/>
                                            <a:gd name="T29" fmla="*/ 19 h 594"/>
                                            <a:gd name="T30" fmla="*/ 69 w 169"/>
                                            <a:gd name="T31" fmla="*/ 11 h 594"/>
                                            <a:gd name="T32" fmla="*/ 49 w 169"/>
                                            <a:gd name="T33" fmla="*/ 40 h 594"/>
                                            <a:gd name="T34" fmla="*/ 62 w 169"/>
                                            <a:gd name="T35" fmla="*/ 85 h 594"/>
                                            <a:gd name="T36" fmla="*/ 54 w 169"/>
                                            <a:gd name="T37" fmla="*/ 107 h 594"/>
                                            <a:gd name="T38" fmla="*/ 38 w 169"/>
                                            <a:gd name="T39" fmla="*/ 178 h 594"/>
                                            <a:gd name="T40" fmla="*/ 38 w 169"/>
                                            <a:gd name="T41" fmla="*/ 243 h 594"/>
                                            <a:gd name="T42" fmla="*/ 38 w 169"/>
                                            <a:gd name="T43" fmla="*/ 285 h 594"/>
                                            <a:gd name="T44" fmla="*/ 34 w 169"/>
                                            <a:gd name="T45" fmla="*/ 311 h 594"/>
                                            <a:gd name="T46" fmla="*/ 28 w 169"/>
                                            <a:gd name="T47" fmla="*/ 351 h 594"/>
                                            <a:gd name="T48" fmla="*/ 28 w 169"/>
                                            <a:gd name="T49" fmla="*/ 367 h 594"/>
                                            <a:gd name="T50" fmla="*/ 29 w 169"/>
                                            <a:gd name="T51" fmla="*/ 410 h 594"/>
                                            <a:gd name="T52" fmla="*/ 14 w 169"/>
                                            <a:gd name="T53" fmla="*/ 460 h 594"/>
                                            <a:gd name="T54" fmla="*/ 5 w 169"/>
                                            <a:gd name="T55" fmla="*/ 505 h 594"/>
                                            <a:gd name="T56" fmla="*/ 4 w 169"/>
                                            <a:gd name="T57" fmla="*/ 523 h 594"/>
                                            <a:gd name="T58" fmla="*/ 9 w 169"/>
                                            <a:gd name="T59" fmla="*/ 548 h 594"/>
                                            <a:gd name="T60" fmla="*/ 4 w 169"/>
                                            <a:gd name="T61" fmla="*/ 562 h 594"/>
                                            <a:gd name="T62" fmla="*/ 5 w 169"/>
                                            <a:gd name="T63" fmla="*/ 572 h 594"/>
                                            <a:gd name="T64" fmla="*/ 25 w 169"/>
                                            <a:gd name="T65" fmla="*/ 592 h 594"/>
                                            <a:gd name="T66" fmla="*/ 53 w 169"/>
                                            <a:gd name="T67" fmla="*/ 592 h 594"/>
                                            <a:gd name="T68" fmla="*/ 44 w 169"/>
                                            <a:gd name="T69" fmla="*/ 575 h 594"/>
                                            <a:gd name="T70" fmla="*/ 33 w 169"/>
                                            <a:gd name="T71" fmla="*/ 566 h 594"/>
                                            <a:gd name="T72" fmla="*/ 43 w 169"/>
                                            <a:gd name="T73" fmla="*/ 553 h 594"/>
                                            <a:gd name="T74" fmla="*/ 35 w 169"/>
                                            <a:gd name="T75" fmla="*/ 529 h 594"/>
                                            <a:gd name="T76" fmla="*/ 42 w 169"/>
                                            <a:gd name="T77" fmla="*/ 510 h 594"/>
                                            <a:gd name="T78" fmla="*/ 55 w 169"/>
                                            <a:gd name="T79" fmla="*/ 452 h 594"/>
                                            <a:gd name="T80" fmla="*/ 65 w 169"/>
                                            <a:gd name="T81" fmla="*/ 422 h 594"/>
                                            <a:gd name="T82" fmla="*/ 77 w 169"/>
                                            <a:gd name="T83" fmla="*/ 393 h 594"/>
                                            <a:gd name="T84" fmla="*/ 85 w 169"/>
                                            <a:gd name="T85" fmla="*/ 433 h 594"/>
                                            <a:gd name="T86" fmla="*/ 99 w 169"/>
                                            <a:gd name="T87" fmla="*/ 503 h 594"/>
                                            <a:gd name="T88" fmla="*/ 107 w 169"/>
                                            <a:gd name="T89" fmla="*/ 534 h 594"/>
                                            <a:gd name="T90" fmla="*/ 104 w 169"/>
                                            <a:gd name="T91" fmla="*/ 555 h 594"/>
                                            <a:gd name="T92" fmla="*/ 103 w 169"/>
                                            <a:gd name="T93" fmla="*/ 573 h 594"/>
                                            <a:gd name="T94" fmla="*/ 101 w 169"/>
                                            <a:gd name="T95" fmla="*/ 580 h 594"/>
                                            <a:gd name="T96" fmla="*/ 108 w 169"/>
                                            <a:gd name="T97" fmla="*/ 593 h 594"/>
                                            <a:gd name="T98" fmla="*/ 136 w 169"/>
                                            <a:gd name="T99" fmla="*/ 588 h 594"/>
                                            <a:gd name="T100" fmla="*/ 150 w 169"/>
                                            <a:gd name="T101" fmla="*/ 580 h 594"/>
                                            <a:gd name="T102" fmla="*/ 169 w 169"/>
                                            <a:gd name="T103" fmla="*/ 566 h 594"/>
                                            <a:gd name="T104" fmla="*/ 30 w 169"/>
                                            <a:gd name="T105" fmla="*/ 337 h 594"/>
                                            <a:gd name="T106" fmla="*/ 30 w 169"/>
                                            <a:gd name="T107" fmla="*/ 349 h 594"/>
                                            <a:gd name="T108" fmla="*/ 29 w 169"/>
                                            <a:gd name="T109" fmla="*/ 353 h 594"/>
                                            <a:gd name="T110" fmla="*/ 33 w 169"/>
                                            <a:gd name="T111" fmla="*/ 322 h 594"/>
                                            <a:gd name="T112" fmla="*/ 35 w 169"/>
                                            <a:gd name="T113" fmla="*/ 331 h 594"/>
                                            <a:gd name="T114" fmla="*/ 37 w 169"/>
                                            <a:gd name="T115" fmla="*/ 334 h 594"/>
                                            <a:gd name="T116" fmla="*/ 99 w 169"/>
                                            <a:gd name="T117" fmla="*/ 95 h 594"/>
                                            <a:gd name="T118" fmla="*/ 101 w 169"/>
                                            <a:gd name="T119" fmla="*/ 89 h 5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69" h="594">
                                              <a:moveTo>
                                                <a:pt x="168" y="555"/>
                                              </a:moveTo>
                                              <a:lnTo>
                                                <a:pt x="168" y="555"/>
                                              </a:lnTo>
                                              <a:lnTo>
                                                <a:pt x="165" y="554"/>
                                              </a:lnTo>
                                              <a:lnTo>
                                                <a:pt x="164" y="554"/>
                                              </a:lnTo>
                                              <a:lnTo>
                                                <a:pt x="160" y="553"/>
                                              </a:lnTo>
                                              <a:lnTo>
                                                <a:pt x="160" y="553"/>
                                              </a:lnTo>
                                              <a:lnTo>
                                                <a:pt x="152" y="550"/>
                                              </a:lnTo>
                                              <a:lnTo>
                                                <a:pt x="150" y="548"/>
                                              </a:lnTo>
                                              <a:lnTo>
                                                <a:pt x="147" y="546"/>
                                              </a:lnTo>
                                              <a:lnTo>
                                                <a:pt x="147" y="546"/>
                                              </a:lnTo>
                                              <a:lnTo>
                                                <a:pt x="146" y="542"/>
                                              </a:lnTo>
                                              <a:lnTo>
                                                <a:pt x="144" y="537"/>
                                              </a:lnTo>
                                              <a:lnTo>
                                                <a:pt x="144" y="537"/>
                                              </a:lnTo>
                                              <a:lnTo>
                                                <a:pt x="144" y="533"/>
                                              </a:lnTo>
                                              <a:lnTo>
                                                <a:pt x="143" y="529"/>
                                              </a:lnTo>
                                              <a:lnTo>
                                                <a:pt x="143" y="529"/>
                                              </a:lnTo>
                                              <a:lnTo>
                                                <a:pt x="142" y="527"/>
                                              </a:lnTo>
                                              <a:lnTo>
                                                <a:pt x="141" y="527"/>
                                              </a:lnTo>
                                              <a:lnTo>
                                                <a:pt x="138" y="527"/>
                                              </a:lnTo>
                                              <a:lnTo>
                                                <a:pt x="138" y="526"/>
                                              </a:lnTo>
                                              <a:lnTo>
                                                <a:pt x="138" y="526"/>
                                              </a:lnTo>
                                              <a:lnTo>
                                                <a:pt x="140" y="522"/>
                                              </a:lnTo>
                                              <a:lnTo>
                                                <a:pt x="141" y="521"/>
                                              </a:lnTo>
                                              <a:lnTo>
                                                <a:pt x="141" y="518"/>
                                              </a:lnTo>
                                              <a:lnTo>
                                                <a:pt x="141" y="518"/>
                                              </a:lnTo>
                                              <a:lnTo>
                                                <a:pt x="141" y="513"/>
                                              </a:lnTo>
                                              <a:lnTo>
                                                <a:pt x="140" y="505"/>
                                              </a:lnTo>
                                              <a:lnTo>
                                                <a:pt x="140" y="505"/>
                                              </a:lnTo>
                                              <a:lnTo>
                                                <a:pt x="135" y="470"/>
                                              </a:lnTo>
                                              <a:lnTo>
                                                <a:pt x="135" y="470"/>
                                              </a:lnTo>
                                              <a:lnTo>
                                                <a:pt x="131" y="450"/>
                                              </a:lnTo>
                                              <a:lnTo>
                                                <a:pt x="126" y="431"/>
                                              </a:lnTo>
                                              <a:lnTo>
                                                <a:pt x="126" y="431"/>
                                              </a:lnTo>
                                              <a:lnTo>
                                                <a:pt x="124" y="426"/>
                                              </a:lnTo>
                                              <a:lnTo>
                                                <a:pt x="124" y="426"/>
                                              </a:lnTo>
                                              <a:lnTo>
                                                <a:pt x="121" y="424"/>
                                              </a:lnTo>
                                              <a:lnTo>
                                                <a:pt x="119" y="422"/>
                                              </a:lnTo>
                                              <a:lnTo>
                                                <a:pt x="119" y="422"/>
                                              </a:lnTo>
                                              <a:lnTo>
                                                <a:pt x="121" y="420"/>
                                              </a:lnTo>
                                              <a:lnTo>
                                                <a:pt x="122" y="418"/>
                                              </a:lnTo>
                                              <a:lnTo>
                                                <a:pt x="122" y="414"/>
                                              </a:lnTo>
                                              <a:lnTo>
                                                <a:pt x="122" y="414"/>
                                              </a:lnTo>
                                              <a:lnTo>
                                                <a:pt x="124" y="414"/>
                                              </a:lnTo>
                                              <a:lnTo>
                                                <a:pt x="125" y="413"/>
                                              </a:lnTo>
                                              <a:lnTo>
                                                <a:pt x="127" y="410"/>
                                              </a:lnTo>
                                              <a:lnTo>
                                                <a:pt x="127" y="410"/>
                                              </a:lnTo>
                                              <a:lnTo>
                                                <a:pt x="126" y="407"/>
                                              </a:lnTo>
                                              <a:lnTo>
                                                <a:pt x="126" y="405"/>
                                              </a:lnTo>
                                              <a:lnTo>
                                                <a:pt x="126" y="405"/>
                                              </a:lnTo>
                                              <a:lnTo>
                                                <a:pt x="126" y="400"/>
                                              </a:lnTo>
                                              <a:lnTo>
                                                <a:pt x="126" y="400"/>
                                              </a:lnTo>
                                              <a:lnTo>
                                                <a:pt x="126" y="394"/>
                                              </a:lnTo>
                                              <a:lnTo>
                                                <a:pt x="125" y="387"/>
                                              </a:lnTo>
                                              <a:lnTo>
                                                <a:pt x="124" y="380"/>
                                              </a:lnTo>
                                              <a:lnTo>
                                                <a:pt x="123" y="371"/>
                                              </a:lnTo>
                                              <a:lnTo>
                                                <a:pt x="123" y="371"/>
                                              </a:lnTo>
                                              <a:lnTo>
                                                <a:pt x="125" y="371"/>
                                              </a:lnTo>
                                              <a:lnTo>
                                                <a:pt x="125" y="371"/>
                                              </a:lnTo>
                                              <a:lnTo>
                                                <a:pt x="125" y="382"/>
                                              </a:lnTo>
                                              <a:lnTo>
                                                <a:pt x="126" y="387"/>
                                              </a:lnTo>
                                              <a:lnTo>
                                                <a:pt x="126" y="388"/>
                                              </a:lnTo>
                                              <a:lnTo>
                                                <a:pt x="128" y="388"/>
                                              </a:lnTo>
                                              <a:lnTo>
                                                <a:pt x="128" y="388"/>
                                              </a:lnTo>
                                              <a:lnTo>
                                                <a:pt x="128" y="387"/>
                                              </a:lnTo>
                                              <a:lnTo>
                                                <a:pt x="127" y="385"/>
                                              </a:lnTo>
                                              <a:lnTo>
                                                <a:pt x="127" y="385"/>
                                              </a:lnTo>
                                              <a:lnTo>
                                                <a:pt x="126" y="378"/>
                                              </a:lnTo>
                                              <a:lnTo>
                                                <a:pt x="126" y="375"/>
                                              </a:lnTo>
                                              <a:lnTo>
                                                <a:pt x="126" y="372"/>
                                              </a:lnTo>
                                              <a:lnTo>
                                                <a:pt x="126" y="372"/>
                                              </a:lnTo>
                                              <a:lnTo>
                                                <a:pt x="126" y="368"/>
                                              </a:lnTo>
                                              <a:lnTo>
                                                <a:pt x="126" y="368"/>
                                              </a:lnTo>
                                              <a:lnTo>
                                                <a:pt x="127" y="366"/>
                                              </a:lnTo>
                                              <a:lnTo>
                                                <a:pt x="126" y="362"/>
                                              </a:lnTo>
                                              <a:lnTo>
                                                <a:pt x="126" y="362"/>
                                              </a:lnTo>
                                              <a:lnTo>
                                                <a:pt x="125" y="359"/>
                                              </a:lnTo>
                                              <a:lnTo>
                                                <a:pt x="125" y="359"/>
                                              </a:lnTo>
                                              <a:lnTo>
                                                <a:pt x="125" y="354"/>
                                              </a:lnTo>
                                              <a:lnTo>
                                                <a:pt x="125" y="354"/>
                                              </a:lnTo>
                                              <a:lnTo>
                                                <a:pt x="123" y="348"/>
                                              </a:lnTo>
                                              <a:lnTo>
                                                <a:pt x="123" y="348"/>
                                              </a:lnTo>
                                              <a:lnTo>
                                                <a:pt x="122" y="343"/>
                                              </a:lnTo>
                                              <a:lnTo>
                                                <a:pt x="122" y="338"/>
                                              </a:lnTo>
                                              <a:lnTo>
                                                <a:pt x="122" y="338"/>
                                              </a:lnTo>
                                              <a:lnTo>
                                                <a:pt x="124" y="316"/>
                                              </a:lnTo>
                                              <a:lnTo>
                                                <a:pt x="124" y="316"/>
                                              </a:lnTo>
                                              <a:lnTo>
                                                <a:pt x="125" y="309"/>
                                              </a:lnTo>
                                              <a:lnTo>
                                                <a:pt x="125" y="309"/>
                                              </a:lnTo>
                                              <a:lnTo>
                                                <a:pt x="125" y="303"/>
                                              </a:lnTo>
                                              <a:lnTo>
                                                <a:pt x="124" y="298"/>
                                              </a:lnTo>
                                              <a:lnTo>
                                                <a:pt x="124" y="298"/>
                                              </a:lnTo>
                                              <a:lnTo>
                                                <a:pt x="124" y="294"/>
                                              </a:lnTo>
                                              <a:lnTo>
                                                <a:pt x="124" y="294"/>
                                              </a:lnTo>
                                              <a:lnTo>
                                                <a:pt x="123" y="288"/>
                                              </a:lnTo>
                                              <a:lnTo>
                                                <a:pt x="123" y="288"/>
                                              </a:lnTo>
                                              <a:lnTo>
                                                <a:pt x="124" y="285"/>
                                              </a:lnTo>
                                              <a:lnTo>
                                                <a:pt x="124" y="285"/>
                                              </a:lnTo>
                                              <a:lnTo>
                                                <a:pt x="124" y="283"/>
                                              </a:lnTo>
                                              <a:lnTo>
                                                <a:pt x="124" y="283"/>
                                              </a:lnTo>
                                              <a:lnTo>
                                                <a:pt x="124" y="282"/>
                                              </a:lnTo>
                                              <a:lnTo>
                                                <a:pt x="124" y="282"/>
                                              </a:lnTo>
                                              <a:lnTo>
                                                <a:pt x="124" y="278"/>
                                              </a:lnTo>
                                              <a:lnTo>
                                                <a:pt x="123" y="274"/>
                                              </a:lnTo>
                                              <a:lnTo>
                                                <a:pt x="121" y="270"/>
                                              </a:lnTo>
                                              <a:lnTo>
                                                <a:pt x="121" y="270"/>
                                              </a:lnTo>
                                              <a:lnTo>
                                                <a:pt x="119" y="240"/>
                                              </a:lnTo>
                                              <a:lnTo>
                                                <a:pt x="118" y="226"/>
                                              </a:lnTo>
                                              <a:lnTo>
                                                <a:pt x="116" y="213"/>
                                              </a:lnTo>
                                              <a:lnTo>
                                                <a:pt x="116" y="213"/>
                                              </a:lnTo>
                                              <a:lnTo>
                                                <a:pt x="121" y="211"/>
                                              </a:lnTo>
                                              <a:lnTo>
                                                <a:pt x="121" y="211"/>
                                              </a:lnTo>
                                              <a:lnTo>
                                                <a:pt x="121" y="188"/>
                                              </a:lnTo>
                                              <a:lnTo>
                                                <a:pt x="121" y="179"/>
                                              </a:lnTo>
                                              <a:lnTo>
                                                <a:pt x="119" y="170"/>
                                              </a:lnTo>
                                              <a:lnTo>
                                                <a:pt x="119" y="170"/>
                                              </a:lnTo>
                                              <a:lnTo>
                                                <a:pt x="117" y="162"/>
                                              </a:lnTo>
                                              <a:lnTo>
                                                <a:pt x="117" y="162"/>
                                              </a:lnTo>
                                              <a:lnTo>
                                                <a:pt x="117" y="150"/>
                                              </a:lnTo>
                                              <a:lnTo>
                                                <a:pt x="116" y="141"/>
                                              </a:lnTo>
                                              <a:lnTo>
                                                <a:pt x="116" y="141"/>
                                              </a:lnTo>
                                              <a:lnTo>
                                                <a:pt x="116" y="133"/>
                                              </a:lnTo>
                                              <a:lnTo>
                                                <a:pt x="114" y="125"/>
                                              </a:lnTo>
                                              <a:lnTo>
                                                <a:pt x="114" y="125"/>
                                              </a:lnTo>
                                              <a:lnTo>
                                                <a:pt x="113" y="119"/>
                                              </a:lnTo>
                                              <a:lnTo>
                                                <a:pt x="112" y="115"/>
                                              </a:lnTo>
                                              <a:lnTo>
                                                <a:pt x="112" y="115"/>
                                              </a:lnTo>
                                              <a:lnTo>
                                                <a:pt x="111" y="107"/>
                                              </a:lnTo>
                                              <a:lnTo>
                                                <a:pt x="110" y="103"/>
                                              </a:lnTo>
                                              <a:lnTo>
                                                <a:pt x="109" y="101"/>
                                              </a:lnTo>
                                              <a:lnTo>
                                                <a:pt x="109" y="101"/>
                                              </a:lnTo>
                                              <a:lnTo>
                                                <a:pt x="105" y="98"/>
                                              </a:lnTo>
                                              <a:lnTo>
                                                <a:pt x="104" y="97"/>
                                              </a:lnTo>
                                              <a:lnTo>
                                                <a:pt x="103" y="95"/>
                                              </a:lnTo>
                                              <a:lnTo>
                                                <a:pt x="103" y="95"/>
                                              </a:lnTo>
                                              <a:lnTo>
                                                <a:pt x="102" y="91"/>
                                              </a:lnTo>
                                              <a:lnTo>
                                                <a:pt x="102" y="87"/>
                                              </a:lnTo>
                                              <a:lnTo>
                                                <a:pt x="102" y="87"/>
                                              </a:lnTo>
                                              <a:lnTo>
                                                <a:pt x="103" y="86"/>
                                              </a:lnTo>
                                              <a:lnTo>
                                                <a:pt x="103" y="83"/>
                                              </a:lnTo>
                                              <a:lnTo>
                                                <a:pt x="103" y="83"/>
                                              </a:lnTo>
                                              <a:lnTo>
                                                <a:pt x="105" y="82"/>
                                              </a:lnTo>
                                              <a:lnTo>
                                                <a:pt x="106" y="81"/>
                                              </a:lnTo>
                                              <a:lnTo>
                                                <a:pt x="107" y="79"/>
                                              </a:lnTo>
                                              <a:lnTo>
                                                <a:pt x="107" y="79"/>
                                              </a:lnTo>
                                              <a:lnTo>
                                                <a:pt x="108" y="76"/>
                                              </a:lnTo>
                                              <a:lnTo>
                                                <a:pt x="108" y="72"/>
                                              </a:lnTo>
                                              <a:lnTo>
                                                <a:pt x="108" y="72"/>
                                              </a:lnTo>
                                              <a:lnTo>
                                                <a:pt x="108" y="62"/>
                                              </a:lnTo>
                                              <a:lnTo>
                                                <a:pt x="108" y="62"/>
                                              </a:lnTo>
                                              <a:lnTo>
                                                <a:pt x="108" y="59"/>
                                              </a:lnTo>
                                              <a:lnTo>
                                                <a:pt x="108" y="59"/>
                                              </a:lnTo>
                                              <a:lnTo>
                                                <a:pt x="109" y="58"/>
                                              </a:lnTo>
                                              <a:lnTo>
                                                <a:pt x="109" y="57"/>
                                              </a:lnTo>
                                              <a:lnTo>
                                                <a:pt x="109" y="57"/>
                                              </a:lnTo>
                                              <a:lnTo>
                                                <a:pt x="109" y="54"/>
                                              </a:lnTo>
                                              <a:lnTo>
                                                <a:pt x="109" y="53"/>
                                              </a:lnTo>
                                              <a:lnTo>
                                                <a:pt x="109" y="53"/>
                                              </a:lnTo>
                                              <a:lnTo>
                                                <a:pt x="110" y="51"/>
                                              </a:lnTo>
                                              <a:lnTo>
                                                <a:pt x="111" y="48"/>
                                              </a:lnTo>
                                              <a:lnTo>
                                                <a:pt x="111" y="44"/>
                                              </a:lnTo>
                                              <a:lnTo>
                                                <a:pt x="110" y="42"/>
                                              </a:lnTo>
                                              <a:lnTo>
                                                <a:pt x="110" y="42"/>
                                              </a:lnTo>
                                              <a:lnTo>
                                                <a:pt x="117" y="34"/>
                                              </a:lnTo>
                                              <a:lnTo>
                                                <a:pt x="117" y="34"/>
                                              </a:lnTo>
                                              <a:lnTo>
                                                <a:pt x="121" y="34"/>
                                              </a:lnTo>
                                              <a:lnTo>
                                                <a:pt x="125" y="33"/>
                                              </a:lnTo>
                                              <a:lnTo>
                                                <a:pt x="127" y="32"/>
                                              </a:lnTo>
                                              <a:lnTo>
                                                <a:pt x="128" y="30"/>
                                              </a:lnTo>
                                              <a:lnTo>
                                                <a:pt x="128" y="27"/>
                                              </a:lnTo>
                                              <a:lnTo>
                                                <a:pt x="128" y="27"/>
                                              </a:lnTo>
                                              <a:lnTo>
                                                <a:pt x="125" y="26"/>
                                              </a:lnTo>
                                              <a:lnTo>
                                                <a:pt x="121" y="28"/>
                                              </a:lnTo>
                                              <a:lnTo>
                                                <a:pt x="118" y="30"/>
                                              </a:lnTo>
                                              <a:lnTo>
                                                <a:pt x="114" y="31"/>
                                              </a:lnTo>
                                              <a:lnTo>
                                                <a:pt x="114" y="31"/>
                                              </a:lnTo>
                                              <a:lnTo>
                                                <a:pt x="111" y="31"/>
                                              </a:lnTo>
                                              <a:lnTo>
                                                <a:pt x="107" y="31"/>
                                              </a:lnTo>
                                              <a:lnTo>
                                                <a:pt x="107" y="31"/>
                                              </a:lnTo>
                                              <a:lnTo>
                                                <a:pt x="104" y="25"/>
                                              </a:lnTo>
                                              <a:lnTo>
                                                <a:pt x="99" y="19"/>
                                              </a:lnTo>
                                              <a:lnTo>
                                                <a:pt x="99" y="19"/>
                                              </a:lnTo>
                                              <a:lnTo>
                                                <a:pt x="95" y="11"/>
                                              </a:lnTo>
                                              <a:lnTo>
                                                <a:pt x="92" y="1"/>
                                              </a:lnTo>
                                              <a:lnTo>
                                                <a:pt x="92" y="1"/>
                                              </a:lnTo>
                                              <a:lnTo>
                                                <a:pt x="90" y="1"/>
                                              </a:lnTo>
                                              <a:lnTo>
                                                <a:pt x="89" y="0"/>
                                              </a:lnTo>
                                              <a:lnTo>
                                                <a:pt x="89" y="0"/>
                                              </a:lnTo>
                                              <a:lnTo>
                                                <a:pt x="84" y="1"/>
                                              </a:lnTo>
                                              <a:lnTo>
                                                <a:pt x="80" y="4"/>
                                              </a:lnTo>
                                              <a:lnTo>
                                                <a:pt x="80" y="4"/>
                                              </a:lnTo>
                                              <a:lnTo>
                                                <a:pt x="72" y="7"/>
                                              </a:lnTo>
                                              <a:lnTo>
                                                <a:pt x="69" y="11"/>
                                              </a:lnTo>
                                              <a:lnTo>
                                                <a:pt x="65" y="13"/>
                                              </a:lnTo>
                                              <a:lnTo>
                                                <a:pt x="65" y="13"/>
                                              </a:lnTo>
                                              <a:lnTo>
                                                <a:pt x="63" y="17"/>
                                              </a:lnTo>
                                              <a:lnTo>
                                                <a:pt x="62" y="19"/>
                                              </a:lnTo>
                                              <a:lnTo>
                                                <a:pt x="60" y="24"/>
                                              </a:lnTo>
                                              <a:lnTo>
                                                <a:pt x="61" y="27"/>
                                              </a:lnTo>
                                              <a:lnTo>
                                                <a:pt x="61" y="27"/>
                                              </a:lnTo>
                                              <a:lnTo>
                                                <a:pt x="57" y="30"/>
                                              </a:lnTo>
                                              <a:lnTo>
                                                <a:pt x="54" y="33"/>
                                              </a:lnTo>
                                              <a:lnTo>
                                                <a:pt x="52" y="36"/>
                                              </a:lnTo>
                                              <a:lnTo>
                                                <a:pt x="49" y="40"/>
                                              </a:lnTo>
                                              <a:lnTo>
                                                <a:pt x="49" y="40"/>
                                              </a:lnTo>
                                              <a:lnTo>
                                                <a:pt x="48" y="45"/>
                                              </a:lnTo>
                                              <a:lnTo>
                                                <a:pt x="47" y="52"/>
                                              </a:lnTo>
                                              <a:lnTo>
                                                <a:pt x="46" y="58"/>
                                              </a:lnTo>
                                              <a:lnTo>
                                                <a:pt x="46" y="63"/>
                                              </a:lnTo>
                                              <a:lnTo>
                                                <a:pt x="46" y="63"/>
                                              </a:lnTo>
                                              <a:lnTo>
                                                <a:pt x="47" y="69"/>
                                              </a:lnTo>
                                              <a:lnTo>
                                                <a:pt x="49" y="73"/>
                                              </a:lnTo>
                                              <a:lnTo>
                                                <a:pt x="51" y="78"/>
                                              </a:lnTo>
                                              <a:lnTo>
                                                <a:pt x="54" y="82"/>
                                              </a:lnTo>
                                              <a:lnTo>
                                                <a:pt x="54" y="82"/>
                                              </a:lnTo>
                                              <a:lnTo>
                                                <a:pt x="57" y="85"/>
                                              </a:lnTo>
                                              <a:lnTo>
                                                <a:pt x="62" y="85"/>
                                              </a:lnTo>
                                              <a:lnTo>
                                                <a:pt x="67" y="85"/>
                                              </a:lnTo>
                                              <a:lnTo>
                                                <a:pt x="71" y="83"/>
                                              </a:lnTo>
                                              <a:lnTo>
                                                <a:pt x="71" y="83"/>
                                              </a:lnTo>
                                              <a:lnTo>
                                                <a:pt x="70" y="92"/>
                                              </a:lnTo>
                                              <a:lnTo>
                                                <a:pt x="70" y="92"/>
                                              </a:lnTo>
                                              <a:lnTo>
                                                <a:pt x="65" y="96"/>
                                              </a:lnTo>
                                              <a:lnTo>
                                                <a:pt x="62" y="98"/>
                                              </a:lnTo>
                                              <a:lnTo>
                                                <a:pt x="62" y="102"/>
                                              </a:lnTo>
                                              <a:lnTo>
                                                <a:pt x="62" y="102"/>
                                              </a:lnTo>
                                              <a:lnTo>
                                                <a:pt x="57" y="104"/>
                                              </a:lnTo>
                                              <a:lnTo>
                                                <a:pt x="54" y="107"/>
                                              </a:lnTo>
                                              <a:lnTo>
                                                <a:pt x="54" y="107"/>
                                              </a:lnTo>
                                              <a:lnTo>
                                                <a:pt x="52" y="110"/>
                                              </a:lnTo>
                                              <a:lnTo>
                                                <a:pt x="50" y="114"/>
                                              </a:lnTo>
                                              <a:lnTo>
                                                <a:pt x="50" y="114"/>
                                              </a:lnTo>
                                              <a:lnTo>
                                                <a:pt x="43" y="123"/>
                                              </a:lnTo>
                                              <a:lnTo>
                                                <a:pt x="41" y="129"/>
                                              </a:lnTo>
                                              <a:lnTo>
                                                <a:pt x="38" y="135"/>
                                              </a:lnTo>
                                              <a:lnTo>
                                                <a:pt x="38" y="135"/>
                                              </a:lnTo>
                                              <a:lnTo>
                                                <a:pt x="38" y="142"/>
                                              </a:lnTo>
                                              <a:lnTo>
                                                <a:pt x="38" y="148"/>
                                              </a:lnTo>
                                              <a:lnTo>
                                                <a:pt x="38" y="164"/>
                                              </a:lnTo>
                                              <a:lnTo>
                                                <a:pt x="38" y="164"/>
                                              </a:lnTo>
                                              <a:lnTo>
                                                <a:pt x="38" y="178"/>
                                              </a:lnTo>
                                              <a:lnTo>
                                                <a:pt x="38" y="178"/>
                                              </a:lnTo>
                                              <a:lnTo>
                                                <a:pt x="39" y="179"/>
                                              </a:lnTo>
                                              <a:lnTo>
                                                <a:pt x="40" y="179"/>
                                              </a:lnTo>
                                              <a:lnTo>
                                                <a:pt x="40" y="179"/>
                                              </a:lnTo>
                                              <a:lnTo>
                                                <a:pt x="39" y="196"/>
                                              </a:lnTo>
                                              <a:lnTo>
                                                <a:pt x="39" y="212"/>
                                              </a:lnTo>
                                              <a:lnTo>
                                                <a:pt x="39" y="212"/>
                                              </a:lnTo>
                                              <a:lnTo>
                                                <a:pt x="38" y="224"/>
                                              </a:lnTo>
                                              <a:lnTo>
                                                <a:pt x="38" y="224"/>
                                              </a:lnTo>
                                              <a:lnTo>
                                                <a:pt x="38" y="230"/>
                                              </a:lnTo>
                                              <a:lnTo>
                                                <a:pt x="38" y="230"/>
                                              </a:lnTo>
                                              <a:lnTo>
                                                <a:pt x="38" y="243"/>
                                              </a:lnTo>
                                              <a:lnTo>
                                                <a:pt x="38" y="256"/>
                                              </a:lnTo>
                                              <a:lnTo>
                                                <a:pt x="39" y="265"/>
                                              </a:lnTo>
                                              <a:lnTo>
                                                <a:pt x="41" y="277"/>
                                              </a:lnTo>
                                              <a:lnTo>
                                                <a:pt x="41" y="277"/>
                                              </a:lnTo>
                                              <a:lnTo>
                                                <a:pt x="40" y="279"/>
                                              </a:lnTo>
                                              <a:lnTo>
                                                <a:pt x="40" y="282"/>
                                              </a:lnTo>
                                              <a:lnTo>
                                                <a:pt x="40" y="282"/>
                                              </a:lnTo>
                                              <a:lnTo>
                                                <a:pt x="39" y="283"/>
                                              </a:lnTo>
                                              <a:lnTo>
                                                <a:pt x="40" y="284"/>
                                              </a:lnTo>
                                              <a:lnTo>
                                                <a:pt x="40" y="284"/>
                                              </a:lnTo>
                                              <a:lnTo>
                                                <a:pt x="38" y="284"/>
                                              </a:lnTo>
                                              <a:lnTo>
                                                <a:pt x="38" y="285"/>
                                              </a:lnTo>
                                              <a:lnTo>
                                                <a:pt x="39" y="289"/>
                                              </a:lnTo>
                                              <a:lnTo>
                                                <a:pt x="39" y="289"/>
                                              </a:lnTo>
                                              <a:lnTo>
                                                <a:pt x="38" y="294"/>
                                              </a:lnTo>
                                              <a:lnTo>
                                                <a:pt x="38" y="297"/>
                                              </a:lnTo>
                                              <a:lnTo>
                                                <a:pt x="38" y="297"/>
                                              </a:lnTo>
                                              <a:lnTo>
                                                <a:pt x="37" y="298"/>
                                              </a:lnTo>
                                              <a:lnTo>
                                                <a:pt x="37" y="298"/>
                                              </a:lnTo>
                                              <a:lnTo>
                                                <a:pt x="37" y="302"/>
                                              </a:lnTo>
                                              <a:lnTo>
                                                <a:pt x="37" y="302"/>
                                              </a:lnTo>
                                              <a:lnTo>
                                                <a:pt x="35" y="305"/>
                                              </a:lnTo>
                                              <a:lnTo>
                                                <a:pt x="35" y="305"/>
                                              </a:lnTo>
                                              <a:lnTo>
                                                <a:pt x="34" y="311"/>
                                              </a:lnTo>
                                              <a:lnTo>
                                                <a:pt x="33" y="318"/>
                                              </a:lnTo>
                                              <a:lnTo>
                                                <a:pt x="33" y="318"/>
                                              </a:lnTo>
                                              <a:lnTo>
                                                <a:pt x="32" y="323"/>
                                              </a:lnTo>
                                              <a:lnTo>
                                                <a:pt x="32" y="323"/>
                                              </a:lnTo>
                                              <a:lnTo>
                                                <a:pt x="32" y="328"/>
                                              </a:lnTo>
                                              <a:lnTo>
                                                <a:pt x="32" y="328"/>
                                              </a:lnTo>
                                              <a:lnTo>
                                                <a:pt x="30" y="331"/>
                                              </a:lnTo>
                                              <a:lnTo>
                                                <a:pt x="30" y="331"/>
                                              </a:lnTo>
                                              <a:lnTo>
                                                <a:pt x="30" y="341"/>
                                              </a:lnTo>
                                              <a:lnTo>
                                                <a:pt x="30" y="341"/>
                                              </a:lnTo>
                                              <a:lnTo>
                                                <a:pt x="30" y="347"/>
                                              </a:lnTo>
                                              <a:lnTo>
                                                <a:pt x="28" y="351"/>
                                              </a:lnTo>
                                              <a:lnTo>
                                                <a:pt x="28" y="351"/>
                                              </a:lnTo>
                                              <a:lnTo>
                                                <a:pt x="26" y="357"/>
                                              </a:lnTo>
                                              <a:lnTo>
                                                <a:pt x="24" y="362"/>
                                              </a:lnTo>
                                              <a:lnTo>
                                                <a:pt x="18" y="371"/>
                                              </a:lnTo>
                                              <a:lnTo>
                                                <a:pt x="18" y="371"/>
                                              </a:lnTo>
                                              <a:lnTo>
                                                <a:pt x="19" y="372"/>
                                              </a:lnTo>
                                              <a:lnTo>
                                                <a:pt x="20" y="373"/>
                                              </a:lnTo>
                                              <a:lnTo>
                                                <a:pt x="20" y="373"/>
                                              </a:lnTo>
                                              <a:lnTo>
                                                <a:pt x="23" y="367"/>
                                              </a:lnTo>
                                              <a:lnTo>
                                                <a:pt x="26" y="359"/>
                                              </a:lnTo>
                                              <a:lnTo>
                                                <a:pt x="26" y="359"/>
                                              </a:lnTo>
                                              <a:lnTo>
                                                <a:pt x="28" y="367"/>
                                              </a:lnTo>
                                              <a:lnTo>
                                                <a:pt x="28" y="367"/>
                                              </a:lnTo>
                                              <a:lnTo>
                                                <a:pt x="30" y="367"/>
                                              </a:lnTo>
                                              <a:lnTo>
                                                <a:pt x="30" y="367"/>
                                              </a:lnTo>
                                              <a:lnTo>
                                                <a:pt x="28" y="381"/>
                                              </a:lnTo>
                                              <a:lnTo>
                                                <a:pt x="26" y="387"/>
                                              </a:lnTo>
                                              <a:lnTo>
                                                <a:pt x="26" y="394"/>
                                              </a:lnTo>
                                              <a:lnTo>
                                                <a:pt x="26" y="394"/>
                                              </a:lnTo>
                                              <a:lnTo>
                                                <a:pt x="26" y="400"/>
                                              </a:lnTo>
                                              <a:lnTo>
                                                <a:pt x="26" y="406"/>
                                              </a:lnTo>
                                              <a:lnTo>
                                                <a:pt x="26" y="406"/>
                                              </a:lnTo>
                                              <a:lnTo>
                                                <a:pt x="29" y="410"/>
                                              </a:lnTo>
                                              <a:lnTo>
                                                <a:pt x="29" y="410"/>
                                              </a:lnTo>
                                              <a:lnTo>
                                                <a:pt x="28" y="412"/>
                                              </a:lnTo>
                                              <a:lnTo>
                                                <a:pt x="26" y="418"/>
                                              </a:lnTo>
                                              <a:lnTo>
                                                <a:pt x="26" y="418"/>
                                              </a:lnTo>
                                              <a:lnTo>
                                                <a:pt x="21" y="431"/>
                                              </a:lnTo>
                                              <a:lnTo>
                                                <a:pt x="21" y="431"/>
                                              </a:lnTo>
                                              <a:lnTo>
                                                <a:pt x="19" y="441"/>
                                              </a:lnTo>
                                              <a:lnTo>
                                                <a:pt x="16" y="447"/>
                                              </a:lnTo>
                                              <a:lnTo>
                                                <a:pt x="16" y="452"/>
                                              </a:lnTo>
                                              <a:lnTo>
                                                <a:pt x="16" y="452"/>
                                              </a:lnTo>
                                              <a:lnTo>
                                                <a:pt x="16" y="456"/>
                                              </a:lnTo>
                                              <a:lnTo>
                                                <a:pt x="16" y="456"/>
                                              </a:lnTo>
                                              <a:lnTo>
                                                <a:pt x="14" y="460"/>
                                              </a:lnTo>
                                              <a:lnTo>
                                                <a:pt x="14" y="460"/>
                                              </a:lnTo>
                                              <a:lnTo>
                                                <a:pt x="13" y="465"/>
                                              </a:lnTo>
                                              <a:lnTo>
                                                <a:pt x="13" y="465"/>
                                              </a:lnTo>
                                              <a:lnTo>
                                                <a:pt x="9" y="478"/>
                                              </a:lnTo>
                                              <a:lnTo>
                                                <a:pt x="6" y="485"/>
                                              </a:lnTo>
                                              <a:lnTo>
                                                <a:pt x="6" y="495"/>
                                              </a:lnTo>
                                              <a:lnTo>
                                                <a:pt x="6" y="495"/>
                                              </a:lnTo>
                                              <a:lnTo>
                                                <a:pt x="7" y="499"/>
                                              </a:lnTo>
                                              <a:lnTo>
                                                <a:pt x="7" y="504"/>
                                              </a:lnTo>
                                              <a:lnTo>
                                                <a:pt x="7" y="504"/>
                                              </a:lnTo>
                                              <a:lnTo>
                                                <a:pt x="6" y="505"/>
                                              </a:lnTo>
                                              <a:lnTo>
                                                <a:pt x="5" y="505"/>
                                              </a:lnTo>
                                              <a:lnTo>
                                                <a:pt x="4" y="507"/>
                                              </a:lnTo>
                                              <a:lnTo>
                                                <a:pt x="1" y="508"/>
                                              </a:lnTo>
                                              <a:lnTo>
                                                <a:pt x="1" y="508"/>
                                              </a:lnTo>
                                              <a:lnTo>
                                                <a:pt x="2" y="510"/>
                                              </a:lnTo>
                                              <a:lnTo>
                                                <a:pt x="4" y="511"/>
                                              </a:lnTo>
                                              <a:lnTo>
                                                <a:pt x="4" y="514"/>
                                              </a:lnTo>
                                              <a:lnTo>
                                                <a:pt x="5" y="515"/>
                                              </a:lnTo>
                                              <a:lnTo>
                                                <a:pt x="5" y="515"/>
                                              </a:lnTo>
                                              <a:lnTo>
                                                <a:pt x="4" y="518"/>
                                              </a:lnTo>
                                              <a:lnTo>
                                                <a:pt x="5" y="521"/>
                                              </a:lnTo>
                                              <a:lnTo>
                                                <a:pt x="5" y="521"/>
                                              </a:lnTo>
                                              <a:lnTo>
                                                <a:pt x="4" y="523"/>
                                              </a:lnTo>
                                              <a:lnTo>
                                                <a:pt x="4" y="527"/>
                                              </a:lnTo>
                                              <a:lnTo>
                                                <a:pt x="2" y="533"/>
                                              </a:lnTo>
                                              <a:lnTo>
                                                <a:pt x="2" y="533"/>
                                              </a:lnTo>
                                              <a:lnTo>
                                                <a:pt x="1" y="536"/>
                                              </a:lnTo>
                                              <a:lnTo>
                                                <a:pt x="1" y="540"/>
                                              </a:lnTo>
                                              <a:lnTo>
                                                <a:pt x="1" y="540"/>
                                              </a:lnTo>
                                              <a:lnTo>
                                                <a:pt x="1" y="542"/>
                                              </a:lnTo>
                                              <a:lnTo>
                                                <a:pt x="4" y="544"/>
                                              </a:lnTo>
                                              <a:lnTo>
                                                <a:pt x="5" y="547"/>
                                              </a:lnTo>
                                              <a:lnTo>
                                                <a:pt x="6" y="548"/>
                                              </a:lnTo>
                                              <a:lnTo>
                                                <a:pt x="6" y="548"/>
                                              </a:lnTo>
                                              <a:lnTo>
                                                <a:pt x="9" y="548"/>
                                              </a:lnTo>
                                              <a:lnTo>
                                                <a:pt x="9" y="548"/>
                                              </a:lnTo>
                                              <a:lnTo>
                                                <a:pt x="10" y="549"/>
                                              </a:lnTo>
                                              <a:lnTo>
                                                <a:pt x="10" y="549"/>
                                              </a:lnTo>
                                              <a:lnTo>
                                                <a:pt x="6" y="549"/>
                                              </a:lnTo>
                                              <a:lnTo>
                                                <a:pt x="4" y="550"/>
                                              </a:lnTo>
                                              <a:lnTo>
                                                <a:pt x="1" y="552"/>
                                              </a:lnTo>
                                              <a:lnTo>
                                                <a:pt x="1" y="552"/>
                                              </a:lnTo>
                                              <a:lnTo>
                                                <a:pt x="0" y="554"/>
                                              </a:lnTo>
                                              <a:lnTo>
                                                <a:pt x="0" y="557"/>
                                              </a:lnTo>
                                              <a:lnTo>
                                                <a:pt x="1" y="561"/>
                                              </a:lnTo>
                                              <a:lnTo>
                                                <a:pt x="4" y="562"/>
                                              </a:lnTo>
                                              <a:lnTo>
                                                <a:pt x="4" y="562"/>
                                              </a:lnTo>
                                              <a:lnTo>
                                                <a:pt x="2" y="562"/>
                                              </a:lnTo>
                                              <a:lnTo>
                                                <a:pt x="4" y="565"/>
                                              </a:lnTo>
                                              <a:lnTo>
                                                <a:pt x="4" y="565"/>
                                              </a:lnTo>
                                              <a:lnTo>
                                                <a:pt x="0" y="566"/>
                                              </a:lnTo>
                                              <a:lnTo>
                                                <a:pt x="0" y="566"/>
                                              </a:lnTo>
                                              <a:lnTo>
                                                <a:pt x="1" y="566"/>
                                              </a:lnTo>
                                              <a:lnTo>
                                                <a:pt x="4" y="567"/>
                                              </a:lnTo>
                                              <a:lnTo>
                                                <a:pt x="5" y="567"/>
                                              </a:lnTo>
                                              <a:lnTo>
                                                <a:pt x="6" y="568"/>
                                              </a:lnTo>
                                              <a:lnTo>
                                                <a:pt x="6" y="568"/>
                                              </a:lnTo>
                                              <a:lnTo>
                                                <a:pt x="5" y="569"/>
                                              </a:lnTo>
                                              <a:lnTo>
                                                <a:pt x="5" y="572"/>
                                              </a:lnTo>
                                              <a:lnTo>
                                                <a:pt x="7" y="574"/>
                                              </a:lnTo>
                                              <a:lnTo>
                                                <a:pt x="7" y="574"/>
                                              </a:lnTo>
                                              <a:lnTo>
                                                <a:pt x="13" y="580"/>
                                              </a:lnTo>
                                              <a:lnTo>
                                                <a:pt x="13" y="580"/>
                                              </a:lnTo>
                                              <a:lnTo>
                                                <a:pt x="14" y="582"/>
                                              </a:lnTo>
                                              <a:lnTo>
                                                <a:pt x="15" y="585"/>
                                              </a:lnTo>
                                              <a:lnTo>
                                                <a:pt x="19" y="587"/>
                                              </a:lnTo>
                                              <a:lnTo>
                                                <a:pt x="19" y="587"/>
                                              </a:lnTo>
                                              <a:lnTo>
                                                <a:pt x="23" y="591"/>
                                              </a:lnTo>
                                              <a:lnTo>
                                                <a:pt x="23" y="591"/>
                                              </a:lnTo>
                                              <a:lnTo>
                                                <a:pt x="25" y="592"/>
                                              </a:lnTo>
                                              <a:lnTo>
                                                <a:pt x="25" y="592"/>
                                              </a:lnTo>
                                              <a:lnTo>
                                                <a:pt x="25" y="592"/>
                                              </a:lnTo>
                                              <a:lnTo>
                                                <a:pt x="23" y="592"/>
                                              </a:lnTo>
                                              <a:lnTo>
                                                <a:pt x="21" y="593"/>
                                              </a:lnTo>
                                              <a:lnTo>
                                                <a:pt x="21" y="593"/>
                                              </a:lnTo>
                                              <a:lnTo>
                                                <a:pt x="21" y="593"/>
                                              </a:lnTo>
                                              <a:lnTo>
                                                <a:pt x="23" y="594"/>
                                              </a:lnTo>
                                              <a:lnTo>
                                                <a:pt x="23" y="594"/>
                                              </a:lnTo>
                                              <a:lnTo>
                                                <a:pt x="23" y="593"/>
                                              </a:lnTo>
                                              <a:lnTo>
                                                <a:pt x="23" y="593"/>
                                              </a:lnTo>
                                              <a:lnTo>
                                                <a:pt x="42" y="592"/>
                                              </a:lnTo>
                                              <a:lnTo>
                                                <a:pt x="42" y="592"/>
                                              </a:lnTo>
                                              <a:lnTo>
                                                <a:pt x="53" y="592"/>
                                              </a:lnTo>
                                              <a:lnTo>
                                                <a:pt x="53" y="592"/>
                                              </a:lnTo>
                                              <a:lnTo>
                                                <a:pt x="55" y="593"/>
                                              </a:lnTo>
                                              <a:lnTo>
                                                <a:pt x="57" y="592"/>
                                              </a:lnTo>
                                              <a:lnTo>
                                                <a:pt x="57" y="592"/>
                                              </a:lnTo>
                                              <a:lnTo>
                                                <a:pt x="56" y="590"/>
                                              </a:lnTo>
                                              <a:lnTo>
                                                <a:pt x="54" y="588"/>
                                              </a:lnTo>
                                              <a:lnTo>
                                                <a:pt x="51" y="586"/>
                                              </a:lnTo>
                                              <a:lnTo>
                                                <a:pt x="51" y="586"/>
                                              </a:lnTo>
                                              <a:lnTo>
                                                <a:pt x="50" y="582"/>
                                              </a:lnTo>
                                              <a:lnTo>
                                                <a:pt x="48" y="579"/>
                                              </a:lnTo>
                                              <a:lnTo>
                                                <a:pt x="48" y="579"/>
                                              </a:lnTo>
                                              <a:lnTo>
                                                <a:pt x="44" y="575"/>
                                              </a:lnTo>
                                              <a:lnTo>
                                                <a:pt x="44" y="575"/>
                                              </a:lnTo>
                                              <a:lnTo>
                                                <a:pt x="40" y="573"/>
                                              </a:lnTo>
                                              <a:lnTo>
                                                <a:pt x="40" y="573"/>
                                              </a:lnTo>
                                              <a:lnTo>
                                                <a:pt x="38" y="569"/>
                                              </a:lnTo>
                                              <a:lnTo>
                                                <a:pt x="35" y="568"/>
                                              </a:lnTo>
                                              <a:lnTo>
                                                <a:pt x="34" y="568"/>
                                              </a:lnTo>
                                              <a:lnTo>
                                                <a:pt x="34" y="568"/>
                                              </a:lnTo>
                                              <a:lnTo>
                                                <a:pt x="34" y="567"/>
                                              </a:lnTo>
                                              <a:lnTo>
                                                <a:pt x="33" y="567"/>
                                              </a:lnTo>
                                              <a:lnTo>
                                                <a:pt x="33" y="567"/>
                                              </a:lnTo>
                                              <a:lnTo>
                                                <a:pt x="33" y="567"/>
                                              </a:lnTo>
                                              <a:lnTo>
                                                <a:pt x="33" y="566"/>
                                              </a:lnTo>
                                              <a:lnTo>
                                                <a:pt x="34" y="565"/>
                                              </a:lnTo>
                                              <a:lnTo>
                                                <a:pt x="34" y="565"/>
                                              </a:lnTo>
                                              <a:lnTo>
                                                <a:pt x="39" y="562"/>
                                              </a:lnTo>
                                              <a:lnTo>
                                                <a:pt x="42" y="561"/>
                                              </a:lnTo>
                                              <a:lnTo>
                                                <a:pt x="43" y="559"/>
                                              </a:lnTo>
                                              <a:lnTo>
                                                <a:pt x="43" y="559"/>
                                              </a:lnTo>
                                              <a:lnTo>
                                                <a:pt x="42" y="557"/>
                                              </a:lnTo>
                                              <a:lnTo>
                                                <a:pt x="42" y="557"/>
                                              </a:lnTo>
                                              <a:lnTo>
                                                <a:pt x="43" y="557"/>
                                              </a:lnTo>
                                              <a:lnTo>
                                                <a:pt x="43" y="556"/>
                                              </a:lnTo>
                                              <a:lnTo>
                                                <a:pt x="43" y="553"/>
                                              </a:lnTo>
                                              <a:lnTo>
                                                <a:pt x="43" y="553"/>
                                              </a:lnTo>
                                              <a:lnTo>
                                                <a:pt x="43" y="549"/>
                                              </a:lnTo>
                                              <a:lnTo>
                                                <a:pt x="42" y="546"/>
                                              </a:lnTo>
                                              <a:lnTo>
                                                <a:pt x="42" y="546"/>
                                              </a:lnTo>
                                              <a:lnTo>
                                                <a:pt x="40" y="543"/>
                                              </a:lnTo>
                                              <a:lnTo>
                                                <a:pt x="38" y="541"/>
                                              </a:lnTo>
                                              <a:lnTo>
                                                <a:pt x="38" y="541"/>
                                              </a:lnTo>
                                              <a:lnTo>
                                                <a:pt x="38" y="539"/>
                                              </a:lnTo>
                                              <a:lnTo>
                                                <a:pt x="37" y="537"/>
                                              </a:lnTo>
                                              <a:lnTo>
                                                <a:pt x="35" y="535"/>
                                              </a:lnTo>
                                              <a:lnTo>
                                                <a:pt x="35" y="535"/>
                                              </a:lnTo>
                                              <a:lnTo>
                                                <a:pt x="35" y="532"/>
                                              </a:lnTo>
                                              <a:lnTo>
                                                <a:pt x="35" y="529"/>
                                              </a:lnTo>
                                              <a:lnTo>
                                                <a:pt x="35" y="529"/>
                                              </a:lnTo>
                                              <a:lnTo>
                                                <a:pt x="34" y="527"/>
                                              </a:lnTo>
                                              <a:lnTo>
                                                <a:pt x="34" y="526"/>
                                              </a:lnTo>
                                              <a:lnTo>
                                                <a:pt x="34" y="526"/>
                                              </a:lnTo>
                                              <a:lnTo>
                                                <a:pt x="35" y="524"/>
                                              </a:lnTo>
                                              <a:lnTo>
                                                <a:pt x="35" y="523"/>
                                              </a:lnTo>
                                              <a:lnTo>
                                                <a:pt x="35" y="522"/>
                                              </a:lnTo>
                                              <a:lnTo>
                                                <a:pt x="35" y="521"/>
                                              </a:lnTo>
                                              <a:lnTo>
                                                <a:pt x="35" y="521"/>
                                              </a:lnTo>
                                              <a:lnTo>
                                                <a:pt x="38" y="520"/>
                                              </a:lnTo>
                                              <a:lnTo>
                                                <a:pt x="38" y="520"/>
                                              </a:lnTo>
                                              <a:lnTo>
                                                <a:pt x="42" y="510"/>
                                              </a:lnTo>
                                              <a:lnTo>
                                                <a:pt x="46" y="501"/>
                                              </a:lnTo>
                                              <a:lnTo>
                                                <a:pt x="46" y="501"/>
                                              </a:lnTo>
                                              <a:lnTo>
                                                <a:pt x="47" y="497"/>
                                              </a:lnTo>
                                              <a:lnTo>
                                                <a:pt x="48" y="493"/>
                                              </a:lnTo>
                                              <a:lnTo>
                                                <a:pt x="48" y="493"/>
                                              </a:lnTo>
                                              <a:lnTo>
                                                <a:pt x="51" y="481"/>
                                              </a:lnTo>
                                              <a:lnTo>
                                                <a:pt x="53" y="470"/>
                                              </a:lnTo>
                                              <a:lnTo>
                                                <a:pt x="53" y="470"/>
                                              </a:lnTo>
                                              <a:lnTo>
                                                <a:pt x="54" y="462"/>
                                              </a:lnTo>
                                              <a:lnTo>
                                                <a:pt x="54" y="457"/>
                                              </a:lnTo>
                                              <a:lnTo>
                                                <a:pt x="55" y="452"/>
                                              </a:lnTo>
                                              <a:lnTo>
                                                <a:pt x="55" y="452"/>
                                              </a:lnTo>
                                              <a:lnTo>
                                                <a:pt x="57" y="450"/>
                                              </a:lnTo>
                                              <a:lnTo>
                                                <a:pt x="57" y="450"/>
                                              </a:lnTo>
                                              <a:lnTo>
                                                <a:pt x="57" y="447"/>
                                              </a:lnTo>
                                              <a:lnTo>
                                                <a:pt x="57" y="447"/>
                                              </a:lnTo>
                                              <a:lnTo>
                                                <a:pt x="60" y="440"/>
                                              </a:lnTo>
                                              <a:lnTo>
                                                <a:pt x="61" y="432"/>
                                              </a:lnTo>
                                              <a:lnTo>
                                                <a:pt x="61" y="432"/>
                                              </a:lnTo>
                                              <a:lnTo>
                                                <a:pt x="62" y="431"/>
                                              </a:lnTo>
                                              <a:lnTo>
                                                <a:pt x="63" y="430"/>
                                              </a:lnTo>
                                              <a:lnTo>
                                                <a:pt x="63" y="430"/>
                                              </a:lnTo>
                                              <a:lnTo>
                                                <a:pt x="65" y="426"/>
                                              </a:lnTo>
                                              <a:lnTo>
                                                <a:pt x="65" y="422"/>
                                              </a:lnTo>
                                              <a:lnTo>
                                                <a:pt x="65" y="414"/>
                                              </a:lnTo>
                                              <a:lnTo>
                                                <a:pt x="65" y="414"/>
                                              </a:lnTo>
                                              <a:lnTo>
                                                <a:pt x="66" y="399"/>
                                              </a:lnTo>
                                              <a:lnTo>
                                                <a:pt x="66" y="399"/>
                                              </a:lnTo>
                                              <a:lnTo>
                                                <a:pt x="67" y="394"/>
                                              </a:lnTo>
                                              <a:lnTo>
                                                <a:pt x="70" y="388"/>
                                              </a:lnTo>
                                              <a:lnTo>
                                                <a:pt x="75" y="378"/>
                                              </a:lnTo>
                                              <a:lnTo>
                                                <a:pt x="75" y="378"/>
                                              </a:lnTo>
                                              <a:lnTo>
                                                <a:pt x="76" y="385"/>
                                              </a:lnTo>
                                              <a:lnTo>
                                                <a:pt x="77" y="390"/>
                                              </a:lnTo>
                                              <a:lnTo>
                                                <a:pt x="77" y="390"/>
                                              </a:lnTo>
                                              <a:lnTo>
                                                <a:pt x="77" y="393"/>
                                              </a:lnTo>
                                              <a:lnTo>
                                                <a:pt x="79" y="394"/>
                                              </a:lnTo>
                                              <a:lnTo>
                                                <a:pt x="79" y="394"/>
                                              </a:lnTo>
                                              <a:lnTo>
                                                <a:pt x="79" y="399"/>
                                              </a:lnTo>
                                              <a:lnTo>
                                                <a:pt x="79" y="404"/>
                                              </a:lnTo>
                                              <a:lnTo>
                                                <a:pt x="79" y="404"/>
                                              </a:lnTo>
                                              <a:lnTo>
                                                <a:pt x="79" y="410"/>
                                              </a:lnTo>
                                              <a:lnTo>
                                                <a:pt x="82" y="415"/>
                                              </a:lnTo>
                                              <a:lnTo>
                                                <a:pt x="82" y="415"/>
                                              </a:lnTo>
                                              <a:lnTo>
                                                <a:pt x="84" y="422"/>
                                              </a:lnTo>
                                              <a:lnTo>
                                                <a:pt x="85" y="427"/>
                                              </a:lnTo>
                                              <a:lnTo>
                                                <a:pt x="85" y="427"/>
                                              </a:lnTo>
                                              <a:lnTo>
                                                <a:pt x="85" y="433"/>
                                              </a:lnTo>
                                              <a:lnTo>
                                                <a:pt x="85" y="440"/>
                                              </a:lnTo>
                                              <a:lnTo>
                                                <a:pt x="85" y="440"/>
                                              </a:lnTo>
                                              <a:lnTo>
                                                <a:pt x="86" y="446"/>
                                              </a:lnTo>
                                              <a:lnTo>
                                                <a:pt x="88" y="450"/>
                                              </a:lnTo>
                                              <a:lnTo>
                                                <a:pt x="88" y="450"/>
                                              </a:lnTo>
                                              <a:lnTo>
                                                <a:pt x="91" y="467"/>
                                              </a:lnTo>
                                              <a:lnTo>
                                                <a:pt x="94" y="482"/>
                                              </a:lnTo>
                                              <a:lnTo>
                                                <a:pt x="94" y="482"/>
                                              </a:lnTo>
                                              <a:lnTo>
                                                <a:pt x="97" y="492"/>
                                              </a:lnTo>
                                              <a:lnTo>
                                                <a:pt x="97" y="492"/>
                                              </a:lnTo>
                                              <a:lnTo>
                                                <a:pt x="99" y="503"/>
                                              </a:lnTo>
                                              <a:lnTo>
                                                <a:pt x="99" y="503"/>
                                              </a:lnTo>
                                              <a:lnTo>
                                                <a:pt x="102" y="513"/>
                                              </a:lnTo>
                                              <a:lnTo>
                                                <a:pt x="104" y="522"/>
                                              </a:lnTo>
                                              <a:lnTo>
                                                <a:pt x="104" y="522"/>
                                              </a:lnTo>
                                              <a:lnTo>
                                                <a:pt x="106" y="524"/>
                                              </a:lnTo>
                                              <a:lnTo>
                                                <a:pt x="107" y="526"/>
                                              </a:lnTo>
                                              <a:lnTo>
                                                <a:pt x="107" y="526"/>
                                              </a:lnTo>
                                              <a:lnTo>
                                                <a:pt x="109" y="530"/>
                                              </a:lnTo>
                                              <a:lnTo>
                                                <a:pt x="109" y="530"/>
                                              </a:lnTo>
                                              <a:lnTo>
                                                <a:pt x="108" y="531"/>
                                              </a:lnTo>
                                              <a:lnTo>
                                                <a:pt x="107" y="532"/>
                                              </a:lnTo>
                                              <a:lnTo>
                                                <a:pt x="107" y="532"/>
                                              </a:lnTo>
                                              <a:lnTo>
                                                <a:pt x="107" y="534"/>
                                              </a:lnTo>
                                              <a:lnTo>
                                                <a:pt x="107" y="534"/>
                                              </a:lnTo>
                                              <a:lnTo>
                                                <a:pt x="106" y="536"/>
                                              </a:lnTo>
                                              <a:lnTo>
                                                <a:pt x="104" y="537"/>
                                              </a:lnTo>
                                              <a:lnTo>
                                                <a:pt x="103" y="540"/>
                                              </a:lnTo>
                                              <a:lnTo>
                                                <a:pt x="102" y="542"/>
                                              </a:lnTo>
                                              <a:lnTo>
                                                <a:pt x="102" y="542"/>
                                              </a:lnTo>
                                              <a:lnTo>
                                                <a:pt x="103" y="547"/>
                                              </a:lnTo>
                                              <a:lnTo>
                                                <a:pt x="104" y="550"/>
                                              </a:lnTo>
                                              <a:lnTo>
                                                <a:pt x="104" y="550"/>
                                              </a:lnTo>
                                              <a:lnTo>
                                                <a:pt x="104" y="553"/>
                                              </a:lnTo>
                                              <a:lnTo>
                                                <a:pt x="104" y="555"/>
                                              </a:lnTo>
                                              <a:lnTo>
                                                <a:pt x="104" y="555"/>
                                              </a:lnTo>
                                              <a:lnTo>
                                                <a:pt x="104" y="557"/>
                                              </a:lnTo>
                                              <a:lnTo>
                                                <a:pt x="104" y="561"/>
                                              </a:lnTo>
                                              <a:lnTo>
                                                <a:pt x="104" y="566"/>
                                              </a:lnTo>
                                              <a:lnTo>
                                                <a:pt x="105" y="568"/>
                                              </a:lnTo>
                                              <a:lnTo>
                                                <a:pt x="105" y="568"/>
                                              </a:lnTo>
                                              <a:lnTo>
                                                <a:pt x="103" y="569"/>
                                              </a:lnTo>
                                              <a:lnTo>
                                                <a:pt x="103" y="569"/>
                                              </a:lnTo>
                                              <a:lnTo>
                                                <a:pt x="103" y="570"/>
                                              </a:lnTo>
                                              <a:lnTo>
                                                <a:pt x="103" y="572"/>
                                              </a:lnTo>
                                              <a:lnTo>
                                                <a:pt x="102" y="572"/>
                                              </a:lnTo>
                                              <a:lnTo>
                                                <a:pt x="102" y="572"/>
                                              </a:lnTo>
                                              <a:lnTo>
                                                <a:pt x="103" y="573"/>
                                              </a:lnTo>
                                              <a:lnTo>
                                                <a:pt x="103" y="573"/>
                                              </a:lnTo>
                                              <a:lnTo>
                                                <a:pt x="101" y="573"/>
                                              </a:lnTo>
                                              <a:lnTo>
                                                <a:pt x="100" y="574"/>
                                              </a:lnTo>
                                              <a:lnTo>
                                                <a:pt x="100" y="574"/>
                                              </a:lnTo>
                                              <a:lnTo>
                                                <a:pt x="103" y="575"/>
                                              </a:lnTo>
                                              <a:lnTo>
                                                <a:pt x="105" y="576"/>
                                              </a:lnTo>
                                              <a:lnTo>
                                                <a:pt x="105" y="576"/>
                                              </a:lnTo>
                                              <a:lnTo>
                                                <a:pt x="105" y="576"/>
                                              </a:lnTo>
                                              <a:lnTo>
                                                <a:pt x="105" y="578"/>
                                              </a:lnTo>
                                              <a:lnTo>
                                                <a:pt x="106" y="578"/>
                                              </a:lnTo>
                                              <a:lnTo>
                                                <a:pt x="106" y="578"/>
                                              </a:lnTo>
                                              <a:lnTo>
                                                <a:pt x="101" y="580"/>
                                              </a:lnTo>
                                              <a:lnTo>
                                                <a:pt x="98" y="582"/>
                                              </a:lnTo>
                                              <a:lnTo>
                                                <a:pt x="98" y="582"/>
                                              </a:lnTo>
                                              <a:lnTo>
                                                <a:pt x="92" y="586"/>
                                              </a:lnTo>
                                              <a:lnTo>
                                                <a:pt x="92" y="586"/>
                                              </a:lnTo>
                                              <a:lnTo>
                                                <a:pt x="87" y="590"/>
                                              </a:lnTo>
                                              <a:lnTo>
                                                <a:pt x="82" y="593"/>
                                              </a:lnTo>
                                              <a:lnTo>
                                                <a:pt x="82" y="593"/>
                                              </a:lnTo>
                                              <a:lnTo>
                                                <a:pt x="84" y="592"/>
                                              </a:lnTo>
                                              <a:lnTo>
                                                <a:pt x="86" y="592"/>
                                              </a:lnTo>
                                              <a:lnTo>
                                                <a:pt x="86" y="592"/>
                                              </a:lnTo>
                                              <a:lnTo>
                                                <a:pt x="97" y="593"/>
                                              </a:lnTo>
                                              <a:lnTo>
                                                <a:pt x="108" y="593"/>
                                              </a:lnTo>
                                              <a:lnTo>
                                                <a:pt x="119" y="592"/>
                                              </a:lnTo>
                                              <a:lnTo>
                                                <a:pt x="132" y="592"/>
                                              </a:lnTo>
                                              <a:lnTo>
                                                <a:pt x="132" y="592"/>
                                              </a:lnTo>
                                              <a:lnTo>
                                                <a:pt x="132" y="592"/>
                                              </a:lnTo>
                                              <a:lnTo>
                                                <a:pt x="133" y="592"/>
                                              </a:lnTo>
                                              <a:lnTo>
                                                <a:pt x="133" y="592"/>
                                              </a:lnTo>
                                              <a:lnTo>
                                                <a:pt x="131" y="594"/>
                                              </a:lnTo>
                                              <a:lnTo>
                                                <a:pt x="131" y="594"/>
                                              </a:lnTo>
                                              <a:lnTo>
                                                <a:pt x="132" y="593"/>
                                              </a:lnTo>
                                              <a:lnTo>
                                                <a:pt x="133" y="592"/>
                                              </a:lnTo>
                                              <a:lnTo>
                                                <a:pt x="133" y="592"/>
                                              </a:lnTo>
                                              <a:lnTo>
                                                <a:pt x="136" y="588"/>
                                              </a:lnTo>
                                              <a:lnTo>
                                                <a:pt x="138" y="586"/>
                                              </a:lnTo>
                                              <a:lnTo>
                                                <a:pt x="138" y="586"/>
                                              </a:lnTo>
                                              <a:lnTo>
                                                <a:pt x="137" y="585"/>
                                              </a:lnTo>
                                              <a:lnTo>
                                                <a:pt x="136" y="583"/>
                                              </a:lnTo>
                                              <a:lnTo>
                                                <a:pt x="136" y="583"/>
                                              </a:lnTo>
                                              <a:lnTo>
                                                <a:pt x="141" y="583"/>
                                              </a:lnTo>
                                              <a:lnTo>
                                                <a:pt x="141" y="583"/>
                                              </a:lnTo>
                                              <a:lnTo>
                                                <a:pt x="141" y="582"/>
                                              </a:lnTo>
                                              <a:lnTo>
                                                <a:pt x="142" y="581"/>
                                              </a:lnTo>
                                              <a:lnTo>
                                                <a:pt x="146" y="580"/>
                                              </a:lnTo>
                                              <a:lnTo>
                                                <a:pt x="146" y="580"/>
                                              </a:lnTo>
                                              <a:lnTo>
                                                <a:pt x="150" y="580"/>
                                              </a:lnTo>
                                              <a:lnTo>
                                                <a:pt x="156" y="580"/>
                                              </a:lnTo>
                                              <a:lnTo>
                                                <a:pt x="163" y="580"/>
                                              </a:lnTo>
                                              <a:lnTo>
                                                <a:pt x="168" y="579"/>
                                              </a:lnTo>
                                              <a:lnTo>
                                                <a:pt x="168" y="579"/>
                                              </a:lnTo>
                                              <a:lnTo>
                                                <a:pt x="168" y="575"/>
                                              </a:lnTo>
                                              <a:lnTo>
                                                <a:pt x="168" y="572"/>
                                              </a:lnTo>
                                              <a:lnTo>
                                                <a:pt x="168" y="572"/>
                                              </a:lnTo>
                                              <a:lnTo>
                                                <a:pt x="165" y="568"/>
                                              </a:lnTo>
                                              <a:lnTo>
                                                <a:pt x="165" y="568"/>
                                              </a:lnTo>
                                              <a:lnTo>
                                                <a:pt x="168" y="567"/>
                                              </a:lnTo>
                                              <a:lnTo>
                                                <a:pt x="168" y="567"/>
                                              </a:lnTo>
                                              <a:lnTo>
                                                <a:pt x="169" y="566"/>
                                              </a:lnTo>
                                              <a:lnTo>
                                                <a:pt x="169" y="566"/>
                                              </a:lnTo>
                                              <a:lnTo>
                                                <a:pt x="169" y="561"/>
                                              </a:lnTo>
                                              <a:lnTo>
                                                <a:pt x="169" y="560"/>
                                              </a:lnTo>
                                              <a:lnTo>
                                                <a:pt x="168" y="555"/>
                                              </a:lnTo>
                                              <a:lnTo>
                                                <a:pt x="168" y="555"/>
                                              </a:lnTo>
                                              <a:lnTo>
                                                <a:pt x="168" y="555"/>
                                              </a:lnTo>
                                              <a:lnTo>
                                                <a:pt x="168" y="555"/>
                                              </a:lnTo>
                                              <a:close/>
                                              <a:moveTo>
                                                <a:pt x="32" y="329"/>
                                              </a:moveTo>
                                              <a:lnTo>
                                                <a:pt x="32" y="329"/>
                                              </a:lnTo>
                                              <a:lnTo>
                                                <a:pt x="33" y="336"/>
                                              </a:lnTo>
                                              <a:lnTo>
                                                <a:pt x="33" y="336"/>
                                              </a:lnTo>
                                              <a:lnTo>
                                                <a:pt x="30" y="337"/>
                                              </a:lnTo>
                                              <a:lnTo>
                                                <a:pt x="30" y="337"/>
                                              </a:lnTo>
                                              <a:lnTo>
                                                <a:pt x="32" y="336"/>
                                              </a:lnTo>
                                              <a:lnTo>
                                                <a:pt x="32" y="335"/>
                                              </a:lnTo>
                                              <a:lnTo>
                                                <a:pt x="32" y="335"/>
                                              </a:lnTo>
                                              <a:lnTo>
                                                <a:pt x="32" y="331"/>
                                              </a:lnTo>
                                              <a:lnTo>
                                                <a:pt x="32" y="329"/>
                                              </a:lnTo>
                                              <a:lnTo>
                                                <a:pt x="32" y="329"/>
                                              </a:lnTo>
                                              <a:lnTo>
                                                <a:pt x="32" y="329"/>
                                              </a:lnTo>
                                              <a:lnTo>
                                                <a:pt x="32" y="329"/>
                                              </a:lnTo>
                                              <a:close/>
                                              <a:moveTo>
                                                <a:pt x="29" y="353"/>
                                              </a:moveTo>
                                              <a:lnTo>
                                                <a:pt x="29" y="353"/>
                                              </a:lnTo>
                                              <a:lnTo>
                                                <a:pt x="30" y="349"/>
                                              </a:lnTo>
                                              <a:lnTo>
                                                <a:pt x="30" y="347"/>
                                              </a:lnTo>
                                              <a:lnTo>
                                                <a:pt x="30" y="346"/>
                                              </a:lnTo>
                                              <a:lnTo>
                                                <a:pt x="30" y="346"/>
                                              </a:lnTo>
                                              <a:lnTo>
                                                <a:pt x="30" y="341"/>
                                              </a:lnTo>
                                              <a:lnTo>
                                                <a:pt x="30" y="341"/>
                                              </a:lnTo>
                                              <a:lnTo>
                                                <a:pt x="33" y="341"/>
                                              </a:lnTo>
                                              <a:lnTo>
                                                <a:pt x="33" y="341"/>
                                              </a:lnTo>
                                              <a:lnTo>
                                                <a:pt x="32" y="349"/>
                                              </a:lnTo>
                                              <a:lnTo>
                                                <a:pt x="29" y="353"/>
                                              </a:lnTo>
                                              <a:lnTo>
                                                <a:pt x="29" y="353"/>
                                              </a:lnTo>
                                              <a:lnTo>
                                                <a:pt x="29" y="353"/>
                                              </a:lnTo>
                                              <a:lnTo>
                                                <a:pt x="29" y="353"/>
                                              </a:lnTo>
                                              <a:close/>
                                              <a:moveTo>
                                                <a:pt x="33" y="340"/>
                                              </a:moveTo>
                                              <a:lnTo>
                                                <a:pt x="33" y="340"/>
                                              </a:lnTo>
                                              <a:lnTo>
                                                <a:pt x="32" y="339"/>
                                              </a:lnTo>
                                              <a:lnTo>
                                                <a:pt x="32" y="339"/>
                                              </a:lnTo>
                                              <a:lnTo>
                                                <a:pt x="32" y="338"/>
                                              </a:lnTo>
                                              <a:lnTo>
                                                <a:pt x="33" y="337"/>
                                              </a:lnTo>
                                              <a:lnTo>
                                                <a:pt x="34" y="336"/>
                                              </a:lnTo>
                                              <a:lnTo>
                                                <a:pt x="34" y="336"/>
                                              </a:lnTo>
                                              <a:lnTo>
                                                <a:pt x="33" y="329"/>
                                              </a:lnTo>
                                              <a:lnTo>
                                                <a:pt x="33" y="325"/>
                                              </a:lnTo>
                                              <a:lnTo>
                                                <a:pt x="33" y="322"/>
                                              </a:lnTo>
                                              <a:lnTo>
                                                <a:pt x="33" y="322"/>
                                              </a:lnTo>
                                              <a:lnTo>
                                                <a:pt x="34" y="324"/>
                                              </a:lnTo>
                                              <a:lnTo>
                                                <a:pt x="34" y="325"/>
                                              </a:lnTo>
                                              <a:lnTo>
                                                <a:pt x="33" y="327"/>
                                              </a:lnTo>
                                              <a:lnTo>
                                                <a:pt x="33" y="327"/>
                                              </a:lnTo>
                                              <a:lnTo>
                                                <a:pt x="34" y="328"/>
                                              </a:lnTo>
                                              <a:lnTo>
                                                <a:pt x="34" y="328"/>
                                              </a:lnTo>
                                              <a:lnTo>
                                                <a:pt x="35" y="328"/>
                                              </a:lnTo>
                                              <a:lnTo>
                                                <a:pt x="35" y="328"/>
                                              </a:lnTo>
                                              <a:lnTo>
                                                <a:pt x="35" y="329"/>
                                              </a:lnTo>
                                              <a:lnTo>
                                                <a:pt x="38" y="330"/>
                                              </a:lnTo>
                                              <a:lnTo>
                                                <a:pt x="38" y="330"/>
                                              </a:lnTo>
                                              <a:lnTo>
                                                <a:pt x="35" y="331"/>
                                              </a:lnTo>
                                              <a:lnTo>
                                                <a:pt x="35" y="335"/>
                                              </a:lnTo>
                                              <a:lnTo>
                                                <a:pt x="35" y="338"/>
                                              </a:lnTo>
                                              <a:lnTo>
                                                <a:pt x="33" y="340"/>
                                              </a:lnTo>
                                              <a:lnTo>
                                                <a:pt x="33" y="340"/>
                                              </a:lnTo>
                                              <a:lnTo>
                                                <a:pt x="33" y="340"/>
                                              </a:lnTo>
                                              <a:lnTo>
                                                <a:pt x="33" y="340"/>
                                              </a:lnTo>
                                              <a:close/>
                                              <a:moveTo>
                                                <a:pt x="37" y="334"/>
                                              </a:moveTo>
                                              <a:lnTo>
                                                <a:pt x="37" y="334"/>
                                              </a:lnTo>
                                              <a:lnTo>
                                                <a:pt x="37" y="331"/>
                                              </a:lnTo>
                                              <a:lnTo>
                                                <a:pt x="38" y="331"/>
                                              </a:lnTo>
                                              <a:lnTo>
                                                <a:pt x="38" y="331"/>
                                              </a:lnTo>
                                              <a:lnTo>
                                                <a:pt x="37" y="334"/>
                                              </a:lnTo>
                                              <a:lnTo>
                                                <a:pt x="37" y="334"/>
                                              </a:lnTo>
                                              <a:lnTo>
                                                <a:pt x="37" y="334"/>
                                              </a:lnTo>
                                              <a:lnTo>
                                                <a:pt x="37" y="334"/>
                                              </a:lnTo>
                                              <a:close/>
                                              <a:moveTo>
                                                <a:pt x="99" y="95"/>
                                              </a:moveTo>
                                              <a:lnTo>
                                                <a:pt x="99" y="95"/>
                                              </a:lnTo>
                                              <a:lnTo>
                                                <a:pt x="99" y="89"/>
                                              </a:lnTo>
                                              <a:lnTo>
                                                <a:pt x="99" y="89"/>
                                              </a:lnTo>
                                              <a:lnTo>
                                                <a:pt x="100" y="91"/>
                                              </a:lnTo>
                                              <a:lnTo>
                                                <a:pt x="101" y="95"/>
                                              </a:lnTo>
                                              <a:lnTo>
                                                <a:pt x="101" y="95"/>
                                              </a:lnTo>
                                              <a:lnTo>
                                                <a:pt x="99" y="95"/>
                                              </a:lnTo>
                                              <a:lnTo>
                                                <a:pt x="99" y="95"/>
                                              </a:lnTo>
                                              <a:lnTo>
                                                <a:pt x="99" y="95"/>
                                              </a:lnTo>
                                              <a:lnTo>
                                                <a:pt x="99" y="95"/>
                                              </a:lnTo>
                                              <a:close/>
                                              <a:moveTo>
                                                <a:pt x="101" y="89"/>
                                              </a:moveTo>
                                              <a:lnTo>
                                                <a:pt x="101" y="89"/>
                                              </a:lnTo>
                                              <a:lnTo>
                                                <a:pt x="101" y="89"/>
                                              </a:lnTo>
                                              <a:lnTo>
                                                <a:pt x="101" y="89"/>
                                              </a:lnTo>
                                              <a:lnTo>
                                                <a:pt x="102" y="95"/>
                                              </a:lnTo>
                                              <a:lnTo>
                                                <a:pt x="102" y="95"/>
                                              </a:lnTo>
                                              <a:lnTo>
                                                <a:pt x="101" y="94"/>
                                              </a:lnTo>
                                              <a:lnTo>
                                                <a:pt x="101" y="92"/>
                                              </a:lnTo>
                                              <a:lnTo>
                                                <a:pt x="101" y="89"/>
                                              </a:lnTo>
                                              <a:lnTo>
                                                <a:pt x="101" y="89"/>
                                              </a:lnTo>
                                              <a:lnTo>
                                                <a:pt x="101" y="89"/>
                                              </a:lnTo>
                                              <a:lnTo>
                                                <a:pt x="101" y="89"/>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6"/>
                                      <wps:cNvSpPr>
                                        <a:spLocks noEditPoints="1"/>
                                      </wps:cNvSpPr>
                                      <wps:spPr bwMode="auto">
                                        <a:xfrm>
                                          <a:off x="524510" y="285115"/>
                                          <a:ext cx="109220" cy="377190"/>
                                        </a:xfrm>
                                        <a:custGeom>
                                          <a:avLst/>
                                          <a:gdLst>
                                            <a:gd name="T0" fmla="*/ 153 w 172"/>
                                            <a:gd name="T1" fmla="*/ 351 h 594"/>
                                            <a:gd name="T2" fmla="*/ 122 w 172"/>
                                            <a:gd name="T3" fmla="*/ 320 h 594"/>
                                            <a:gd name="T4" fmla="*/ 114 w 172"/>
                                            <a:gd name="T5" fmla="*/ 246 h 594"/>
                                            <a:gd name="T6" fmla="*/ 110 w 172"/>
                                            <a:gd name="T7" fmla="*/ 175 h 594"/>
                                            <a:gd name="T8" fmla="*/ 106 w 172"/>
                                            <a:gd name="T9" fmla="*/ 119 h 594"/>
                                            <a:gd name="T10" fmla="*/ 84 w 172"/>
                                            <a:gd name="T11" fmla="*/ 90 h 594"/>
                                            <a:gd name="T12" fmla="*/ 111 w 172"/>
                                            <a:gd name="T13" fmla="*/ 45 h 594"/>
                                            <a:gd name="T14" fmla="*/ 97 w 172"/>
                                            <a:gd name="T15" fmla="*/ 34 h 594"/>
                                            <a:gd name="T16" fmla="*/ 81 w 172"/>
                                            <a:gd name="T17" fmla="*/ 0 h 594"/>
                                            <a:gd name="T18" fmla="*/ 58 w 172"/>
                                            <a:gd name="T19" fmla="*/ 28 h 594"/>
                                            <a:gd name="T20" fmla="*/ 41 w 172"/>
                                            <a:gd name="T21" fmla="*/ 60 h 594"/>
                                            <a:gd name="T22" fmla="*/ 52 w 172"/>
                                            <a:gd name="T23" fmla="*/ 88 h 594"/>
                                            <a:gd name="T24" fmla="*/ 16 w 172"/>
                                            <a:gd name="T25" fmla="*/ 95 h 594"/>
                                            <a:gd name="T26" fmla="*/ 1 w 172"/>
                                            <a:gd name="T27" fmla="*/ 117 h 594"/>
                                            <a:gd name="T28" fmla="*/ 3 w 172"/>
                                            <a:gd name="T29" fmla="*/ 147 h 594"/>
                                            <a:gd name="T30" fmla="*/ 8 w 172"/>
                                            <a:gd name="T31" fmla="*/ 172 h 594"/>
                                            <a:gd name="T32" fmla="*/ 22 w 172"/>
                                            <a:gd name="T33" fmla="*/ 249 h 594"/>
                                            <a:gd name="T34" fmla="*/ 30 w 172"/>
                                            <a:gd name="T35" fmla="*/ 276 h 594"/>
                                            <a:gd name="T36" fmla="*/ 30 w 172"/>
                                            <a:gd name="T37" fmla="*/ 294 h 594"/>
                                            <a:gd name="T38" fmla="*/ 28 w 172"/>
                                            <a:gd name="T39" fmla="*/ 321 h 594"/>
                                            <a:gd name="T40" fmla="*/ 28 w 172"/>
                                            <a:gd name="T41" fmla="*/ 368 h 594"/>
                                            <a:gd name="T42" fmla="*/ 29 w 172"/>
                                            <a:gd name="T43" fmla="*/ 389 h 594"/>
                                            <a:gd name="T44" fmla="*/ 30 w 172"/>
                                            <a:gd name="T45" fmla="*/ 454 h 594"/>
                                            <a:gd name="T46" fmla="*/ 35 w 172"/>
                                            <a:gd name="T47" fmla="*/ 472 h 594"/>
                                            <a:gd name="T48" fmla="*/ 30 w 172"/>
                                            <a:gd name="T49" fmla="*/ 518 h 594"/>
                                            <a:gd name="T50" fmla="*/ 26 w 172"/>
                                            <a:gd name="T51" fmla="*/ 550 h 594"/>
                                            <a:gd name="T52" fmla="*/ 30 w 172"/>
                                            <a:gd name="T53" fmla="*/ 570 h 594"/>
                                            <a:gd name="T54" fmla="*/ 34 w 172"/>
                                            <a:gd name="T55" fmla="*/ 585 h 594"/>
                                            <a:gd name="T56" fmla="*/ 33 w 172"/>
                                            <a:gd name="T57" fmla="*/ 594 h 594"/>
                                            <a:gd name="T58" fmla="*/ 79 w 172"/>
                                            <a:gd name="T59" fmla="*/ 591 h 594"/>
                                            <a:gd name="T60" fmla="*/ 85 w 172"/>
                                            <a:gd name="T61" fmla="*/ 593 h 594"/>
                                            <a:gd name="T62" fmla="*/ 80 w 172"/>
                                            <a:gd name="T63" fmla="*/ 580 h 594"/>
                                            <a:gd name="T64" fmla="*/ 77 w 172"/>
                                            <a:gd name="T65" fmla="*/ 591 h 594"/>
                                            <a:gd name="T66" fmla="*/ 67 w 172"/>
                                            <a:gd name="T67" fmla="*/ 572 h 594"/>
                                            <a:gd name="T68" fmla="*/ 88 w 172"/>
                                            <a:gd name="T69" fmla="*/ 563 h 594"/>
                                            <a:gd name="T70" fmla="*/ 91 w 172"/>
                                            <a:gd name="T71" fmla="*/ 543 h 594"/>
                                            <a:gd name="T72" fmla="*/ 71 w 172"/>
                                            <a:gd name="T73" fmla="*/ 532 h 594"/>
                                            <a:gd name="T74" fmla="*/ 69 w 172"/>
                                            <a:gd name="T75" fmla="*/ 511 h 594"/>
                                            <a:gd name="T76" fmla="*/ 71 w 172"/>
                                            <a:gd name="T77" fmla="*/ 473 h 594"/>
                                            <a:gd name="T78" fmla="*/ 81 w 172"/>
                                            <a:gd name="T79" fmla="*/ 429 h 594"/>
                                            <a:gd name="T80" fmla="*/ 80 w 172"/>
                                            <a:gd name="T81" fmla="*/ 474 h 594"/>
                                            <a:gd name="T82" fmla="*/ 83 w 172"/>
                                            <a:gd name="T83" fmla="*/ 427 h 594"/>
                                            <a:gd name="T84" fmla="*/ 91 w 172"/>
                                            <a:gd name="T85" fmla="*/ 377 h 594"/>
                                            <a:gd name="T86" fmla="*/ 95 w 172"/>
                                            <a:gd name="T87" fmla="*/ 391 h 594"/>
                                            <a:gd name="T88" fmla="*/ 94 w 172"/>
                                            <a:gd name="T89" fmla="*/ 360 h 594"/>
                                            <a:gd name="T90" fmla="*/ 99 w 172"/>
                                            <a:gd name="T91" fmla="*/ 326 h 594"/>
                                            <a:gd name="T92" fmla="*/ 96 w 172"/>
                                            <a:gd name="T93" fmla="*/ 281 h 594"/>
                                            <a:gd name="T94" fmla="*/ 104 w 172"/>
                                            <a:gd name="T95" fmla="*/ 319 h 594"/>
                                            <a:gd name="T96" fmla="*/ 106 w 172"/>
                                            <a:gd name="T97" fmla="*/ 339 h 594"/>
                                            <a:gd name="T98" fmla="*/ 111 w 172"/>
                                            <a:gd name="T99" fmla="*/ 350 h 594"/>
                                            <a:gd name="T100" fmla="*/ 133 w 172"/>
                                            <a:gd name="T101" fmla="*/ 410 h 594"/>
                                            <a:gd name="T102" fmla="*/ 153 w 172"/>
                                            <a:gd name="T103" fmla="*/ 377 h 594"/>
                                            <a:gd name="T104" fmla="*/ 171 w 172"/>
                                            <a:gd name="T105" fmla="*/ 384 h 594"/>
                                            <a:gd name="T106" fmla="*/ 22 w 172"/>
                                            <a:gd name="T107" fmla="*/ 193 h 594"/>
                                            <a:gd name="T108" fmla="*/ 23 w 172"/>
                                            <a:gd name="T109" fmla="*/ 205 h 594"/>
                                            <a:gd name="T110" fmla="*/ 31 w 172"/>
                                            <a:gd name="T111" fmla="*/ 295 h 594"/>
                                            <a:gd name="T112" fmla="*/ 31 w 172"/>
                                            <a:gd name="T113" fmla="*/ 301 h 594"/>
                                            <a:gd name="T114" fmla="*/ 30 w 172"/>
                                            <a:gd name="T115" fmla="*/ 303 h 594"/>
                                            <a:gd name="T116" fmla="*/ 30 w 172"/>
                                            <a:gd name="T117" fmla="*/ 305 h 594"/>
                                            <a:gd name="T118" fmla="*/ 35 w 172"/>
                                            <a:gd name="T119" fmla="*/ 323 h 5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72" h="594">
                                              <a:moveTo>
                                                <a:pt x="171" y="371"/>
                                              </a:moveTo>
                                              <a:lnTo>
                                                <a:pt x="171" y="371"/>
                                              </a:lnTo>
                                              <a:lnTo>
                                                <a:pt x="171" y="365"/>
                                              </a:lnTo>
                                              <a:lnTo>
                                                <a:pt x="171" y="356"/>
                                              </a:lnTo>
                                              <a:lnTo>
                                                <a:pt x="171" y="356"/>
                                              </a:lnTo>
                                              <a:lnTo>
                                                <a:pt x="170" y="351"/>
                                              </a:lnTo>
                                              <a:lnTo>
                                                <a:pt x="169" y="346"/>
                                              </a:lnTo>
                                              <a:lnTo>
                                                <a:pt x="169" y="346"/>
                                              </a:lnTo>
                                              <a:lnTo>
                                                <a:pt x="165" y="346"/>
                                              </a:lnTo>
                                              <a:lnTo>
                                                <a:pt x="161" y="348"/>
                                              </a:lnTo>
                                              <a:lnTo>
                                                <a:pt x="157" y="350"/>
                                              </a:lnTo>
                                              <a:lnTo>
                                                <a:pt x="153" y="351"/>
                                              </a:lnTo>
                                              <a:lnTo>
                                                <a:pt x="153" y="351"/>
                                              </a:lnTo>
                                              <a:lnTo>
                                                <a:pt x="153" y="348"/>
                                              </a:lnTo>
                                              <a:lnTo>
                                                <a:pt x="153" y="344"/>
                                              </a:lnTo>
                                              <a:lnTo>
                                                <a:pt x="153" y="344"/>
                                              </a:lnTo>
                                              <a:lnTo>
                                                <a:pt x="138" y="339"/>
                                              </a:lnTo>
                                              <a:lnTo>
                                                <a:pt x="122" y="333"/>
                                              </a:lnTo>
                                              <a:lnTo>
                                                <a:pt x="122" y="333"/>
                                              </a:lnTo>
                                              <a:lnTo>
                                                <a:pt x="123" y="330"/>
                                              </a:lnTo>
                                              <a:lnTo>
                                                <a:pt x="123" y="326"/>
                                              </a:lnTo>
                                              <a:lnTo>
                                                <a:pt x="123" y="326"/>
                                              </a:lnTo>
                                              <a:lnTo>
                                                <a:pt x="123" y="324"/>
                                              </a:lnTo>
                                              <a:lnTo>
                                                <a:pt x="122" y="320"/>
                                              </a:lnTo>
                                              <a:lnTo>
                                                <a:pt x="119" y="317"/>
                                              </a:lnTo>
                                              <a:lnTo>
                                                <a:pt x="119" y="317"/>
                                              </a:lnTo>
                                              <a:lnTo>
                                                <a:pt x="116" y="311"/>
                                              </a:lnTo>
                                              <a:lnTo>
                                                <a:pt x="116" y="311"/>
                                              </a:lnTo>
                                              <a:lnTo>
                                                <a:pt x="115" y="306"/>
                                              </a:lnTo>
                                              <a:lnTo>
                                                <a:pt x="114" y="300"/>
                                              </a:lnTo>
                                              <a:lnTo>
                                                <a:pt x="114" y="300"/>
                                              </a:lnTo>
                                              <a:lnTo>
                                                <a:pt x="113" y="290"/>
                                              </a:lnTo>
                                              <a:lnTo>
                                                <a:pt x="113" y="280"/>
                                              </a:lnTo>
                                              <a:lnTo>
                                                <a:pt x="114" y="258"/>
                                              </a:lnTo>
                                              <a:lnTo>
                                                <a:pt x="114" y="258"/>
                                              </a:lnTo>
                                              <a:lnTo>
                                                <a:pt x="114" y="246"/>
                                              </a:lnTo>
                                              <a:lnTo>
                                                <a:pt x="113" y="234"/>
                                              </a:lnTo>
                                              <a:lnTo>
                                                <a:pt x="112" y="224"/>
                                              </a:lnTo>
                                              <a:lnTo>
                                                <a:pt x="109" y="214"/>
                                              </a:lnTo>
                                              <a:lnTo>
                                                <a:pt x="109" y="214"/>
                                              </a:lnTo>
                                              <a:lnTo>
                                                <a:pt x="108" y="205"/>
                                              </a:lnTo>
                                              <a:lnTo>
                                                <a:pt x="106" y="198"/>
                                              </a:lnTo>
                                              <a:lnTo>
                                                <a:pt x="106" y="182"/>
                                              </a:lnTo>
                                              <a:lnTo>
                                                <a:pt x="106" y="182"/>
                                              </a:lnTo>
                                              <a:lnTo>
                                                <a:pt x="109" y="180"/>
                                              </a:lnTo>
                                              <a:lnTo>
                                                <a:pt x="111" y="178"/>
                                              </a:lnTo>
                                              <a:lnTo>
                                                <a:pt x="111" y="178"/>
                                              </a:lnTo>
                                              <a:lnTo>
                                                <a:pt x="110" y="175"/>
                                              </a:lnTo>
                                              <a:lnTo>
                                                <a:pt x="110" y="172"/>
                                              </a:lnTo>
                                              <a:lnTo>
                                                <a:pt x="110" y="172"/>
                                              </a:lnTo>
                                              <a:lnTo>
                                                <a:pt x="109" y="171"/>
                                              </a:lnTo>
                                              <a:lnTo>
                                                <a:pt x="109" y="171"/>
                                              </a:lnTo>
                                              <a:lnTo>
                                                <a:pt x="109" y="168"/>
                                              </a:lnTo>
                                              <a:lnTo>
                                                <a:pt x="109" y="168"/>
                                              </a:lnTo>
                                              <a:lnTo>
                                                <a:pt x="109" y="153"/>
                                              </a:lnTo>
                                              <a:lnTo>
                                                <a:pt x="109" y="153"/>
                                              </a:lnTo>
                                              <a:lnTo>
                                                <a:pt x="108" y="133"/>
                                              </a:lnTo>
                                              <a:lnTo>
                                                <a:pt x="108" y="133"/>
                                              </a:lnTo>
                                              <a:lnTo>
                                                <a:pt x="106" y="122"/>
                                              </a:lnTo>
                                              <a:lnTo>
                                                <a:pt x="106" y="119"/>
                                              </a:lnTo>
                                              <a:lnTo>
                                                <a:pt x="104" y="116"/>
                                              </a:lnTo>
                                              <a:lnTo>
                                                <a:pt x="104" y="116"/>
                                              </a:lnTo>
                                              <a:lnTo>
                                                <a:pt x="99" y="112"/>
                                              </a:lnTo>
                                              <a:lnTo>
                                                <a:pt x="95" y="107"/>
                                              </a:lnTo>
                                              <a:lnTo>
                                                <a:pt x="95" y="107"/>
                                              </a:lnTo>
                                              <a:lnTo>
                                                <a:pt x="86" y="99"/>
                                              </a:lnTo>
                                              <a:lnTo>
                                                <a:pt x="86" y="99"/>
                                              </a:lnTo>
                                              <a:lnTo>
                                                <a:pt x="86" y="96"/>
                                              </a:lnTo>
                                              <a:lnTo>
                                                <a:pt x="86" y="94"/>
                                              </a:lnTo>
                                              <a:lnTo>
                                                <a:pt x="85" y="92"/>
                                              </a:lnTo>
                                              <a:lnTo>
                                                <a:pt x="84" y="90"/>
                                              </a:lnTo>
                                              <a:lnTo>
                                                <a:pt x="84" y="90"/>
                                              </a:lnTo>
                                              <a:lnTo>
                                                <a:pt x="85" y="84"/>
                                              </a:lnTo>
                                              <a:lnTo>
                                                <a:pt x="85" y="84"/>
                                              </a:lnTo>
                                              <a:lnTo>
                                                <a:pt x="86" y="79"/>
                                              </a:lnTo>
                                              <a:lnTo>
                                                <a:pt x="86" y="79"/>
                                              </a:lnTo>
                                              <a:lnTo>
                                                <a:pt x="87" y="75"/>
                                              </a:lnTo>
                                              <a:lnTo>
                                                <a:pt x="89" y="70"/>
                                              </a:lnTo>
                                              <a:lnTo>
                                                <a:pt x="89" y="70"/>
                                              </a:lnTo>
                                              <a:lnTo>
                                                <a:pt x="97" y="64"/>
                                              </a:lnTo>
                                              <a:lnTo>
                                                <a:pt x="105" y="55"/>
                                              </a:lnTo>
                                              <a:lnTo>
                                                <a:pt x="105" y="55"/>
                                              </a:lnTo>
                                              <a:lnTo>
                                                <a:pt x="109" y="50"/>
                                              </a:lnTo>
                                              <a:lnTo>
                                                <a:pt x="111" y="45"/>
                                              </a:lnTo>
                                              <a:lnTo>
                                                <a:pt x="113" y="38"/>
                                              </a:lnTo>
                                              <a:lnTo>
                                                <a:pt x="115" y="32"/>
                                              </a:lnTo>
                                              <a:lnTo>
                                                <a:pt x="115" y="32"/>
                                              </a:lnTo>
                                              <a:lnTo>
                                                <a:pt x="115" y="29"/>
                                              </a:lnTo>
                                              <a:lnTo>
                                                <a:pt x="114" y="26"/>
                                              </a:lnTo>
                                              <a:lnTo>
                                                <a:pt x="114" y="26"/>
                                              </a:lnTo>
                                              <a:lnTo>
                                                <a:pt x="112" y="28"/>
                                              </a:lnTo>
                                              <a:lnTo>
                                                <a:pt x="110" y="29"/>
                                              </a:lnTo>
                                              <a:lnTo>
                                                <a:pt x="106" y="32"/>
                                              </a:lnTo>
                                              <a:lnTo>
                                                <a:pt x="106" y="32"/>
                                              </a:lnTo>
                                              <a:lnTo>
                                                <a:pt x="101" y="34"/>
                                              </a:lnTo>
                                              <a:lnTo>
                                                <a:pt x="97" y="34"/>
                                              </a:lnTo>
                                              <a:lnTo>
                                                <a:pt x="95" y="34"/>
                                              </a:lnTo>
                                              <a:lnTo>
                                                <a:pt x="95" y="34"/>
                                              </a:lnTo>
                                              <a:lnTo>
                                                <a:pt x="91" y="23"/>
                                              </a:lnTo>
                                              <a:lnTo>
                                                <a:pt x="89" y="10"/>
                                              </a:lnTo>
                                              <a:lnTo>
                                                <a:pt x="89" y="10"/>
                                              </a:lnTo>
                                              <a:lnTo>
                                                <a:pt x="88" y="6"/>
                                              </a:lnTo>
                                              <a:lnTo>
                                                <a:pt x="86" y="3"/>
                                              </a:lnTo>
                                              <a:lnTo>
                                                <a:pt x="86" y="3"/>
                                              </a:lnTo>
                                              <a:lnTo>
                                                <a:pt x="86" y="2"/>
                                              </a:lnTo>
                                              <a:lnTo>
                                                <a:pt x="84" y="2"/>
                                              </a:lnTo>
                                              <a:lnTo>
                                                <a:pt x="81" y="0"/>
                                              </a:lnTo>
                                              <a:lnTo>
                                                <a:pt x="81" y="0"/>
                                              </a:lnTo>
                                              <a:lnTo>
                                                <a:pt x="73" y="0"/>
                                              </a:lnTo>
                                              <a:lnTo>
                                                <a:pt x="73" y="0"/>
                                              </a:lnTo>
                                              <a:lnTo>
                                                <a:pt x="70" y="2"/>
                                              </a:lnTo>
                                              <a:lnTo>
                                                <a:pt x="66" y="3"/>
                                              </a:lnTo>
                                              <a:lnTo>
                                                <a:pt x="62" y="5"/>
                                              </a:lnTo>
                                              <a:lnTo>
                                                <a:pt x="60" y="8"/>
                                              </a:lnTo>
                                              <a:lnTo>
                                                <a:pt x="60" y="8"/>
                                              </a:lnTo>
                                              <a:lnTo>
                                                <a:pt x="59" y="11"/>
                                              </a:lnTo>
                                              <a:lnTo>
                                                <a:pt x="59" y="17"/>
                                              </a:lnTo>
                                              <a:lnTo>
                                                <a:pt x="59" y="23"/>
                                              </a:lnTo>
                                              <a:lnTo>
                                                <a:pt x="58" y="28"/>
                                              </a:lnTo>
                                              <a:lnTo>
                                                <a:pt x="58" y="28"/>
                                              </a:lnTo>
                                              <a:lnTo>
                                                <a:pt x="54" y="26"/>
                                              </a:lnTo>
                                              <a:lnTo>
                                                <a:pt x="50" y="25"/>
                                              </a:lnTo>
                                              <a:lnTo>
                                                <a:pt x="47" y="26"/>
                                              </a:lnTo>
                                              <a:lnTo>
                                                <a:pt x="43" y="28"/>
                                              </a:lnTo>
                                              <a:lnTo>
                                                <a:pt x="40" y="29"/>
                                              </a:lnTo>
                                              <a:lnTo>
                                                <a:pt x="38" y="32"/>
                                              </a:lnTo>
                                              <a:lnTo>
                                                <a:pt x="36" y="35"/>
                                              </a:lnTo>
                                              <a:lnTo>
                                                <a:pt x="35" y="40"/>
                                              </a:lnTo>
                                              <a:lnTo>
                                                <a:pt x="35" y="40"/>
                                              </a:lnTo>
                                              <a:lnTo>
                                                <a:pt x="36" y="48"/>
                                              </a:lnTo>
                                              <a:lnTo>
                                                <a:pt x="38" y="55"/>
                                              </a:lnTo>
                                              <a:lnTo>
                                                <a:pt x="41" y="60"/>
                                              </a:lnTo>
                                              <a:lnTo>
                                                <a:pt x="45" y="64"/>
                                              </a:lnTo>
                                              <a:lnTo>
                                                <a:pt x="45" y="64"/>
                                              </a:lnTo>
                                              <a:lnTo>
                                                <a:pt x="48" y="68"/>
                                              </a:lnTo>
                                              <a:lnTo>
                                                <a:pt x="52" y="70"/>
                                              </a:lnTo>
                                              <a:lnTo>
                                                <a:pt x="61" y="75"/>
                                              </a:lnTo>
                                              <a:lnTo>
                                                <a:pt x="61" y="75"/>
                                              </a:lnTo>
                                              <a:lnTo>
                                                <a:pt x="60" y="79"/>
                                              </a:lnTo>
                                              <a:lnTo>
                                                <a:pt x="60" y="79"/>
                                              </a:lnTo>
                                              <a:lnTo>
                                                <a:pt x="57" y="80"/>
                                              </a:lnTo>
                                              <a:lnTo>
                                                <a:pt x="56" y="83"/>
                                              </a:lnTo>
                                              <a:lnTo>
                                                <a:pt x="52" y="88"/>
                                              </a:lnTo>
                                              <a:lnTo>
                                                <a:pt x="52" y="88"/>
                                              </a:lnTo>
                                              <a:lnTo>
                                                <a:pt x="49" y="90"/>
                                              </a:lnTo>
                                              <a:lnTo>
                                                <a:pt x="45" y="92"/>
                                              </a:lnTo>
                                              <a:lnTo>
                                                <a:pt x="45" y="92"/>
                                              </a:lnTo>
                                              <a:lnTo>
                                                <a:pt x="43" y="92"/>
                                              </a:lnTo>
                                              <a:lnTo>
                                                <a:pt x="40" y="92"/>
                                              </a:lnTo>
                                              <a:lnTo>
                                                <a:pt x="34" y="91"/>
                                              </a:lnTo>
                                              <a:lnTo>
                                                <a:pt x="26" y="89"/>
                                              </a:lnTo>
                                              <a:lnTo>
                                                <a:pt x="23" y="89"/>
                                              </a:lnTo>
                                              <a:lnTo>
                                                <a:pt x="20" y="90"/>
                                              </a:lnTo>
                                              <a:lnTo>
                                                <a:pt x="20" y="90"/>
                                              </a:lnTo>
                                              <a:lnTo>
                                                <a:pt x="16" y="95"/>
                                              </a:lnTo>
                                              <a:lnTo>
                                                <a:pt x="16" y="95"/>
                                              </a:lnTo>
                                              <a:lnTo>
                                                <a:pt x="14" y="100"/>
                                              </a:lnTo>
                                              <a:lnTo>
                                                <a:pt x="13" y="102"/>
                                              </a:lnTo>
                                              <a:lnTo>
                                                <a:pt x="11" y="101"/>
                                              </a:lnTo>
                                              <a:lnTo>
                                                <a:pt x="11" y="101"/>
                                              </a:lnTo>
                                              <a:lnTo>
                                                <a:pt x="11" y="105"/>
                                              </a:lnTo>
                                              <a:lnTo>
                                                <a:pt x="11" y="107"/>
                                              </a:lnTo>
                                              <a:lnTo>
                                                <a:pt x="9" y="113"/>
                                              </a:lnTo>
                                              <a:lnTo>
                                                <a:pt x="9" y="113"/>
                                              </a:lnTo>
                                              <a:lnTo>
                                                <a:pt x="7" y="115"/>
                                              </a:lnTo>
                                              <a:lnTo>
                                                <a:pt x="6" y="117"/>
                                              </a:lnTo>
                                              <a:lnTo>
                                                <a:pt x="3" y="118"/>
                                              </a:lnTo>
                                              <a:lnTo>
                                                <a:pt x="1" y="117"/>
                                              </a:lnTo>
                                              <a:lnTo>
                                                <a:pt x="1" y="117"/>
                                              </a:lnTo>
                                              <a:lnTo>
                                                <a:pt x="1" y="120"/>
                                              </a:lnTo>
                                              <a:lnTo>
                                                <a:pt x="0" y="124"/>
                                              </a:lnTo>
                                              <a:lnTo>
                                                <a:pt x="0" y="124"/>
                                              </a:lnTo>
                                              <a:lnTo>
                                                <a:pt x="1" y="127"/>
                                              </a:lnTo>
                                              <a:lnTo>
                                                <a:pt x="1" y="131"/>
                                              </a:lnTo>
                                              <a:lnTo>
                                                <a:pt x="3" y="134"/>
                                              </a:lnTo>
                                              <a:lnTo>
                                                <a:pt x="3" y="138"/>
                                              </a:lnTo>
                                              <a:lnTo>
                                                <a:pt x="3" y="138"/>
                                              </a:lnTo>
                                              <a:lnTo>
                                                <a:pt x="3" y="144"/>
                                              </a:lnTo>
                                              <a:lnTo>
                                                <a:pt x="3" y="147"/>
                                              </a:lnTo>
                                              <a:lnTo>
                                                <a:pt x="3" y="147"/>
                                              </a:lnTo>
                                              <a:lnTo>
                                                <a:pt x="3" y="150"/>
                                              </a:lnTo>
                                              <a:lnTo>
                                                <a:pt x="6" y="152"/>
                                              </a:lnTo>
                                              <a:lnTo>
                                                <a:pt x="8" y="156"/>
                                              </a:lnTo>
                                              <a:lnTo>
                                                <a:pt x="8" y="156"/>
                                              </a:lnTo>
                                              <a:lnTo>
                                                <a:pt x="8" y="159"/>
                                              </a:lnTo>
                                              <a:lnTo>
                                                <a:pt x="7" y="163"/>
                                              </a:lnTo>
                                              <a:lnTo>
                                                <a:pt x="6" y="166"/>
                                              </a:lnTo>
                                              <a:lnTo>
                                                <a:pt x="6" y="168"/>
                                              </a:lnTo>
                                              <a:lnTo>
                                                <a:pt x="6" y="168"/>
                                              </a:lnTo>
                                              <a:lnTo>
                                                <a:pt x="6" y="170"/>
                                              </a:lnTo>
                                              <a:lnTo>
                                                <a:pt x="8" y="172"/>
                                              </a:lnTo>
                                              <a:lnTo>
                                                <a:pt x="8" y="172"/>
                                              </a:lnTo>
                                              <a:lnTo>
                                                <a:pt x="3" y="189"/>
                                              </a:lnTo>
                                              <a:lnTo>
                                                <a:pt x="1" y="207"/>
                                              </a:lnTo>
                                              <a:lnTo>
                                                <a:pt x="1" y="207"/>
                                              </a:lnTo>
                                              <a:lnTo>
                                                <a:pt x="1" y="209"/>
                                              </a:lnTo>
                                              <a:lnTo>
                                                <a:pt x="1" y="212"/>
                                              </a:lnTo>
                                              <a:lnTo>
                                                <a:pt x="5" y="217"/>
                                              </a:lnTo>
                                              <a:lnTo>
                                                <a:pt x="5" y="217"/>
                                              </a:lnTo>
                                              <a:lnTo>
                                                <a:pt x="10" y="228"/>
                                              </a:lnTo>
                                              <a:lnTo>
                                                <a:pt x="14" y="237"/>
                                              </a:lnTo>
                                              <a:lnTo>
                                                <a:pt x="14" y="237"/>
                                              </a:lnTo>
                                              <a:lnTo>
                                                <a:pt x="18" y="243"/>
                                              </a:lnTo>
                                              <a:lnTo>
                                                <a:pt x="22" y="249"/>
                                              </a:lnTo>
                                              <a:lnTo>
                                                <a:pt x="30" y="261"/>
                                              </a:lnTo>
                                              <a:lnTo>
                                                <a:pt x="30" y="261"/>
                                              </a:lnTo>
                                              <a:lnTo>
                                                <a:pt x="29" y="263"/>
                                              </a:lnTo>
                                              <a:lnTo>
                                                <a:pt x="30" y="266"/>
                                              </a:lnTo>
                                              <a:lnTo>
                                                <a:pt x="30" y="268"/>
                                              </a:lnTo>
                                              <a:lnTo>
                                                <a:pt x="30" y="272"/>
                                              </a:lnTo>
                                              <a:lnTo>
                                                <a:pt x="30" y="272"/>
                                              </a:lnTo>
                                              <a:lnTo>
                                                <a:pt x="30" y="273"/>
                                              </a:lnTo>
                                              <a:lnTo>
                                                <a:pt x="29" y="274"/>
                                              </a:lnTo>
                                              <a:lnTo>
                                                <a:pt x="29" y="274"/>
                                              </a:lnTo>
                                              <a:lnTo>
                                                <a:pt x="30" y="275"/>
                                              </a:lnTo>
                                              <a:lnTo>
                                                <a:pt x="30" y="276"/>
                                              </a:lnTo>
                                              <a:lnTo>
                                                <a:pt x="30" y="276"/>
                                              </a:lnTo>
                                              <a:lnTo>
                                                <a:pt x="30" y="278"/>
                                              </a:lnTo>
                                              <a:lnTo>
                                                <a:pt x="29" y="280"/>
                                              </a:lnTo>
                                              <a:lnTo>
                                                <a:pt x="30" y="282"/>
                                              </a:lnTo>
                                              <a:lnTo>
                                                <a:pt x="30" y="283"/>
                                              </a:lnTo>
                                              <a:lnTo>
                                                <a:pt x="30" y="283"/>
                                              </a:lnTo>
                                              <a:lnTo>
                                                <a:pt x="29" y="285"/>
                                              </a:lnTo>
                                              <a:lnTo>
                                                <a:pt x="29" y="285"/>
                                              </a:lnTo>
                                              <a:lnTo>
                                                <a:pt x="30" y="288"/>
                                              </a:lnTo>
                                              <a:lnTo>
                                                <a:pt x="30" y="292"/>
                                              </a:lnTo>
                                              <a:lnTo>
                                                <a:pt x="30" y="292"/>
                                              </a:lnTo>
                                              <a:lnTo>
                                                <a:pt x="30" y="294"/>
                                              </a:lnTo>
                                              <a:lnTo>
                                                <a:pt x="30" y="295"/>
                                              </a:lnTo>
                                              <a:lnTo>
                                                <a:pt x="30" y="299"/>
                                              </a:lnTo>
                                              <a:lnTo>
                                                <a:pt x="30" y="299"/>
                                              </a:lnTo>
                                              <a:lnTo>
                                                <a:pt x="29" y="301"/>
                                              </a:lnTo>
                                              <a:lnTo>
                                                <a:pt x="29" y="301"/>
                                              </a:lnTo>
                                              <a:lnTo>
                                                <a:pt x="29" y="307"/>
                                              </a:lnTo>
                                              <a:lnTo>
                                                <a:pt x="29" y="307"/>
                                              </a:lnTo>
                                              <a:lnTo>
                                                <a:pt x="29" y="312"/>
                                              </a:lnTo>
                                              <a:lnTo>
                                                <a:pt x="29" y="312"/>
                                              </a:lnTo>
                                              <a:lnTo>
                                                <a:pt x="29" y="316"/>
                                              </a:lnTo>
                                              <a:lnTo>
                                                <a:pt x="28" y="321"/>
                                              </a:lnTo>
                                              <a:lnTo>
                                                <a:pt x="28" y="321"/>
                                              </a:lnTo>
                                              <a:lnTo>
                                                <a:pt x="28" y="326"/>
                                              </a:lnTo>
                                              <a:lnTo>
                                                <a:pt x="29" y="331"/>
                                              </a:lnTo>
                                              <a:lnTo>
                                                <a:pt x="29" y="331"/>
                                              </a:lnTo>
                                              <a:lnTo>
                                                <a:pt x="29" y="336"/>
                                              </a:lnTo>
                                              <a:lnTo>
                                                <a:pt x="30" y="339"/>
                                              </a:lnTo>
                                              <a:lnTo>
                                                <a:pt x="30" y="339"/>
                                              </a:lnTo>
                                              <a:lnTo>
                                                <a:pt x="28" y="342"/>
                                              </a:lnTo>
                                              <a:lnTo>
                                                <a:pt x="28" y="342"/>
                                              </a:lnTo>
                                              <a:lnTo>
                                                <a:pt x="28" y="348"/>
                                              </a:lnTo>
                                              <a:lnTo>
                                                <a:pt x="28" y="355"/>
                                              </a:lnTo>
                                              <a:lnTo>
                                                <a:pt x="28" y="368"/>
                                              </a:lnTo>
                                              <a:lnTo>
                                                <a:pt x="28" y="368"/>
                                              </a:lnTo>
                                              <a:lnTo>
                                                <a:pt x="26" y="369"/>
                                              </a:lnTo>
                                              <a:lnTo>
                                                <a:pt x="26" y="369"/>
                                              </a:lnTo>
                                              <a:lnTo>
                                                <a:pt x="26" y="369"/>
                                              </a:lnTo>
                                              <a:lnTo>
                                                <a:pt x="26" y="372"/>
                                              </a:lnTo>
                                              <a:lnTo>
                                                <a:pt x="26" y="372"/>
                                              </a:lnTo>
                                              <a:lnTo>
                                                <a:pt x="30" y="371"/>
                                              </a:lnTo>
                                              <a:lnTo>
                                                <a:pt x="30" y="371"/>
                                              </a:lnTo>
                                              <a:lnTo>
                                                <a:pt x="30" y="376"/>
                                              </a:lnTo>
                                              <a:lnTo>
                                                <a:pt x="30" y="382"/>
                                              </a:lnTo>
                                              <a:lnTo>
                                                <a:pt x="30" y="382"/>
                                              </a:lnTo>
                                              <a:lnTo>
                                                <a:pt x="29" y="389"/>
                                              </a:lnTo>
                                              <a:lnTo>
                                                <a:pt x="29" y="389"/>
                                              </a:lnTo>
                                              <a:lnTo>
                                                <a:pt x="29" y="394"/>
                                              </a:lnTo>
                                              <a:lnTo>
                                                <a:pt x="29" y="400"/>
                                              </a:lnTo>
                                              <a:lnTo>
                                                <a:pt x="29" y="400"/>
                                              </a:lnTo>
                                              <a:lnTo>
                                                <a:pt x="31" y="401"/>
                                              </a:lnTo>
                                              <a:lnTo>
                                                <a:pt x="31" y="401"/>
                                              </a:lnTo>
                                              <a:lnTo>
                                                <a:pt x="33" y="406"/>
                                              </a:lnTo>
                                              <a:lnTo>
                                                <a:pt x="33" y="410"/>
                                              </a:lnTo>
                                              <a:lnTo>
                                                <a:pt x="33" y="410"/>
                                              </a:lnTo>
                                              <a:lnTo>
                                                <a:pt x="31" y="435"/>
                                              </a:lnTo>
                                              <a:lnTo>
                                                <a:pt x="31" y="435"/>
                                              </a:lnTo>
                                              <a:lnTo>
                                                <a:pt x="30" y="445"/>
                                              </a:lnTo>
                                              <a:lnTo>
                                                <a:pt x="30" y="454"/>
                                              </a:lnTo>
                                              <a:lnTo>
                                                <a:pt x="30" y="454"/>
                                              </a:lnTo>
                                              <a:lnTo>
                                                <a:pt x="35" y="453"/>
                                              </a:lnTo>
                                              <a:lnTo>
                                                <a:pt x="35" y="453"/>
                                              </a:lnTo>
                                              <a:lnTo>
                                                <a:pt x="34" y="450"/>
                                              </a:lnTo>
                                              <a:lnTo>
                                                <a:pt x="35" y="447"/>
                                              </a:lnTo>
                                              <a:lnTo>
                                                <a:pt x="35" y="447"/>
                                              </a:lnTo>
                                              <a:lnTo>
                                                <a:pt x="35" y="450"/>
                                              </a:lnTo>
                                              <a:lnTo>
                                                <a:pt x="35" y="453"/>
                                              </a:lnTo>
                                              <a:lnTo>
                                                <a:pt x="36" y="460"/>
                                              </a:lnTo>
                                              <a:lnTo>
                                                <a:pt x="36" y="460"/>
                                              </a:lnTo>
                                              <a:lnTo>
                                                <a:pt x="36" y="466"/>
                                              </a:lnTo>
                                              <a:lnTo>
                                                <a:pt x="35" y="472"/>
                                              </a:lnTo>
                                              <a:lnTo>
                                                <a:pt x="35" y="472"/>
                                              </a:lnTo>
                                              <a:lnTo>
                                                <a:pt x="34" y="482"/>
                                              </a:lnTo>
                                              <a:lnTo>
                                                <a:pt x="34" y="487"/>
                                              </a:lnTo>
                                              <a:lnTo>
                                                <a:pt x="34" y="493"/>
                                              </a:lnTo>
                                              <a:lnTo>
                                                <a:pt x="34" y="493"/>
                                              </a:lnTo>
                                              <a:lnTo>
                                                <a:pt x="31" y="499"/>
                                              </a:lnTo>
                                              <a:lnTo>
                                                <a:pt x="30" y="505"/>
                                              </a:lnTo>
                                              <a:lnTo>
                                                <a:pt x="30" y="505"/>
                                              </a:lnTo>
                                              <a:lnTo>
                                                <a:pt x="30" y="512"/>
                                              </a:lnTo>
                                              <a:lnTo>
                                                <a:pt x="30" y="515"/>
                                              </a:lnTo>
                                              <a:lnTo>
                                                <a:pt x="30" y="518"/>
                                              </a:lnTo>
                                              <a:lnTo>
                                                <a:pt x="30" y="518"/>
                                              </a:lnTo>
                                              <a:lnTo>
                                                <a:pt x="28" y="521"/>
                                              </a:lnTo>
                                              <a:lnTo>
                                                <a:pt x="28" y="523"/>
                                              </a:lnTo>
                                              <a:lnTo>
                                                <a:pt x="28" y="524"/>
                                              </a:lnTo>
                                              <a:lnTo>
                                                <a:pt x="28" y="524"/>
                                              </a:lnTo>
                                              <a:lnTo>
                                                <a:pt x="28" y="526"/>
                                              </a:lnTo>
                                              <a:lnTo>
                                                <a:pt x="29" y="529"/>
                                              </a:lnTo>
                                              <a:lnTo>
                                                <a:pt x="29" y="529"/>
                                              </a:lnTo>
                                              <a:lnTo>
                                                <a:pt x="28" y="538"/>
                                              </a:lnTo>
                                              <a:lnTo>
                                                <a:pt x="28" y="538"/>
                                              </a:lnTo>
                                              <a:lnTo>
                                                <a:pt x="25" y="544"/>
                                              </a:lnTo>
                                              <a:lnTo>
                                                <a:pt x="25" y="548"/>
                                              </a:lnTo>
                                              <a:lnTo>
                                                <a:pt x="26" y="550"/>
                                              </a:lnTo>
                                              <a:lnTo>
                                                <a:pt x="26" y="550"/>
                                              </a:lnTo>
                                              <a:lnTo>
                                                <a:pt x="25" y="556"/>
                                              </a:lnTo>
                                              <a:lnTo>
                                                <a:pt x="25" y="560"/>
                                              </a:lnTo>
                                              <a:lnTo>
                                                <a:pt x="25" y="561"/>
                                              </a:lnTo>
                                              <a:lnTo>
                                                <a:pt x="25" y="561"/>
                                              </a:lnTo>
                                              <a:lnTo>
                                                <a:pt x="28" y="564"/>
                                              </a:lnTo>
                                              <a:lnTo>
                                                <a:pt x="29" y="567"/>
                                              </a:lnTo>
                                              <a:lnTo>
                                                <a:pt x="29" y="567"/>
                                              </a:lnTo>
                                              <a:lnTo>
                                                <a:pt x="28" y="568"/>
                                              </a:lnTo>
                                              <a:lnTo>
                                                <a:pt x="28" y="568"/>
                                              </a:lnTo>
                                              <a:lnTo>
                                                <a:pt x="29" y="569"/>
                                              </a:lnTo>
                                              <a:lnTo>
                                                <a:pt x="30" y="570"/>
                                              </a:lnTo>
                                              <a:lnTo>
                                                <a:pt x="30" y="570"/>
                                              </a:lnTo>
                                              <a:lnTo>
                                                <a:pt x="30" y="573"/>
                                              </a:lnTo>
                                              <a:lnTo>
                                                <a:pt x="30" y="573"/>
                                              </a:lnTo>
                                              <a:lnTo>
                                                <a:pt x="34" y="575"/>
                                              </a:lnTo>
                                              <a:lnTo>
                                                <a:pt x="34" y="575"/>
                                              </a:lnTo>
                                              <a:lnTo>
                                                <a:pt x="34" y="577"/>
                                              </a:lnTo>
                                              <a:lnTo>
                                                <a:pt x="35" y="580"/>
                                              </a:lnTo>
                                              <a:lnTo>
                                                <a:pt x="38" y="583"/>
                                              </a:lnTo>
                                              <a:lnTo>
                                                <a:pt x="38" y="583"/>
                                              </a:lnTo>
                                              <a:lnTo>
                                                <a:pt x="35" y="587"/>
                                              </a:lnTo>
                                              <a:lnTo>
                                                <a:pt x="35" y="587"/>
                                              </a:lnTo>
                                              <a:lnTo>
                                                <a:pt x="34" y="585"/>
                                              </a:lnTo>
                                              <a:lnTo>
                                                <a:pt x="34" y="585"/>
                                              </a:lnTo>
                                              <a:lnTo>
                                                <a:pt x="30" y="585"/>
                                              </a:lnTo>
                                              <a:lnTo>
                                                <a:pt x="30" y="585"/>
                                              </a:lnTo>
                                              <a:lnTo>
                                                <a:pt x="30" y="586"/>
                                              </a:lnTo>
                                              <a:lnTo>
                                                <a:pt x="30" y="586"/>
                                              </a:lnTo>
                                              <a:lnTo>
                                                <a:pt x="30" y="586"/>
                                              </a:lnTo>
                                              <a:lnTo>
                                                <a:pt x="31" y="588"/>
                                              </a:lnTo>
                                              <a:lnTo>
                                                <a:pt x="33" y="592"/>
                                              </a:lnTo>
                                              <a:lnTo>
                                                <a:pt x="33" y="592"/>
                                              </a:lnTo>
                                              <a:lnTo>
                                                <a:pt x="33" y="593"/>
                                              </a:lnTo>
                                              <a:lnTo>
                                                <a:pt x="33" y="594"/>
                                              </a:lnTo>
                                              <a:lnTo>
                                                <a:pt x="33" y="594"/>
                                              </a:lnTo>
                                              <a:lnTo>
                                                <a:pt x="33" y="591"/>
                                              </a:lnTo>
                                              <a:lnTo>
                                                <a:pt x="33" y="591"/>
                                              </a:lnTo>
                                              <a:lnTo>
                                                <a:pt x="56" y="591"/>
                                              </a:lnTo>
                                              <a:lnTo>
                                                <a:pt x="77" y="591"/>
                                              </a:lnTo>
                                              <a:lnTo>
                                                <a:pt x="77" y="591"/>
                                              </a:lnTo>
                                              <a:lnTo>
                                                <a:pt x="77" y="591"/>
                                              </a:lnTo>
                                              <a:lnTo>
                                                <a:pt x="77" y="591"/>
                                              </a:lnTo>
                                              <a:lnTo>
                                                <a:pt x="77" y="591"/>
                                              </a:lnTo>
                                              <a:lnTo>
                                                <a:pt x="77" y="591"/>
                                              </a:lnTo>
                                              <a:lnTo>
                                                <a:pt x="77" y="591"/>
                                              </a:lnTo>
                                              <a:lnTo>
                                                <a:pt x="77" y="591"/>
                                              </a:lnTo>
                                              <a:lnTo>
                                                <a:pt x="79" y="591"/>
                                              </a:lnTo>
                                              <a:lnTo>
                                                <a:pt x="79" y="591"/>
                                              </a:lnTo>
                                              <a:lnTo>
                                                <a:pt x="81" y="592"/>
                                              </a:lnTo>
                                              <a:lnTo>
                                                <a:pt x="81" y="592"/>
                                              </a:lnTo>
                                              <a:lnTo>
                                                <a:pt x="81" y="591"/>
                                              </a:lnTo>
                                              <a:lnTo>
                                                <a:pt x="81" y="592"/>
                                              </a:lnTo>
                                              <a:lnTo>
                                                <a:pt x="81" y="592"/>
                                              </a:lnTo>
                                              <a:lnTo>
                                                <a:pt x="81" y="591"/>
                                              </a:lnTo>
                                              <a:lnTo>
                                                <a:pt x="82" y="591"/>
                                              </a:lnTo>
                                              <a:lnTo>
                                                <a:pt x="83" y="591"/>
                                              </a:lnTo>
                                              <a:lnTo>
                                                <a:pt x="83" y="591"/>
                                              </a:lnTo>
                                              <a:lnTo>
                                                <a:pt x="85" y="593"/>
                                              </a:lnTo>
                                              <a:lnTo>
                                                <a:pt x="85" y="593"/>
                                              </a:lnTo>
                                              <a:lnTo>
                                                <a:pt x="84" y="592"/>
                                              </a:lnTo>
                                              <a:lnTo>
                                                <a:pt x="84" y="591"/>
                                              </a:lnTo>
                                              <a:lnTo>
                                                <a:pt x="84" y="591"/>
                                              </a:lnTo>
                                              <a:lnTo>
                                                <a:pt x="82" y="588"/>
                                              </a:lnTo>
                                              <a:lnTo>
                                                <a:pt x="80" y="585"/>
                                              </a:lnTo>
                                              <a:lnTo>
                                                <a:pt x="80" y="585"/>
                                              </a:lnTo>
                                              <a:lnTo>
                                                <a:pt x="82" y="583"/>
                                              </a:lnTo>
                                              <a:lnTo>
                                                <a:pt x="82" y="581"/>
                                              </a:lnTo>
                                              <a:lnTo>
                                                <a:pt x="82" y="581"/>
                                              </a:lnTo>
                                              <a:lnTo>
                                                <a:pt x="81" y="581"/>
                                              </a:lnTo>
                                              <a:lnTo>
                                                <a:pt x="80" y="580"/>
                                              </a:lnTo>
                                              <a:lnTo>
                                                <a:pt x="80" y="580"/>
                                              </a:lnTo>
                                              <a:lnTo>
                                                <a:pt x="80" y="581"/>
                                              </a:lnTo>
                                              <a:lnTo>
                                                <a:pt x="81" y="581"/>
                                              </a:lnTo>
                                              <a:lnTo>
                                                <a:pt x="81" y="581"/>
                                              </a:lnTo>
                                              <a:lnTo>
                                                <a:pt x="80" y="582"/>
                                              </a:lnTo>
                                              <a:lnTo>
                                                <a:pt x="80" y="585"/>
                                              </a:lnTo>
                                              <a:lnTo>
                                                <a:pt x="80" y="587"/>
                                              </a:lnTo>
                                              <a:lnTo>
                                                <a:pt x="80" y="587"/>
                                              </a:lnTo>
                                              <a:lnTo>
                                                <a:pt x="81" y="591"/>
                                              </a:lnTo>
                                              <a:lnTo>
                                                <a:pt x="81" y="591"/>
                                              </a:lnTo>
                                              <a:lnTo>
                                                <a:pt x="79" y="591"/>
                                              </a:lnTo>
                                              <a:lnTo>
                                                <a:pt x="77" y="591"/>
                                              </a:lnTo>
                                              <a:lnTo>
                                                <a:pt x="77" y="591"/>
                                              </a:lnTo>
                                              <a:lnTo>
                                                <a:pt x="73" y="585"/>
                                              </a:lnTo>
                                              <a:lnTo>
                                                <a:pt x="73" y="585"/>
                                              </a:lnTo>
                                              <a:lnTo>
                                                <a:pt x="72" y="581"/>
                                              </a:lnTo>
                                              <a:lnTo>
                                                <a:pt x="71" y="580"/>
                                              </a:lnTo>
                                              <a:lnTo>
                                                <a:pt x="69" y="579"/>
                                              </a:lnTo>
                                              <a:lnTo>
                                                <a:pt x="69" y="579"/>
                                              </a:lnTo>
                                              <a:lnTo>
                                                <a:pt x="68" y="577"/>
                                              </a:lnTo>
                                              <a:lnTo>
                                                <a:pt x="67" y="575"/>
                                              </a:lnTo>
                                              <a:lnTo>
                                                <a:pt x="66" y="574"/>
                                              </a:lnTo>
                                              <a:lnTo>
                                                <a:pt x="65" y="572"/>
                                              </a:lnTo>
                                              <a:lnTo>
                                                <a:pt x="65" y="572"/>
                                              </a:lnTo>
                                              <a:lnTo>
                                                <a:pt x="67" y="572"/>
                                              </a:lnTo>
                                              <a:lnTo>
                                                <a:pt x="68" y="570"/>
                                              </a:lnTo>
                                              <a:lnTo>
                                                <a:pt x="71" y="569"/>
                                              </a:lnTo>
                                              <a:lnTo>
                                                <a:pt x="71" y="569"/>
                                              </a:lnTo>
                                              <a:lnTo>
                                                <a:pt x="73" y="567"/>
                                              </a:lnTo>
                                              <a:lnTo>
                                                <a:pt x="73" y="567"/>
                                              </a:lnTo>
                                              <a:lnTo>
                                                <a:pt x="72" y="566"/>
                                              </a:lnTo>
                                              <a:lnTo>
                                                <a:pt x="71" y="566"/>
                                              </a:lnTo>
                                              <a:lnTo>
                                                <a:pt x="71" y="566"/>
                                              </a:lnTo>
                                              <a:lnTo>
                                                <a:pt x="80" y="563"/>
                                              </a:lnTo>
                                              <a:lnTo>
                                                <a:pt x="80" y="563"/>
                                              </a:lnTo>
                                              <a:lnTo>
                                                <a:pt x="86" y="563"/>
                                              </a:lnTo>
                                              <a:lnTo>
                                                <a:pt x="88" y="563"/>
                                              </a:lnTo>
                                              <a:lnTo>
                                                <a:pt x="91" y="562"/>
                                              </a:lnTo>
                                              <a:lnTo>
                                                <a:pt x="91" y="562"/>
                                              </a:lnTo>
                                              <a:lnTo>
                                                <a:pt x="91" y="561"/>
                                              </a:lnTo>
                                              <a:lnTo>
                                                <a:pt x="92" y="560"/>
                                              </a:lnTo>
                                              <a:lnTo>
                                                <a:pt x="91" y="557"/>
                                              </a:lnTo>
                                              <a:lnTo>
                                                <a:pt x="90" y="556"/>
                                              </a:lnTo>
                                              <a:lnTo>
                                                <a:pt x="90" y="556"/>
                                              </a:lnTo>
                                              <a:lnTo>
                                                <a:pt x="91" y="553"/>
                                              </a:lnTo>
                                              <a:lnTo>
                                                <a:pt x="92" y="550"/>
                                              </a:lnTo>
                                              <a:lnTo>
                                                <a:pt x="92" y="547"/>
                                              </a:lnTo>
                                              <a:lnTo>
                                                <a:pt x="91" y="543"/>
                                              </a:lnTo>
                                              <a:lnTo>
                                                <a:pt x="91" y="543"/>
                                              </a:lnTo>
                                              <a:lnTo>
                                                <a:pt x="91" y="542"/>
                                              </a:lnTo>
                                              <a:lnTo>
                                                <a:pt x="89" y="541"/>
                                              </a:lnTo>
                                              <a:lnTo>
                                                <a:pt x="89" y="541"/>
                                              </a:lnTo>
                                              <a:lnTo>
                                                <a:pt x="86" y="540"/>
                                              </a:lnTo>
                                              <a:lnTo>
                                                <a:pt x="82" y="540"/>
                                              </a:lnTo>
                                              <a:lnTo>
                                                <a:pt x="80" y="540"/>
                                              </a:lnTo>
                                              <a:lnTo>
                                                <a:pt x="77" y="537"/>
                                              </a:lnTo>
                                              <a:lnTo>
                                                <a:pt x="77" y="537"/>
                                              </a:lnTo>
                                              <a:lnTo>
                                                <a:pt x="76" y="536"/>
                                              </a:lnTo>
                                              <a:lnTo>
                                                <a:pt x="76" y="536"/>
                                              </a:lnTo>
                                              <a:lnTo>
                                                <a:pt x="71" y="532"/>
                                              </a:lnTo>
                                              <a:lnTo>
                                                <a:pt x="71" y="532"/>
                                              </a:lnTo>
                                              <a:lnTo>
                                                <a:pt x="72" y="531"/>
                                              </a:lnTo>
                                              <a:lnTo>
                                                <a:pt x="73" y="529"/>
                                              </a:lnTo>
                                              <a:lnTo>
                                                <a:pt x="73" y="529"/>
                                              </a:lnTo>
                                              <a:lnTo>
                                                <a:pt x="73" y="526"/>
                                              </a:lnTo>
                                              <a:lnTo>
                                                <a:pt x="72" y="523"/>
                                              </a:lnTo>
                                              <a:lnTo>
                                                <a:pt x="72" y="523"/>
                                              </a:lnTo>
                                              <a:lnTo>
                                                <a:pt x="72" y="522"/>
                                              </a:lnTo>
                                              <a:lnTo>
                                                <a:pt x="72" y="522"/>
                                              </a:lnTo>
                                              <a:lnTo>
                                                <a:pt x="72" y="516"/>
                                              </a:lnTo>
                                              <a:lnTo>
                                                <a:pt x="71" y="513"/>
                                              </a:lnTo>
                                              <a:lnTo>
                                                <a:pt x="69" y="511"/>
                                              </a:lnTo>
                                              <a:lnTo>
                                                <a:pt x="69" y="511"/>
                                              </a:lnTo>
                                              <a:lnTo>
                                                <a:pt x="67" y="510"/>
                                              </a:lnTo>
                                              <a:lnTo>
                                                <a:pt x="67" y="510"/>
                                              </a:lnTo>
                                              <a:lnTo>
                                                <a:pt x="66" y="506"/>
                                              </a:lnTo>
                                              <a:lnTo>
                                                <a:pt x="65" y="503"/>
                                              </a:lnTo>
                                              <a:lnTo>
                                                <a:pt x="67" y="495"/>
                                              </a:lnTo>
                                              <a:lnTo>
                                                <a:pt x="67" y="495"/>
                                              </a:lnTo>
                                              <a:lnTo>
                                                <a:pt x="68" y="485"/>
                                              </a:lnTo>
                                              <a:lnTo>
                                                <a:pt x="68" y="485"/>
                                              </a:lnTo>
                                              <a:lnTo>
                                                <a:pt x="69" y="477"/>
                                              </a:lnTo>
                                              <a:lnTo>
                                                <a:pt x="69" y="477"/>
                                              </a:lnTo>
                                              <a:lnTo>
                                                <a:pt x="70" y="475"/>
                                              </a:lnTo>
                                              <a:lnTo>
                                                <a:pt x="71" y="473"/>
                                              </a:lnTo>
                                              <a:lnTo>
                                                <a:pt x="71" y="473"/>
                                              </a:lnTo>
                                              <a:lnTo>
                                                <a:pt x="72" y="467"/>
                                              </a:lnTo>
                                              <a:lnTo>
                                                <a:pt x="72" y="461"/>
                                              </a:lnTo>
                                              <a:lnTo>
                                                <a:pt x="72" y="461"/>
                                              </a:lnTo>
                                              <a:lnTo>
                                                <a:pt x="74" y="449"/>
                                              </a:lnTo>
                                              <a:lnTo>
                                                <a:pt x="76" y="439"/>
                                              </a:lnTo>
                                              <a:lnTo>
                                                <a:pt x="76" y="439"/>
                                              </a:lnTo>
                                              <a:lnTo>
                                                <a:pt x="77" y="431"/>
                                              </a:lnTo>
                                              <a:lnTo>
                                                <a:pt x="79" y="427"/>
                                              </a:lnTo>
                                              <a:lnTo>
                                                <a:pt x="81" y="425"/>
                                              </a:lnTo>
                                              <a:lnTo>
                                                <a:pt x="81" y="425"/>
                                              </a:lnTo>
                                              <a:lnTo>
                                                <a:pt x="81" y="429"/>
                                              </a:lnTo>
                                              <a:lnTo>
                                                <a:pt x="80" y="434"/>
                                              </a:lnTo>
                                              <a:lnTo>
                                                <a:pt x="80" y="434"/>
                                              </a:lnTo>
                                              <a:lnTo>
                                                <a:pt x="80" y="446"/>
                                              </a:lnTo>
                                              <a:lnTo>
                                                <a:pt x="80" y="446"/>
                                              </a:lnTo>
                                              <a:lnTo>
                                                <a:pt x="80" y="452"/>
                                              </a:lnTo>
                                              <a:lnTo>
                                                <a:pt x="80" y="460"/>
                                              </a:lnTo>
                                              <a:lnTo>
                                                <a:pt x="80" y="460"/>
                                              </a:lnTo>
                                              <a:lnTo>
                                                <a:pt x="81" y="467"/>
                                              </a:lnTo>
                                              <a:lnTo>
                                                <a:pt x="81" y="467"/>
                                              </a:lnTo>
                                              <a:lnTo>
                                                <a:pt x="80" y="471"/>
                                              </a:lnTo>
                                              <a:lnTo>
                                                <a:pt x="80" y="474"/>
                                              </a:lnTo>
                                              <a:lnTo>
                                                <a:pt x="80" y="474"/>
                                              </a:lnTo>
                                              <a:lnTo>
                                                <a:pt x="81" y="471"/>
                                              </a:lnTo>
                                              <a:lnTo>
                                                <a:pt x="82" y="467"/>
                                              </a:lnTo>
                                              <a:lnTo>
                                                <a:pt x="82" y="467"/>
                                              </a:lnTo>
                                              <a:lnTo>
                                                <a:pt x="82" y="462"/>
                                              </a:lnTo>
                                              <a:lnTo>
                                                <a:pt x="81" y="458"/>
                                              </a:lnTo>
                                              <a:lnTo>
                                                <a:pt x="81" y="458"/>
                                              </a:lnTo>
                                              <a:lnTo>
                                                <a:pt x="81" y="451"/>
                                              </a:lnTo>
                                              <a:lnTo>
                                                <a:pt x="82" y="447"/>
                                              </a:lnTo>
                                              <a:lnTo>
                                                <a:pt x="82" y="447"/>
                                              </a:lnTo>
                                              <a:lnTo>
                                                <a:pt x="82" y="436"/>
                                              </a:lnTo>
                                              <a:lnTo>
                                                <a:pt x="83" y="427"/>
                                              </a:lnTo>
                                              <a:lnTo>
                                                <a:pt x="83" y="427"/>
                                              </a:lnTo>
                                              <a:lnTo>
                                                <a:pt x="85" y="420"/>
                                              </a:lnTo>
                                              <a:lnTo>
                                                <a:pt x="85" y="416"/>
                                              </a:lnTo>
                                              <a:lnTo>
                                                <a:pt x="86" y="413"/>
                                              </a:lnTo>
                                              <a:lnTo>
                                                <a:pt x="86" y="413"/>
                                              </a:lnTo>
                                              <a:lnTo>
                                                <a:pt x="89" y="411"/>
                                              </a:lnTo>
                                              <a:lnTo>
                                                <a:pt x="91" y="409"/>
                                              </a:lnTo>
                                              <a:lnTo>
                                                <a:pt x="91" y="409"/>
                                              </a:lnTo>
                                              <a:lnTo>
                                                <a:pt x="91" y="399"/>
                                              </a:lnTo>
                                              <a:lnTo>
                                                <a:pt x="90" y="389"/>
                                              </a:lnTo>
                                              <a:lnTo>
                                                <a:pt x="90" y="389"/>
                                              </a:lnTo>
                                              <a:lnTo>
                                                <a:pt x="91" y="377"/>
                                              </a:lnTo>
                                              <a:lnTo>
                                                <a:pt x="91" y="377"/>
                                              </a:lnTo>
                                              <a:lnTo>
                                                <a:pt x="91" y="374"/>
                                              </a:lnTo>
                                              <a:lnTo>
                                                <a:pt x="91" y="371"/>
                                              </a:lnTo>
                                              <a:lnTo>
                                                <a:pt x="92" y="371"/>
                                              </a:lnTo>
                                              <a:lnTo>
                                                <a:pt x="92" y="371"/>
                                              </a:lnTo>
                                              <a:lnTo>
                                                <a:pt x="94" y="378"/>
                                              </a:lnTo>
                                              <a:lnTo>
                                                <a:pt x="94" y="387"/>
                                              </a:lnTo>
                                              <a:lnTo>
                                                <a:pt x="94" y="387"/>
                                              </a:lnTo>
                                              <a:lnTo>
                                                <a:pt x="94" y="387"/>
                                              </a:lnTo>
                                              <a:lnTo>
                                                <a:pt x="94" y="388"/>
                                              </a:lnTo>
                                              <a:lnTo>
                                                <a:pt x="94" y="388"/>
                                              </a:lnTo>
                                              <a:lnTo>
                                                <a:pt x="94" y="390"/>
                                              </a:lnTo>
                                              <a:lnTo>
                                                <a:pt x="95" y="391"/>
                                              </a:lnTo>
                                              <a:lnTo>
                                                <a:pt x="95" y="391"/>
                                              </a:lnTo>
                                              <a:lnTo>
                                                <a:pt x="95" y="390"/>
                                              </a:lnTo>
                                              <a:lnTo>
                                                <a:pt x="95" y="389"/>
                                              </a:lnTo>
                                              <a:lnTo>
                                                <a:pt x="95" y="387"/>
                                              </a:lnTo>
                                              <a:lnTo>
                                                <a:pt x="96" y="385"/>
                                              </a:lnTo>
                                              <a:lnTo>
                                                <a:pt x="96" y="385"/>
                                              </a:lnTo>
                                              <a:lnTo>
                                                <a:pt x="95" y="384"/>
                                              </a:lnTo>
                                              <a:lnTo>
                                                <a:pt x="95" y="384"/>
                                              </a:lnTo>
                                              <a:lnTo>
                                                <a:pt x="95" y="384"/>
                                              </a:lnTo>
                                              <a:lnTo>
                                                <a:pt x="94" y="362"/>
                                              </a:lnTo>
                                              <a:lnTo>
                                                <a:pt x="94" y="362"/>
                                              </a:lnTo>
                                              <a:lnTo>
                                                <a:pt x="94" y="360"/>
                                              </a:lnTo>
                                              <a:lnTo>
                                                <a:pt x="94" y="359"/>
                                              </a:lnTo>
                                              <a:lnTo>
                                                <a:pt x="94" y="359"/>
                                              </a:lnTo>
                                              <a:lnTo>
                                                <a:pt x="94" y="351"/>
                                              </a:lnTo>
                                              <a:lnTo>
                                                <a:pt x="92" y="344"/>
                                              </a:lnTo>
                                              <a:lnTo>
                                                <a:pt x="92" y="344"/>
                                              </a:lnTo>
                                              <a:lnTo>
                                                <a:pt x="94" y="341"/>
                                              </a:lnTo>
                                              <a:lnTo>
                                                <a:pt x="94" y="338"/>
                                              </a:lnTo>
                                              <a:lnTo>
                                                <a:pt x="94" y="338"/>
                                              </a:lnTo>
                                              <a:lnTo>
                                                <a:pt x="97" y="338"/>
                                              </a:lnTo>
                                              <a:lnTo>
                                                <a:pt x="97" y="338"/>
                                              </a:lnTo>
                                              <a:lnTo>
                                                <a:pt x="99" y="332"/>
                                              </a:lnTo>
                                              <a:lnTo>
                                                <a:pt x="99" y="326"/>
                                              </a:lnTo>
                                              <a:lnTo>
                                                <a:pt x="97" y="316"/>
                                              </a:lnTo>
                                              <a:lnTo>
                                                <a:pt x="96" y="304"/>
                                              </a:lnTo>
                                              <a:lnTo>
                                                <a:pt x="96" y="292"/>
                                              </a:lnTo>
                                              <a:lnTo>
                                                <a:pt x="96" y="292"/>
                                              </a:lnTo>
                                              <a:lnTo>
                                                <a:pt x="97" y="287"/>
                                              </a:lnTo>
                                              <a:lnTo>
                                                <a:pt x="97" y="287"/>
                                              </a:lnTo>
                                              <a:lnTo>
                                                <a:pt x="97" y="286"/>
                                              </a:lnTo>
                                              <a:lnTo>
                                                <a:pt x="97" y="284"/>
                                              </a:lnTo>
                                              <a:lnTo>
                                                <a:pt x="97" y="284"/>
                                              </a:lnTo>
                                              <a:lnTo>
                                                <a:pt x="96" y="283"/>
                                              </a:lnTo>
                                              <a:lnTo>
                                                <a:pt x="96" y="281"/>
                                              </a:lnTo>
                                              <a:lnTo>
                                                <a:pt x="96" y="281"/>
                                              </a:lnTo>
                                              <a:lnTo>
                                                <a:pt x="97" y="280"/>
                                              </a:lnTo>
                                              <a:lnTo>
                                                <a:pt x="97" y="276"/>
                                              </a:lnTo>
                                              <a:lnTo>
                                                <a:pt x="96" y="274"/>
                                              </a:lnTo>
                                              <a:lnTo>
                                                <a:pt x="97" y="270"/>
                                              </a:lnTo>
                                              <a:lnTo>
                                                <a:pt x="97" y="270"/>
                                              </a:lnTo>
                                              <a:lnTo>
                                                <a:pt x="101" y="287"/>
                                              </a:lnTo>
                                              <a:lnTo>
                                                <a:pt x="104" y="298"/>
                                              </a:lnTo>
                                              <a:lnTo>
                                                <a:pt x="104" y="307"/>
                                              </a:lnTo>
                                              <a:lnTo>
                                                <a:pt x="104" y="307"/>
                                              </a:lnTo>
                                              <a:lnTo>
                                                <a:pt x="104" y="313"/>
                                              </a:lnTo>
                                              <a:lnTo>
                                                <a:pt x="104" y="319"/>
                                              </a:lnTo>
                                              <a:lnTo>
                                                <a:pt x="104" y="319"/>
                                              </a:lnTo>
                                              <a:lnTo>
                                                <a:pt x="106" y="324"/>
                                              </a:lnTo>
                                              <a:lnTo>
                                                <a:pt x="106" y="325"/>
                                              </a:lnTo>
                                              <a:lnTo>
                                                <a:pt x="106" y="327"/>
                                              </a:lnTo>
                                              <a:lnTo>
                                                <a:pt x="106" y="327"/>
                                              </a:lnTo>
                                              <a:lnTo>
                                                <a:pt x="105" y="326"/>
                                              </a:lnTo>
                                              <a:lnTo>
                                                <a:pt x="104" y="326"/>
                                              </a:lnTo>
                                              <a:lnTo>
                                                <a:pt x="104" y="327"/>
                                              </a:lnTo>
                                              <a:lnTo>
                                                <a:pt x="105" y="329"/>
                                              </a:lnTo>
                                              <a:lnTo>
                                                <a:pt x="105" y="329"/>
                                              </a:lnTo>
                                              <a:lnTo>
                                                <a:pt x="104" y="331"/>
                                              </a:lnTo>
                                              <a:lnTo>
                                                <a:pt x="104" y="334"/>
                                              </a:lnTo>
                                              <a:lnTo>
                                                <a:pt x="106" y="339"/>
                                              </a:lnTo>
                                              <a:lnTo>
                                                <a:pt x="106" y="339"/>
                                              </a:lnTo>
                                              <a:lnTo>
                                                <a:pt x="108" y="339"/>
                                              </a:lnTo>
                                              <a:lnTo>
                                                <a:pt x="109" y="341"/>
                                              </a:lnTo>
                                              <a:lnTo>
                                                <a:pt x="109" y="342"/>
                                              </a:lnTo>
                                              <a:lnTo>
                                                <a:pt x="110" y="343"/>
                                              </a:lnTo>
                                              <a:lnTo>
                                                <a:pt x="110" y="343"/>
                                              </a:lnTo>
                                              <a:lnTo>
                                                <a:pt x="112" y="343"/>
                                              </a:lnTo>
                                              <a:lnTo>
                                                <a:pt x="113" y="344"/>
                                              </a:lnTo>
                                              <a:lnTo>
                                                <a:pt x="113" y="344"/>
                                              </a:lnTo>
                                              <a:lnTo>
                                                <a:pt x="111" y="346"/>
                                              </a:lnTo>
                                              <a:lnTo>
                                                <a:pt x="111" y="348"/>
                                              </a:lnTo>
                                              <a:lnTo>
                                                <a:pt x="111" y="350"/>
                                              </a:lnTo>
                                              <a:lnTo>
                                                <a:pt x="111" y="350"/>
                                              </a:lnTo>
                                              <a:lnTo>
                                                <a:pt x="113" y="349"/>
                                              </a:lnTo>
                                              <a:lnTo>
                                                <a:pt x="115" y="348"/>
                                              </a:lnTo>
                                              <a:lnTo>
                                                <a:pt x="118" y="344"/>
                                              </a:lnTo>
                                              <a:lnTo>
                                                <a:pt x="118" y="344"/>
                                              </a:lnTo>
                                              <a:lnTo>
                                                <a:pt x="131" y="359"/>
                                              </a:lnTo>
                                              <a:lnTo>
                                                <a:pt x="131" y="359"/>
                                              </a:lnTo>
                                              <a:lnTo>
                                                <a:pt x="130" y="365"/>
                                              </a:lnTo>
                                              <a:lnTo>
                                                <a:pt x="129" y="371"/>
                                              </a:lnTo>
                                              <a:lnTo>
                                                <a:pt x="130" y="384"/>
                                              </a:lnTo>
                                              <a:lnTo>
                                                <a:pt x="133" y="410"/>
                                              </a:lnTo>
                                              <a:lnTo>
                                                <a:pt x="133" y="410"/>
                                              </a:lnTo>
                                              <a:lnTo>
                                                <a:pt x="140" y="410"/>
                                              </a:lnTo>
                                              <a:lnTo>
                                                <a:pt x="140" y="410"/>
                                              </a:lnTo>
                                              <a:lnTo>
                                                <a:pt x="143" y="410"/>
                                              </a:lnTo>
                                              <a:lnTo>
                                                <a:pt x="145" y="409"/>
                                              </a:lnTo>
                                              <a:lnTo>
                                                <a:pt x="150" y="405"/>
                                              </a:lnTo>
                                              <a:lnTo>
                                                <a:pt x="150" y="405"/>
                                              </a:lnTo>
                                              <a:lnTo>
                                                <a:pt x="155" y="402"/>
                                              </a:lnTo>
                                              <a:lnTo>
                                                <a:pt x="160" y="399"/>
                                              </a:lnTo>
                                              <a:lnTo>
                                                <a:pt x="160" y="399"/>
                                              </a:lnTo>
                                              <a:lnTo>
                                                <a:pt x="159" y="393"/>
                                              </a:lnTo>
                                              <a:lnTo>
                                                <a:pt x="157" y="388"/>
                                              </a:lnTo>
                                              <a:lnTo>
                                                <a:pt x="153" y="377"/>
                                              </a:lnTo>
                                              <a:lnTo>
                                                <a:pt x="153" y="377"/>
                                              </a:lnTo>
                                              <a:lnTo>
                                                <a:pt x="161" y="388"/>
                                              </a:lnTo>
                                              <a:lnTo>
                                                <a:pt x="161" y="388"/>
                                              </a:lnTo>
                                              <a:lnTo>
                                                <a:pt x="162" y="390"/>
                                              </a:lnTo>
                                              <a:lnTo>
                                                <a:pt x="165" y="391"/>
                                              </a:lnTo>
                                              <a:lnTo>
                                                <a:pt x="165" y="391"/>
                                              </a:lnTo>
                                              <a:lnTo>
                                                <a:pt x="165" y="390"/>
                                              </a:lnTo>
                                              <a:lnTo>
                                                <a:pt x="167" y="389"/>
                                              </a:lnTo>
                                              <a:lnTo>
                                                <a:pt x="168" y="388"/>
                                              </a:lnTo>
                                              <a:lnTo>
                                                <a:pt x="170" y="388"/>
                                              </a:lnTo>
                                              <a:lnTo>
                                                <a:pt x="170" y="388"/>
                                              </a:lnTo>
                                              <a:lnTo>
                                                <a:pt x="171" y="384"/>
                                              </a:lnTo>
                                              <a:lnTo>
                                                <a:pt x="172" y="381"/>
                                              </a:lnTo>
                                              <a:lnTo>
                                                <a:pt x="171" y="371"/>
                                              </a:lnTo>
                                              <a:lnTo>
                                                <a:pt x="171" y="371"/>
                                              </a:lnTo>
                                              <a:lnTo>
                                                <a:pt x="171" y="371"/>
                                              </a:lnTo>
                                              <a:lnTo>
                                                <a:pt x="171" y="371"/>
                                              </a:lnTo>
                                              <a:close/>
                                              <a:moveTo>
                                                <a:pt x="23" y="205"/>
                                              </a:moveTo>
                                              <a:lnTo>
                                                <a:pt x="23" y="205"/>
                                              </a:lnTo>
                                              <a:lnTo>
                                                <a:pt x="21" y="201"/>
                                              </a:lnTo>
                                              <a:lnTo>
                                                <a:pt x="21" y="199"/>
                                              </a:lnTo>
                                              <a:lnTo>
                                                <a:pt x="21" y="196"/>
                                              </a:lnTo>
                                              <a:lnTo>
                                                <a:pt x="21" y="196"/>
                                              </a:lnTo>
                                              <a:lnTo>
                                                <a:pt x="22" y="193"/>
                                              </a:lnTo>
                                              <a:lnTo>
                                                <a:pt x="24" y="191"/>
                                              </a:lnTo>
                                              <a:lnTo>
                                                <a:pt x="28" y="188"/>
                                              </a:lnTo>
                                              <a:lnTo>
                                                <a:pt x="28" y="188"/>
                                              </a:lnTo>
                                              <a:lnTo>
                                                <a:pt x="29" y="180"/>
                                              </a:lnTo>
                                              <a:lnTo>
                                                <a:pt x="29" y="180"/>
                                              </a:lnTo>
                                              <a:lnTo>
                                                <a:pt x="29" y="192"/>
                                              </a:lnTo>
                                              <a:lnTo>
                                                <a:pt x="30" y="202"/>
                                              </a:lnTo>
                                              <a:lnTo>
                                                <a:pt x="30" y="227"/>
                                              </a:lnTo>
                                              <a:lnTo>
                                                <a:pt x="30" y="227"/>
                                              </a:lnTo>
                                              <a:lnTo>
                                                <a:pt x="23" y="205"/>
                                              </a:lnTo>
                                              <a:lnTo>
                                                <a:pt x="23" y="205"/>
                                              </a:lnTo>
                                              <a:lnTo>
                                                <a:pt x="23" y="205"/>
                                              </a:lnTo>
                                              <a:lnTo>
                                                <a:pt x="23" y="205"/>
                                              </a:lnTo>
                                              <a:close/>
                                              <a:moveTo>
                                                <a:pt x="33" y="295"/>
                                              </a:moveTo>
                                              <a:lnTo>
                                                <a:pt x="33" y="295"/>
                                              </a:lnTo>
                                              <a:lnTo>
                                                <a:pt x="33" y="295"/>
                                              </a:lnTo>
                                              <a:lnTo>
                                                <a:pt x="31" y="297"/>
                                              </a:lnTo>
                                              <a:lnTo>
                                                <a:pt x="31" y="297"/>
                                              </a:lnTo>
                                              <a:lnTo>
                                                <a:pt x="33" y="295"/>
                                              </a:lnTo>
                                              <a:lnTo>
                                                <a:pt x="33" y="295"/>
                                              </a:lnTo>
                                              <a:lnTo>
                                                <a:pt x="33" y="295"/>
                                              </a:lnTo>
                                              <a:lnTo>
                                                <a:pt x="33" y="295"/>
                                              </a:lnTo>
                                              <a:close/>
                                              <a:moveTo>
                                                <a:pt x="31" y="295"/>
                                              </a:moveTo>
                                              <a:lnTo>
                                                <a:pt x="31" y="295"/>
                                              </a:lnTo>
                                              <a:lnTo>
                                                <a:pt x="31" y="295"/>
                                              </a:lnTo>
                                              <a:lnTo>
                                                <a:pt x="31" y="297"/>
                                              </a:lnTo>
                                              <a:lnTo>
                                                <a:pt x="31" y="297"/>
                                              </a:lnTo>
                                              <a:lnTo>
                                                <a:pt x="30" y="295"/>
                                              </a:lnTo>
                                              <a:lnTo>
                                                <a:pt x="31" y="295"/>
                                              </a:lnTo>
                                              <a:lnTo>
                                                <a:pt x="31" y="295"/>
                                              </a:lnTo>
                                              <a:lnTo>
                                                <a:pt x="31" y="295"/>
                                              </a:lnTo>
                                              <a:lnTo>
                                                <a:pt x="31" y="295"/>
                                              </a:lnTo>
                                              <a:close/>
                                              <a:moveTo>
                                                <a:pt x="31" y="299"/>
                                              </a:moveTo>
                                              <a:lnTo>
                                                <a:pt x="31" y="299"/>
                                              </a:lnTo>
                                              <a:lnTo>
                                                <a:pt x="31" y="301"/>
                                              </a:lnTo>
                                              <a:lnTo>
                                                <a:pt x="31" y="301"/>
                                              </a:lnTo>
                                              <a:lnTo>
                                                <a:pt x="30" y="300"/>
                                              </a:lnTo>
                                              <a:lnTo>
                                                <a:pt x="31" y="299"/>
                                              </a:lnTo>
                                              <a:lnTo>
                                                <a:pt x="31" y="299"/>
                                              </a:lnTo>
                                              <a:lnTo>
                                                <a:pt x="31" y="299"/>
                                              </a:lnTo>
                                              <a:lnTo>
                                                <a:pt x="31" y="299"/>
                                              </a:lnTo>
                                              <a:close/>
                                              <a:moveTo>
                                                <a:pt x="30" y="303"/>
                                              </a:moveTo>
                                              <a:lnTo>
                                                <a:pt x="30" y="303"/>
                                              </a:lnTo>
                                              <a:lnTo>
                                                <a:pt x="30" y="303"/>
                                              </a:lnTo>
                                              <a:lnTo>
                                                <a:pt x="30" y="304"/>
                                              </a:lnTo>
                                              <a:lnTo>
                                                <a:pt x="30" y="304"/>
                                              </a:lnTo>
                                              <a:lnTo>
                                                <a:pt x="30" y="303"/>
                                              </a:lnTo>
                                              <a:lnTo>
                                                <a:pt x="30" y="303"/>
                                              </a:lnTo>
                                              <a:lnTo>
                                                <a:pt x="30" y="303"/>
                                              </a:lnTo>
                                              <a:lnTo>
                                                <a:pt x="30" y="303"/>
                                              </a:lnTo>
                                              <a:lnTo>
                                                <a:pt x="30" y="303"/>
                                              </a:lnTo>
                                              <a:close/>
                                              <a:moveTo>
                                                <a:pt x="30" y="305"/>
                                              </a:moveTo>
                                              <a:lnTo>
                                                <a:pt x="30" y="305"/>
                                              </a:lnTo>
                                              <a:lnTo>
                                                <a:pt x="30" y="307"/>
                                              </a:lnTo>
                                              <a:lnTo>
                                                <a:pt x="30" y="311"/>
                                              </a:lnTo>
                                              <a:lnTo>
                                                <a:pt x="30" y="311"/>
                                              </a:lnTo>
                                              <a:lnTo>
                                                <a:pt x="30" y="311"/>
                                              </a:lnTo>
                                              <a:lnTo>
                                                <a:pt x="30" y="308"/>
                                              </a:lnTo>
                                              <a:lnTo>
                                                <a:pt x="30" y="305"/>
                                              </a:lnTo>
                                              <a:lnTo>
                                                <a:pt x="30" y="305"/>
                                              </a:lnTo>
                                              <a:lnTo>
                                                <a:pt x="30" y="305"/>
                                              </a:lnTo>
                                              <a:lnTo>
                                                <a:pt x="30" y="305"/>
                                              </a:lnTo>
                                              <a:close/>
                                              <a:moveTo>
                                                <a:pt x="34" y="332"/>
                                              </a:moveTo>
                                              <a:lnTo>
                                                <a:pt x="34" y="332"/>
                                              </a:lnTo>
                                              <a:lnTo>
                                                <a:pt x="31" y="330"/>
                                              </a:lnTo>
                                              <a:lnTo>
                                                <a:pt x="31" y="330"/>
                                              </a:lnTo>
                                              <a:lnTo>
                                                <a:pt x="30" y="323"/>
                                              </a:lnTo>
                                              <a:lnTo>
                                                <a:pt x="30" y="319"/>
                                              </a:lnTo>
                                              <a:lnTo>
                                                <a:pt x="30" y="316"/>
                                              </a:lnTo>
                                              <a:lnTo>
                                                <a:pt x="30" y="316"/>
                                              </a:lnTo>
                                              <a:lnTo>
                                                <a:pt x="33" y="319"/>
                                              </a:lnTo>
                                              <a:lnTo>
                                                <a:pt x="35" y="323"/>
                                              </a:lnTo>
                                              <a:lnTo>
                                                <a:pt x="35" y="323"/>
                                              </a:lnTo>
                                              <a:lnTo>
                                                <a:pt x="34" y="332"/>
                                              </a:lnTo>
                                              <a:lnTo>
                                                <a:pt x="34" y="332"/>
                                              </a:lnTo>
                                              <a:lnTo>
                                                <a:pt x="34" y="332"/>
                                              </a:lnTo>
                                              <a:lnTo>
                                                <a:pt x="34" y="332"/>
                                              </a:lnTo>
                                              <a:close/>
                                            </a:path>
                                          </a:pathLst>
                                        </a:custGeom>
                                        <a:solidFill>
                                          <a:srgbClr val="7170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17"/>
                                      <wps:cNvSpPr>
                                        <a:spLocks/>
                                      </wps:cNvSpPr>
                                      <wps:spPr bwMode="auto">
                                        <a:xfrm>
                                          <a:off x="979805" y="294005"/>
                                          <a:ext cx="52705" cy="368300"/>
                                        </a:xfrm>
                                        <a:custGeom>
                                          <a:avLst/>
                                          <a:gdLst>
                                            <a:gd name="T0" fmla="*/ 68 w 83"/>
                                            <a:gd name="T1" fmla="*/ 536 h 580"/>
                                            <a:gd name="T2" fmla="*/ 74 w 83"/>
                                            <a:gd name="T3" fmla="*/ 524 h 580"/>
                                            <a:gd name="T4" fmla="*/ 83 w 83"/>
                                            <a:gd name="T5" fmla="*/ 515 h 580"/>
                                            <a:gd name="T6" fmla="*/ 72 w 83"/>
                                            <a:gd name="T7" fmla="*/ 480 h 580"/>
                                            <a:gd name="T8" fmla="*/ 58 w 83"/>
                                            <a:gd name="T9" fmla="*/ 419 h 580"/>
                                            <a:gd name="T10" fmla="*/ 54 w 83"/>
                                            <a:gd name="T11" fmla="*/ 386 h 580"/>
                                            <a:gd name="T12" fmla="*/ 51 w 83"/>
                                            <a:gd name="T13" fmla="*/ 366 h 580"/>
                                            <a:gd name="T14" fmla="*/ 53 w 83"/>
                                            <a:gd name="T15" fmla="*/ 349 h 580"/>
                                            <a:gd name="T16" fmla="*/ 62 w 83"/>
                                            <a:gd name="T17" fmla="*/ 311 h 580"/>
                                            <a:gd name="T18" fmla="*/ 69 w 83"/>
                                            <a:gd name="T19" fmla="*/ 280 h 580"/>
                                            <a:gd name="T20" fmla="*/ 64 w 83"/>
                                            <a:gd name="T21" fmla="*/ 244 h 580"/>
                                            <a:gd name="T22" fmla="*/ 60 w 83"/>
                                            <a:gd name="T23" fmla="*/ 232 h 580"/>
                                            <a:gd name="T24" fmla="*/ 60 w 83"/>
                                            <a:gd name="T25" fmla="*/ 225 h 580"/>
                                            <a:gd name="T26" fmla="*/ 58 w 83"/>
                                            <a:gd name="T27" fmla="*/ 213 h 580"/>
                                            <a:gd name="T28" fmla="*/ 60 w 83"/>
                                            <a:gd name="T29" fmla="*/ 205 h 580"/>
                                            <a:gd name="T30" fmla="*/ 60 w 83"/>
                                            <a:gd name="T31" fmla="*/ 196 h 580"/>
                                            <a:gd name="T32" fmla="*/ 63 w 83"/>
                                            <a:gd name="T33" fmla="*/ 167 h 580"/>
                                            <a:gd name="T34" fmla="*/ 63 w 83"/>
                                            <a:gd name="T35" fmla="*/ 115 h 580"/>
                                            <a:gd name="T36" fmla="*/ 54 w 83"/>
                                            <a:gd name="T37" fmla="*/ 98 h 580"/>
                                            <a:gd name="T38" fmla="*/ 62 w 83"/>
                                            <a:gd name="T39" fmla="*/ 49 h 580"/>
                                            <a:gd name="T40" fmla="*/ 66 w 83"/>
                                            <a:gd name="T41" fmla="*/ 32 h 580"/>
                                            <a:gd name="T42" fmla="*/ 45 w 83"/>
                                            <a:gd name="T43" fmla="*/ 0 h 580"/>
                                            <a:gd name="T44" fmla="*/ 26 w 83"/>
                                            <a:gd name="T45" fmla="*/ 8 h 580"/>
                                            <a:gd name="T46" fmla="*/ 0 w 83"/>
                                            <a:gd name="T47" fmla="*/ 10 h 580"/>
                                            <a:gd name="T48" fmla="*/ 14 w 83"/>
                                            <a:gd name="T49" fmla="*/ 25 h 580"/>
                                            <a:gd name="T50" fmla="*/ 14 w 83"/>
                                            <a:gd name="T51" fmla="*/ 32 h 580"/>
                                            <a:gd name="T52" fmla="*/ 14 w 83"/>
                                            <a:gd name="T53" fmla="*/ 33 h 580"/>
                                            <a:gd name="T54" fmla="*/ 11 w 83"/>
                                            <a:gd name="T55" fmla="*/ 46 h 580"/>
                                            <a:gd name="T56" fmla="*/ 12 w 83"/>
                                            <a:gd name="T57" fmla="*/ 53 h 580"/>
                                            <a:gd name="T58" fmla="*/ 11 w 83"/>
                                            <a:gd name="T59" fmla="*/ 62 h 580"/>
                                            <a:gd name="T60" fmla="*/ 11 w 83"/>
                                            <a:gd name="T61" fmla="*/ 71 h 580"/>
                                            <a:gd name="T62" fmla="*/ 22 w 83"/>
                                            <a:gd name="T63" fmla="*/ 83 h 580"/>
                                            <a:gd name="T64" fmla="*/ 16 w 83"/>
                                            <a:gd name="T65" fmla="*/ 99 h 580"/>
                                            <a:gd name="T66" fmla="*/ 11 w 83"/>
                                            <a:gd name="T67" fmla="*/ 126 h 580"/>
                                            <a:gd name="T68" fmla="*/ 2 w 83"/>
                                            <a:gd name="T69" fmla="*/ 145 h 580"/>
                                            <a:gd name="T70" fmla="*/ 11 w 83"/>
                                            <a:gd name="T71" fmla="*/ 159 h 580"/>
                                            <a:gd name="T72" fmla="*/ 12 w 83"/>
                                            <a:gd name="T73" fmla="*/ 202 h 580"/>
                                            <a:gd name="T74" fmla="*/ 9 w 83"/>
                                            <a:gd name="T75" fmla="*/ 236 h 580"/>
                                            <a:gd name="T76" fmla="*/ 9 w 83"/>
                                            <a:gd name="T77" fmla="*/ 257 h 580"/>
                                            <a:gd name="T78" fmla="*/ 8 w 83"/>
                                            <a:gd name="T79" fmla="*/ 279 h 580"/>
                                            <a:gd name="T80" fmla="*/ 13 w 83"/>
                                            <a:gd name="T81" fmla="*/ 348 h 580"/>
                                            <a:gd name="T82" fmla="*/ 14 w 83"/>
                                            <a:gd name="T83" fmla="*/ 388 h 580"/>
                                            <a:gd name="T84" fmla="*/ 27 w 83"/>
                                            <a:gd name="T85" fmla="*/ 432 h 580"/>
                                            <a:gd name="T86" fmla="*/ 36 w 83"/>
                                            <a:gd name="T87" fmla="*/ 489 h 580"/>
                                            <a:gd name="T88" fmla="*/ 38 w 83"/>
                                            <a:gd name="T89" fmla="*/ 501 h 580"/>
                                            <a:gd name="T90" fmla="*/ 37 w 83"/>
                                            <a:gd name="T91" fmla="*/ 515 h 580"/>
                                            <a:gd name="T92" fmla="*/ 16 w 83"/>
                                            <a:gd name="T93" fmla="*/ 531 h 580"/>
                                            <a:gd name="T94" fmla="*/ 11 w 83"/>
                                            <a:gd name="T95" fmla="*/ 544 h 580"/>
                                            <a:gd name="T96" fmla="*/ 36 w 83"/>
                                            <a:gd name="T97" fmla="*/ 555 h 580"/>
                                            <a:gd name="T98" fmla="*/ 36 w 83"/>
                                            <a:gd name="T99" fmla="*/ 560 h 580"/>
                                            <a:gd name="T100" fmla="*/ 28 w 83"/>
                                            <a:gd name="T101" fmla="*/ 574 h 580"/>
                                            <a:gd name="T102" fmla="*/ 21 w 83"/>
                                            <a:gd name="T103" fmla="*/ 580 h 580"/>
                                            <a:gd name="T104" fmla="*/ 58 w 83"/>
                                            <a:gd name="T105" fmla="*/ 578 h 580"/>
                                            <a:gd name="T106" fmla="*/ 72 w 83"/>
                                            <a:gd name="T107" fmla="*/ 563 h 580"/>
                                            <a:gd name="T108" fmla="*/ 83 w 83"/>
                                            <a:gd name="T109" fmla="*/ 554 h 5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83" h="580">
                                              <a:moveTo>
                                                <a:pt x="81" y="542"/>
                                              </a:moveTo>
                                              <a:lnTo>
                                                <a:pt x="81" y="542"/>
                                              </a:lnTo>
                                              <a:lnTo>
                                                <a:pt x="76" y="542"/>
                                              </a:lnTo>
                                              <a:lnTo>
                                                <a:pt x="76" y="542"/>
                                              </a:lnTo>
                                              <a:lnTo>
                                                <a:pt x="72" y="539"/>
                                              </a:lnTo>
                                              <a:lnTo>
                                                <a:pt x="71" y="536"/>
                                              </a:lnTo>
                                              <a:lnTo>
                                                <a:pt x="68" y="536"/>
                                              </a:lnTo>
                                              <a:lnTo>
                                                <a:pt x="68" y="536"/>
                                              </a:lnTo>
                                              <a:lnTo>
                                                <a:pt x="68" y="533"/>
                                              </a:lnTo>
                                              <a:lnTo>
                                                <a:pt x="69" y="531"/>
                                              </a:lnTo>
                                              <a:lnTo>
                                                <a:pt x="71" y="529"/>
                                              </a:lnTo>
                                              <a:lnTo>
                                                <a:pt x="71" y="529"/>
                                              </a:lnTo>
                                              <a:lnTo>
                                                <a:pt x="74" y="524"/>
                                              </a:lnTo>
                                              <a:lnTo>
                                                <a:pt x="74" y="524"/>
                                              </a:lnTo>
                                              <a:lnTo>
                                                <a:pt x="77" y="523"/>
                                              </a:lnTo>
                                              <a:lnTo>
                                                <a:pt x="80" y="522"/>
                                              </a:lnTo>
                                              <a:lnTo>
                                                <a:pt x="80" y="522"/>
                                              </a:lnTo>
                                              <a:lnTo>
                                                <a:pt x="82" y="520"/>
                                              </a:lnTo>
                                              <a:lnTo>
                                                <a:pt x="83" y="518"/>
                                              </a:lnTo>
                                              <a:lnTo>
                                                <a:pt x="83" y="518"/>
                                              </a:lnTo>
                                              <a:lnTo>
                                                <a:pt x="83" y="515"/>
                                              </a:lnTo>
                                              <a:lnTo>
                                                <a:pt x="82" y="510"/>
                                              </a:lnTo>
                                              <a:lnTo>
                                                <a:pt x="82" y="510"/>
                                              </a:lnTo>
                                              <a:lnTo>
                                                <a:pt x="80" y="496"/>
                                              </a:lnTo>
                                              <a:lnTo>
                                                <a:pt x="78" y="491"/>
                                              </a:lnTo>
                                              <a:lnTo>
                                                <a:pt x="76" y="486"/>
                                              </a:lnTo>
                                              <a:lnTo>
                                                <a:pt x="76" y="486"/>
                                              </a:lnTo>
                                              <a:lnTo>
                                                <a:pt x="72" y="480"/>
                                              </a:lnTo>
                                              <a:lnTo>
                                                <a:pt x="72" y="477"/>
                                              </a:lnTo>
                                              <a:lnTo>
                                                <a:pt x="70" y="472"/>
                                              </a:lnTo>
                                              <a:lnTo>
                                                <a:pt x="70" y="472"/>
                                              </a:lnTo>
                                              <a:lnTo>
                                                <a:pt x="67" y="456"/>
                                              </a:lnTo>
                                              <a:lnTo>
                                                <a:pt x="63" y="439"/>
                                              </a:lnTo>
                                              <a:lnTo>
                                                <a:pt x="63" y="439"/>
                                              </a:lnTo>
                                              <a:lnTo>
                                                <a:pt x="58" y="419"/>
                                              </a:lnTo>
                                              <a:lnTo>
                                                <a:pt x="55" y="399"/>
                                              </a:lnTo>
                                              <a:lnTo>
                                                <a:pt x="55" y="399"/>
                                              </a:lnTo>
                                              <a:lnTo>
                                                <a:pt x="54" y="394"/>
                                              </a:lnTo>
                                              <a:lnTo>
                                                <a:pt x="53" y="389"/>
                                              </a:lnTo>
                                              <a:lnTo>
                                                <a:pt x="53" y="389"/>
                                              </a:lnTo>
                                              <a:lnTo>
                                                <a:pt x="54" y="386"/>
                                              </a:lnTo>
                                              <a:lnTo>
                                                <a:pt x="54" y="386"/>
                                              </a:lnTo>
                                              <a:lnTo>
                                                <a:pt x="53" y="377"/>
                                              </a:lnTo>
                                              <a:lnTo>
                                                <a:pt x="53" y="377"/>
                                              </a:lnTo>
                                              <a:lnTo>
                                                <a:pt x="53" y="374"/>
                                              </a:lnTo>
                                              <a:lnTo>
                                                <a:pt x="53" y="374"/>
                                              </a:lnTo>
                                              <a:lnTo>
                                                <a:pt x="51" y="370"/>
                                              </a:lnTo>
                                              <a:lnTo>
                                                <a:pt x="51" y="370"/>
                                              </a:lnTo>
                                              <a:lnTo>
                                                <a:pt x="51" y="366"/>
                                              </a:lnTo>
                                              <a:lnTo>
                                                <a:pt x="51" y="366"/>
                                              </a:lnTo>
                                              <a:lnTo>
                                                <a:pt x="53" y="362"/>
                                              </a:lnTo>
                                              <a:lnTo>
                                                <a:pt x="53" y="362"/>
                                              </a:lnTo>
                                              <a:lnTo>
                                                <a:pt x="53" y="357"/>
                                              </a:lnTo>
                                              <a:lnTo>
                                                <a:pt x="53" y="357"/>
                                              </a:lnTo>
                                              <a:lnTo>
                                                <a:pt x="53" y="349"/>
                                              </a:lnTo>
                                              <a:lnTo>
                                                <a:pt x="53" y="349"/>
                                              </a:lnTo>
                                              <a:lnTo>
                                                <a:pt x="53" y="345"/>
                                              </a:lnTo>
                                              <a:lnTo>
                                                <a:pt x="54" y="343"/>
                                              </a:lnTo>
                                              <a:lnTo>
                                                <a:pt x="55" y="336"/>
                                              </a:lnTo>
                                              <a:lnTo>
                                                <a:pt x="55" y="336"/>
                                              </a:lnTo>
                                              <a:lnTo>
                                                <a:pt x="58" y="328"/>
                                              </a:lnTo>
                                              <a:lnTo>
                                                <a:pt x="60" y="321"/>
                                              </a:lnTo>
                                              <a:lnTo>
                                                <a:pt x="62" y="311"/>
                                              </a:lnTo>
                                              <a:lnTo>
                                                <a:pt x="63" y="300"/>
                                              </a:lnTo>
                                              <a:lnTo>
                                                <a:pt x="63" y="300"/>
                                              </a:lnTo>
                                              <a:lnTo>
                                                <a:pt x="65" y="297"/>
                                              </a:lnTo>
                                              <a:lnTo>
                                                <a:pt x="67" y="292"/>
                                              </a:lnTo>
                                              <a:lnTo>
                                                <a:pt x="68" y="286"/>
                                              </a:lnTo>
                                              <a:lnTo>
                                                <a:pt x="69" y="280"/>
                                              </a:lnTo>
                                              <a:lnTo>
                                                <a:pt x="69" y="280"/>
                                              </a:lnTo>
                                              <a:lnTo>
                                                <a:pt x="70" y="266"/>
                                              </a:lnTo>
                                              <a:lnTo>
                                                <a:pt x="69" y="259"/>
                                              </a:lnTo>
                                              <a:lnTo>
                                                <a:pt x="68" y="252"/>
                                              </a:lnTo>
                                              <a:lnTo>
                                                <a:pt x="68" y="252"/>
                                              </a:lnTo>
                                              <a:lnTo>
                                                <a:pt x="67" y="247"/>
                                              </a:lnTo>
                                              <a:lnTo>
                                                <a:pt x="64" y="244"/>
                                              </a:lnTo>
                                              <a:lnTo>
                                                <a:pt x="64" y="244"/>
                                              </a:lnTo>
                                              <a:lnTo>
                                                <a:pt x="64" y="240"/>
                                              </a:lnTo>
                                              <a:lnTo>
                                                <a:pt x="63" y="235"/>
                                              </a:lnTo>
                                              <a:lnTo>
                                                <a:pt x="63" y="235"/>
                                              </a:lnTo>
                                              <a:lnTo>
                                                <a:pt x="62" y="235"/>
                                              </a:lnTo>
                                              <a:lnTo>
                                                <a:pt x="60" y="234"/>
                                              </a:lnTo>
                                              <a:lnTo>
                                                <a:pt x="60" y="234"/>
                                              </a:lnTo>
                                              <a:lnTo>
                                                <a:pt x="60" y="232"/>
                                              </a:lnTo>
                                              <a:lnTo>
                                                <a:pt x="62" y="231"/>
                                              </a:lnTo>
                                              <a:lnTo>
                                                <a:pt x="63" y="229"/>
                                              </a:lnTo>
                                              <a:lnTo>
                                                <a:pt x="63" y="228"/>
                                              </a:lnTo>
                                              <a:lnTo>
                                                <a:pt x="63" y="228"/>
                                              </a:lnTo>
                                              <a:lnTo>
                                                <a:pt x="63" y="227"/>
                                              </a:lnTo>
                                              <a:lnTo>
                                                <a:pt x="60" y="226"/>
                                              </a:lnTo>
                                              <a:lnTo>
                                                <a:pt x="60" y="225"/>
                                              </a:lnTo>
                                              <a:lnTo>
                                                <a:pt x="59" y="223"/>
                                              </a:lnTo>
                                              <a:lnTo>
                                                <a:pt x="59" y="223"/>
                                              </a:lnTo>
                                              <a:lnTo>
                                                <a:pt x="59" y="220"/>
                                              </a:lnTo>
                                              <a:lnTo>
                                                <a:pt x="59" y="218"/>
                                              </a:lnTo>
                                              <a:lnTo>
                                                <a:pt x="59" y="218"/>
                                              </a:lnTo>
                                              <a:lnTo>
                                                <a:pt x="58" y="215"/>
                                              </a:lnTo>
                                              <a:lnTo>
                                                <a:pt x="58" y="213"/>
                                              </a:lnTo>
                                              <a:lnTo>
                                                <a:pt x="58" y="213"/>
                                              </a:lnTo>
                                              <a:lnTo>
                                                <a:pt x="59" y="210"/>
                                              </a:lnTo>
                                              <a:lnTo>
                                                <a:pt x="59" y="210"/>
                                              </a:lnTo>
                                              <a:lnTo>
                                                <a:pt x="58" y="207"/>
                                              </a:lnTo>
                                              <a:lnTo>
                                                <a:pt x="58" y="207"/>
                                              </a:lnTo>
                                              <a:lnTo>
                                                <a:pt x="59" y="206"/>
                                              </a:lnTo>
                                              <a:lnTo>
                                                <a:pt x="60" y="205"/>
                                              </a:lnTo>
                                              <a:lnTo>
                                                <a:pt x="60" y="205"/>
                                              </a:lnTo>
                                              <a:lnTo>
                                                <a:pt x="59" y="202"/>
                                              </a:lnTo>
                                              <a:lnTo>
                                                <a:pt x="59" y="200"/>
                                              </a:lnTo>
                                              <a:lnTo>
                                                <a:pt x="59" y="200"/>
                                              </a:lnTo>
                                              <a:lnTo>
                                                <a:pt x="60" y="199"/>
                                              </a:lnTo>
                                              <a:lnTo>
                                                <a:pt x="60" y="196"/>
                                              </a:lnTo>
                                              <a:lnTo>
                                                <a:pt x="60" y="196"/>
                                              </a:lnTo>
                                              <a:lnTo>
                                                <a:pt x="59" y="194"/>
                                              </a:lnTo>
                                              <a:lnTo>
                                                <a:pt x="58" y="192"/>
                                              </a:lnTo>
                                              <a:lnTo>
                                                <a:pt x="58" y="192"/>
                                              </a:lnTo>
                                              <a:lnTo>
                                                <a:pt x="59" y="187"/>
                                              </a:lnTo>
                                              <a:lnTo>
                                                <a:pt x="60" y="183"/>
                                              </a:lnTo>
                                              <a:lnTo>
                                                <a:pt x="60" y="183"/>
                                              </a:lnTo>
                                              <a:lnTo>
                                                <a:pt x="63" y="167"/>
                                              </a:lnTo>
                                              <a:lnTo>
                                                <a:pt x="65" y="154"/>
                                              </a:lnTo>
                                              <a:lnTo>
                                                <a:pt x="65" y="154"/>
                                              </a:lnTo>
                                              <a:lnTo>
                                                <a:pt x="66" y="144"/>
                                              </a:lnTo>
                                              <a:lnTo>
                                                <a:pt x="65" y="136"/>
                                              </a:lnTo>
                                              <a:lnTo>
                                                <a:pt x="63" y="119"/>
                                              </a:lnTo>
                                              <a:lnTo>
                                                <a:pt x="63" y="119"/>
                                              </a:lnTo>
                                              <a:lnTo>
                                                <a:pt x="63" y="115"/>
                                              </a:lnTo>
                                              <a:lnTo>
                                                <a:pt x="62" y="109"/>
                                              </a:lnTo>
                                              <a:lnTo>
                                                <a:pt x="62" y="109"/>
                                              </a:lnTo>
                                              <a:lnTo>
                                                <a:pt x="60" y="105"/>
                                              </a:lnTo>
                                              <a:lnTo>
                                                <a:pt x="58" y="103"/>
                                              </a:lnTo>
                                              <a:lnTo>
                                                <a:pt x="57" y="100"/>
                                              </a:lnTo>
                                              <a:lnTo>
                                                <a:pt x="54" y="98"/>
                                              </a:lnTo>
                                              <a:lnTo>
                                                <a:pt x="54" y="98"/>
                                              </a:lnTo>
                                              <a:lnTo>
                                                <a:pt x="58" y="93"/>
                                              </a:lnTo>
                                              <a:lnTo>
                                                <a:pt x="60" y="86"/>
                                              </a:lnTo>
                                              <a:lnTo>
                                                <a:pt x="62" y="79"/>
                                              </a:lnTo>
                                              <a:lnTo>
                                                <a:pt x="63" y="73"/>
                                              </a:lnTo>
                                              <a:lnTo>
                                                <a:pt x="63" y="73"/>
                                              </a:lnTo>
                                              <a:lnTo>
                                                <a:pt x="63" y="61"/>
                                              </a:lnTo>
                                              <a:lnTo>
                                                <a:pt x="62" y="49"/>
                                              </a:lnTo>
                                              <a:lnTo>
                                                <a:pt x="62" y="49"/>
                                              </a:lnTo>
                                              <a:lnTo>
                                                <a:pt x="64" y="47"/>
                                              </a:lnTo>
                                              <a:lnTo>
                                                <a:pt x="65" y="45"/>
                                              </a:lnTo>
                                              <a:lnTo>
                                                <a:pt x="67" y="41"/>
                                              </a:lnTo>
                                              <a:lnTo>
                                                <a:pt x="67" y="38"/>
                                              </a:lnTo>
                                              <a:lnTo>
                                                <a:pt x="67" y="38"/>
                                              </a:lnTo>
                                              <a:lnTo>
                                                <a:pt x="66" y="32"/>
                                              </a:lnTo>
                                              <a:lnTo>
                                                <a:pt x="65" y="27"/>
                                              </a:lnTo>
                                              <a:lnTo>
                                                <a:pt x="62" y="20"/>
                                              </a:lnTo>
                                              <a:lnTo>
                                                <a:pt x="57" y="13"/>
                                              </a:lnTo>
                                              <a:lnTo>
                                                <a:pt x="51" y="7"/>
                                              </a:lnTo>
                                              <a:lnTo>
                                                <a:pt x="51" y="7"/>
                                              </a:lnTo>
                                              <a:lnTo>
                                                <a:pt x="48" y="2"/>
                                              </a:lnTo>
                                              <a:lnTo>
                                                <a:pt x="45" y="0"/>
                                              </a:lnTo>
                                              <a:lnTo>
                                                <a:pt x="43" y="0"/>
                                              </a:lnTo>
                                              <a:lnTo>
                                                <a:pt x="43" y="0"/>
                                              </a:lnTo>
                                              <a:lnTo>
                                                <a:pt x="40" y="2"/>
                                              </a:lnTo>
                                              <a:lnTo>
                                                <a:pt x="40" y="2"/>
                                              </a:lnTo>
                                              <a:lnTo>
                                                <a:pt x="31" y="10"/>
                                              </a:lnTo>
                                              <a:lnTo>
                                                <a:pt x="31" y="10"/>
                                              </a:lnTo>
                                              <a:lnTo>
                                                <a:pt x="26" y="8"/>
                                              </a:lnTo>
                                              <a:lnTo>
                                                <a:pt x="21" y="7"/>
                                              </a:lnTo>
                                              <a:lnTo>
                                                <a:pt x="14" y="5"/>
                                              </a:lnTo>
                                              <a:lnTo>
                                                <a:pt x="7" y="7"/>
                                              </a:lnTo>
                                              <a:lnTo>
                                                <a:pt x="7" y="7"/>
                                              </a:lnTo>
                                              <a:lnTo>
                                                <a:pt x="3" y="8"/>
                                              </a:lnTo>
                                              <a:lnTo>
                                                <a:pt x="1" y="9"/>
                                              </a:lnTo>
                                              <a:lnTo>
                                                <a:pt x="0" y="10"/>
                                              </a:lnTo>
                                              <a:lnTo>
                                                <a:pt x="0" y="10"/>
                                              </a:lnTo>
                                              <a:lnTo>
                                                <a:pt x="1" y="11"/>
                                              </a:lnTo>
                                              <a:lnTo>
                                                <a:pt x="2" y="13"/>
                                              </a:lnTo>
                                              <a:lnTo>
                                                <a:pt x="4" y="15"/>
                                              </a:lnTo>
                                              <a:lnTo>
                                                <a:pt x="4" y="15"/>
                                              </a:lnTo>
                                              <a:lnTo>
                                                <a:pt x="9" y="20"/>
                                              </a:lnTo>
                                              <a:lnTo>
                                                <a:pt x="14" y="25"/>
                                              </a:lnTo>
                                              <a:lnTo>
                                                <a:pt x="14" y="25"/>
                                              </a:lnTo>
                                              <a:lnTo>
                                                <a:pt x="13" y="27"/>
                                              </a:lnTo>
                                              <a:lnTo>
                                                <a:pt x="13" y="27"/>
                                              </a:lnTo>
                                              <a:lnTo>
                                                <a:pt x="14" y="27"/>
                                              </a:lnTo>
                                              <a:lnTo>
                                                <a:pt x="14" y="27"/>
                                              </a:lnTo>
                                              <a:lnTo>
                                                <a:pt x="14" y="27"/>
                                              </a:lnTo>
                                              <a:lnTo>
                                                <a:pt x="14" y="32"/>
                                              </a:lnTo>
                                              <a:lnTo>
                                                <a:pt x="14" y="32"/>
                                              </a:lnTo>
                                              <a:lnTo>
                                                <a:pt x="14" y="31"/>
                                              </a:lnTo>
                                              <a:lnTo>
                                                <a:pt x="14" y="29"/>
                                              </a:lnTo>
                                              <a:lnTo>
                                                <a:pt x="14" y="29"/>
                                              </a:lnTo>
                                              <a:lnTo>
                                                <a:pt x="14" y="29"/>
                                              </a:lnTo>
                                              <a:lnTo>
                                                <a:pt x="14" y="32"/>
                                              </a:lnTo>
                                              <a:lnTo>
                                                <a:pt x="14" y="33"/>
                                              </a:lnTo>
                                              <a:lnTo>
                                                <a:pt x="16" y="35"/>
                                              </a:lnTo>
                                              <a:lnTo>
                                                <a:pt x="16" y="35"/>
                                              </a:lnTo>
                                              <a:lnTo>
                                                <a:pt x="16" y="38"/>
                                              </a:lnTo>
                                              <a:lnTo>
                                                <a:pt x="16" y="40"/>
                                              </a:lnTo>
                                              <a:lnTo>
                                                <a:pt x="13" y="42"/>
                                              </a:lnTo>
                                              <a:lnTo>
                                                <a:pt x="11" y="45"/>
                                              </a:lnTo>
                                              <a:lnTo>
                                                <a:pt x="11" y="46"/>
                                              </a:lnTo>
                                              <a:lnTo>
                                                <a:pt x="11" y="48"/>
                                              </a:lnTo>
                                              <a:lnTo>
                                                <a:pt x="11" y="48"/>
                                              </a:lnTo>
                                              <a:lnTo>
                                                <a:pt x="11" y="49"/>
                                              </a:lnTo>
                                              <a:lnTo>
                                                <a:pt x="11" y="51"/>
                                              </a:lnTo>
                                              <a:lnTo>
                                                <a:pt x="12" y="52"/>
                                              </a:lnTo>
                                              <a:lnTo>
                                                <a:pt x="12" y="53"/>
                                              </a:lnTo>
                                              <a:lnTo>
                                                <a:pt x="12" y="53"/>
                                              </a:lnTo>
                                              <a:lnTo>
                                                <a:pt x="12" y="54"/>
                                              </a:lnTo>
                                              <a:lnTo>
                                                <a:pt x="11" y="58"/>
                                              </a:lnTo>
                                              <a:lnTo>
                                                <a:pt x="11" y="58"/>
                                              </a:lnTo>
                                              <a:lnTo>
                                                <a:pt x="11" y="59"/>
                                              </a:lnTo>
                                              <a:lnTo>
                                                <a:pt x="12" y="61"/>
                                              </a:lnTo>
                                              <a:lnTo>
                                                <a:pt x="12" y="61"/>
                                              </a:lnTo>
                                              <a:lnTo>
                                                <a:pt x="11" y="62"/>
                                              </a:lnTo>
                                              <a:lnTo>
                                                <a:pt x="11" y="64"/>
                                              </a:lnTo>
                                              <a:lnTo>
                                                <a:pt x="11" y="64"/>
                                              </a:lnTo>
                                              <a:lnTo>
                                                <a:pt x="11" y="65"/>
                                              </a:lnTo>
                                              <a:lnTo>
                                                <a:pt x="13" y="66"/>
                                              </a:lnTo>
                                              <a:lnTo>
                                                <a:pt x="13" y="66"/>
                                              </a:lnTo>
                                              <a:lnTo>
                                                <a:pt x="12" y="68"/>
                                              </a:lnTo>
                                              <a:lnTo>
                                                <a:pt x="11" y="71"/>
                                              </a:lnTo>
                                              <a:lnTo>
                                                <a:pt x="12" y="72"/>
                                              </a:lnTo>
                                              <a:lnTo>
                                                <a:pt x="13" y="74"/>
                                              </a:lnTo>
                                              <a:lnTo>
                                                <a:pt x="13" y="74"/>
                                              </a:lnTo>
                                              <a:lnTo>
                                                <a:pt x="14" y="76"/>
                                              </a:lnTo>
                                              <a:lnTo>
                                                <a:pt x="17" y="77"/>
                                              </a:lnTo>
                                              <a:lnTo>
                                                <a:pt x="20" y="79"/>
                                              </a:lnTo>
                                              <a:lnTo>
                                                <a:pt x="22" y="83"/>
                                              </a:lnTo>
                                              <a:lnTo>
                                                <a:pt x="22" y="83"/>
                                              </a:lnTo>
                                              <a:lnTo>
                                                <a:pt x="23" y="86"/>
                                              </a:lnTo>
                                              <a:lnTo>
                                                <a:pt x="25" y="92"/>
                                              </a:lnTo>
                                              <a:lnTo>
                                                <a:pt x="25" y="92"/>
                                              </a:lnTo>
                                              <a:lnTo>
                                                <a:pt x="20" y="96"/>
                                              </a:lnTo>
                                              <a:lnTo>
                                                <a:pt x="18" y="97"/>
                                              </a:lnTo>
                                              <a:lnTo>
                                                <a:pt x="16" y="99"/>
                                              </a:lnTo>
                                              <a:lnTo>
                                                <a:pt x="16" y="99"/>
                                              </a:lnTo>
                                              <a:lnTo>
                                                <a:pt x="16" y="103"/>
                                              </a:lnTo>
                                              <a:lnTo>
                                                <a:pt x="14" y="108"/>
                                              </a:lnTo>
                                              <a:lnTo>
                                                <a:pt x="14" y="119"/>
                                              </a:lnTo>
                                              <a:lnTo>
                                                <a:pt x="14" y="119"/>
                                              </a:lnTo>
                                              <a:lnTo>
                                                <a:pt x="13" y="124"/>
                                              </a:lnTo>
                                              <a:lnTo>
                                                <a:pt x="11" y="126"/>
                                              </a:lnTo>
                                              <a:lnTo>
                                                <a:pt x="6" y="132"/>
                                              </a:lnTo>
                                              <a:lnTo>
                                                <a:pt x="6" y="132"/>
                                              </a:lnTo>
                                              <a:lnTo>
                                                <a:pt x="4" y="137"/>
                                              </a:lnTo>
                                              <a:lnTo>
                                                <a:pt x="3" y="139"/>
                                              </a:lnTo>
                                              <a:lnTo>
                                                <a:pt x="2" y="142"/>
                                              </a:lnTo>
                                              <a:lnTo>
                                                <a:pt x="2" y="142"/>
                                              </a:lnTo>
                                              <a:lnTo>
                                                <a:pt x="2" y="145"/>
                                              </a:lnTo>
                                              <a:lnTo>
                                                <a:pt x="3" y="150"/>
                                              </a:lnTo>
                                              <a:lnTo>
                                                <a:pt x="4" y="154"/>
                                              </a:lnTo>
                                              <a:lnTo>
                                                <a:pt x="6" y="157"/>
                                              </a:lnTo>
                                              <a:lnTo>
                                                <a:pt x="6" y="157"/>
                                              </a:lnTo>
                                              <a:lnTo>
                                                <a:pt x="9" y="158"/>
                                              </a:lnTo>
                                              <a:lnTo>
                                                <a:pt x="11" y="159"/>
                                              </a:lnTo>
                                              <a:lnTo>
                                                <a:pt x="11" y="159"/>
                                              </a:lnTo>
                                              <a:lnTo>
                                                <a:pt x="11" y="162"/>
                                              </a:lnTo>
                                              <a:lnTo>
                                                <a:pt x="11" y="167"/>
                                              </a:lnTo>
                                              <a:lnTo>
                                                <a:pt x="11" y="177"/>
                                              </a:lnTo>
                                              <a:lnTo>
                                                <a:pt x="13" y="185"/>
                                              </a:lnTo>
                                              <a:lnTo>
                                                <a:pt x="13" y="193"/>
                                              </a:lnTo>
                                              <a:lnTo>
                                                <a:pt x="13" y="193"/>
                                              </a:lnTo>
                                              <a:lnTo>
                                                <a:pt x="12" y="202"/>
                                              </a:lnTo>
                                              <a:lnTo>
                                                <a:pt x="11" y="212"/>
                                              </a:lnTo>
                                              <a:lnTo>
                                                <a:pt x="11" y="212"/>
                                              </a:lnTo>
                                              <a:lnTo>
                                                <a:pt x="9" y="221"/>
                                              </a:lnTo>
                                              <a:lnTo>
                                                <a:pt x="8" y="229"/>
                                              </a:lnTo>
                                              <a:lnTo>
                                                <a:pt x="8" y="229"/>
                                              </a:lnTo>
                                              <a:lnTo>
                                                <a:pt x="9" y="236"/>
                                              </a:lnTo>
                                              <a:lnTo>
                                                <a:pt x="9" y="236"/>
                                              </a:lnTo>
                                              <a:lnTo>
                                                <a:pt x="9" y="244"/>
                                              </a:lnTo>
                                              <a:lnTo>
                                                <a:pt x="9" y="244"/>
                                              </a:lnTo>
                                              <a:lnTo>
                                                <a:pt x="8" y="247"/>
                                              </a:lnTo>
                                              <a:lnTo>
                                                <a:pt x="8" y="247"/>
                                              </a:lnTo>
                                              <a:lnTo>
                                                <a:pt x="8" y="251"/>
                                              </a:lnTo>
                                              <a:lnTo>
                                                <a:pt x="9" y="257"/>
                                              </a:lnTo>
                                              <a:lnTo>
                                                <a:pt x="9" y="257"/>
                                              </a:lnTo>
                                              <a:lnTo>
                                                <a:pt x="9" y="260"/>
                                              </a:lnTo>
                                              <a:lnTo>
                                                <a:pt x="9" y="265"/>
                                              </a:lnTo>
                                              <a:lnTo>
                                                <a:pt x="9" y="265"/>
                                              </a:lnTo>
                                              <a:lnTo>
                                                <a:pt x="9" y="271"/>
                                              </a:lnTo>
                                              <a:lnTo>
                                                <a:pt x="9" y="271"/>
                                              </a:lnTo>
                                              <a:lnTo>
                                                <a:pt x="8" y="274"/>
                                              </a:lnTo>
                                              <a:lnTo>
                                                <a:pt x="8" y="279"/>
                                              </a:lnTo>
                                              <a:lnTo>
                                                <a:pt x="8" y="279"/>
                                              </a:lnTo>
                                              <a:lnTo>
                                                <a:pt x="9" y="284"/>
                                              </a:lnTo>
                                              <a:lnTo>
                                                <a:pt x="9" y="284"/>
                                              </a:lnTo>
                                              <a:lnTo>
                                                <a:pt x="9" y="302"/>
                                              </a:lnTo>
                                              <a:lnTo>
                                                <a:pt x="9" y="302"/>
                                              </a:lnTo>
                                              <a:lnTo>
                                                <a:pt x="13" y="348"/>
                                              </a:lnTo>
                                              <a:lnTo>
                                                <a:pt x="13" y="348"/>
                                              </a:lnTo>
                                              <a:lnTo>
                                                <a:pt x="14" y="360"/>
                                              </a:lnTo>
                                              <a:lnTo>
                                                <a:pt x="14" y="372"/>
                                              </a:lnTo>
                                              <a:lnTo>
                                                <a:pt x="14" y="372"/>
                                              </a:lnTo>
                                              <a:lnTo>
                                                <a:pt x="13" y="376"/>
                                              </a:lnTo>
                                              <a:lnTo>
                                                <a:pt x="13" y="382"/>
                                              </a:lnTo>
                                              <a:lnTo>
                                                <a:pt x="13" y="382"/>
                                              </a:lnTo>
                                              <a:lnTo>
                                                <a:pt x="14" y="388"/>
                                              </a:lnTo>
                                              <a:lnTo>
                                                <a:pt x="17" y="394"/>
                                              </a:lnTo>
                                              <a:lnTo>
                                                <a:pt x="17" y="394"/>
                                              </a:lnTo>
                                              <a:lnTo>
                                                <a:pt x="21" y="407"/>
                                              </a:lnTo>
                                              <a:lnTo>
                                                <a:pt x="21" y="407"/>
                                              </a:lnTo>
                                              <a:lnTo>
                                                <a:pt x="23" y="419"/>
                                              </a:lnTo>
                                              <a:lnTo>
                                                <a:pt x="27" y="432"/>
                                              </a:lnTo>
                                              <a:lnTo>
                                                <a:pt x="27" y="432"/>
                                              </a:lnTo>
                                              <a:lnTo>
                                                <a:pt x="31" y="444"/>
                                              </a:lnTo>
                                              <a:lnTo>
                                                <a:pt x="34" y="457"/>
                                              </a:lnTo>
                                              <a:lnTo>
                                                <a:pt x="34" y="457"/>
                                              </a:lnTo>
                                              <a:lnTo>
                                                <a:pt x="36" y="472"/>
                                              </a:lnTo>
                                              <a:lnTo>
                                                <a:pt x="36" y="472"/>
                                              </a:lnTo>
                                              <a:lnTo>
                                                <a:pt x="36" y="480"/>
                                              </a:lnTo>
                                              <a:lnTo>
                                                <a:pt x="36" y="489"/>
                                              </a:lnTo>
                                              <a:lnTo>
                                                <a:pt x="36" y="489"/>
                                              </a:lnTo>
                                              <a:lnTo>
                                                <a:pt x="36" y="491"/>
                                              </a:lnTo>
                                              <a:lnTo>
                                                <a:pt x="36" y="491"/>
                                              </a:lnTo>
                                              <a:lnTo>
                                                <a:pt x="37" y="495"/>
                                              </a:lnTo>
                                              <a:lnTo>
                                                <a:pt x="38" y="498"/>
                                              </a:lnTo>
                                              <a:lnTo>
                                                <a:pt x="38" y="498"/>
                                              </a:lnTo>
                                              <a:lnTo>
                                                <a:pt x="38" y="501"/>
                                              </a:lnTo>
                                              <a:lnTo>
                                                <a:pt x="37" y="503"/>
                                              </a:lnTo>
                                              <a:lnTo>
                                                <a:pt x="36" y="506"/>
                                              </a:lnTo>
                                              <a:lnTo>
                                                <a:pt x="36" y="509"/>
                                              </a:lnTo>
                                              <a:lnTo>
                                                <a:pt x="36" y="509"/>
                                              </a:lnTo>
                                              <a:lnTo>
                                                <a:pt x="36" y="511"/>
                                              </a:lnTo>
                                              <a:lnTo>
                                                <a:pt x="37" y="515"/>
                                              </a:lnTo>
                                              <a:lnTo>
                                                <a:pt x="37" y="515"/>
                                              </a:lnTo>
                                              <a:lnTo>
                                                <a:pt x="34" y="520"/>
                                              </a:lnTo>
                                              <a:lnTo>
                                                <a:pt x="30" y="524"/>
                                              </a:lnTo>
                                              <a:lnTo>
                                                <a:pt x="30" y="524"/>
                                              </a:lnTo>
                                              <a:lnTo>
                                                <a:pt x="27" y="526"/>
                                              </a:lnTo>
                                              <a:lnTo>
                                                <a:pt x="23" y="528"/>
                                              </a:lnTo>
                                              <a:lnTo>
                                                <a:pt x="23" y="528"/>
                                              </a:lnTo>
                                              <a:lnTo>
                                                <a:pt x="16" y="531"/>
                                              </a:lnTo>
                                              <a:lnTo>
                                                <a:pt x="16" y="531"/>
                                              </a:lnTo>
                                              <a:lnTo>
                                                <a:pt x="13" y="531"/>
                                              </a:lnTo>
                                              <a:lnTo>
                                                <a:pt x="13" y="531"/>
                                              </a:lnTo>
                                              <a:lnTo>
                                                <a:pt x="11" y="533"/>
                                              </a:lnTo>
                                              <a:lnTo>
                                                <a:pt x="11" y="535"/>
                                              </a:lnTo>
                                              <a:lnTo>
                                                <a:pt x="9" y="539"/>
                                              </a:lnTo>
                                              <a:lnTo>
                                                <a:pt x="11" y="544"/>
                                              </a:lnTo>
                                              <a:lnTo>
                                                <a:pt x="11" y="549"/>
                                              </a:lnTo>
                                              <a:lnTo>
                                                <a:pt x="11" y="549"/>
                                              </a:lnTo>
                                              <a:lnTo>
                                                <a:pt x="25" y="552"/>
                                              </a:lnTo>
                                              <a:lnTo>
                                                <a:pt x="31" y="553"/>
                                              </a:lnTo>
                                              <a:lnTo>
                                                <a:pt x="37" y="555"/>
                                              </a:lnTo>
                                              <a:lnTo>
                                                <a:pt x="37" y="555"/>
                                              </a:lnTo>
                                              <a:lnTo>
                                                <a:pt x="36" y="555"/>
                                              </a:lnTo>
                                              <a:lnTo>
                                                <a:pt x="36" y="555"/>
                                              </a:lnTo>
                                              <a:lnTo>
                                                <a:pt x="36" y="556"/>
                                              </a:lnTo>
                                              <a:lnTo>
                                                <a:pt x="36" y="556"/>
                                              </a:lnTo>
                                              <a:lnTo>
                                                <a:pt x="37" y="557"/>
                                              </a:lnTo>
                                              <a:lnTo>
                                                <a:pt x="38" y="559"/>
                                              </a:lnTo>
                                              <a:lnTo>
                                                <a:pt x="38" y="559"/>
                                              </a:lnTo>
                                              <a:lnTo>
                                                <a:pt x="36" y="560"/>
                                              </a:lnTo>
                                              <a:lnTo>
                                                <a:pt x="36" y="560"/>
                                              </a:lnTo>
                                              <a:lnTo>
                                                <a:pt x="36" y="562"/>
                                              </a:lnTo>
                                              <a:lnTo>
                                                <a:pt x="36" y="563"/>
                                              </a:lnTo>
                                              <a:lnTo>
                                                <a:pt x="35" y="567"/>
                                              </a:lnTo>
                                              <a:lnTo>
                                                <a:pt x="35" y="567"/>
                                              </a:lnTo>
                                              <a:lnTo>
                                                <a:pt x="31" y="572"/>
                                              </a:lnTo>
                                              <a:lnTo>
                                                <a:pt x="28" y="574"/>
                                              </a:lnTo>
                                              <a:lnTo>
                                                <a:pt x="28" y="574"/>
                                              </a:lnTo>
                                              <a:lnTo>
                                                <a:pt x="26" y="575"/>
                                              </a:lnTo>
                                              <a:lnTo>
                                                <a:pt x="25" y="577"/>
                                              </a:lnTo>
                                              <a:lnTo>
                                                <a:pt x="25" y="577"/>
                                              </a:lnTo>
                                              <a:lnTo>
                                                <a:pt x="23" y="578"/>
                                              </a:lnTo>
                                              <a:lnTo>
                                                <a:pt x="21" y="580"/>
                                              </a:lnTo>
                                              <a:lnTo>
                                                <a:pt x="21" y="580"/>
                                              </a:lnTo>
                                              <a:lnTo>
                                                <a:pt x="23" y="579"/>
                                              </a:lnTo>
                                              <a:lnTo>
                                                <a:pt x="25" y="578"/>
                                              </a:lnTo>
                                              <a:lnTo>
                                                <a:pt x="25" y="578"/>
                                              </a:lnTo>
                                              <a:lnTo>
                                                <a:pt x="58" y="578"/>
                                              </a:lnTo>
                                              <a:lnTo>
                                                <a:pt x="58" y="578"/>
                                              </a:lnTo>
                                              <a:lnTo>
                                                <a:pt x="58" y="578"/>
                                              </a:lnTo>
                                              <a:lnTo>
                                                <a:pt x="58" y="578"/>
                                              </a:lnTo>
                                              <a:lnTo>
                                                <a:pt x="58" y="578"/>
                                              </a:lnTo>
                                              <a:lnTo>
                                                <a:pt x="58" y="578"/>
                                              </a:lnTo>
                                              <a:lnTo>
                                                <a:pt x="60" y="574"/>
                                              </a:lnTo>
                                              <a:lnTo>
                                                <a:pt x="65" y="572"/>
                                              </a:lnTo>
                                              <a:lnTo>
                                                <a:pt x="65" y="572"/>
                                              </a:lnTo>
                                              <a:lnTo>
                                                <a:pt x="68" y="568"/>
                                              </a:lnTo>
                                              <a:lnTo>
                                                <a:pt x="72" y="563"/>
                                              </a:lnTo>
                                              <a:lnTo>
                                                <a:pt x="72" y="563"/>
                                              </a:lnTo>
                                              <a:lnTo>
                                                <a:pt x="75" y="562"/>
                                              </a:lnTo>
                                              <a:lnTo>
                                                <a:pt x="79" y="560"/>
                                              </a:lnTo>
                                              <a:lnTo>
                                                <a:pt x="79" y="560"/>
                                              </a:lnTo>
                                              <a:lnTo>
                                                <a:pt x="82" y="557"/>
                                              </a:lnTo>
                                              <a:lnTo>
                                                <a:pt x="83" y="554"/>
                                              </a:lnTo>
                                              <a:lnTo>
                                                <a:pt x="83" y="554"/>
                                              </a:lnTo>
                                              <a:lnTo>
                                                <a:pt x="83" y="550"/>
                                              </a:lnTo>
                                              <a:lnTo>
                                                <a:pt x="83" y="547"/>
                                              </a:lnTo>
                                              <a:lnTo>
                                                <a:pt x="81" y="542"/>
                                              </a:lnTo>
                                              <a:lnTo>
                                                <a:pt x="81" y="542"/>
                                              </a:lnTo>
                                              <a:lnTo>
                                                <a:pt x="81" y="542"/>
                                              </a:lnTo>
                                              <a:lnTo>
                                                <a:pt x="81" y="542"/>
                                              </a:lnTo>
                                              <a:close/>
                                            </a:path>
                                          </a:pathLst>
                                        </a:custGeom>
                                        <a:solidFill>
                                          <a:srgbClr val="7170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8"/>
                                      <wps:cNvSpPr>
                                        <a:spLocks noEditPoints="1"/>
                                      </wps:cNvSpPr>
                                      <wps:spPr bwMode="auto">
                                        <a:xfrm>
                                          <a:off x="1957705" y="282575"/>
                                          <a:ext cx="103505" cy="370205"/>
                                        </a:xfrm>
                                        <a:custGeom>
                                          <a:avLst/>
                                          <a:gdLst>
                                            <a:gd name="T0" fmla="*/ 144 w 163"/>
                                            <a:gd name="T1" fmla="*/ 194 h 583"/>
                                            <a:gd name="T2" fmla="*/ 134 w 163"/>
                                            <a:gd name="T3" fmla="*/ 142 h 583"/>
                                            <a:gd name="T4" fmla="*/ 117 w 163"/>
                                            <a:gd name="T5" fmla="*/ 97 h 583"/>
                                            <a:gd name="T6" fmla="*/ 112 w 163"/>
                                            <a:gd name="T7" fmla="*/ 72 h 583"/>
                                            <a:gd name="T8" fmla="*/ 98 w 163"/>
                                            <a:gd name="T9" fmla="*/ 25 h 583"/>
                                            <a:gd name="T10" fmla="*/ 69 w 163"/>
                                            <a:gd name="T11" fmla="*/ 0 h 583"/>
                                            <a:gd name="T12" fmla="*/ 32 w 163"/>
                                            <a:gd name="T13" fmla="*/ 28 h 583"/>
                                            <a:gd name="T14" fmla="*/ 47 w 163"/>
                                            <a:gd name="T15" fmla="*/ 39 h 583"/>
                                            <a:gd name="T16" fmla="*/ 55 w 163"/>
                                            <a:gd name="T17" fmla="*/ 69 h 583"/>
                                            <a:gd name="T18" fmla="*/ 60 w 163"/>
                                            <a:gd name="T19" fmla="*/ 92 h 583"/>
                                            <a:gd name="T20" fmla="*/ 33 w 163"/>
                                            <a:gd name="T21" fmla="*/ 133 h 583"/>
                                            <a:gd name="T22" fmla="*/ 26 w 163"/>
                                            <a:gd name="T23" fmla="*/ 162 h 583"/>
                                            <a:gd name="T24" fmla="*/ 25 w 163"/>
                                            <a:gd name="T25" fmla="*/ 141 h 583"/>
                                            <a:gd name="T26" fmla="*/ 31 w 163"/>
                                            <a:gd name="T27" fmla="*/ 119 h 583"/>
                                            <a:gd name="T28" fmla="*/ 33 w 163"/>
                                            <a:gd name="T29" fmla="*/ 104 h 583"/>
                                            <a:gd name="T30" fmla="*/ 22 w 163"/>
                                            <a:gd name="T31" fmla="*/ 114 h 583"/>
                                            <a:gd name="T32" fmla="*/ 26 w 163"/>
                                            <a:gd name="T33" fmla="*/ 98 h 583"/>
                                            <a:gd name="T34" fmla="*/ 16 w 163"/>
                                            <a:gd name="T35" fmla="*/ 110 h 583"/>
                                            <a:gd name="T36" fmla="*/ 11 w 163"/>
                                            <a:gd name="T37" fmla="*/ 113 h 583"/>
                                            <a:gd name="T38" fmla="*/ 7 w 163"/>
                                            <a:gd name="T39" fmla="*/ 123 h 583"/>
                                            <a:gd name="T40" fmla="*/ 12 w 163"/>
                                            <a:gd name="T41" fmla="*/ 157 h 583"/>
                                            <a:gd name="T42" fmla="*/ 22 w 163"/>
                                            <a:gd name="T43" fmla="*/ 194 h 583"/>
                                            <a:gd name="T44" fmla="*/ 38 w 163"/>
                                            <a:gd name="T45" fmla="*/ 196 h 583"/>
                                            <a:gd name="T46" fmla="*/ 51 w 163"/>
                                            <a:gd name="T47" fmla="*/ 186 h 583"/>
                                            <a:gd name="T48" fmla="*/ 51 w 163"/>
                                            <a:gd name="T49" fmla="*/ 205 h 583"/>
                                            <a:gd name="T50" fmla="*/ 46 w 163"/>
                                            <a:gd name="T51" fmla="*/ 236 h 583"/>
                                            <a:gd name="T52" fmla="*/ 38 w 163"/>
                                            <a:gd name="T53" fmla="*/ 266 h 583"/>
                                            <a:gd name="T54" fmla="*/ 43 w 163"/>
                                            <a:gd name="T55" fmla="*/ 311 h 583"/>
                                            <a:gd name="T56" fmla="*/ 55 w 163"/>
                                            <a:gd name="T57" fmla="*/ 384 h 583"/>
                                            <a:gd name="T58" fmla="*/ 55 w 163"/>
                                            <a:gd name="T59" fmla="*/ 395 h 583"/>
                                            <a:gd name="T60" fmla="*/ 60 w 163"/>
                                            <a:gd name="T61" fmla="*/ 450 h 583"/>
                                            <a:gd name="T62" fmla="*/ 58 w 163"/>
                                            <a:gd name="T63" fmla="*/ 498 h 583"/>
                                            <a:gd name="T64" fmla="*/ 54 w 163"/>
                                            <a:gd name="T65" fmla="*/ 527 h 583"/>
                                            <a:gd name="T66" fmla="*/ 65 w 163"/>
                                            <a:gd name="T67" fmla="*/ 538 h 583"/>
                                            <a:gd name="T68" fmla="*/ 56 w 163"/>
                                            <a:gd name="T69" fmla="*/ 546 h 583"/>
                                            <a:gd name="T70" fmla="*/ 61 w 163"/>
                                            <a:gd name="T71" fmla="*/ 555 h 583"/>
                                            <a:gd name="T72" fmla="*/ 55 w 163"/>
                                            <a:gd name="T73" fmla="*/ 577 h 583"/>
                                            <a:gd name="T74" fmla="*/ 55 w 163"/>
                                            <a:gd name="T75" fmla="*/ 579 h 583"/>
                                            <a:gd name="T76" fmla="*/ 67 w 163"/>
                                            <a:gd name="T77" fmla="*/ 580 h 583"/>
                                            <a:gd name="T78" fmla="*/ 106 w 163"/>
                                            <a:gd name="T79" fmla="*/ 581 h 583"/>
                                            <a:gd name="T80" fmla="*/ 102 w 163"/>
                                            <a:gd name="T81" fmla="*/ 577 h 583"/>
                                            <a:gd name="T82" fmla="*/ 91 w 163"/>
                                            <a:gd name="T83" fmla="*/ 561 h 583"/>
                                            <a:gd name="T84" fmla="*/ 91 w 163"/>
                                            <a:gd name="T85" fmla="*/ 546 h 583"/>
                                            <a:gd name="T86" fmla="*/ 88 w 163"/>
                                            <a:gd name="T87" fmla="*/ 535 h 583"/>
                                            <a:gd name="T88" fmla="*/ 92 w 163"/>
                                            <a:gd name="T89" fmla="*/ 490 h 583"/>
                                            <a:gd name="T90" fmla="*/ 91 w 163"/>
                                            <a:gd name="T91" fmla="*/ 459 h 583"/>
                                            <a:gd name="T92" fmla="*/ 102 w 163"/>
                                            <a:gd name="T93" fmla="*/ 403 h 583"/>
                                            <a:gd name="T94" fmla="*/ 106 w 163"/>
                                            <a:gd name="T95" fmla="*/ 378 h 583"/>
                                            <a:gd name="T96" fmla="*/ 117 w 163"/>
                                            <a:gd name="T97" fmla="*/ 316 h 583"/>
                                            <a:gd name="T98" fmla="*/ 120 w 163"/>
                                            <a:gd name="T99" fmla="*/ 264 h 583"/>
                                            <a:gd name="T100" fmla="*/ 116 w 163"/>
                                            <a:gd name="T101" fmla="*/ 251 h 583"/>
                                            <a:gd name="T102" fmla="*/ 114 w 163"/>
                                            <a:gd name="T103" fmla="*/ 224 h 583"/>
                                            <a:gd name="T104" fmla="*/ 121 w 163"/>
                                            <a:gd name="T105" fmla="*/ 188 h 583"/>
                                            <a:gd name="T106" fmla="*/ 145 w 163"/>
                                            <a:gd name="T107" fmla="*/ 249 h 583"/>
                                            <a:gd name="T108" fmla="*/ 150 w 163"/>
                                            <a:gd name="T109" fmla="*/ 289 h 583"/>
                                            <a:gd name="T110" fmla="*/ 160 w 163"/>
                                            <a:gd name="T111" fmla="*/ 294 h 583"/>
                                            <a:gd name="T112" fmla="*/ 161 w 163"/>
                                            <a:gd name="T113" fmla="*/ 266 h 583"/>
                                            <a:gd name="T114" fmla="*/ 155 w 163"/>
                                            <a:gd name="T115" fmla="*/ 279 h 5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63" h="583">
                                              <a:moveTo>
                                                <a:pt x="161" y="266"/>
                                              </a:moveTo>
                                              <a:lnTo>
                                                <a:pt x="161" y="266"/>
                                              </a:lnTo>
                                              <a:lnTo>
                                                <a:pt x="158" y="259"/>
                                              </a:lnTo>
                                              <a:lnTo>
                                                <a:pt x="158" y="259"/>
                                              </a:lnTo>
                                              <a:lnTo>
                                                <a:pt x="156" y="247"/>
                                              </a:lnTo>
                                              <a:lnTo>
                                                <a:pt x="153" y="233"/>
                                              </a:lnTo>
                                              <a:lnTo>
                                                <a:pt x="149" y="208"/>
                                              </a:lnTo>
                                              <a:lnTo>
                                                <a:pt x="149" y="208"/>
                                              </a:lnTo>
                                              <a:lnTo>
                                                <a:pt x="146" y="202"/>
                                              </a:lnTo>
                                              <a:lnTo>
                                                <a:pt x="144" y="194"/>
                                              </a:lnTo>
                                              <a:lnTo>
                                                <a:pt x="144" y="194"/>
                                              </a:lnTo>
                                              <a:lnTo>
                                                <a:pt x="141" y="187"/>
                                              </a:lnTo>
                                              <a:lnTo>
                                                <a:pt x="136" y="180"/>
                                              </a:lnTo>
                                              <a:lnTo>
                                                <a:pt x="136" y="180"/>
                                              </a:lnTo>
                                              <a:lnTo>
                                                <a:pt x="135" y="172"/>
                                              </a:lnTo>
                                              <a:lnTo>
                                                <a:pt x="134" y="163"/>
                                              </a:lnTo>
                                              <a:lnTo>
                                                <a:pt x="131" y="146"/>
                                              </a:lnTo>
                                              <a:lnTo>
                                                <a:pt x="131" y="146"/>
                                              </a:lnTo>
                                              <a:lnTo>
                                                <a:pt x="132" y="143"/>
                                              </a:lnTo>
                                              <a:lnTo>
                                                <a:pt x="134" y="142"/>
                                              </a:lnTo>
                                              <a:lnTo>
                                                <a:pt x="134" y="142"/>
                                              </a:lnTo>
                                              <a:lnTo>
                                                <a:pt x="131" y="133"/>
                                              </a:lnTo>
                                              <a:lnTo>
                                                <a:pt x="127" y="122"/>
                                              </a:lnTo>
                                              <a:lnTo>
                                                <a:pt x="127" y="122"/>
                                              </a:lnTo>
                                              <a:lnTo>
                                                <a:pt x="126" y="111"/>
                                              </a:lnTo>
                                              <a:lnTo>
                                                <a:pt x="124" y="105"/>
                                              </a:lnTo>
                                              <a:lnTo>
                                                <a:pt x="122" y="102"/>
                                              </a:lnTo>
                                              <a:lnTo>
                                                <a:pt x="122" y="102"/>
                                              </a:lnTo>
                                              <a:lnTo>
                                                <a:pt x="120" y="98"/>
                                              </a:lnTo>
                                              <a:lnTo>
                                                <a:pt x="117" y="97"/>
                                              </a:lnTo>
                                              <a:lnTo>
                                                <a:pt x="112" y="94"/>
                                              </a:lnTo>
                                              <a:lnTo>
                                                <a:pt x="104" y="92"/>
                                              </a:lnTo>
                                              <a:lnTo>
                                                <a:pt x="98" y="89"/>
                                              </a:lnTo>
                                              <a:lnTo>
                                                <a:pt x="98" y="89"/>
                                              </a:lnTo>
                                              <a:lnTo>
                                                <a:pt x="102" y="89"/>
                                              </a:lnTo>
                                              <a:lnTo>
                                                <a:pt x="104" y="86"/>
                                              </a:lnTo>
                                              <a:lnTo>
                                                <a:pt x="108" y="82"/>
                                              </a:lnTo>
                                              <a:lnTo>
                                                <a:pt x="108" y="82"/>
                                              </a:lnTo>
                                              <a:lnTo>
                                                <a:pt x="110" y="78"/>
                                              </a:lnTo>
                                              <a:lnTo>
                                                <a:pt x="112" y="72"/>
                                              </a:lnTo>
                                              <a:lnTo>
                                                <a:pt x="112" y="66"/>
                                              </a:lnTo>
                                              <a:lnTo>
                                                <a:pt x="113" y="63"/>
                                              </a:lnTo>
                                              <a:lnTo>
                                                <a:pt x="113" y="63"/>
                                              </a:lnTo>
                                              <a:lnTo>
                                                <a:pt x="113" y="56"/>
                                              </a:lnTo>
                                              <a:lnTo>
                                                <a:pt x="112" y="50"/>
                                              </a:lnTo>
                                              <a:lnTo>
                                                <a:pt x="112" y="45"/>
                                              </a:lnTo>
                                              <a:lnTo>
                                                <a:pt x="109" y="40"/>
                                              </a:lnTo>
                                              <a:lnTo>
                                                <a:pt x="104" y="32"/>
                                              </a:lnTo>
                                              <a:lnTo>
                                                <a:pt x="98" y="25"/>
                                              </a:lnTo>
                                              <a:lnTo>
                                                <a:pt x="98" y="25"/>
                                              </a:lnTo>
                                              <a:lnTo>
                                                <a:pt x="97" y="19"/>
                                              </a:lnTo>
                                              <a:lnTo>
                                                <a:pt x="95" y="13"/>
                                              </a:lnTo>
                                              <a:lnTo>
                                                <a:pt x="92" y="9"/>
                                              </a:lnTo>
                                              <a:lnTo>
                                                <a:pt x="88" y="6"/>
                                              </a:lnTo>
                                              <a:lnTo>
                                                <a:pt x="88" y="6"/>
                                              </a:lnTo>
                                              <a:lnTo>
                                                <a:pt x="84" y="3"/>
                                              </a:lnTo>
                                              <a:lnTo>
                                                <a:pt x="79" y="1"/>
                                              </a:lnTo>
                                              <a:lnTo>
                                                <a:pt x="74" y="0"/>
                                              </a:lnTo>
                                              <a:lnTo>
                                                <a:pt x="69" y="0"/>
                                              </a:lnTo>
                                              <a:lnTo>
                                                <a:pt x="69" y="0"/>
                                              </a:lnTo>
                                              <a:lnTo>
                                                <a:pt x="66" y="6"/>
                                              </a:lnTo>
                                              <a:lnTo>
                                                <a:pt x="63" y="11"/>
                                              </a:lnTo>
                                              <a:lnTo>
                                                <a:pt x="57" y="21"/>
                                              </a:lnTo>
                                              <a:lnTo>
                                                <a:pt x="57" y="21"/>
                                              </a:lnTo>
                                              <a:lnTo>
                                                <a:pt x="47" y="24"/>
                                              </a:lnTo>
                                              <a:lnTo>
                                                <a:pt x="38" y="26"/>
                                              </a:lnTo>
                                              <a:lnTo>
                                                <a:pt x="38" y="26"/>
                                              </a:lnTo>
                                              <a:lnTo>
                                                <a:pt x="35" y="26"/>
                                              </a:lnTo>
                                              <a:lnTo>
                                                <a:pt x="33" y="27"/>
                                              </a:lnTo>
                                              <a:lnTo>
                                                <a:pt x="32" y="28"/>
                                              </a:lnTo>
                                              <a:lnTo>
                                                <a:pt x="32" y="28"/>
                                              </a:lnTo>
                                              <a:lnTo>
                                                <a:pt x="33" y="30"/>
                                              </a:lnTo>
                                              <a:lnTo>
                                                <a:pt x="33" y="30"/>
                                              </a:lnTo>
                                              <a:lnTo>
                                                <a:pt x="36" y="30"/>
                                              </a:lnTo>
                                              <a:lnTo>
                                                <a:pt x="36" y="30"/>
                                              </a:lnTo>
                                              <a:lnTo>
                                                <a:pt x="41" y="33"/>
                                              </a:lnTo>
                                              <a:lnTo>
                                                <a:pt x="41" y="33"/>
                                              </a:lnTo>
                                              <a:lnTo>
                                                <a:pt x="44" y="38"/>
                                              </a:lnTo>
                                              <a:lnTo>
                                                <a:pt x="44" y="38"/>
                                              </a:lnTo>
                                              <a:lnTo>
                                                <a:pt x="47" y="39"/>
                                              </a:lnTo>
                                              <a:lnTo>
                                                <a:pt x="47" y="39"/>
                                              </a:lnTo>
                                              <a:lnTo>
                                                <a:pt x="50" y="43"/>
                                              </a:lnTo>
                                              <a:lnTo>
                                                <a:pt x="52" y="45"/>
                                              </a:lnTo>
                                              <a:lnTo>
                                                <a:pt x="52" y="45"/>
                                              </a:lnTo>
                                              <a:lnTo>
                                                <a:pt x="54" y="51"/>
                                              </a:lnTo>
                                              <a:lnTo>
                                                <a:pt x="54" y="51"/>
                                              </a:lnTo>
                                              <a:lnTo>
                                                <a:pt x="53" y="59"/>
                                              </a:lnTo>
                                              <a:lnTo>
                                                <a:pt x="53" y="59"/>
                                              </a:lnTo>
                                              <a:lnTo>
                                                <a:pt x="54" y="65"/>
                                              </a:lnTo>
                                              <a:lnTo>
                                                <a:pt x="55" y="69"/>
                                              </a:lnTo>
                                              <a:lnTo>
                                                <a:pt x="59" y="79"/>
                                              </a:lnTo>
                                              <a:lnTo>
                                                <a:pt x="59" y="79"/>
                                              </a:lnTo>
                                              <a:lnTo>
                                                <a:pt x="60" y="84"/>
                                              </a:lnTo>
                                              <a:lnTo>
                                                <a:pt x="60" y="86"/>
                                              </a:lnTo>
                                              <a:lnTo>
                                                <a:pt x="60" y="86"/>
                                              </a:lnTo>
                                              <a:lnTo>
                                                <a:pt x="64" y="88"/>
                                              </a:lnTo>
                                              <a:lnTo>
                                                <a:pt x="66" y="88"/>
                                              </a:lnTo>
                                              <a:lnTo>
                                                <a:pt x="66" y="88"/>
                                              </a:lnTo>
                                              <a:lnTo>
                                                <a:pt x="64" y="90"/>
                                              </a:lnTo>
                                              <a:lnTo>
                                                <a:pt x="60" y="92"/>
                                              </a:lnTo>
                                              <a:lnTo>
                                                <a:pt x="60" y="92"/>
                                              </a:lnTo>
                                              <a:lnTo>
                                                <a:pt x="50" y="94"/>
                                              </a:lnTo>
                                              <a:lnTo>
                                                <a:pt x="46" y="96"/>
                                              </a:lnTo>
                                              <a:lnTo>
                                                <a:pt x="42" y="100"/>
                                              </a:lnTo>
                                              <a:lnTo>
                                                <a:pt x="42" y="100"/>
                                              </a:lnTo>
                                              <a:lnTo>
                                                <a:pt x="40" y="104"/>
                                              </a:lnTo>
                                              <a:lnTo>
                                                <a:pt x="38" y="109"/>
                                              </a:lnTo>
                                              <a:lnTo>
                                                <a:pt x="36" y="121"/>
                                              </a:lnTo>
                                              <a:lnTo>
                                                <a:pt x="36" y="121"/>
                                              </a:lnTo>
                                              <a:lnTo>
                                                <a:pt x="33" y="133"/>
                                              </a:lnTo>
                                              <a:lnTo>
                                                <a:pt x="31" y="144"/>
                                              </a:lnTo>
                                              <a:lnTo>
                                                <a:pt x="31" y="144"/>
                                              </a:lnTo>
                                              <a:lnTo>
                                                <a:pt x="31" y="144"/>
                                              </a:lnTo>
                                              <a:lnTo>
                                                <a:pt x="29" y="146"/>
                                              </a:lnTo>
                                              <a:lnTo>
                                                <a:pt x="29" y="146"/>
                                              </a:lnTo>
                                              <a:lnTo>
                                                <a:pt x="29" y="148"/>
                                              </a:lnTo>
                                              <a:lnTo>
                                                <a:pt x="29" y="150"/>
                                              </a:lnTo>
                                              <a:lnTo>
                                                <a:pt x="29" y="150"/>
                                              </a:lnTo>
                                              <a:lnTo>
                                                <a:pt x="28" y="156"/>
                                              </a:lnTo>
                                              <a:lnTo>
                                                <a:pt x="26" y="162"/>
                                              </a:lnTo>
                                              <a:lnTo>
                                                <a:pt x="26" y="162"/>
                                              </a:lnTo>
                                              <a:lnTo>
                                                <a:pt x="25" y="159"/>
                                              </a:lnTo>
                                              <a:lnTo>
                                                <a:pt x="23" y="153"/>
                                              </a:lnTo>
                                              <a:lnTo>
                                                <a:pt x="22" y="149"/>
                                              </a:lnTo>
                                              <a:lnTo>
                                                <a:pt x="22" y="147"/>
                                              </a:lnTo>
                                              <a:lnTo>
                                                <a:pt x="22" y="147"/>
                                              </a:lnTo>
                                              <a:lnTo>
                                                <a:pt x="23" y="146"/>
                                              </a:lnTo>
                                              <a:lnTo>
                                                <a:pt x="24" y="143"/>
                                              </a:lnTo>
                                              <a:lnTo>
                                                <a:pt x="24" y="143"/>
                                              </a:lnTo>
                                              <a:lnTo>
                                                <a:pt x="25" y="141"/>
                                              </a:lnTo>
                                              <a:lnTo>
                                                <a:pt x="26" y="137"/>
                                              </a:lnTo>
                                              <a:lnTo>
                                                <a:pt x="26" y="133"/>
                                              </a:lnTo>
                                              <a:lnTo>
                                                <a:pt x="27" y="130"/>
                                              </a:lnTo>
                                              <a:lnTo>
                                                <a:pt x="27" y="130"/>
                                              </a:lnTo>
                                              <a:lnTo>
                                                <a:pt x="31" y="123"/>
                                              </a:lnTo>
                                              <a:lnTo>
                                                <a:pt x="33" y="121"/>
                                              </a:lnTo>
                                              <a:lnTo>
                                                <a:pt x="33" y="119"/>
                                              </a:lnTo>
                                              <a:lnTo>
                                                <a:pt x="32" y="118"/>
                                              </a:lnTo>
                                              <a:lnTo>
                                                <a:pt x="32" y="118"/>
                                              </a:lnTo>
                                              <a:lnTo>
                                                <a:pt x="31" y="119"/>
                                              </a:lnTo>
                                              <a:lnTo>
                                                <a:pt x="29" y="121"/>
                                              </a:lnTo>
                                              <a:lnTo>
                                                <a:pt x="25" y="124"/>
                                              </a:lnTo>
                                              <a:lnTo>
                                                <a:pt x="25" y="124"/>
                                              </a:lnTo>
                                              <a:lnTo>
                                                <a:pt x="28" y="118"/>
                                              </a:lnTo>
                                              <a:lnTo>
                                                <a:pt x="28" y="118"/>
                                              </a:lnTo>
                                              <a:lnTo>
                                                <a:pt x="32" y="113"/>
                                              </a:lnTo>
                                              <a:lnTo>
                                                <a:pt x="35" y="109"/>
                                              </a:lnTo>
                                              <a:lnTo>
                                                <a:pt x="35" y="104"/>
                                              </a:lnTo>
                                              <a:lnTo>
                                                <a:pt x="35" y="104"/>
                                              </a:lnTo>
                                              <a:lnTo>
                                                <a:pt x="33" y="104"/>
                                              </a:lnTo>
                                              <a:lnTo>
                                                <a:pt x="33" y="104"/>
                                              </a:lnTo>
                                              <a:lnTo>
                                                <a:pt x="31" y="107"/>
                                              </a:lnTo>
                                              <a:lnTo>
                                                <a:pt x="31" y="107"/>
                                              </a:lnTo>
                                              <a:lnTo>
                                                <a:pt x="27" y="110"/>
                                              </a:lnTo>
                                              <a:lnTo>
                                                <a:pt x="24" y="116"/>
                                              </a:lnTo>
                                              <a:lnTo>
                                                <a:pt x="24" y="116"/>
                                              </a:lnTo>
                                              <a:lnTo>
                                                <a:pt x="22" y="118"/>
                                              </a:lnTo>
                                              <a:lnTo>
                                                <a:pt x="21" y="119"/>
                                              </a:lnTo>
                                              <a:lnTo>
                                                <a:pt x="21" y="119"/>
                                              </a:lnTo>
                                              <a:lnTo>
                                                <a:pt x="22" y="114"/>
                                              </a:lnTo>
                                              <a:lnTo>
                                                <a:pt x="24" y="109"/>
                                              </a:lnTo>
                                              <a:lnTo>
                                                <a:pt x="24" y="109"/>
                                              </a:lnTo>
                                              <a:lnTo>
                                                <a:pt x="25" y="107"/>
                                              </a:lnTo>
                                              <a:lnTo>
                                                <a:pt x="27" y="104"/>
                                              </a:lnTo>
                                              <a:lnTo>
                                                <a:pt x="29" y="102"/>
                                              </a:lnTo>
                                              <a:lnTo>
                                                <a:pt x="29" y="100"/>
                                              </a:lnTo>
                                              <a:lnTo>
                                                <a:pt x="29" y="100"/>
                                              </a:lnTo>
                                              <a:lnTo>
                                                <a:pt x="29" y="97"/>
                                              </a:lnTo>
                                              <a:lnTo>
                                                <a:pt x="28" y="97"/>
                                              </a:lnTo>
                                              <a:lnTo>
                                                <a:pt x="26" y="98"/>
                                              </a:lnTo>
                                              <a:lnTo>
                                                <a:pt x="24" y="100"/>
                                              </a:lnTo>
                                              <a:lnTo>
                                                <a:pt x="24" y="100"/>
                                              </a:lnTo>
                                              <a:lnTo>
                                                <a:pt x="21" y="107"/>
                                              </a:lnTo>
                                              <a:lnTo>
                                                <a:pt x="17" y="114"/>
                                              </a:lnTo>
                                              <a:lnTo>
                                                <a:pt x="17" y="114"/>
                                              </a:lnTo>
                                              <a:lnTo>
                                                <a:pt x="17" y="116"/>
                                              </a:lnTo>
                                              <a:lnTo>
                                                <a:pt x="16" y="117"/>
                                              </a:lnTo>
                                              <a:lnTo>
                                                <a:pt x="16" y="117"/>
                                              </a:lnTo>
                                              <a:lnTo>
                                                <a:pt x="16" y="113"/>
                                              </a:lnTo>
                                              <a:lnTo>
                                                <a:pt x="16" y="110"/>
                                              </a:lnTo>
                                              <a:lnTo>
                                                <a:pt x="18" y="105"/>
                                              </a:lnTo>
                                              <a:lnTo>
                                                <a:pt x="19" y="102"/>
                                              </a:lnTo>
                                              <a:lnTo>
                                                <a:pt x="19" y="100"/>
                                              </a:lnTo>
                                              <a:lnTo>
                                                <a:pt x="19" y="96"/>
                                              </a:lnTo>
                                              <a:lnTo>
                                                <a:pt x="19" y="96"/>
                                              </a:lnTo>
                                              <a:lnTo>
                                                <a:pt x="17" y="98"/>
                                              </a:lnTo>
                                              <a:lnTo>
                                                <a:pt x="16" y="101"/>
                                              </a:lnTo>
                                              <a:lnTo>
                                                <a:pt x="12" y="107"/>
                                              </a:lnTo>
                                              <a:lnTo>
                                                <a:pt x="12" y="107"/>
                                              </a:lnTo>
                                              <a:lnTo>
                                                <a:pt x="11" y="113"/>
                                              </a:lnTo>
                                              <a:lnTo>
                                                <a:pt x="10" y="121"/>
                                              </a:lnTo>
                                              <a:lnTo>
                                                <a:pt x="10" y="121"/>
                                              </a:lnTo>
                                              <a:lnTo>
                                                <a:pt x="9" y="117"/>
                                              </a:lnTo>
                                              <a:lnTo>
                                                <a:pt x="7" y="113"/>
                                              </a:lnTo>
                                              <a:lnTo>
                                                <a:pt x="4" y="110"/>
                                              </a:lnTo>
                                              <a:lnTo>
                                                <a:pt x="2" y="110"/>
                                              </a:lnTo>
                                              <a:lnTo>
                                                <a:pt x="0" y="111"/>
                                              </a:lnTo>
                                              <a:lnTo>
                                                <a:pt x="0" y="111"/>
                                              </a:lnTo>
                                              <a:lnTo>
                                                <a:pt x="4" y="118"/>
                                              </a:lnTo>
                                              <a:lnTo>
                                                <a:pt x="7" y="123"/>
                                              </a:lnTo>
                                              <a:lnTo>
                                                <a:pt x="7" y="123"/>
                                              </a:lnTo>
                                              <a:lnTo>
                                                <a:pt x="9" y="129"/>
                                              </a:lnTo>
                                              <a:lnTo>
                                                <a:pt x="10" y="136"/>
                                              </a:lnTo>
                                              <a:lnTo>
                                                <a:pt x="10" y="136"/>
                                              </a:lnTo>
                                              <a:lnTo>
                                                <a:pt x="9" y="141"/>
                                              </a:lnTo>
                                              <a:lnTo>
                                                <a:pt x="9" y="147"/>
                                              </a:lnTo>
                                              <a:lnTo>
                                                <a:pt x="9" y="147"/>
                                              </a:lnTo>
                                              <a:lnTo>
                                                <a:pt x="11" y="150"/>
                                              </a:lnTo>
                                              <a:lnTo>
                                                <a:pt x="12" y="157"/>
                                              </a:lnTo>
                                              <a:lnTo>
                                                <a:pt x="12" y="157"/>
                                              </a:lnTo>
                                              <a:lnTo>
                                                <a:pt x="14" y="168"/>
                                              </a:lnTo>
                                              <a:lnTo>
                                                <a:pt x="14" y="174"/>
                                              </a:lnTo>
                                              <a:lnTo>
                                                <a:pt x="16" y="178"/>
                                              </a:lnTo>
                                              <a:lnTo>
                                                <a:pt x="16" y="178"/>
                                              </a:lnTo>
                                              <a:lnTo>
                                                <a:pt x="19" y="186"/>
                                              </a:lnTo>
                                              <a:lnTo>
                                                <a:pt x="19" y="186"/>
                                              </a:lnTo>
                                              <a:lnTo>
                                                <a:pt x="21" y="189"/>
                                              </a:lnTo>
                                              <a:lnTo>
                                                <a:pt x="21" y="193"/>
                                              </a:lnTo>
                                              <a:lnTo>
                                                <a:pt x="21" y="193"/>
                                              </a:lnTo>
                                              <a:lnTo>
                                                <a:pt x="22" y="194"/>
                                              </a:lnTo>
                                              <a:lnTo>
                                                <a:pt x="24" y="196"/>
                                              </a:lnTo>
                                              <a:lnTo>
                                                <a:pt x="24" y="196"/>
                                              </a:lnTo>
                                              <a:lnTo>
                                                <a:pt x="26" y="200"/>
                                              </a:lnTo>
                                              <a:lnTo>
                                                <a:pt x="26" y="200"/>
                                              </a:lnTo>
                                              <a:lnTo>
                                                <a:pt x="27" y="202"/>
                                              </a:lnTo>
                                              <a:lnTo>
                                                <a:pt x="29" y="203"/>
                                              </a:lnTo>
                                              <a:lnTo>
                                                <a:pt x="29" y="203"/>
                                              </a:lnTo>
                                              <a:lnTo>
                                                <a:pt x="31" y="203"/>
                                              </a:lnTo>
                                              <a:lnTo>
                                                <a:pt x="33" y="202"/>
                                              </a:lnTo>
                                              <a:lnTo>
                                                <a:pt x="38" y="196"/>
                                              </a:lnTo>
                                              <a:lnTo>
                                                <a:pt x="38" y="196"/>
                                              </a:lnTo>
                                              <a:lnTo>
                                                <a:pt x="41" y="187"/>
                                              </a:lnTo>
                                              <a:lnTo>
                                                <a:pt x="44" y="178"/>
                                              </a:lnTo>
                                              <a:lnTo>
                                                <a:pt x="48" y="156"/>
                                              </a:lnTo>
                                              <a:lnTo>
                                                <a:pt x="48" y="156"/>
                                              </a:lnTo>
                                              <a:lnTo>
                                                <a:pt x="50" y="169"/>
                                              </a:lnTo>
                                              <a:lnTo>
                                                <a:pt x="51" y="175"/>
                                              </a:lnTo>
                                              <a:lnTo>
                                                <a:pt x="51" y="181"/>
                                              </a:lnTo>
                                              <a:lnTo>
                                                <a:pt x="51" y="181"/>
                                              </a:lnTo>
                                              <a:lnTo>
                                                <a:pt x="51" y="186"/>
                                              </a:lnTo>
                                              <a:lnTo>
                                                <a:pt x="51" y="188"/>
                                              </a:lnTo>
                                              <a:lnTo>
                                                <a:pt x="52" y="189"/>
                                              </a:lnTo>
                                              <a:lnTo>
                                                <a:pt x="52" y="189"/>
                                              </a:lnTo>
                                              <a:lnTo>
                                                <a:pt x="51" y="193"/>
                                              </a:lnTo>
                                              <a:lnTo>
                                                <a:pt x="52" y="198"/>
                                              </a:lnTo>
                                              <a:lnTo>
                                                <a:pt x="52" y="198"/>
                                              </a:lnTo>
                                              <a:lnTo>
                                                <a:pt x="51" y="201"/>
                                              </a:lnTo>
                                              <a:lnTo>
                                                <a:pt x="51" y="203"/>
                                              </a:lnTo>
                                              <a:lnTo>
                                                <a:pt x="51" y="205"/>
                                              </a:lnTo>
                                              <a:lnTo>
                                                <a:pt x="51" y="205"/>
                                              </a:lnTo>
                                              <a:lnTo>
                                                <a:pt x="51" y="206"/>
                                              </a:lnTo>
                                              <a:lnTo>
                                                <a:pt x="50" y="207"/>
                                              </a:lnTo>
                                              <a:lnTo>
                                                <a:pt x="50" y="213"/>
                                              </a:lnTo>
                                              <a:lnTo>
                                                <a:pt x="50" y="213"/>
                                              </a:lnTo>
                                              <a:lnTo>
                                                <a:pt x="46" y="223"/>
                                              </a:lnTo>
                                              <a:lnTo>
                                                <a:pt x="46" y="227"/>
                                              </a:lnTo>
                                              <a:lnTo>
                                                <a:pt x="45" y="231"/>
                                              </a:lnTo>
                                              <a:lnTo>
                                                <a:pt x="45" y="231"/>
                                              </a:lnTo>
                                              <a:lnTo>
                                                <a:pt x="45" y="232"/>
                                              </a:lnTo>
                                              <a:lnTo>
                                                <a:pt x="46" y="236"/>
                                              </a:lnTo>
                                              <a:lnTo>
                                                <a:pt x="46" y="236"/>
                                              </a:lnTo>
                                              <a:lnTo>
                                                <a:pt x="45" y="240"/>
                                              </a:lnTo>
                                              <a:lnTo>
                                                <a:pt x="44" y="244"/>
                                              </a:lnTo>
                                              <a:lnTo>
                                                <a:pt x="44" y="244"/>
                                              </a:lnTo>
                                              <a:lnTo>
                                                <a:pt x="45" y="249"/>
                                              </a:lnTo>
                                              <a:lnTo>
                                                <a:pt x="45" y="249"/>
                                              </a:lnTo>
                                              <a:lnTo>
                                                <a:pt x="42" y="252"/>
                                              </a:lnTo>
                                              <a:lnTo>
                                                <a:pt x="41" y="257"/>
                                              </a:lnTo>
                                              <a:lnTo>
                                                <a:pt x="38" y="261"/>
                                              </a:lnTo>
                                              <a:lnTo>
                                                <a:pt x="38" y="266"/>
                                              </a:lnTo>
                                              <a:lnTo>
                                                <a:pt x="38" y="266"/>
                                              </a:lnTo>
                                              <a:lnTo>
                                                <a:pt x="38" y="266"/>
                                              </a:lnTo>
                                              <a:lnTo>
                                                <a:pt x="38" y="268"/>
                                              </a:lnTo>
                                              <a:lnTo>
                                                <a:pt x="38" y="268"/>
                                              </a:lnTo>
                                              <a:lnTo>
                                                <a:pt x="37" y="277"/>
                                              </a:lnTo>
                                              <a:lnTo>
                                                <a:pt x="37" y="285"/>
                                              </a:lnTo>
                                              <a:lnTo>
                                                <a:pt x="38" y="292"/>
                                              </a:lnTo>
                                              <a:lnTo>
                                                <a:pt x="40" y="300"/>
                                              </a:lnTo>
                                              <a:lnTo>
                                                <a:pt x="40" y="300"/>
                                              </a:lnTo>
                                              <a:lnTo>
                                                <a:pt x="43" y="311"/>
                                              </a:lnTo>
                                              <a:lnTo>
                                                <a:pt x="46" y="323"/>
                                              </a:lnTo>
                                              <a:lnTo>
                                                <a:pt x="46" y="323"/>
                                              </a:lnTo>
                                              <a:lnTo>
                                                <a:pt x="51" y="346"/>
                                              </a:lnTo>
                                              <a:lnTo>
                                                <a:pt x="53" y="360"/>
                                              </a:lnTo>
                                              <a:lnTo>
                                                <a:pt x="55" y="372"/>
                                              </a:lnTo>
                                              <a:lnTo>
                                                <a:pt x="55" y="372"/>
                                              </a:lnTo>
                                              <a:lnTo>
                                                <a:pt x="55" y="379"/>
                                              </a:lnTo>
                                              <a:lnTo>
                                                <a:pt x="55" y="381"/>
                                              </a:lnTo>
                                              <a:lnTo>
                                                <a:pt x="55" y="384"/>
                                              </a:lnTo>
                                              <a:lnTo>
                                                <a:pt x="55" y="384"/>
                                              </a:lnTo>
                                              <a:lnTo>
                                                <a:pt x="55" y="386"/>
                                              </a:lnTo>
                                              <a:lnTo>
                                                <a:pt x="55" y="386"/>
                                              </a:lnTo>
                                              <a:lnTo>
                                                <a:pt x="56" y="388"/>
                                              </a:lnTo>
                                              <a:lnTo>
                                                <a:pt x="56" y="388"/>
                                              </a:lnTo>
                                              <a:lnTo>
                                                <a:pt x="55" y="390"/>
                                              </a:lnTo>
                                              <a:lnTo>
                                                <a:pt x="55" y="391"/>
                                              </a:lnTo>
                                              <a:lnTo>
                                                <a:pt x="56" y="392"/>
                                              </a:lnTo>
                                              <a:lnTo>
                                                <a:pt x="56" y="392"/>
                                              </a:lnTo>
                                              <a:lnTo>
                                                <a:pt x="55" y="395"/>
                                              </a:lnTo>
                                              <a:lnTo>
                                                <a:pt x="55" y="395"/>
                                              </a:lnTo>
                                              <a:lnTo>
                                                <a:pt x="56" y="396"/>
                                              </a:lnTo>
                                              <a:lnTo>
                                                <a:pt x="56" y="396"/>
                                              </a:lnTo>
                                              <a:lnTo>
                                                <a:pt x="55" y="398"/>
                                              </a:lnTo>
                                              <a:lnTo>
                                                <a:pt x="55" y="400"/>
                                              </a:lnTo>
                                              <a:lnTo>
                                                <a:pt x="55" y="407"/>
                                              </a:lnTo>
                                              <a:lnTo>
                                                <a:pt x="55" y="407"/>
                                              </a:lnTo>
                                              <a:lnTo>
                                                <a:pt x="58" y="433"/>
                                              </a:lnTo>
                                              <a:lnTo>
                                                <a:pt x="58" y="433"/>
                                              </a:lnTo>
                                              <a:lnTo>
                                                <a:pt x="60" y="450"/>
                                              </a:lnTo>
                                              <a:lnTo>
                                                <a:pt x="60" y="450"/>
                                              </a:lnTo>
                                              <a:lnTo>
                                                <a:pt x="60" y="461"/>
                                              </a:lnTo>
                                              <a:lnTo>
                                                <a:pt x="60" y="471"/>
                                              </a:lnTo>
                                              <a:lnTo>
                                                <a:pt x="60" y="471"/>
                                              </a:lnTo>
                                              <a:lnTo>
                                                <a:pt x="61" y="481"/>
                                              </a:lnTo>
                                              <a:lnTo>
                                                <a:pt x="61" y="487"/>
                                              </a:lnTo>
                                              <a:lnTo>
                                                <a:pt x="61" y="487"/>
                                              </a:lnTo>
                                              <a:lnTo>
                                                <a:pt x="60" y="493"/>
                                              </a:lnTo>
                                              <a:lnTo>
                                                <a:pt x="60" y="493"/>
                                              </a:lnTo>
                                              <a:lnTo>
                                                <a:pt x="58" y="498"/>
                                              </a:lnTo>
                                              <a:lnTo>
                                                <a:pt x="58" y="498"/>
                                              </a:lnTo>
                                              <a:lnTo>
                                                <a:pt x="55" y="508"/>
                                              </a:lnTo>
                                              <a:lnTo>
                                                <a:pt x="55" y="514"/>
                                              </a:lnTo>
                                              <a:lnTo>
                                                <a:pt x="55" y="520"/>
                                              </a:lnTo>
                                              <a:lnTo>
                                                <a:pt x="55" y="520"/>
                                              </a:lnTo>
                                              <a:lnTo>
                                                <a:pt x="55" y="520"/>
                                              </a:lnTo>
                                              <a:lnTo>
                                                <a:pt x="56" y="520"/>
                                              </a:lnTo>
                                              <a:lnTo>
                                                <a:pt x="56" y="520"/>
                                              </a:lnTo>
                                              <a:lnTo>
                                                <a:pt x="55" y="523"/>
                                              </a:lnTo>
                                              <a:lnTo>
                                                <a:pt x="55" y="524"/>
                                              </a:lnTo>
                                              <a:lnTo>
                                                <a:pt x="54" y="527"/>
                                              </a:lnTo>
                                              <a:lnTo>
                                                <a:pt x="54" y="529"/>
                                              </a:lnTo>
                                              <a:lnTo>
                                                <a:pt x="54" y="529"/>
                                              </a:lnTo>
                                              <a:lnTo>
                                                <a:pt x="55" y="532"/>
                                              </a:lnTo>
                                              <a:lnTo>
                                                <a:pt x="56" y="534"/>
                                              </a:lnTo>
                                              <a:lnTo>
                                                <a:pt x="56" y="534"/>
                                              </a:lnTo>
                                              <a:lnTo>
                                                <a:pt x="60" y="536"/>
                                              </a:lnTo>
                                              <a:lnTo>
                                                <a:pt x="60" y="536"/>
                                              </a:lnTo>
                                              <a:lnTo>
                                                <a:pt x="63" y="536"/>
                                              </a:lnTo>
                                              <a:lnTo>
                                                <a:pt x="63" y="536"/>
                                              </a:lnTo>
                                              <a:lnTo>
                                                <a:pt x="65" y="538"/>
                                              </a:lnTo>
                                              <a:lnTo>
                                                <a:pt x="65" y="540"/>
                                              </a:lnTo>
                                              <a:lnTo>
                                                <a:pt x="65" y="540"/>
                                              </a:lnTo>
                                              <a:lnTo>
                                                <a:pt x="63" y="541"/>
                                              </a:lnTo>
                                              <a:lnTo>
                                                <a:pt x="59" y="541"/>
                                              </a:lnTo>
                                              <a:lnTo>
                                                <a:pt x="54" y="542"/>
                                              </a:lnTo>
                                              <a:lnTo>
                                                <a:pt x="54" y="542"/>
                                              </a:lnTo>
                                              <a:lnTo>
                                                <a:pt x="55" y="544"/>
                                              </a:lnTo>
                                              <a:lnTo>
                                                <a:pt x="55" y="544"/>
                                              </a:lnTo>
                                              <a:lnTo>
                                                <a:pt x="55" y="545"/>
                                              </a:lnTo>
                                              <a:lnTo>
                                                <a:pt x="56" y="546"/>
                                              </a:lnTo>
                                              <a:lnTo>
                                                <a:pt x="56" y="546"/>
                                              </a:lnTo>
                                              <a:lnTo>
                                                <a:pt x="55" y="546"/>
                                              </a:lnTo>
                                              <a:lnTo>
                                                <a:pt x="55" y="547"/>
                                              </a:lnTo>
                                              <a:lnTo>
                                                <a:pt x="55" y="547"/>
                                              </a:lnTo>
                                              <a:lnTo>
                                                <a:pt x="56" y="549"/>
                                              </a:lnTo>
                                              <a:lnTo>
                                                <a:pt x="58" y="552"/>
                                              </a:lnTo>
                                              <a:lnTo>
                                                <a:pt x="58" y="552"/>
                                              </a:lnTo>
                                              <a:lnTo>
                                                <a:pt x="60" y="553"/>
                                              </a:lnTo>
                                              <a:lnTo>
                                                <a:pt x="61" y="555"/>
                                              </a:lnTo>
                                              <a:lnTo>
                                                <a:pt x="61" y="555"/>
                                              </a:lnTo>
                                              <a:lnTo>
                                                <a:pt x="60" y="559"/>
                                              </a:lnTo>
                                              <a:lnTo>
                                                <a:pt x="60" y="559"/>
                                              </a:lnTo>
                                              <a:lnTo>
                                                <a:pt x="60" y="563"/>
                                              </a:lnTo>
                                              <a:lnTo>
                                                <a:pt x="60" y="563"/>
                                              </a:lnTo>
                                              <a:lnTo>
                                                <a:pt x="59" y="566"/>
                                              </a:lnTo>
                                              <a:lnTo>
                                                <a:pt x="57" y="570"/>
                                              </a:lnTo>
                                              <a:lnTo>
                                                <a:pt x="57" y="570"/>
                                              </a:lnTo>
                                              <a:lnTo>
                                                <a:pt x="56" y="572"/>
                                              </a:lnTo>
                                              <a:lnTo>
                                                <a:pt x="55" y="577"/>
                                              </a:lnTo>
                                              <a:lnTo>
                                                <a:pt x="55" y="577"/>
                                              </a:lnTo>
                                              <a:lnTo>
                                                <a:pt x="56" y="577"/>
                                              </a:lnTo>
                                              <a:lnTo>
                                                <a:pt x="56" y="577"/>
                                              </a:lnTo>
                                              <a:lnTo>
                                                <a:pt x="56" y="577"/>
                                              </a:lnTo>
                                              <a:lnTo>
                                                <a:pt x="56" y="578"/>
                                              </a:lnTo>
                                              <a:lnTo>
                                                <a:pt x="56" y="578"/>
                                              </a:lnTo>
                                              <a:lnTo>
                                                <a:pt x="56" y="578"/>
                                              </a:lnTo>
                                              <a:lnTo>
                                                <a:pt x="55" y="579"/>
                                              </a:lnTo>
                                              <a:lnTo>
                                                <a:pt x="56" y="579"/>
                                              </a:lnTo>
                                              <a:lnTo>
                                                <a:pt x="56" y="579"/>
                                              </a:lnTo>
                                              <a:lnTo>
                                                <a:pt x="55" y="579"/>
                                              </a:lnTo>
                                              <a:lnTo>
                                                <a:pt x="55" y="579"/>
                                              </a:lnTo>
                                              <a:lnTo>
                                                <a:pt x="55" y="580"/>
                                              </a:lnTo>
                                              <a:lnTo>
                                                <a:pt x="55" y="580"/>
                                              </a:lnTo>
                                              <a:lnTo>
                                                <a:pt x="55" y="580"/>
                                              </a:lnTo>
                                              <a:lnTo>
                                                <a:pt x="55" y="583"/>
                                              </a:lnTo>
                                              <a:lnTo>
                                                <a:pt x="55" y="583"/>
                                              </a:lnTo>
                                              <a:lnTo>
                                                <a:pt x="55" y="580"/>
                                              </a:lnTo>
                                              <a:lnTo>
                                                <a:pt x="55" y="580"/>
                                              </a:lnTo>
                                              <a:lnTo>
                                                <a:pt x="60" y="580"/>
                                              </a:lnTo>
                                              <a:lnTo>
                                                <a:pt x="67" y="580"/>
                                              </a:lnTo>
                                              <a:lnTo>
                                                <a:pt x="67" y="580"/>
                                              </a:lnTo>
                                              <a:lnTo>
                                                <a:pt x="104" y="580"/>
                                              </a:lnTo>
                                              <a:lnTo>
                                                <a:pt x="104" y="580"/>
                                              </a:lnTo>
                                              <a:lnTo>
                                                <a:pt x="104" y="580"/>
                                              </a:lnTo>
                                              <a:lnTo>
                                                <a:pt x="104" y="581"/>
                                              </a:lnTo>
                                              <a:lnTo>
                                                <a:pt x="104" y="581"/>
                                              </a:lnTo>
                                              <a:lnTo>
                                                <a:pt x="104" y="581"/>
                                              </a:lnTo>
                                              <a:lnTo>
                                                <a:pt x="104" y="581"/>
                                              </a:lnTo>
                                              <a:lnTo>
                                                <a:pt x="104" y="581"/>
                                              </a:lnTo>
                                              <a:lnTo>
                                                <a:pt x="106" y="581"/>
                                              </a:lnTo>
                                              <a:lnTo>
                                                <a:pt x="106" y="581"/>
                                              </a:lnTo>
                                              <a:lnTo>
                                                <a:pt x="104" y="581"/>
                                              </a:lnTo>
                                              <a:lnTo>
                                                <a:pt x="104" y="580"/>
                                              </a:lnTo>
                                              <a:lnTo>
                                                <a:pt x="104" y="580"/>
                                              </a:lnTo>
                                              <a:lnTo>
                                                <a:pt x="104" y="580"/>
                                              </a:lnTo>
                                              <a:lnTo>
                                                <a:pt x="104" y="579"/>
                                              </a:lnTo>
                                              <a:lnTo>
                                                <a:pt x="102" y="579"/>
                                              </a:lnTo>
                                              <a:lnTo>
                                                <a:pt x="102" y="579"/>
                                              </a:lnTo>
                                              <a:lnTo>
                                                <a:pt x="103" y="578"/>
                                              </a:lnTo>
                                              <a:lnTo>
                                                <a:pt x="102" y="577"/>
                                              </a:lnTo>
                                              <a:lnTo>
                                                <a:pt x="102" y="575"/>
                                              </a:lnTo>
                                              <a:lnTo>
                                                <a:pt x="101" y="574"/>
                                              </a:lnTo>
                                              <a:lnTo>
                                                <a:pt x="101" y="574"/>
                                              </a:lnTo>
                                              <a:lnTo>
                                                <a:pt x="102" y="574"/>
                                              </a:lnTo>
                                              <a:lnTo>
                                                <a:pt x="102" y="574"/>
                                              </a:lnTo>
                                              <a:lnTo>
                                                <a:pt x="102" y="574"/>
                                              </a:lnTo>
                                              <a:lnTo>
                                                <a:pt x="99" y="571"/>
                                              </a:lnTo>
                                              <a:lnTo>
                                                <a:pt x="97" y="567"/>
                                              </a:lnTo>
                                              <a:lnTo>
                                                <a:pt x="91" y="561"/>
                                              </a:lnTo>
                                              <a:lnTo>
                                                <a:pt x="91" y="561"/>
                                              </a:lnTo>
                                              <a:lnTo>
                                                <a:pt x="92" y="558"/>
                                              </a:lnTo>
                                              <a:lnTo>
                                                <a:pt x="90" y="555"/>
                                              </a:lnTo>
                                              <a:lnTo>
                                                <a:pt x="90" y="555"/>
                                              </a:lnTo>
                                              <a:lnTo>
                                                <a:pt x="92" y="553"/>
                                              </a:lnTo>
                                              <a:lnTo>
                                                <a:pt x="94" y="552"/>
                                              </a:lnTo>
                                              <a:lnTo>
                                                <a:pt x="94" y="552"/>
                                              </a:lnTo>
                                              <a:lnTo>
                                                <a:pt x="94" y="548"/>
                                              </a:lnTo>
                                              <a:lnTo>
                                                <a:pt x="93" y="547"/>
                                              </a:lnTo>
                                              <a:lnTo>
                                                <a:pt x="91" y="546"/>
                                              </a:lnTo>
                                              <a:lnTo>
                                                <a:pt x="91" y="546"/>
                                              </a:lnTo>
                                              <a:lnTo>
                                                <a:pt x="89" y="544"/>
                                              </a:lnTo>
                                              <a:lnTo>
                                                <a:pt x="87" y="541"/>
                                              </a:lnTo>
                                              <a:lnTo>
                                                <a:pt x="87" y="541"/>
                                              </a:lnTo>
                                              <a:lnTo>
                                                <a:pt x="87" y="539"/>
                                              </a:lnTo>
                                              <a:lnTo>
                                                <a:pt x="87" y="538"/>
                                              </a:lnTo>
                                              <a:lnTo>
                                                <a:pt x="87" y="538"/>
                                              </a:lnTo>
                                              <a:lnTo>
                                                <a:pt x="87" y="537"/>
                                              </a:lnTo>
                                              <a:lnTo>
                                                <a:pt x="87" y="534"/>
                                              </a:lnTo>
                                              <a:lnTo>
                                                <a:pt x="87" y="534"/>
                                              </a:lnTo>
                                              <a:lnTo>
                                                <a:pt x="88" y="535"/>
                                              </a:lnTo>
                                              <a:lnTo>
                                                <a:pt x="88" y="535"/>
                                              </a:lnTo>
                                              <a:lnTo>
                                                <a:pt x="90" y="527"/>
                                              </a:lnTo>
                                              <a:lnTo>
                                                <a:pt x="91" y="519"/>
                                              </a:lnTo>
                                              <a:lnTo>
                                                <a:pt x="91" y="519"/>
                                              </a:lnTo>
                                              <a:lnTo>
                                                <a:pt x="93" y="514"/>
                                              </a:lnTo>
                                              <a:lnTo>
                                                <a:pt x="94" y="507"/>
                                              </a:lnTo>
                                              <a:lnTo>
                                                <a:pt x="94" y="500"/>
                                              </a:lnTo>
                                              <a:lnTo>
                                                <a:pt x="93" y="494"/>
                                              </a:lnTo>
                                              <a:lnTo>
                                                <a:pt x="93" y="494"/>
                                              </a:lnTo>
                                              <a:lnTo>
                                                <a:pt x="92" y="490"/>
                                              </a:lnTo>
                                              <a:lnTo>
                                                <a:pt x="91" y="487"/>
                                              </a:lnTo>
                                              <a:lnTo>
                                                <a:pt x="91" y="487"/>
                                              </a:lnTo>
                                              <a:lnTo>
                                                <a:pt x="91" y="482"/>
                                              </a:lnTo>
                                              <a:lnTo>
                                                <a:pt x="92" y="477"/>
                                              </a:lnTo>
                                              <a:lnTo>
                                                <a:pt x="92" y="477"/>
                                              </a:lnTo>
                                              <a:lnTo>
                                                <a:pt x="92" y="468"/>
                                              </a:lnTo>
                                              <a:lnTo>
                                                <a:pt x="92" y="468"/>
                                              </a:lnTo>
                                              <a:lnTo>
                                                <a:pt x="91" y="463"/>
                                              </a:lnTo>
                                              <a:lnTo>
                                                <a:pt x="91" y="459"/>
                                              </a:lnTo>
                                              <a:lnTo>
                                                <a:pt x="91" y="459"/>
                                              </a:lnTo>
                                              <a:lnTo>
                                                <a:pt x="92" y="453"/>
                                              </a:lnTo>
                                              <a:lnTo>
                                                <a:pt x="92" y="453"/>
                                              </a:lnTo>
                                              <a:lnTo>
                                                <a:pt x="97" y="433"/>
                                              </a:lnTo>
                                              <a:lnTo>
                                                <a:pt x="102" y="413"/>
                                              </a:lnTo>
                                              <a:lnTo>
                                                <a:pt x="102" y="413"/>
                                              </a:lnTo>
                                              <a:lnTo>
                                                <a:pt x="102" y="408"/>
                                              </a:lnTo>
                                              <a:lnTo>
                                                <a:pt x="102" y="405"/>
                                              </a:lnTo>
                                              <a:lnTo>
                                                <a:pt x="102" y="405"/>
                                              </a:lnTo>
                                              <a:lnTo>
                                                <a:pt x="102" y="403"/>
                                              </a:lnTo>
                                              <a:lnTo>
                                                <a:pt x="102" y="403"/>
                                              </a:lnTo>
                                              <a:lnTo>
                                                <a:pt x="102" y="398"/>
                                              </a:lnTo>
                                              <a:lnTo>
                                                <a:pt x="103" y="395"/>
                                              </a:lnTo>
                                              <a:lnTo>
                                                <a:pt x="102" y="392"/>
                                              </a:lnTo>
                                              <a:lnTo>
                                                <a:pt x="102" y="392"/>
                                              </a:lnTo>
                                              <a:lnTo>
                                                <a:pt x="104" y="387"/>
                                              </a:lnTo>
                                              <a:lnTo>
                                                <a:pt x="104" y="382"/>
                                              </a:lnTo>
                                              <a:lnTo>
                                                <a:pt x="104" y="382"/>
                                              </a:lnTo>
                                              <a:lnTo>
                                                <a:pt x="104" y="380"/>
                                              </a:lnTo>
                                              <a:lnTo>
                                                <a:pt x="104" y="380"/>
                                              </a:lnTo>
                                              <a:lnTo>
                                                <a:pt x="106" y="378"/>
                                              </a:lnTo>
                                              <a:lnTo>
                                                <a:pt x="107" y="375"/>
                                              </a:lnTo>
                                              <a:lnTo>
                                                <a:pt x="107" y="375"/>
                                              </a:lnTo>
                                              <a:lnTo>
                                                <a:pt x="107" y="372"/>
                                              </a:lnTo>
                                              <a:lnTo>
                                                <a:pt x="107" y="372"/>
                                              </a:lnTo>
                                              <a:lnTo>
                                                <a:pt x="107" y="362"/>
                                              </a:lnTo>
                                              <a:lnTo>
                                                <a:pt x="109" y="351"/>
                                              </a:lnTo>
                                              <a:lnTo>
                                                <a:pt x="109" y="351"/>
                                              </a:lnTo>
                                              <a:lnTo>
                                                <a:pt x="113" y="331"/>
                                              </a:lnTo>
                                              <a:lnTo>
                                                <a:pt x="113" y="331"/>
                                              </a:lnTo>
                                              <a:lnTo>
                                                <a:pt x="117" y="316"/>
                                              </a:lnTo>
                                              <a:lnTo>
                                                <a:pt x="120" y="301"/>
                                              </a:lnTo>
                                              <a:lnTo>
                                                <a:pt x="120" y="301"/>
                                              </a:lnTo>
                                              <a:lnTo>
                                                <a:pt x="121" y="290"/>
                                              </a:lnTo>
                                              <a:lnTo>
                                                <a:pt x="121" y="290"/>
                                              </a:lnTo>
                                              <a:lnTo>
                                                <a:pt x="121" y="280"/>
                                              </a:lnTo>
                                              <a:lnTo>
                                                <a:pt x="119" y="268"/>
                                              </a:lnTo>
                                              <a:lnTo>
                                                <a:pt x="119" y="268"/>
                                              </a:lnTo>
                                              <a:lnTo>
                                                <a:pt x="120" y="266"/>
                                              </a:lnTo>
                                              <a:lnTo>
                                                <a:pt x="120" y="264"/>
                                              </a:lnTo>
                                              <a:lnTo>
                                                <a:pt x="120" y="264"/>
                                              </a:lnTo>
                                              <a:lnTo>
                                                <a:pt x="119" y="262"/>
                                              </a:lnTo>
                                              <a:lnTo>
                                                <a:pt x="119" y="260"/>
                                              </a:lnTo>
                                              <a:lnTo>
                                                <a:pt x="120" y="259"/>
                                              </a:lnTo>
                                              <a:lnTo>
                                                <a:pt x="120" y="259"/>
                                              </a:lnTo>
                                              <a:lnTo>
                                                <a:pt x="118" y="259"/>
                                              </a:lnTo>
                                              <a:lnTo>
                                                <a:pt x="117" y="258"/>
                                              </a:lnTo>
                                              <a:lnTo>
                                                <a:pt x="117" y="258"/>
                                              </a:lnTo>
                                              <a:lnTo>
                                                <a:pt x="117" y="256"/>
                                              </a:lnTo>
                                              <a:lnTo>
                                                <a:pt x="117" y="253"/>
                                              </a:lnTo>
                                              <a:lnTo>
                                                <a:pt x="116" y="251"/>
                                              </a:lnTo>
                                              <a:lnTo>
                                                <a:pt x="116" y="251"/>
                                              </a:lnTo>
                                              <a:lnTo>
                                                <a:pt x="116" y="241"/>
                                              </a:lnTo>
                                              <a:lnTo>
                                                <a:pt x="116" y="241"/>
                                              </a:lnTo>
                                              <a:lnTo>
                                                <a:pt x="117" y="241"/>
                                              </a:lnTo>
                                              <a:lnTo>
                                                <a:pt x="117" y="240"/>
                                              </a:lnTo>
                                              <a:lnTo>
                                                <a:pt x="117" y="240"/>
                                              </a:lnTo>
                                              <a:lnTo>
                                                <a:pt x="117" y="236"/>
                                              </a:lnTo>
                                              <a:lnTo>
                                                <a:pt x="117" y="232"/>
                                              </a:lnTo>
                                              <a:lnTo>
                                                <a:pt x="114" y="224"/>
                                              </a:lnTo>
                                              <a:lnTo>
                                                <a:pt x="114" y="224"/>
                                              </a:lnTo>
                                              <a:lnTo>
                                                <a:pt x="112" y="214"/>
                                              </a:lnTo>
                                              <a:lnTo>
                                                <a:pt x="112" y="205"/>
                                              </a:lnTo>
                                              <a:lnTo>
                                                <a:pt x="112" y="205"/>
                                              </a:lnTo>
                                              <a:lnTo>
                                                <a:pt x="112" y="200"/>
                                              </a:lnTo>
                                              <a:lnTo>
                                                <a:pt x="112" y="193"/>
                                              </a:lnTo>
                                              <a:lnTo>
                                                <a:pt x="115" y="181"/>
                                              </a:lnTo>
                                              <a:lnTo>
                                                <a:pt x="115" y="181"/>
                                              </a:lnTo>
                                              <a:lnTo>
                                                <a:pt x="117" y="162"/>
                                              </a:lnTo>
                                              <a:lnTo>
                                                <a:pt x="117" y="162"/>
                                              </a:lnTo>
                                              <a:lnTo>
                                                <a:pt x="121" y="188"/>
                                              </a:lnTo>
                                              <a:lnTo>
                                                <a:pt x="124" y="202"/>
                                              </a:lnTo>
                                              <a:lnTo>
                                                <a:pt x="127" y="212"/>
                                              </a:lnTo>
                                              <a:lnTo>
                                                <a:pt x="127" y="212"/>
                                              </a:lnTo>
                                              <a:lnTo>
                                                <a:pt x="130" y="217"/>
                                              </a:lnTo>
                                              <a:lnTo>
                                                <a:pt x="134" y="221"/>
                                              </a:lnTo>
                                              <a:lnTo>
                                                <a:pt x="134" y="221"/>
                                              </a:lnTo>
                                              <a:lnTo>
                                                <a:pt x="139" y="231"/>
                                              </a:lnTo>
                                              <a:lnTo>
                                                <a:pt x="139" y="231"/>
                                              </a:lnTo>
                                              <a:lnTo>
                                                <a:pt x="144" y="243"/>
                                              </a:lnTo>
                                              <a:lnTo>
                                                <a:pt x="145" y="249"/>
                                              </a:lnTo>
                                              <a:lnTo>
                                                <a:pt x="146" y="254"/>
                                              </a:lnTo>
                                              <a:lnTo>
                                                <a:pt x="146" y="254"/>
                                              </a:lnTo>
                                              <a:lnTo>
                                                <a:pt x="146" y="262"/>
                                              </a:lnTo>
                                              <a:lnTo>
                                                <a:pt x="145" y="269"/>
                                              </a:lnTo>
                                              <a:lnTo>
                                                <a:pt x="145" y="269"/>
                                              </a:lnTo>
                                              <a:lnTo>
                                                <a:pt x="145" y="272"/>
                                              </a:lnTo>
                                              <a:lnTo>
                                                <a:pt x="146" y="276"/>
                                              </a:lnTo>
                                              <a:lnTo>
                                                <a:pt x="149" y="282"/>
                                              </a:lnTo>
                                              <a:lnTo>
                                                <a:pt x="149" y="282"/>
                                              </a:lnTo>
                                              <a:lnTo>
                                                <a:pt x="150" y="289"/>
                                              </a:lnTo>
                                              <a:lnTo>
                                                <a:pt x="151" y="292"/>
                                              </a:lnTo>
                                              <a:lnTo>
                                                <a:pt x="153" y="295"/>
                                              </a:lnTo>
                                              <a:lnTo>
                                                <a:pt x="153" y="295"/>
                                              </a:lnTo>
                                              <a:lnTo>
                                                <a:pt x="153" y="296"/>
                                              </a:lnTo>
                                              <a:lnTo>
                                                <a:pt x="153" y="297"/>
                                              </a:lnTo>
                                              <a:lnTo>
                                                <a:pt x="153" y="297"/>
                                              </a:lnTo>
                                              <a:lnTo>
                                                <a:pt x="155" y="297"/>
                                              </a:lnTo>
                                              <a:lnTo>
                                                <a:pt x="158" y="296"/>
                                              </a:lnTo>
                                              <a:lnTo>
                                                <a:pt x="158" y="296"/>
                                              </a:lnTo>
                                              <a:lnTo>
                                                <a:pt x="160" y="294"/>
                                              </a:lnTo>
                                              <a:lnTo>
                                                <a:pt x="162" y="291"/>
                                              </a:lnTo>
                                              <a:lnTo>
                                                <a:pt x="162" y="291"/>
                                              </a:lnTo>
                                              <a:lnTo>
                                                <a:pt x="163" y="289"/>
                                              </a:lnTo>
                                              <a:lnTo>
                                                <a:pt x="163" y="286"/>
                                              </a:lnTo>
                                              <a:lnTo>
                                                <a:pt x="163" y="279"/>
                                              </a:lnTo>
                                              <a:lnTo>
                                                <a:pt x="163" y="279"/>
                                              </a:lnTo>
                                              <a:lnTo>
                                                <a:pt x="163" y="275"/>
                                              </a:lnTo>
                                              <a:lnTo>
                                                <a:pt x="163" y="275"/>
                                              </a:lnTo>
                                              <a:lnTo>
                                                <a:pt x="163" y="270"/>
                                              </a:lnTo>
                                              <a:lnTo>
                                                <a:pt x="161" y="266"/>
                                              </a:lnTo>
                                              <a:lnTo>
                                                <a:pt x="161" y="266"/>
                                              </a:lnTo>
                                              <a:lnTo>
                                                <a:pt x="161" y="266"/>
                                              </a:lnTo>
                                              <a:lnTo>
                                                <a:pt x="161" y="266"/>
                                              </a:lnTo>
                                              <a:close/>
                                              <a:moveTo>
                                                <a:pt x="153" y="288"/>
                                              </a:moveTo>
                                              <a:lnTo>
                                                <a:pt x="153" y="288"/>
                                              </a:lnTo>
                                              <a:lnTo>
                                                <a:pt x="153" y="282"/>
                                              </a:lnTo>
                                              <a:lnTo>
                                                <a:pt x="153" y="278"/>
                                              </a:lnTo>
                                              <a:lnTo>
                                                <a:pt x="153" y="278"/>
                                              </a:lnTo>
                                              <a:lnTo>
                                                <a:pt x="155" y="279"/>
                                              </a:lnTo>
                                              <a:lnTo>
                                                <a:pt x="155" y="279"/>
                                              </a:lnTo>
                                              <a:lnTo>
                                                <a:pt x="155" y="283"/>
                                              </a:lnTo>
                                              <a:lnTo>
                                                <a:pt x="156" y="286"/>
                                              </a:lnTo>
                                              <a:lnTo>
                                                <a:pt x="156" y="286"/>
                                              </a:lnTo>
                                              <a:lnTo>
                                                <a:pt x="155" y="288"/>
                                              </a:lnTo>
                                              <a:lnTo>
                                                <a:pt x="153" y="288"/>
                                              </a:lnTo>
                                              <a:lnTo>
                                                <a:pt x="153" y="288"/>
                                              </a:lnTo>
                                              <a:lnTo>
                                                <a:pt x="153" y="288"/>
                                              </a:lnTo>
                                              <a:lnTo>
                                                <a:pt x="153" y="288"/>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9"/>
                                      <wps:cNvSpPr>
                                        <a:spLocks noEditPoints="1"/>
                                      </wps:cNvSpPr>
                                      <wps:spPr bwMode="auto">
                                        <a:xfrm>
                                          <a:off x="171450" y="330200"/>
                                          <a:ext cx="135890" cy="332105"/>
                                        </a:xfrm>
                                        <a:custGeom>
                                          <a:avLst/>
                                          <a:gdLst>
                                            <a:gd name="T0" fmla="*/ 172 w 214"/>
                                            <a:gd name="T1" fmla="*/ 104 h 523"/>
                                            <a:gd name="T2" fmla="*/ 161 w 214"/>
                                            <a:gd name="T3" fmla="*/ 99 h 523"/>
                                            <a:gd name="T4" fmla="*/ 111 w 214"/>
                                            <a:gd name="T5" fmla="*/ 68 h 523"/>
                                            <a:gd name="T6" fmla="*/ 122 w 214"/>
                                            <a:gd name="T7" fmla="*/ 76 h 523"/>
                                            <a:gd name="T8" fmla="*/ 126 w 214"/>
                                            <a:gd name="T9" fmla="*/ 78 h 523"/>
                                            <a:gd name="T10" fmla="*/ 131 w 214"/>
                                            <a:gd name="T11" fmla="*/ 82 h 523"/>
                                            <a:gd name="T12" fmla="*/ 134 w 214"/>
                                            <a:gd name="T13" fmla="*/ 62 h 523"/>
                                            <a:gd name="T14" fmla="*/ 121 w 214"/>
                                            <a:gd name="T15" fmla="*/ 45 h 523"/>
                                            <a:gd name="T16" fmla="*/ 122 w 214"/>
                                            <a:gd name="T17" fmla="*/ 31 h 523"/>
                                            <a:gd name="T18" fmla="*/ 112 w 214"/>
                                            <a:gd name="T19" fmla="*/ 9 h 523"/>
                                            <a:gd name="T20" fmla="*/ 84 w 214"/>
                                            <a:gd name="T21" fmla="*/ 17 h 523"/>
                                            <a:gd name="T22" fmla="*/ 83 w 214"/>
                                            <a:gd name="T23" fmla="*/ 35 h 523"/>
                                            <a:gd name="T24" fmla="*/ 84 w 214"/>
                                            <a:gd name="T25" fmla="*/ 44 h 523"/>
                                            <a:gd name="T26" fmla="*/ 45 w 214"/>
                                            <a:gd name="T27" fmla="*/ 41 h 523"/>
                                            <a:gd name="T28" fmla="*/ 4 w 214"/>
                                            <a:gd name="T29" fmla="*/ 55 h 523"/>
                                            <a:gd name="T30" fmla="*/ 30 w 214"/>
                                            <a:gd name="T31" fmla="*/ 3 h 523"/>
                                            <a:gd name="T32" fmla="*/ 2 w 214"/>
                                            <a:gd name="T33" fmla="*/ 55 h 523"/>
                                            <a:gd name="T34" fmla="*/ 37 w 214"/>
                                            <a:gd name="T35" fmla="*/ 44 h 523"/>
                                            <a:gd name="T36" fmla="*/ 94 w 214"/>
                                            <a:gd name="T37" fmla="*/ 76 h 523"/>
                                            <a:gd name="T38" fmla="*/ 68 w 214"/>
                                            <a:gd name="T39" fmla="*/ 92 h 523"/>
                                            <a:gd name="T40" fmla="*/ 37 w 214"/>
                                            <a:gd name="T41" fmla="*/ 127 h 523"/>
                                            <a:gd name="T42" fmla="*/ 35 w 214"/>
                                            <a:gd name="T43" fmla="*/ 208 h 523"/>
                                            <a:gd name="T44" fmla="*/ 52 w 214"/>
                                            <a:gd name="T45" fmla="*/ 220 h 523"/>
                                            <a:gd name="T46" fmla="*/ 41 w 214"/>
                                            <a:gd name="T47" fmla="*/ 235 h 523"/>
                                            <a:gd name="T48" fmla="*/ 40 w 214"/>
                                            <a:gd name="T49" fmla="*/ 268 h 523"/>
                                            <a:gd name="T50" fmla="*/ 50 w 214"/>
                                            <a:gd name="T51" fmla="*/ 364 h 523"/>
                                            <a:gd name="T52" fmla="*/ 45 w 214"/>
                                            <a:gd name="T53" fmla="*/ 479 h 523"/>
                                            <a:gd name="T54" fmla="*/ 41 w 214"/>
                                            <a:gd name="T55" fmla="*/ 509 h 523"/>
                                            <a:gd name="T56" fmla="*/ 66 w 214"/>
                                            <a:gd name="T57" fmla="*/ 516 h 523"/>
                                            <a:gd name="T58" fmla="*/ 68 w 214"/>
                                            <a:gd name="T59" fmla="*/ 495 h 523"/>
                                            <a:gd name="T60" fmla="*/ 68 w 214"/>
                                            <a:gd name="T61" fmla="*/ 469 h 523"/>
                                            <a:gd name="T62" fmla="*/ 67 w 214"/>
                                            <a:gd name="T63" fmla="*/ 410 h 523"/>
                                            <a:gd name="T64" fmla="*/ 69 w 214"/>
                                            <a:gd name="T65" fmla="*/ 377 h 523"/>
                                            <a:gd name="T66" fmla="*/ 101 w 214"/>
                                            <a:gd name="T67" fmla="*/ 318 h 523"/>
                                            <a:gd name="T68" fmla="*/ 118 w 214"/>
                                            <a:gd name="T69" fmla="*/ 382 h 523"/>
                                            <a:gd name="T70" fmla="*/ 136 w 214"/>
                                            <a:gd name="T71" fmla="*/ 491 h 523"/>
                                            <a:gd name="T72" fmla="*/ 134 w 214"/>
                                            <a:gd name="T73" fmla="*/ 514 h 523"/>
                                            <a:gd name="T74" fmla="*/ 158 w 214"/>
                                            <a:gd name="T75" fmla="*/ 522 h 523"/>
                                            <a:gd name="T76" fmla="*/ 173 w 214"/>
                                            <a:gd name="T77" fmla="*/ 514 h 523"/>
                                            <a:gd name="T78" fmla="*/ 163 w 214"/>
                                            <a:gd name="T79" fmla="*/ 498 h 523"/>
                                            <a:gd name="T80" fmla="*/ 150 w 214"/>
                                            <a:gd name="T81" fmla="*/ 434 h 523"/>
                                            <a:gd name="T82" fmla="*/ 141 w 214"/>
                                            <a:gd name="T83" fmla="*/ 377 h 523"/>
                                            <a:gd name="T84" fmla="*/ 145 w 214"/>
                                            <a:gd name="T85" fmla="*/ 280 h 523"/>
                                            <a:gd name="T86" fmla="*/ 136 w 214"/>
                                            <a:gd name="T87" fmla="*/ 232 h 523"/>
                                            <a:gd name="T88" fmla="*/ 127 w 214"/>
                                            <a:gd name="T89" fmla="*/ 222 h 523"/>
                                            <a:gd name="T90" fmla="*/ 126 w 214"/>
                                            <a:gd name="T91" fmla="*/ 200 h 523"/>
                                            <a:gd name="T92" fmla="*/ 134 w 214"/>
                                            <a:gd name="T93" fmla="*/ 168 h 523"/>
                                            <a:gd name="T94" fmla="*/ 155 w 214"/>
                                            <a:gd name="T95" fmla="*/ 198 h 523"/>
                                            <a:gd name="T96" fmla="*/ 176 w 214"/>
                                            <a:gd name="T97" fmla="*/ 132 h 523"/>
                                            <a:gd name="T98" fmla="*/ 214 w 214"/>
                                            <a:gd name="T99" fmla="*/ 136 h 523"/>
                                            <a:gd name="T100" fmla="*/ 126 w 214"/>
                                            <a:gd name="T101" fmla="*/ 46 h 523"/>
                                            <a:gd name="T102" fmla="*/ 136 w 214"/>
                                            <a:gd name="T103" fmla="*/ 143 h 523"/>
                                            <a:gd name="T104" fmla="*/ 142 w 214"/>
                                            <a:gd name="T105" fmla="*/ 103 h 523"/>
                                            <a:gd name="T106" fmla="*/ 35 w 214"/>
                                            <a:gd name="T107" fmla="*/ 164 h 523"/>
                                            <a:gd name="T108" fmla="*/ 64 w 214"/>
                                            <a:gd name="T109" fmla="*/ 139 h 523"/>
                                            <a:gd name="T110" fmla="*/ 69 w 214"/>
                                            <a:gd name="T111" fmla="*/ 193 h 523"/>
                                            <a:gd name="T112" fmla="*/ 50 w 214"/>
                                            <a:gd name="T113" fmla="*/ 201 h 523"/>
                                            <a:gd name="T114" fmla="*/ 128 w 214"/>
                                            <a:gd name="T115" fmla="*/ 93 h 523"/>
                                            <a:gd name="T116" fmla="*/ 150 w 214"/>
                                            <a:gd name="T117" fmla="*/ 147 h 523"/>
                                            <a:gd name="T118" fmla="*/ 150 w 214"/>
                                            <a:gd name="T119" fmla="*/ 119 h 523"/>
                                            <a:gd name="T120" fmla="*/ 158 w 214"/>
                                            <a:gd name="T121" fmla="*/ 140 h 523"/>
                                            <a:gd name="T122" fmla="*/ 155 w 214"/>
                                            <a:gd name="T123" fmla="*/ 107 h 5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214" h="523">
                                              <a:moveTo>
                                                <a:pt x="214" y="131"/>
                                              </a:moveTo>
                                              <a:lnTo>
                                                <a:pt x="176" y="111"/>
                                              </a:lnTo>
                                              <a:lnTo>
                                                <a:pt x="176" y="111"/>
                                              </a:lnTo>
                                              <a:lnTo>
                                                <a:pt x="176" y="111"/>
                                              </a:lnTo>
                                              <a:lnTo>
                                                <a:pt x="176" y="111"/>
                                              </a:lnTo>
                                              <a:lnTo>
                                                <a:pt x="176" y="107"/>
                                              </a:lnTo>
                                              <a:lnTo>
                                                <a:pt x="175" y="106"/>
                                              </a:lnTo>
                                              <a:lnTo>
                                                <a:pt x="174" y="105"/>
                                              </a:lnTo>
                                              <a:lnTo>
                                                <a:pt x="174" y="105"/>
                                              </a:lnTo>
                                              <a:lnTo>
                                                <a:pt x="172" y="105"/>
                                              </a:lnTo>
                                              <a:lnTo>
                                                <a:pt x="172" y="105"/>
                                              </a:lnTo>
                                              <a:lnTo>
                                                <a:pt x="172" y="105"/>
                                              </a:lnTo>
                                              <a:lnTo>
                                                <a:pt x="172" y="104"/>
                                              </a:lnTo>
                                              <a:lnTo>
                                                <a:pt x="170" y="103"/>
                                              </a:lnTo>
                                              <a:lnTo>
                                                <a:pt x="170" y="103"/>
                                              </a:lnTo>
                                              <a:lnTo>
                                                <a:pt x="168" y="103"/>
                                              </a:lnTo>
                                              <a:lnTo>
                                                <a:pt x="168" y="103"/>
                                              </a:lnTo>
                                              <a:lnTo>
                                                <a:pt x="168" y="103"/>
                                              </a:lnTo>
                                              <a:lnTo>
                                                <a:pt x="167" y="103"/>
                                              </a:lnTo>
                                              <a:lnTo>
                                                <a:pt x="165" y="100"/>
                                              </a:lnTo>
                                              <a:lnTo>
                                                <a:pt x="165" y="100"/>
                                              </a:lnTo>
                                              <a:lnTo>
                                                <a:pt x="163" y="100"/>
                                              </a:lnTo>
                                              <a:lnTo>
                                                <a:pt x="163" y="102"/>
                                              </a:lnTo>
                                              <a:lnTo>
                                                <a:pt x="163" y="102"/>
                                              </a:lnTo>
                                              <a:lnTo>
                                                <a:pt x="163" y="100"/>
                                              </a:lnTo>
                                              <a:lnTo>
                                                <a:pt x="161" y="99"/>
                                              </a:lnTo>
                                              <a:lnTo>
                                                <a:pt x="161" y="99"/>
                                              </a:lnTo>
                                              <a:lnTo>
                                                <a:pt x="160" y="98"/>
                                              </a:lnTo>
                                              <a:lnTo>
                                                <a:pt x="157" y="98"/>
                                              </a:lnTo>
                                              <a:lnTo>
                                                <a:pt x="157" y="98"/>
                                              </a:lnTo>
                                              <a:lnTo>
                                                <a:pt x="155" y="100"/>
                                              </a:lnTo>
                                              <a:lnTo>
                                                <a:pt x="111" y="76"/>
                                              </a:lnTo>
                                              <a:lnTo>
                                                <a:pt x="111" y="76"/>
                                              </a:lnTo>
                                              <a:lnTo>
                                                <a:pt x="111" y="74"/>
                                              </a:lnTo>
                                              <a:lnTo>
                                                <a:pt x="111" y="74"/>
                                              </a:lnTo>
                                              <a:lnTo>
                                                <a:pt x="111" y="71"/>
                                              </a:lnTo>
                                              <a:lnTo>
                                                <a:pt x="111" y="71"/>
                                              </a:lnTo>
                                              <a:lnTo>
                                                <a:pt x="111" y="68"/>
                                              </a:lnTo>
                                              <a:lnTo>
                                                <a:pt x="111" y="68"/>
                                              </a:lnTo>
                                              <a:lnTo>
                                                <a:pt x="115" y="62"/>
                                              </a:lnTo>
                                              <a:lnTo>
                                                <a:pt x="115" y="62"/>
                                              </a:lnTo>
                                              <a:lnTo>
                                                <a:pt x="116" y="59"/>
                                              </a:lnTo>
                                              <a:lnTo>
                                                <a:pt x="116" y="59"/>
                                              </a:lnTo>
                                              <a:lnTo>
                                                <a:pt x="117" y="59"/>
                                              </a:lnTo>
                                              <a:lnTo>
                                                <a:pt x="120" y="59"/>
                                              </a:lnTo>
                                              <a:lnTo>
                                                <a:pt x="120" y="59"/>
                                              </a:lnTo>
                                              <a:lnTo>
                                                <a:pt x="121" y="62"/>
                                              </a:lnTo>
                                              <a:lnTo>
                                                <a:pt x="121" y="64"/>
                                              </a:lnTo>
                                              <a:lnTo>
                                                <a:pt x="121" y="69"/>
                                              </a:lnTo>
                                              <a:lnTo>
                                                <a:pt x="121" y="73"/>
                                              </a:lnTo>
                                              <a:lnTo>
                                                <a:pt x="121" y="73"/>
                                              </a:lnTo>
                                              <a:lnTo>
                                                <a:pt x="122" y="76"/>
                                              </a:lnTo>
                                              <a:lnTo>
                                                <a:pt x="123" y="78"/>
                                              </a:lnTo>
                                              <a:lnTo>
                                                <a:pt x="123" y="78"/>
                                              </a:lnTo>
                                              <a:lnTo>
                                                <a:pt x="123" y="78"/>
                                              </a:lnTo>
                                              <a:lnTo>
                                                <a:pt x="123" y="77"/>
                                              </a:lnTo>
                                              <a:lnTo>
                                                <a:pt x="123" y="76"/>
                                              </a:lnTo>
                                              <a:lnTo>
                                                <a:pt x="123" y="76"/>
                                              </a:lnTo>
                                              <a:lnTo>
                                                <a:pt x="125" y="77"/>
                                              </a:lnTo>
                                              <a:lnTo>
                                                <a:pt x="125" y="77"/>
                                              </a:lnTo>
                                              <a:lnTo>
                                                <a:pt x="126" y="78"/>
                                              </a:lnTo>
                                              <a:lnTo>
                                                <a:pt x="126" y="77"/>
                                              </a:lnTo>
                                              <a:lnTo>
                                                <a:pt x="126" y="77"/>
                                              </a:lnTo>
                                              <a:lnTo>
                                                <a:pt x="126" y="77"/>
                                              </a:lnTo>
                                              <a:lnTo>
                                                <a:pt x="126" y="78"/>
                                              </a:lnTo>
                                              <a:lnTo>
                                                <a:pt x="126" y="78"/>
                                              </a:lnTo>
                                              <a:lnTo>
                                                <a:pt x="127" y="81"/>
                                              </a:lnTo>
                                              <a:lnTo>
                                                <a:pt x="127" y="81"/>
                                              </a:lnTo>
                                              <a:lnTo>
                                                <a:pt x="127" y="81"/>
                                              </a:lnTo>
                                              <a:lnTo>
                                                <a:pt x="127" y="81"/>
                                              </a:lnTo>
                                              <a:lnTo>
                                                <a:pt x="126" y="76"/>
                                              </a:lnTo>
                                              <a:lnTo>
                                                <a:pt x="126" y="76"/>
                                              </a:lnTo>
                                              <a:lnTo>
                                                <a:pt x="127" y="78"/>
                                              </a:lnTo>
                                              <a:lnTo>
                                                <a:pt x="128" y="82"/>
                                              </a:lnTo>
                                              <a:lnTo>
                                                <a:pt x="128" y="82"/>
                                              </a:lnTo>
                                              <a:lnTo>
                                                <a:pt x="129" y="82"/>
                                              </a:lnTo>
                                              <a:lnTo>
                                                <a:pt x="129" y="82"/>
                                              </a:lnTo>
                                              <a:lnTo>
                                                <a:pt x="131" y="82"/>
                                              </a:lnTo>
                                              <a:lnTo>
                                                <a:pt x="131" y="81"/>
                                              </a:lnTo>
                                              <a:lnTo>
                                                <a:pt x="131" y="81"/>
                                              </a:lnTo>
                                              <a:lnTo>
                                                <a:pt x="132" y="82"/>
                                              </a:lnTo>
                                              <a:lnTo>
                                                <a:pt x="132" y="81"/>
                                              </a:lnTo>
                                              <a:lnTo>
                                                <a:pt x="132" y="81"/>
                                              </a:lnTo>
                                              <a:lnTo>
                                                <a:pt x="132" y="81"/>
                                              </a:lnTo>
                                              <a:lnTo>
                                                <a:pt x="131" y="77"/>
                                              </a:lnTo>
                                              <a:lnTo>
                                                <a:pt x="131" y="77"/>
                                              </a:lnTo>
                                              <a:lnTo>
                                                <a:pt x="131" y="75"/>
                                              </a:lnTo>
                                              <a:lnTo>
                                                <a:pt x="131" y="74"/>
                                              </a:lnTo>
                                              <a:lnTo>
                                                <a:pt x="132" y="70"/>
                                              </a:lnTo>
                                              <a:lnTo>
                                                <a:pt x="132" y="70"/>
                                              </a:lnTo>
                                              <a:lnTo>
                                                <a:pt x="134" y="62"/>
                                              </a:lnTo>
                                              <a:lnTo>
                                                <a:pt x="134" y="62"/>
                                              </a:lnTo>
                                              <a:lnTo>
                                                <a:pt x="134" y="56"/>
                                              </a:lnTo>
                                              <a:lnTo>
                                                <a:pt x="133" y="54"/>
                                              </a:lnTo>
                                              <a:lnTo>
                                                <a:pt x="131" y="49"/>
                                              </a:lnTo>
                                              <a:lnTo>
                                                <a:pt x="131" y="49"/>
                                              </a:lnTo>
                                              <a:lnTo>
                                                <a:pt x="129" y="47"/>
                                              </a:lnTo>
                                              <a:lnTo>
                                                <a:pt x="129" y="47"/>
                                              </a:lnTo>
                                              <a:lnTo>
                                                <a:pt x="129" y="47"/>
                                              </a:lnTo>
                                              <a:lnTo>
                                                <a:pt x="129" y="47"/>
                                              </a:lnTo>
                                              <a:lnTo>
                                                <a:pt x="127" y="45"/>
                                              </a:lnTo>
                                              <a:lnTo>
                                                <a:pt x="126" y="44"/>
                                              </a:lnTo>
                                              <a:lnTo>
                                                <a:pt x="126" y="44"/>
                                              </a:lnTo>
                                              <a:lnTo>
                                                <a:pt x="121" y="45"/>
                                              </a:lnTo>
                                              <a:lnTo>
                                                <a:pt x="121" y="45"/>
                                              </a:lnTo>
                                              <a:lnTo>
                                                <a:pt x="121" y="45"/>
                                              </a:lnTo>
                                              <a:lnTo>
                                                <a:pt x="121" y="45"/>
                                              </a:lnTo>
                                              <a:lnTo>
                                                <a:pt x="121" y="45"/>
                                              </a:lnTo>
                                              <a:lnTo>
                                                <a:pt x="120" y="42"/>
                                              </a:lnTo>
                                              <a:lnTo>
                                                <a:pt x="121" y="41"/>
                                              </a:lnTo>
                                              <a:lnTo>
                                                <a:pt x="121" y="41"/>
                                              </a:lnTo>
                                              <a:lnTo>
                                                <a:pt x="122" y="32"/>
                                              </a:lnTo>
                                              <a:lnTo>
                                                <a:pt x="122" y="32"/>
                                              </a:lnTo>
                                              <a:lnTo>
                                                <a:pt x="122" y="29"/>
                                              </a:lnTo>
                                              <a:lnTo>
                                                <a:pt x="122" y="29"/>
                                              </a:lnTo>
                                              <a:lnTo>
                                                <a:pt x="122" y="31"/>
                                              </a:lnTo>
                                              <a:lnTo>
                                                <a:pt x="122" y="31"/>
                                              </a:lnTo>
                                              <a:lnTo>
                                                <a:pt x="122" y="25"/>
                                              </a:lnTo>
                                              <a:lnTo>
                                                <a:pt x="121" y="20"/>
                                              </a:lnTo>
                                              <a:lnTo>
                                                <a:pt x="121" y="20"/>
                                              </a:lnTo>
                                              <a:lnTo>
                                                <a:pt x="120" y="18"/>
                                              </a:lnTo>
                                              <a:lnTo>
                                                <a:pt x="117" y="16"/>
                                              </a:lnTo>
                                              <a:lnTo>
                                                <a:pt x="117" y="16"/>
                                              </a:lnTo>
                                              <a:lnTo>
                                                <a:pt x="114" y="11"/>
                                              </a:lnTo>
                                              <a:lnTo>
                                                <a:pt x="114" y="11"/>
                                              </a:lnTo>
                                              <a:lnTo>
                                                <a:pt x="116" y="13"/>
                                              </a:lnTo>
                                              <a:lnTo>
                                                <a:pt x="117" y="13"/>
                                              </a:lnTo>
                                              <a:lnTo>
                                                <a:pt x="117" y="13"/>
                                              </a:lnTo>
                                              <a:lnTo>
                                                <a:pt x="116" y="11"/>
                                              </a:lnTo>
                                              <a:lnTo>
                                                <a:pt x="112" y="9"/>
                                              </a:lnTo>
                                              <a:lnTo>
                                                <a:pt x="112" y="9"/>
                                              </a:lnTo>
                                              <a:lnTo>
                                                <a:pt x="111" y="8"/>
                                              </a:lnTo>
                                              <a:lnTo>
                                                <a:pt x="107" y="4"/>
                                              </a:lnTo>
                                              <a:lnTo>
                                                <a:pt x="105" y="4"/>
                                              </a:lnTo>
                                              <a:lnTo>
                                                <a:pt x="101" y="4"/>
                                              </a:lnTo>
                                              <a:lnTo>
                                                <a:pt x="101" y="4"/>
                                              </a:lnTo>
                                              <a:lnTo>
                                                <a:pt x="96" y="6"/>
                                              </a:lnTo>
                                              <a:lnTo>
                                                <a:pt x="94" y="9"/>
                                              </a:lnTo>
                                              <a:lnTo>
                                                <a:pt x="94" y="9"/>
                                              </a:lnTo>
                                              <a:lnTo>
                                                <a:pt x="90" y="11"/>
                                              </a:lnTo>
                                              <a:lnTo>
                                                <a:pt x="90" y="11"/>
                                              </a:lnTo>
                                              <a:lnTo>
                                                <a:pt x="88" y="15"/>
                                              </a:lnTo>
                                              <a:lnTo>
                                                <a:pt x="84" y="17"/>
                                              </a:lnTo>
                                              <a:lnTo>
                                                <a:pt x="84" y="17"/>
                                              </a:lnTo>
                                              <a:lnTo>
                                                <a:pt x="82" y="22"/>
                                              </a:lnTo>
                                              <a:lnTo>
                                                <a:pt x="82" y="22"/>
                                              </a:lnTo>
                                              <a:lnTo>
                                                <a:pt x="80" y="22"/>
                                              </a:lnTo>
                                              <a:lnTo>
                                                <a:pt x="80" y="22"/>
                                              </a:lnTo>
                                              <a:lnTo>
                                                <a:pt x="80" y="23"/>
                                              </a:lnTo>
                                              <a:lnTo>
                                                <a:pt x="79" y="24"/>
                                              </a:lnTo>
                                              <a:lnTo>
                                                <a:pt x="79" y="24"/>
                                              </a:lnTo>
                                              <a:lnTo>
                                                <a:pt x="79" y="24"/>
                                              </a:lnTo>
                                              <a:lnTo>
                                                <a:pt x="79" y="25"/>
                                              </a:lnTo>
                                              <a:lnTo>
                                                <a:pt x="79" y="25"/>
                                              </a:lnTo>
                                              <a:lnTo>
                                                <a:pt x="79" y="29"/>
                                              </a:lnTo>
                                              <a:lnTo>
                                                <a:pt x="83" y="35"/>
                                              </a:lnTo>
                                              <a:lnTo>
                                                <a:pt x="83" y="35"/>
                                              </a:lnTo>
                                              <a:lnTo>
                                                <a:pt x="84" y="35"/>
                                              </a:lnTo>
                                              <a:lnTo>
                                                <a:pt x="84" y="35"/>
                                              </a:lnTo>
                                              <a:lnTo>
                                                <a:pt x="84" y="37"/>
                                              </a:lnTo>
                                              <a:lnTo>
                                                <a:pt x="84" y="37"/>
                                              </a:lnTo>
                                              <a:lnTo>
                                                <a:pt x="84" y="39"/>
                                              </a:lnTo>
                                              <a:lnTo>
                                                <a:pt x="84" y="39"/>
                                              </a:lnTo>
                                              <a:lnTo>
                                                <a:pt x="84" y="41"/>
                                              </a:lnTo>
                                              <a:lnTo>
                                                <a:pt x="84" y="41"/>
                                              </a:lnTo>
                                              <a:lnTo>
                                                <a:pt x="83" y="42"/>
                                              </a:lnTo>
                                              <a:lnTo>
                                                <a:pt x="83" y="42"/>
                                              </a:lnTo>
                                              <a:lnTo>
                                                <a:pt x="84" y="42"/>
                                              </a:lnTo>
                                              <a:lnTo>
                                                <a:pt x="84" y="44"/>
                                              </a:lnTo>
                                              <a:lnTo>
                                                <a:pt x="84" y="44"/>
                                              </a:lnTo>
                                              <a:lnTo>
                                                <a:pt x="83" y="47"/>
                                              </a:lnTo>
                                              <a:lnTo>
                                                <a:pt x="83" y="47"/>
                                              </a:lnTo>
                                              <a:lnTo>
                                                <a:pt x="83" y="51"/>
                                              </a:lnTo>
                                              <a:lnTo>
                                                <a:pt x="84" y="56"/>
                                              </a:lnTo>
                                              <a:lnTo>
                                                <a:pt x="84" y="56"/>
                                              </a:lnTo>
                                              <a:lnTo>
                                                <a:pt x="85" y="63"/>
                                              </a:lnTo>
                                              <a:lnTo>
                                                <a:pt x="57" y="48"/>
                                              </a:lnTo>
                                              <a:lnTo>
                                                <a:pt x="57" y="48"/>
                                              </a:lnTo>
                                              <a:lnTo>
                                                <a:pt x="57" y="47"/>
                                              </a:lnTo>
                                              <a:lnTo>
                                                <a:pt x="57" y="47"/>
                                              </a:lnTo>
                                              <a:lnTo>
                                                <a:pt x="45" y="41"/>
                                              </a:lnTo>
                                              <a:lnTo>
                                                <a:pt x="45" y="41"/>
                                              </a:lnTo>
                                              <a:lnTo>
                                                <a:pt x="38" y="39"/>
                                              </a:lnTo>
                                              <a:lnTo>
                                                <a:pt x="38" y="39"/>
                                              </a:lnTo>
                                              <a:lnTo>
                                                <a:pt x="37" y="39"/>
                                              </a:lnTo>
                                              <a:lnTo>
                                                <a:pt x="37" y="39"/>
                                              </a:lnTo>
                                              <a:lnTo>
                                                <a:pt x="32" y="37"/>
                                              </a:lnTo>
                                              <a:lnTo>
                                                <a:pt x="32" y="37"/>
                                              </a:lnTo>
                                              <a:lnTo>
                                                <a:pt x="30" y="37"/>
                                              </a:lnTo>
                                              <a:lnTo>
                                                <a:pt x="30" y="37"/>
                                              </a:lnTo>
                                              <a:lnTo>
                                                <a:pt x="13" y="59"/>
                                              </a:lnTo>
                                              <a:lnTo>
                                                <a:pt x="13" y="59"/>
                                              </a:lnTo>
                                              <a:lnTo>
                                                <a:pt x="13" y="59"/>
                                              </a:lnTo>
                                              <a:lnTo>
                                                <a:pt x="13" y="59"/>
                                              </a:lnTo>
                                              <a:lnTo>
                                                <a:pt x="4" y="55"/>
                                              </a:lnTo>
                                              <a:lnTo>
                                                <a:pt x="4" y="55"/>
                                              </a:lnTo>
                                              <a:lnTo>
                                                <a:pt x="4" y="55"/>
                                              </a:lnTo>
                                              <a:lnTo>
                                                <a:pt x="4" y="55"/>
                                              </a:lnTo>
                                              <a:lnTo>
                                                <a:pt x="5" y="52"/>
                                              </a:lnTo>
                                              <a:lnTo>
                                                <a:pt x="5" y="52"/>
                                              </a:lnTo>
                                              <a:lnTo>
                                                <a:pt x="8" y="54"/>
                                              </a:lnTo>
                                              <a:lnTo>
                                                <a:pt x="13" y="51"/>
                                              </a:lnTo>
                                              <a:lnTo>
                                                <a:pt x="13" y="51"/>
                                              </a:lnTo>
                                              <a:lnTo>
                                                <a:pt x="20" y="32"/>
                                              </a:lnTo>
                                              <a:lnTo>
                                                <a:pt x="32" y="10"/>
                                              </a:lnTo>
                                              <a:lnTo>
                                                <a:pt x="32" y="10"/>
                                              </a:lnTo>
                                              <a:lnTo>
                                                <a:pt x="30" y="8"/>
                                              </a:lnTo>
                                              <a:lnTo>
                                                <a:pt x="30" y="3"/>
                                              </a:lnTo>
                                              <a:lnTo>
                                                <a:pt x="28" y="2"/>
                                              </a:lnTo>
                                              <a:lnTo>
                                                <a:pt x="25" y="1"/>
                                              </a:lnTo>
                                              <a:lnTo>
                                                <a:pt x="23" y="0"/>
                                              </a:lnTo>
                                              <a:lnTo>
                                                <a:pt x="20" y="1"/>
                                              </a:lnTo>
                                              <a:lnTo>
                                                <a:pt x="20" y="1"/>
                                              </a:lnTo>
                                              <a:lnTo>
                                                <a:pt x="16" y="8"/>
                                              </a:lnTo>
                                              <a:lnTo>
                                                <a:pt x="9" y="22"/>
                                              </a:lnTo>
                                              <a:lnTo>
                                                <a:pt x="0" y="46"/>
                                              </a:lnTo>
                                              <a:lnTo>
                                                <a:pt x="0" y="46"/>
                                              </a:lnTo>
                                              <a:lnTo>
                                                <a:pt x="3" y="48"/>
                                              </a:lnTo>
                                              <a:lnTo>
                                                <a:pt x="3" y="51"/>
                                              </a:lnTo>
                                              <a:lnTo>
                                                <a:pt x="2" y="55"/>
                                              </a:lnTo>
                                              <a:lnTo>
                                                <a:pt x="2" y="55"/>
                                              </a:lnTo>
                                              <a:lnTo>
                                                <a:pt x="3" y="56"/>
                                              </a:lnTo>
                                              <a:lnTo>
                                                <a:pt x="3" y="56"/>
                                              </a:lnTo>
                                              <a:lnTo>
                                                <a:pt x="13" y="62"/>
                                              </a:lnTo>
                                              <a:lnTo>
                                                <a:pt x="14" y="62"/>
                                              </a:lnTo>
                                              <a:lnTo>
                                                <a:pt x="14" y="62"/>
                                              </a:lnTo>
                                              <a:lnTo>
                                                <a:pt x="30" y="39"/>
                                              </a:lnTo>
                                              <a:lnTo>
                                                <a:pt x="30" y="39"/>
                                              </a:lnTo>
                                              <a:lnTo>
                                                <a:pt x="32" y="39"/>
                                              </a:lnTo>
                                              <a:lnTo>
                                                <a:pt x="32" y="39"/>
                                              </a:lnTo>
                                              <a:lnTo>
                                                <a:pt x="37" y="42"/>
                                              </a:lnTo>
                                              <a:lnTo>
                                                <a:pt x="37" y="42"/>
                                              </a:lnTo>
                                              <a:lnTo>
                                                <a:pt x="37" y="44"/>
                                              </a:lnTo>
                                              <a:lnTo>
                                                <a:pt x="37" y="44"/>
                                              </a:lnTo>
                                              <a:lnTo>
                                                <a:pt x="43" y="48"/>
                                              </a:lnTo>
                                              <a:lnTo>
                                                <a:pt x="43" y="48"/>
                                              </a:lnTo>
                                              <a:lnTo>
                                                <a:pt x="54" y="55"/>
                                              </a:lnTo>
                                              <a:lnTo>
                                                <a:pt x="54" y="55"/>
                                              </a:lnTo>
                                              <a:lnTo>
                                                <a:pt x="55" y="54"/>
                                              </a:lnTo>
                                              <a:lnTo>
                                                <a:pt x="88" y="71"/>
                                              </a:lnTo>
                                              <a:lnTo>
                                                <a:pt x="88" y="71"/>
                                              </a:lnTo>
                                              <a:lnTo>
                                                <a:pt x="89" y="74"/>
                                              </a:lnTo>
                                              <a:lnTo>
                                                <a:pt x="89" y="76"/>
                                              </a:lnTo>
                                              <a:lnTo>
                                                <a:pt x="89" y="76"/>
                                              </a:lnTo>
                                              <a:lnTo>
                                                <a:pt x="92" y="76"/>
                                              </a:lnTo>
                                              <a:lnTo>
                                                <a:pt x="94" y="76"/>
                                              </a:lnTo>
                                              <a:lnTo>
                                                <a:pt x="94" y="76"/>
                                              </a:lnTo>
                                              <a:lnTo>
                                                <a:pt x="92" y="81"/>
                                              </a:lnTo>
                                              <a:lnTo>
                                                <a:pt x="91" y="83"/>
                                              </a:lnTo>
                                              <a:lnTo>
                                                <a:pt x="89" y="85"/>
                                              </a:lnTo>
                                              <a:lnTo>
                                                <a:pt x="89" y="85"/>
                                              </a:lnTo>
                                              <a:lnTo>
                                                <a:pt x="88" y="89"/>
                                              </a:lnTo>
                                              <a:lnTo>
                                                <a:pt x="84" y="89"/>
                                              </a:lnTo>
                                              <a:lnTo>
                                                <a:pt x="84" y="89"/>
                                              </a:lnTo>
                                              <a:lnTo>
                                                <a:pt x="83" y="89"/>
                                              </a:lnTo>
                                              <a:lnTo>
                                                <a:pt x="83" y="89"/>
                                              </a:lnTo>
                                              <a:lnTo>
                                                <a:pt x="77" y="89"/>
                                              </a:lnTo>
                                              <a:lnTo>
                                                <a:pt x="72" y="90"/>
                                              </a:lnTo>
                                              <a:lnTo>
                                                <a:pt x="68" y="92"/>
                                              </a:lnTo>
                                              <a:lnTo>
                                                <a:pt x="68" y="92"/>
                                              </a:lnTo>
                                              <a:lnTo>
                                                <a:pt x="65" y="93"/>
                                              </a:lnTo>
                                              <a:lnTo>
                                                <a:pt x="63" y="97"/>
                                              </a:lnTo>
                                              <a:lnTo>
                                                <a:pt x="59" y="100"/>
                                              </a:lnTo>
                                              <a:lnTo>
                                                <a:pt x="59" y="100"/>
                                              </a:lnTo>
                                              <a:lnTo>
                                                <a:pt x="54" y="104"/>
                                              </a:lnTo>
                                              <a:lnTo>
                                                <a:pt x="50" y="110"/>
                                              </a:lnTo>
                                              <a:lnTo>
                                                <a:pt x="50" y="110"/>
                                              </a:lnTo>
                                              <a:lnTo>
                                                <a:pt x="46" y="111"/>
                                              </a:lnTo>
                                              <a:lnTo>
                                                <a:pt x="45" y="112"/>
                                              </a:lnTo>
                                              <a:lnTo>
                                                <a:pt x="45" y="112"/>
                                              </a:lnTo>
                                              <a:lnTo>
                                                <a:pt x="45" y="117"/>
                                              </a:lnTo>
                                              <a:lnTo>
                                                <a:pt x="45" y="117"/>
                                              </a:lnTo>
                                              <a:lnTo>
                                                <a:pt x="37" y="127"/>
                                              </a:lnTo>
                                              <a:lnTo>
                                                <a:pt x="37" y="127"/>
                                              </a:lnTo>
                                              <a:lnTo>
                                                <a:pt x="22" y="144"/>
                                              </a:lnTo>
                                              <a:lnTo>
                                                <a:pt x="22" y="144"/>
                                              </a:lnTo>
                                              <a:lnTo>
                                                <a:pt x="20" y="148"/>
                                              </a:lnTo>
                                              <a:lnTo>
                                                <a:pt x="20" y="151"/>
                                              </a:lnTo>
                                              <a:lnTo>
                                                <a:pt x="20" y="155"/>
                                              </a:lnTo>
                                              <a:lnTo>
                                                <a:pt x="20" y="155"/>
                                              </a:lnTo>
                                              <a:lnTo>
                                                <a:pt x="22" y="168"/>
                                              </a:lnTo>
                                              <a:lnTo>
                                                <a:pt x="25" y="186"/>
                                              </a:lnTo>
                                              <a:lnTo>
                                                <a:pt x="25" y="186"/>
                                              </a:lnTo>
                                              <a:lnTo>
                                                <a:pt x="28" y="193"/>
                                              </a:lnTo>
                                              <a:lnTo>
                                                <a:pt x="30" y="199"/>
                                              </a:lnTo>
                                              <a:lnTo>
                                                <a:pt x="35" y="208"/>
                                              </a:lnTo>
                                              <a:lnTo>
                                                <a:pt x="35" y="208"/>
                                              </a:lnTo>
                                              <a:lnTo>
                                                <a:pt x="35" y="210"/>
                                              </a:lnTo>
                                              <a:lnTo>
                                                <a:pt x="35" y="210"/>
                                              </a:lnTo>
                                              <a:lnTo>
                                                <a:pt x="34" y="213"/>
                                              </a:lnTo>
                                              <a:lnTo>
                                                <a:pt x="35" y="213"/>
                                              </a:lnTo>
                                              <a:lnTo>
                                                <a:pt x="35" y="213"/>
                                              </a:lnTo>
                                              <a:lnTo>
                                                <a:pt x="37" y="216"/>
                                              </a:lnTo>
                                              <a:lnTo>
                                                <a:pt x="39" y="222"/>
                                              </a:lnTo>
                                              <a:lnTo>
                                                <a:pt x="39" y="222"/>
                                              </a:lnTo>
                                              <a:lnTo>
                                                <a:pt x="40" y="223"/>
                                              </a:lnTo>
                                              <a:lnTo>
                                                <a:pt x="43" y="223"/>
                                              </a:lnTo>
                                              <a:lnTo>
                                                <a:pt x="43" y="223"/>
                                              </a:lnTo>
                                              <a:lnTo>
                                                <a:pt x="52" y="220"/>
                                              </a:lnTo>
                                              <a:lnTo>
                                                <a:pt x="52" y="220"/>
                                              </a:lnTo>
                                              <a:lnTo>
                                                <a:pt x="52" y="221"/>
                                              </a:lnTo>
                                              <a:lnTo>
                                                <a:pt x="52" y="221"/>
                                              </a:lnTo>
                                              <a:lnTo>
                                                <a:pt x="52" y="221"/>
                                              </a:lnTo>
                                              <a:lnTo>
                                                <a:pt x="52" y="221"/>
                                              </a:lnTo>
                                              <a:lnTo>
                                                <a:pt x="50" y="223"/>
                                              </a:lnTo>
                                              <a:lnTo>
                                                <a:pt x="48" y="228"/>
                                              </a:lnTo>
                                              <a:lnTo>
                                                <a:pt x="45" y="233"/>
                                              </a:lnTo>
                                              <a:lnTo>
                                                <a:pt x="45" y="233"/>
                                              </a:lnTo>
                                              <a:lnTo>
                                                <a:pt x="45" y="233"/>
                                              </a:lnTo>
                                              <a:lnTo>
                                                <a:pt x="43" y="233"/>
                                              </a:lnTo>
                                              <a:lnTo>
                                                <a:pt x="43" y="233"/>
                                              </a:lnTo>
                                              <a:lnTo>
                                                <a:pt x="41" y="235"/>
                                              </a:lnTo>
                                              <a:lnTo>
                                                <a:pt x="40" y="239"/>
                                              </a:lnTo>
                                              <a:lnTo>
                                                <a:pt x="40" y="239"/>
                                              </a:lnTo>
                                              <a:lnTo>
                                                <a:pt x="37" y="247"/>
                                              </a:lnTo>
                                              <a:lnTo>
                                                <a:pt x="35" y="253"/>
                                              </a:lnTo>
                                              <a:lnTo>
                                                <a:pt x="35" y="256"/>
                                              </a:lnTo>
                                              <a:lnTo>
                                                <a:pt x="35" y="257"/>
                                              </a:lnTo>
                                              <a:lnTo>
                                                <a:pt x="35" y="257"/>
                                              </a:lnTo>
                                              <a:lnTo>
                                                <a:pt x="35" y="259"/>
                                              </a:lnTo>
                                              <a:lnTo>
                                                <a:pt x="35" y="261"/>
                                              </a:lnTo>
                                              <a:lnTo>
                                                <a:pt x="35" y="261"/>
                                              </a:lnTo>
                                              <a:lnTo>
                                                <a:pt x="35" y="264"/>
                                              </a:lnTo>
                                              <a:lnTo>
                                                <a:pt x="40" y="268"/>
                                              </a:lnTo>
                                              <a:lnTo>
                                                <a:pt x="40" y="268"/>
                                              </a:lnTo>
                                              <a:lnTo>
                                                <a:pt x="45" y="275"/>
                                              </a:lnTo>
                                              <a:lnTo>
                                                <a:pt x="50" y="280"/>
                                              </a:lnTo>
                                              <a:lnTo>
                                                <a:pt x="50" y="280"/>
                                              </a:lnTo>
                                              <a:lnTo>
                                                <a:pt x="50" y="294"/>
                                              </a:lnTo>
                                              <a:lnTo>
                                                <a:pt x="50" y="311"/>
                                              </a:lnTo>
                                              <a:lnTo>
                                                <a:pt x="50" y="311"/>
                                              </a:lnTo>
                                              <a:lnTo>
                                                <a:pt x="51" y="355"/>
                                              </a:lnTo>
                                              <a:lnTo>
                                                <a:pt x="51" y="355"/>
                                              </a:lnTo>
                                              <a:lnTo>
                                                <a:pt x="50" y="359"/>
                                              </a:lnTo>
                                              <a:lnTo>
                                                <a:pt x="50" y="362"/>
                                              </a:lnTo>
                                              <a:lnTo>
                                                <a:pt x="50" y="362"/>
                                              </a:lnTo>
                                              <a:lnTo>
                                                <a:pt x="50" y="364"/>
                                              </a:lnTo>
                                              <a:lnTo>
                                                <a:pt x="50" y="364"/>
                                              </a:lnTo>
                                              <a:lnTo>
                                                <a:pt x="50" y="377"/>
                                              </a:lnTo>
                                              <a:lnTo>
                                                <a:pt x="50" y="377"/>
                                              </a:lnTo>
                                              <a:lnTo>
                                                <a:pt x="46" y="387"/>
                                              </a:lnTo>
                                              <a:lnTo>
                                                <a:pt x="45" y="397"/>
                                              </a:lnTo>
                                              <a:lnTo>
                                                <a:pt x="45" y="405"/>
                                              </a:lnTo>
                                              <a:lnTo>
                                                <a:pt x="45" y="405"/>
                                              </a:lnTo>
                                              <a:lnTo>
                                                <a:pt x="45" y="455"/>
                                              </a:lnTo>
                                              <a:lnTo>
                                                <a:pt x="45" y="455"/>
                                              </a:lnTo>
                                              <a:lnTo>
                                                <a:pt x="43" y="462"/>
                                              </a:lnTo>
                                              <a:lnTo>
                                                <a:pt x="43" y="466"/>
                                              </a:lnTo>
                                              <a:lnTo>
                                                <a:pt x="43" y="466"/>
                                              </a:lnTo>
                                              <a:lnTo>
                                                <a:pt x="45" y="472"/>
                                              </a:lnTo>
                                              <a:lnTo>
                                                <a:pt x="45" y="479"/>
                                              </a:lnTo>
                                              <a:lnTo>
                                                <a:pt x="45" y="479"/>
                                              </a:lnTo>
                                              <a:lnTo>
                                                <a:pt x="41" y="486"/>
                                              </a:lnTo>
                                              <a:lnTo>
                                                <a:pt x="40" y="488"/>
                                              </a:lnTo>
                                              <a:lnTo>
                                                <a:pt x="40" y="491"/>
                                              </a:lnTo>
                                              <a:lnTo>
                                                <a:pt x="40" y="491"/>
                                              </a:lnTo>
                                              <a:lnTo>
                                                <a:pt x="43" y="494"/>
                                              </a:lnTo>
                                              <a:lnTo>
                                                <a:pt x="43" y="494"/>
                                              </a:lnTo>
                                              <a:lnTo>
                                                <a:pt x="43" y="500"/>
                                              </a:lnTo>
                                              <a:lnTo>
                                                <a:pt x="43" y="500"/>
                                              </a:lnTo>
                                              <a:lnTo>
                                                <a:pt x="43" y="502"/>
                                              </a:lnTo>
                                              <a:lnTo>
                                                <a:pt x="43" y="502"/>
                                              </a:lnTo>
                                              <a:lnTo>
                                                <a:pt x="41" y="509"/>
                                              </a:lnTo>
                                              <a:lnTo>
                                                <a:pt x="41" y="509"/>
                                              </a:lnTo>
                                              <a:lnTo>
                                                <a:pt x="41" y="515"/>
                                              </a:lnTo>
                                              <a:lnTo>
                                                <a:pt x="43" y="517"/>
                                              </a:lnTo>
                                              <a:lnTo>
                                                <a:pt x="43" y="519"/>
                                              </a:lnTo>
                                              <a:lnTo>
                                                <a:pt x="43" y="519"/>
                                              </a:lnTo>
                                              <a:lnTo>
                                                <a:pt x="48" y="521"/>
                                              </a:lnTo>
                                              <a:lnTo>
                                                <a:pt x="55" y="522"/>
                                              </a:lnTo>
                                              <a:lnTo>
                                                <a:pt x="55" y="522"/>
                                              </a:lnTo>
                                              <a:lnTo>
                                                <a:pt x="58" y="522"/>
                                              </a:lnTo>
                                              <a:lnTo>
                                                <a:pt x="61" y="521"/>
                                              </a:lnTo>
                                              <a:lnTo>
                                                <a:pt x="65" y="519"/>
                                              </a:lnTo>
                                              <a:lnTo>
                                                <a:pt x="65" y="519"/>
                                              </a:lnTo>
                                              <a:lnTo>
                                                <a:pt x="66" y="517"/>
                                              </a:lnTo>
                                              <a:lnTo>
                                                <a:pt x="66" y="516"/>
                                              </a:lnTo>
                                              <a:lnTo>
                                                <a:pt x="66" y="514"/>
                                              </a:lnTo>
                                              <a:lnTo>
                                                <a:pt x="66" y="514"/>
                                              </a:lnTo>
                                              <a:lnTo>
                                                <a:pt x="66" y="510"/>
                                              </a:lnTo>
                                              <a:lnTo>
                                                <a:pt x="66" y="510"/>
                                              </a:lnTo>
                                              <a:lnTo>
                                                <a:pt x="66" y="505"/>
                                              </a:lnTo>
                                              <a:lnTo>
                                                <a:pt x="66" y="505"/>
                                              </a:lnTo>
                                              <a:lnTo>
                                                <a:pt x="67" y="505"/>
                                              </a:lnTo>
                                              <a:lnTo>
                                                <a:pt x="67" y="501"/>
                                              </a:lnTo>
                                              <a:lnTo>
                                                <a:pt x="67" y="501"/>
                                              </a:lnTo>
                                              <a:lnTo>
                                                <a:pt x="67" y="499"/>
                                              </a:lnTo>
                                              <a:lnTo>
                                                <a:pt x="67" y="499"/>
                                              </a:lnTo>
                                              <a:lnTo>
                                                <a:pt x="68" y="498"/>
                                              </a:lnTo>
                                              <a:lnTo>
                                                <a:pt x="68" y="495"/>
                                              </a:lnTo>
                                              <a:lnTo>
                                                <a:pt x="68" y="495"/>
                                              </a:lnTo>
                                              <a:lnTo>
                                                <a:pt x="67" y="493"/>
                                              </a:lnTo>
                                              <a:lnTo>
                                                <a:pt x="67" y="493"/>
                                              </a:lnTo>
                                              <a:lnTo>
                                                <a:pt x="68" y="493"/>
                                              </a:lnTo>
                                              <a:lnTo>
                                                <a:pt x="69" y="492"/>
                                              </a:lnTo>
                                              <a:lnTo>
                                                <a:pt x="69" y="492"/>
                                              </a:lnTo>
                                              <a:lnTo>
                                                <a:pt x="67" y="487"/>
                                              </a:lnTo>
                                              <a:lnTo>
                                                <a:pt x="67" y="487"/>
                                              </a:lnTo>
                                              <a:lnTo>
                                                <a:pt x="68" y="485"/>
                                              </a:lnTo>
                                              <a:lnTo>
                                                <a:pt x="69" y="480"/>
                                              </a:lnTo>
                                              <a:lnTo>
                                                <a:pt x="69" y="480"/>
                                              </a:lnTo>
                                              <a:lnTo>
                                                <a:pt x="69" y="476"/>
                                              </a:lnTo>
                                              <a:lnTo>
                                                <a:pt x="68" y="469"/>
                                              </a:lnTo>
                                              <a:lnTo>
                                                <a:pt x="68" y="469"/>
                                              </a:lnTo>
                                              <a:lnTo>
                                                <a:pt x="67" y="464"/>
                                              </a:lnTo>
                                              <a:lnTo>
                                                <a:pt x="66" y="459"/>
                                              </a:lnTo>
                                              <a:lnTo>
                                                <a:pt x="66" y="459"/>
                                              </a:lnTo>
                                              <a:lnTo>
                                                <a:pt x="67" y="456"/>
                                              </a:lnTo>
                                              <a:lnTo>
                                                <a:pt x="68" y="452"/>
                                              </a:lnTo>
                                              <a:lnTo>
                                                <a:pt x="68" y="452"/>
                                              </a:lnTo>
                                              <a:lnTo>
                                                <a:pt x="67" y="420"/>
                                              </a:lnTo>
                                              <a:lnTo>
                                                <a:pt x="67" y="420"/>
                                              </a:lnTo>
                                              <a:lnTo>
                                                <a:pt x="67" y="412"/>
                                              </a:lnTo>
                                              <a:lnTo>
                                                <a:pt x="67" y="412"/>
                                              </a:lnTo>
                                              <a:lnTo>
                                                <a:pt x="67" y="411"/>
                                              </a:lnTo>
                                              <a:lnTo>
                                                <a:pt x="67" y="410"/>
                                              </a:lnTo>
                                              <a:lnTo>
                                                <a:pt x="67" y="410"/>
                                              </a:lnTo>
                                              <a:lnTo>
                                                <a:pt x="66" y="406"/>
                                              </a:lnTo>
                                              <a:lnTo>
                                                <a:pt x="66" y="406"/>
                                              </a:lnTo>
                                              <a:lnTo>
                                                <a:pt x="67" y="404"/>
                                              </a:lnTo>
                                              <a:lnTo>
                                                <a:pt x="67" y="404"/>
                                              </a:lnTo>
                                              <a:lnTo>
                                                <a:pt x="68" y="396"/>
                                              </a:lnTo>
                                              <a:lnTo>
                                                <a:pt x="68" y="396"/>
                                              </a:lnTo>
                                              <a:lnTo>
                                                <a:pt x="71" y="384"/>
                                              </a:lnTo>
                                              <a:lnTo>
                                                <a:pt x="71" y="384"/>
                                              </a:lnTo>
                                              <a:lnTo>
                                                <a:pt x="71" y="382"/>
                                              </a:lnTo>
                                              <a:lnTo>
                                                <a:pt x="71" y="380"/>
                                              </a:lnTo>
                                              <a:lnTo>
                                                <a:pt x="71" y="380"/>
                                              </a:lnTo>
                                              <a:lnTo>
                                                <a:pt x="69" y="377"/>
                                              </a:lnTo>
                                              <a:lnTo>
                                                <a:pt x="69" y="377"/>
                                              </a:lnTo>
                                              <a:lnTo>
                                                <a:pt x="78" y="344"/>
                                              </a:lnTo>
                                              <a:lnTo>
                                                <a:pt x="78" y="344"/>
                                              </a:lnTo>
                                              <a:lnTo>
                                                <a:pt x="82" y="324"/>
                                              </a:lnTo>
                                              <a:lnTo>
                                                <a:pt x="85" y="302"/>
                                              </a:lnTo>
                                              <a:lnTo>
                                                <a:pt x="85" y="302"/>
                                              </a:lnTo>
                                              <a:lnTo>
                                                <a:pt x="89" y="283"/>
                                              </a:lnTo>
                                              <a:lnTo>
                                                <a:pt x="89" y="278"/>
                                              </a:lnTo>
                                              <a:lnTo>
                                                <a:pt x="89" y="278"/>
                                              </a:lnTo>
                                              <a:lnTo>
                                                <a:pt x="92" y="278"/>
                                              </a:lnTo>
                                              <a:lnTo>
                                                <a:pt x="92" y="278"/>
                                              </a:lnTo>
                                              <a:lnTo>
                                                <a:pt x="95" y="291"/>
                                              </a:lnTo>
                                              <a:lnTo>
                                                <a:pt x="101" y="318"/>
                                              </a:lnTo>
                                              <a:lnTo>
                                                <a:pt x="101" y="318"/>
                                              </a:lnTo>
                                              <a:lnTo>
                                                <a:pt x="109" y="349"/>
                                              </a:lnTo>
                                              <a:lnTo>
                                                <a:pt x="115" y="370"/>
                                              </a:lnTo>
                                              <a:lnTo>
                                                <a:pt x="115" y="370"/>
                                              </a:lnTo>
                                              <a:lnTo>
                                                <a:pt x="116" y="374"/>
                                              </a:lnTo>
                                              <a:lnTo>
                                                <a:pt x="116" y="377"/>
                                              </a:lnTo>
                                              <a:lnTo>
                                                <a:pt x="116" y="377"/>
                                              </a:lnTo>
                                              <a:lnTo>
                                                <a:pt x="116" y="378"/>
                                              </a:lnTo>
                                              <a:lnTo>
                                                <a:pt x="116" y="379"/>
                                              </a:lnTo>
                                              <a:lnTo>
                                                <a:pt x="116" y="379"/>
                                              </a:lnTo>
                                              <a:lnTo>
                                                <a:pt x="117" y="380"/>
                                              </a:lnTo>
                                              <a:lnTo>
                                                <a:pt x="118" y="382"/>
                                              </a:lnTo>
                                              <a:lnTo>
                                                <a:pt x="118" y="382"/>
                                              </a:lnTo>
                                              <a:lnTo>
                                                <a:pt x="120" y="392"/>
                                              </a:lnTo>
                                              <a:lnTo>
                                                <a:pt x="121" y="407"/>
                                              </a:lnTo>
                                              <a:lnTo>
                                                <a:pt x="121" y="407"/>
                                              </a:lnTo>
                                              <a:lnTo>
                                                <a:pt x="126" y="426"/>
                                              </a:lnTo>
                                              <a:lnTo>
                                                <a:pt x="129" y="437"/>
                                              </a:lnTo>
                                              <a:lnTo>
                                                <a:pt x="129" y="437"/>
                                              </a:lnTo>
                                              <a:lnTo>
                                                <a:pt x="131" y="446"/>
                                              </a:lnTo>
                                              <a:lnTo>
                                                <a:pt x="132" y="458"/>
                                              </a:lnTo>
                                              <a:lnTo>
                                                <a:pt x="134" y="480"/>
                                              </a:lnTo>
                                              <a:lnTo>
                                                <a:pt x="134" y="480"/>
                                              </a:lnTo>
                                              <a:lnTo>
                                                <a:pt x="136" y="488"/>
                                              </a:lnTo>
                                              <a:lnTo>
                                                <a:pt x="136" y="491"/>
                                              </a:lnTo>
                                              <a:lnTo>
                                                <a:pt x="136" y="491"/>
                                              </a:lnTo>
                                              <a:lnTo>
                                                <a:pt x="137" y="492"/>
                                              </a:lnTo>
                                              <a:lnTo>
                                                <a:pt x="137" y="493"/>
                                              </a:lnTo>
                                              <a:lnTo>
                                                <a:pt x="137" y="493"/>
                                              </a:lnTo>
                                              <a:lnTo>
                                                <a:pt x="136" y="498"/>
                                              </a:lnTo>
                                              <a:lnTo>
                                                <a:pt x="134" y="501"/>
                                              </a:lnTo>
                                              <a:lnTo>
                                                <a:pt x="134" y="501"/>
                                              </a:lnTo>
                                              <a:lnTo>
                                                <a:pt x="136" y="502"/>
                                              </a:lnTo>
                                              <a:lnTo>
                                                <a:pt x="136" y="507"/>
                                              </a:lnTo>
                                              <a:lnTo>
                                                <a:pt x="136" y="509"/>
                                              </a:lnTo>
                                              <a:lnTo>
                                                <a:pt x="136" y="509"/>
                                              </a:lnTo>
                                              <a:lnTo>
                                                <a:pt x="134" y="510"/>
                                              </a:lnTo>
                                              <a:lnTo>
                                                <a:pt x="134" y="514"/>
                                              </a:lnTo>
                                              <a:lnTo>
                                                <a:pt x="134" y="514"/>
                                              </a:lnTo>
                                              <a:lnTo>
                                                <a:pt x="136" y="516"/>
                                              </a:lnTo>
                                              <a:lnTo>
                                                <a:pt x="136" y="517"/>
                                              </a:lnTo>
                                              <a:lnTo>
                                                <a:pt x="136" y="517"/>
                                              </a:lnTo>
                                              <a:lnTo>
                                                <a:pt x="140" y="519"/>
                                              </a:lnTo>
                                              <a:lnTo>
                                                <a:pt x="143" y="520"/>
                                              </a:lnTo>
                                              <a:lnTo>
                                                <a:pt x="143" y="520"/>
                                              </a:lnTo>
                                              <a:lnTo>
                                                <a:pt x="146" y="519"/>
                                              </a:lnTo>
                                              <a:lnTo>
                                                <a:pt x="147" y="520"/>
                                              </a:lnTo>
                                              <a:lnTo>
                                                <a:pt x="147" y="520"/>
                                              </a:lnTo>
                                              <a:lnTo>
                                                <a:pt x="155" y="521"/>
                                              </a:lnTo>
                                              <a:lnTo>
                                                <a:pt x="155" y="521"/>
                                              </a:lnTo>
                                              <a:lnTo>
                                                <a:pt x="155" y="522"/>
                                              </a:lnTo>
                                              <a:lnTo>
                                                <a:pt x="158" y="522"/>
                                              </a:lnTo>
                                              <a:lnTo>
                                                <a:pt x="158" y="522"/>
                                              </a:lnTo>
                                              <a:lnTo>
                                                <a:pt x="171" y="523"/>
                                              </a:lnTo>
                                              <a:lnTo>
                                                <a:pt x="171" y="523"/>
                                              </a:lnTo>
                                              <a:lnTo>
                                                <a:pt x="175" y="522"/>
                                              </a:lnTo>
                                              <a:lnTo>
                                                <a:pt x="176" y="522"/>
                                              </a:lnTo>
                                              <a:lnTo>
                                                <a:pt x="176" y="521"/>
                                              </a:lnTo>
                                              <a:lnTo>
                                                <a:pt x="176" y="521"/>
                                              </a:lnTo>
                                              <a:lnTo>
                                                <a:pt x="175" y="519"/>
                                              </a:lnTo>
                                              <a:lnTo>
                                                <a:pt x="175" y="519"/>
                                              </a:lnTo>
                                              <a:lnTo>
                                                <a:pt x="175" y="517"/>
                                              </a:lnTo>
                                              <a:lnTo>
                                                <a:pt x="174" y="515"/>
                                              </a:lnTo>
                                              <a:lnTo>
                                                <a:pt x="173" y="514"/>
                                              </a:lnTo>
                                              <a:lnTo>
                                                <a:pt x="173" y="514"/>
                                              </a:lnTo>
                                              <a:lnTo>
                                                <a:pt x="166" y="508"/>
                                              </a:lnTo>
                                              <a:lnTo>
                                                <a:pt x="166" y="508"/>
                                              </a:lnTo>
                                              <a:lnTo>
                                                <a:pt x="166" y="507"/>
                                              </a:lnTo>
                                              <a:lnTo>
                                                <a:pt x="166" y="507"/>
                                              </a:lnTo>
                                              <a:lnTo>
                                                <a:pt x="165" y="505"/>
                                              </a:lnTo>
                                              <a:lnTo>
                                                <a:pt x="165" y="505"/>
                                              </a:lnTo>
                                              <a:lnTo>
                                                <a:pt x="164" y="502"/>
                                              </a:lnTo>
                                              <a:lnTo>
                                                <a:pt x="164" y="502"/>
                                              </a:lnTo>
                                              <a:lnTo>
                                                <a:pt x="163" y="500"/>
                                              </a:lnTo>
                                              <a:lnTo>
                                                <a:pt x="163" y="500"/>
                                              </a:lnTo>
                                              <a:lnTo>
                                                <a:pt x="163" y="499"/>
                                              </a:lnTo>
                                              <a:lnTo>
                                                <a:pt x="163" y="498"/>
                                              </a:lnTo>
                                              <a:lnTo>
                                                <a:pt x="163" y="498"/>
                                              </a:lnTo>
                                              <a:lnTo>
                                                <a:pt x="161" y="492"/>
                                              </a:lnTo>
                                              <a:lnTo>
                                                <a:pt x="161" y="492"/>
                                              </a:lnTo>
                                              <a:lnTo>
                                                <a:pt x="160" y="479"/>
                                              </a:lnTo>
                                              <a:lnTo>
                                                <a:pt x="160" y="479"/>
                                              </a:lnTo>
                                              <a:lnTo>
                                                <a:pt x="160" y="478"/>
                                              </a:lnTo>
                                              <a:lnTo>
                                                <a:pt x="158" y="476"/>
                                              </a:lnTo>
                                              <a:lnTo>
                                                <a:pt x="157" y="475"/>
                                              </a:lnTo>
                                              <a:lnTo>
                                                <a:pt x="157" y="475"/>
                                              </a:lnTo>
                                              <a:lnTo>
                                                <a:pt x="152" y="447"/>
                                              </a:lnTo>
                                              <a:lnTo>
                                                <a:pt x="152" y="447"/>
                                              </a:lnTo>
                                              <a:lnTo>
                                                <a:pt x="152" y="442"/>
                                              </a:lnTo>
                                              <a:lnTo>
                                                <a:pt x="150" y="434"/>
                                              </a:lnTo>
                                              <a:lnTo>
                                                <a:pt x="150" y="434"/>
                                              </a:lnTo>
                                              <a:lnTo>
                                                <a:pt x="148" y="419"/>
                                              </a:lnTo>
                                              <a:lnTo>
                                                <a:pt x="148" y="406"/>
                                              </a:lnTo>
                                              <a:lnTo>
                                                <a:pt x="148" y="406"/>
                                              </a:lnTo>
                                              <a:lnTo>
                                                <a:pt x="145" y="404"/>
                                              </a:lnTo>
                                              <a:lnTo>
                                                <a:pt x="145" y="404"/>
                                              </a:lnTo>
                                              <a:lnTo>
                                                <a:pt x="146" y="397"/>
                                              </a:lnTo>
                                              <a:lnTo>
                                                <a:pt x="146" y="397"/>
                                              </a:lnTo>
                                              <a:lnTo>
                                                <a:pt x="145" y="392"/>
                                              </a:lnTo>
                                              <a:lnTo>
                                                <a:pt x="143" y="391"/>
                                              </a:lnTo>
                                              <a:lnTo>
                                                <a:pt x="142" y="387"/>
                                              </a:lnTo>
                                              <a:lnTo>
                                                <a:pt x="142" y="380"/>
                                              </a:lnTo>
                                              <a:lnTo>
                                                <a:pt x="142" y="380"/>
                                              </a:lnTo>
                                              <a:lnTo>
                                                <a:pt x="141" y="377"/>
                                              </a:lnTo>
                                              <a:lnTo>
                                                <a:pt x="141" y="377"/>
                                              </a:lnTo>
                                              <a:lnTo>
                                                <a:pt x="140" y="371"/>
                                              </a:lnTo>
                                              <a:lnTo>
                                                <a:pt x="139" y="366"/>
                                              </a:lnTo>
                                              <a:lnTo>
                                                <a:pt x="139" y="366"/>
                                              </a:lnTo>
                                              <a:lnTo>
                                                <a:pt x="136" y="290"/>
                                              </a:lnTo>
                                              <a:lnTo>
                                                <a:pt x="136" y="290"/>
                                              </a:lnTo>
                                              <a:lnTo>
                                                <a:pt x="138" y="288"/>
                                              </a:lnTo>
                                              <a:lnTo>
                                                <a:pt x="139" y="287"/>
                                              </a:lnTo>
                                              <a:lnTo>
                                                <a:pt x="139" y="287"/>
                                              </a:lnTo>
                                              <a:lnTo>
                                                <a:pt x="141" y="285"/>
                                              </a:lnTo>
                                              <a:lnTo>
                                                <a:pt x="141" y="285"/>
                                              </a:lnTo>
                                              <a:lnTo>
                                                <a:pt x="143" y="282"/>
                                              </a:lnTo>
                                              <a:lnTo>
                                                <a:pt x="145" y="280"/>
                                              </a:lnTo>
                                              <a:lnTo>
                                                <a:pt x="141" y="262"/>
                                              </a:lnTo>
                                              <a:lnTo>
                                                <a:pt x="141" y="262"/>
                                              </a:lnTo>
                                              <a:lnTo>
                                                <a:pt x="140" y="249"/>
                                              </a:lnTo>
                                              <a:lnTo>
                                                <a:pt x="140" y="249"/>
                                              </a:lnTo>
                                              <a:lnTo>
                                                <a:pt x="139" y="246"/>
                                              </a:lnTo>
                                              <a:lnTo>
                                                <a:pt x="138" y="246"/>
                                              </a:lnTo>
                                              <a:lnTo>
                                                <a:pt x="137" y="241"/>
                                              </a:lnTo>
                                              <a:lnTo>
                                                <a:pt x="137" y="241"/>
                                              </a:lnTo>
                                              <a:lnTo>
                                                <a:pt x="137" y="239"/>
                                              </a:lnTo>
                                              <a:lnTo>
                                                <a:pt x="137" y="239"/>
                                              </a:lnTo>
                                              <a:lnTo>
                                                <a:pt x="136" y="235"/>
                                              </a:lnTo>
                                              <a:lnTo>
                                                <a:pt x="136" y="233"/>
                                              </a:lnTo>
                                              <a:lnTo>
                                                <a:pt x="136" y="232"/>
                                              </a:lnTo>
                                              <a:lnTo>
                                                <a:pt x="136" y="232"/>
                                              </a:lnTo>
                                              <a:lnTo>
                                                <a:pt x="131" y="232"/>
                                              </a:lnTo>
                                              <a:lnTo>
                                                <a:pt x="131" y="232"/>
                                              </a:lnTo>
                                              <a:lnTo>
                                                <a:pt x="131" y="230"/>
                                              </a:lnTo>
                                              <a:lnTo>
                                                <a:pt x="131" y="230"/>
                                              </a:lnTo>
                                              <a:lnTo>
                                                <a:pt x="129" y="232"/>
                                              </a:lnTo>
                                              <a:lnTo>
                                                <a:pt x="129" y="232"/>
                                              </a:lnTo>
                                              <a:lnTo>
                                                <a:pt x="127" y="228"/>
                                              </a:lnTo>
                                              <a:lnTo>
                                                <a:pt x="127" y="228"/>
                                              </a:lnTo>
                                              <a:lnTo>
                                                <a:pt x="128" y="227"/>
                                              </a:lnTo>
                                              <a:lnTo>
                                                <a:pt x="128" y="227"/>
                                              </a:lnTo>
                                              <a:lnTo>
                                                <a:pt x="128" y="227"/>
                                              </a:lnTo>
                                              <a:lnTo>
                                                <a:pt x="127" y="222"/>
                                              </a:lnTo>
                                              <a:lnTo>
                                                <a:pt x="126" y="218"/>
                                              </a:lnTo>
                                              <a:lnTo>
                                                <a:pt x="126" y="218"/>
                                              </a:lnTo>
                                              <a:lnTo>
                                                <a:pt x="123" y="218"/>
                                              </a:lnTo>
                                              <a:lnTo>
                                                <a:pt x="123" y="218"/>
                                              </a:lnTo>
                                              <a:lnTo>
                                                <a:pt x="122" y="214"/>
                                              </a:lnTo>
                                              <a:lnTo>
                                                <a:pt x="122" y="214"/>
                                              </a:lnTo>
                                              <a:lnTo>
                                                <a:pt x="122" y="213"/>
                                              </a:lnTo>
                                              <a:lnTo>
                                                <a:pt x="122" y="213"/>
                                              </a:lnTo>
                                              <a:lnTo>
                                                <a:pt x="125" y="208"/>
                                              </a:lnTo>
                                              <a:lnTo>
                                                <a:pt x="126" y="202"/>
                                              </a:lnTo>
                                              <a:lnTo>
                                                <a:pt x="126" y="202"/>
                                              </a:lnTo>
                                              <a:lnTo>
                                                <a:pt x="126" y="200"/>
                                              </a:lnTo>
                                              <a:lnTo>
                                                <a:pt x="126" y="200"/>
                                              </a:lnTo>
                                              <a:lnTo>
                                                <a:pt x="126" y="198"/>
                                              </a:lnTo>
                                              <a:lnTo>
                                                <a:pt x="126" y="198"/>
                                              </a:lnTo>
                                              <a:lnTo>
                                                <a:pt x="126" y="194"/>
                                              </a:lnTo>
                                              <a:lnTo>
                                                <a:pt x="126" y="194"/>
                                              </a:lnTo>
                                              <a:lnTo>
                                                <a:pt x="127" y="183"/>
                                              </a:lnTo>
                                              <a:lnTo>
                                                <a:pt x="127" y="183"/>
                                              </a:lnTo>
                                              <a:lnTo>
                                                <a:pt x="128" y="178"/>
                                              </a:lnTo>
                                              <a:lnTo>
                                                <a:pt x="128" y="178"/>
                                              </a:lnTo>
                                              <a:lnTo>
                                                <a:pt x="127" y="177"/>
                                              </a:lnTo>
                                              <a:lnTo>
                                                <a:pt x="127" y="177"/>
                                              </a:lnTo>
                                              <a:lnTo>
                                                <a:pt x="131" y="173"/>
                                              </a:lnTo>
                                              <a:lnTo>
                                                <a:pt x="132" y="171"/>
                                              </a:lnTo>
                                              <a:lnTo>
                                                <a:pt x="134" y="168"/>
                                              </a:lnTo>
                                              <a:lnTo>
                                                <a:pt x="134" y="168"/>
                                              </a:lnTo>
                                              <a:lnTo>
                                                <a:pt x="136" y="173"/>
                                              </a:lnTo>
                                              <a:lnTo>
                                                <a:pt x="136" y="179"/>
                                              </a:lnTo>
                                              <a:lnTo>
                                                <a:pt x="138" y="185"/>
                                              </a:lnTo>
                                              <a:lnTo>
                                                <a:pt x="138" y="185"/>
                                              </a:lnTo>
                                              <a:lnTo>
                                                <a:pt x="143" y="194"/>
                                              </a:lnTo>
                                              <a:lnTo>
                                                <a:pt x="145" y="199"/>
                                              </a:lnTo>
                                              <a:lnTo>
                                                <a:pt x="145" y="199"/>
                                              </a:lnTo>
                                              <a:lnTo>
                                                <a:pt x="146" y="201"/>
                                              </a:lnTo>
                                              <a:lnTo>
                                                <a:pt x="148" y="201"/>
                                              </a:lnTo>
                                              <a:lnTo>
                                                <a:pt x="148" y="201"/>
                                              </a:lnTo>
                                              <a:lnTo>
                                                <a:pt x="152" y="200"/>
                                              </a:lnTo>
                                              <a:lnTo>
                                                <a:pt x="155" y="198"/>
                                              </a:lnTo>
                                              <a:lnTo>
                                                <a:pt x="155" y="198"/>
                                              </a:lnTo>
                                              <a:lnTo>
                                                <a:pt x="157" y="194"/>
                                              </a:lnTo>
                                              <a:lnTo>
                                                <a:pt x="160" y="187"/>
                                              </a:lnTo>
                                              <a:lnTo>
                                                <a:pt x="163" y="178"/>
                                              </a:lnTo>
                                              <a:lnTo>
                                                <a:pt x="167" y="163"/>
                                              </a:lnTo>
                                              <a:lnTo>
                                                <a:pt x="167" y="163"/>
                                              </a:lnTo>
                                              <a:lnTo>
                                                <a:pt x="171" y="140"/>
                                              </a:lnTo>
                                              <a:lnTo>
                                                <a:pt x="171" y="140"/>
                                              </a:lnTo>
                                              <a:lnTo>
                                                <a:pt x="176" y="137"/>
                                              </a:lnTo>
                                              <a:lnTo>
                                                <a:pt x="178" y="136"/>
                                              </a:lnTo>
                                              <a:lnTo>
                                                <a:pt x="178" y="136"/>
                                              </a:lnTo>
                                              <a:lnTo>
                                                <a:pt x="177" y="133"/>
                                              </a:lnTo>
                                              <a:lnTo>
                                                <a:pt x="176" y="132"/>
                                              </a:lnTo>
                                              <a:lnTo>
                                                <a:pt x="176" y="132"/>
                                              </a:lnTo>
                                              <a:lnTo>
                                                <a:pt x="175" y="128"/>
                                              </a:lnTo>
                                              <a:lnTo>
                                                <a:pt x="175" y="128"/>
                                              </a:lnTo>
                                              <a:lnTo>
                                                <a:pt x="174" y="126"/>
                                              </a:lnTo>
                                              <a:lnTo>
                                                <a:pt x="174" y="125"/>
                                              </a:lnTo>
                                              <a:lnTo>
                                                <a:pt x="174" y="125"/>
                                              </a:lnTo>
                                              <a:lnTo>
                                                <a:pt x="175" y="119"/>
                                              </a:lnTo>
                                              <a:lnTo>
                                                <a:pt x="211" y="137"/>
                                              </a:lnTo>
                                              <a:lnTo>
                                                <a:pt x="211" y="137"/>
                                              </a:lnTo>
                                              <a:lnTo>
                                                <a:pt x="212" y="137"/>
                                              </a:lnTo>
                                              <a:lnTo>
                                                <a:pt x="213" y="137"/>
                                              </a:lnTo>
                                              <a:lnTo>
                                                <a:pt x="214" y="136"/>
                                              </a:lnTo>
                                              <a:lnTo>
                                                <a:pt x="214" y="136"/>
                                              </a:lnTo>
                                              <a:lnTo>
                                                <a:pt x="214" y="132"/>
                                              </a:lnTo>
                                              <a:lnTo>
                                                <a:pt x="214" y="131"/>
                                              </a:lnTo>
                                              <a:lnTo>
                                                <a:pt x="214" y="131"/>
                                              </a:lnTo>
                                              <a:lnTo>
                                                <a:pt x="214" y="131"/>
                                              </a:lnTo>
                                              <a:lnTo>
                                                <a:pt x="214" y="131"/>
                                              </a:lnTo>
                                              <a:close/>
                                              <a:moveTo>
                                                <a:pt x="125" y="45"/>
                                              </a:moveTo>
                                              <a:lnTo>
                                                <a:pt x="125" y="45"/>
                                              </a:lnTo>
                                              <a:lnTo>
                                                <a:pt x="126" y="45"/>
                                              </a:lnTo>
                                              <a:lnTo>
                                                <a:pt x="127" y="46"/>
                                              </a:lnTo>
                                              <a:lnTo>
                                                <a:pt x="127" y="46"/>
                                              </a:lnTo>
                                              <a:lnTo>
                                                <a:pt x="128" y="47"/>
                                              </a:lnTo>
                                              <a:lnTo>
                                                <a:pt x="128" y="47"/>
                                              </a:lnTo>
                                              <a:lnTo>
                                                <a:pt x="126" y="46"/>
                                              </a:lnTo>
                                              <a:lnTo>
                                                <a:pt x="125" y="45"/>
                                              </a:lnTo>
                                              <a:lnTo>
                                                <a:pt x="122" y="45"/>
                                              </a:lnTo>
                                              <a:lnTo>
                                                <a:pt x="122" y="45"/>
                                              </a:lnTo>
                                              <a:lnTo>
                                                <a:pt x="125" y="45"/>
                                              </a:lnTo>
                                              <a:lnTo>
                                                <a:pt x="125" y="45"/>
                                              </a:lnTo>
                                              <a:lnTo>
                                                <a:pt x="125" y="45"/>
                                              </a:lnTo>
                                              <a:lnTo>
                                                <a:pt x="125" y="45"/>
                                              </a:lnTo>
                                              <a:close/>
                                              <a:moveTo>
                                                <a:pt x="136" y="143"/>
                                              </a:moveTo>
                                              <a:lnTo>
                                                <a:pt x="136" y="143"/>
                                              </a:lnTo>
                                              <a:lnTo>
                                                <a:pt x="136" y="143"/>
                                              </a:lnTo>
                                              <a:lnTo>
                                                <a:pt x="136" y="143"/>
                                              </a:lnTo>
                                              <a:lnTo>
                                                <a:pt x="136" y="143"/>
                                              </a:lnTo>
                                              <a:lnTo>
                                                <a:pt x="136" y="143"/>
                                              </a:lnTo>
                                              <a:lnTo>
                                                <a:pt x="136" y="143"/>
                                              </a:lnTo>
                                              <a:lnTo>
                                                <a:pt x="136" y="143"/>
                                              </a:lnTo>
                                              <a:lnTo>
                                                <a:pt x="136" y="143"/>
                                              </a:lnTo>
                                              <a:close/>
                                              <a:moveTo>
                                                <a:pt x="142" y="103"/>
                                              </a:moveTo>
                                              <a:lnTo>
                                                <a:pt x="142" y="103"/>
                                              </a:lnTo>
                                              <a:lnTo>
                                                <a:pt x="141" y="102"/>
                                              </a:lnTo>
                                              <a:lnTo>
                                                <a:pt x="141" y="102"/>
                                              </a:lnTo>
                                              <a:lnTo>
                                                <a:pt x="138" y="99"/>
                                              </a:lnTo>
                                              <a:lnTo>
                                                <a:pt x="133" y="97"/>
                                              </a:lnTo>
                                              <a:lnTo>
                                                <a:pt x="143" y="102"/>
                                              </a:lnTo>
                                              <a:lnTo>
                                                <a:pt x="143" y="102"/>
                                              </a:lnTo>
                                              <a:lnTo>
                                                <a:pt x="142" y="103"/>
                                              </a:lnTo>
                                              <a:lnTo>
                                                <a:pt x="142" y="103"/>
                                              </a:lnTo>
                                              <a:lnTo>
                                                <a:pt x="142" y="103"/>
                                              </a:lnTo>
                                              <a:lnTo>
                                                <a:pt x="142" y="103"/>
                                              </a:lnTo>
                                              <a:close/>
                                              <a:moveTo>
                                                <a:pt x="50" y="200"/>
                                              </a:moveTo>
                                              <a:lnTo>
                                                <a:pt x="50" y="200"/>
                                              </a:lnTo>
                                              <a:lnTo>
                                                <a:pt x="48" y="200"/>
                                              </a:lnTo>
                                              <a:lnTo>
                                                <a:pt x="43" y="192"/>
                                              </a:lnTo>
                                              <a:lnTo>
                                                <a:pt x="43" y="192"/>
                                              </a:lnTo>
                                              <a:lnTo>
                                                <a:pt x="40" y="195"/>
                                              </a:lnTo>
                                              <a:lnTo>
                                                <a:pt x="40" y="195"/>
                                              </a:lnTo>
                                              <a:lnTo>
                                                <a:pt x="39" y="185"/>
                                              </a:lnTo>
                                              <a:lnTo>
                                                <a:pt x="37" y="175"/>
                                              </a:lnTo>
                                              <a:lnTo>
                                                <a:pt x="37" y="175"/>
                                              </a:lnTo>
                                              <a:lnTo>
                                                <a:pt x="35" y="164"/>
                                              </a:lnTo>
                                              <a:lnTo>
                                                <a:pt x="35" y="155"/>
                                              </a:lnTo>
                                              <a:lnTo>
                                                <a:pt x="35" y="155"/>
                                              </a:lnTo>
                                              <a:lnTo>
                                                <a:pt x="35" y="154"/>
                                              </a:lnTo>
                                              <a:lnTo>
                                                <a:pt x="35" y="152"/>
                                              </a:lnTo>
                                              <a:lnTo>
                                                <a:pt x="43" y="147"/>
                                              </a:lnTo>
                                              <a:lnTo>
                                                <a:pt x="43" y="147"/>
                                              </a:lnTo>
                                              <a:lnTo>
                                                <a:pt x="55" y="137"/>
                                              </a:lnTo>
                                              <a:lnTo>
                                                <a:pt x="55" y="137"/>
                                              </a:lnTo>
                                              <a:lnTo>
                                                <a:pt x="59" y="141"/>
                                              </a:lnTo>
                                              <a:lnTo>
                                                <a:pt x="60" y="141"/>
                                              </a:lnTo>
                                              <a:lnTo>
                                                <a:pt x="60" y="141"/>
                                              </a:lnTo>
                                              <a:lnTo>
                                                <a:pt x="64" y="139"/>
                                              </a:lnTo>
                                              <a:lnTo>
                                                <a:pt x="64" y="139"/>
                                              </a:lnTo>
                                              <a:lnTo>
                                                <a:pt x="65" y="146"/>
                                              </a:lnTo>
                                              <a:lnTo>
                                                <a:pt x="65" y="151"/>
                                              </a:lnTo>
                                              <a:lnTo>
                                                <a:pt x="67" y="158"/>
                                              </a:lnTo>
                                              <a:lnTo>
                                                <a:pt x="67" y="158"/>
                                              </a:lnTo>
                                              <a:lnTo>
                                                <a:pt x="69" y="173"/>
                                              </a:lnTo>
                                              <a:lnTo>
                                                <a:pt x="69" y="180"/>
                                              </a:lnTo>
                                              <a:lnTo>
                                                <a:pt x="69" y="180"/>
                                              </a:lnTo>
                                              <a:lnTo>
                                                <a:pt x="69" y="180"/>
                                              </a:lnTo>
                                              <a:lnTo>
                                                <a:pt x="69" y="183"/>
                                              </a:lnTo>
                                              <a:lnTo>
                                                <a:pt x="69" y="183"/>
                                              </a:lnTo>
                                              <a:lnTo>
                                                <a:pt x="69" y="189"/>
                                              </a:lnTo>
                                              <a:lnTo>
                                                <a:pt x="69" y="189"/>
                                              </a:lnTo>
                                              <a:lnTo>
                                                <a:pt x="69" y="193"/>
                                              </a:lnTo>
                                              <a:lnTo>
                                                <a:pt x="69" y="193"/>
                                              </a:lnTo>
                                              <a:lnTo>
                                                <a:pt x="67" y="193"/>
                                              </a:lnTo>
                                              <a:lnTo>
                                                <a:pt x="67" y="193"/>
                                              </a:lnTo>
                                              <a:lnTo>
                                                <a:pt x="64" y="193"/>
                                              </a:lnTo>
                                              <a:lnTo>
                                                <a:pt x="62" y="193"/>
                                              </a:lnTo>
                                              <a:lnTo>
                                                <a:pt x="62" y="193"/>
                                              </a:lnTo>
                                              <a:lnTo>
                                                <a:pt x="60" y="193"/>
                                              </a:lnTo>
                                              <a:lnTo>
                                                <a:pt x="60" y="193"/>
                                              </a:lnTo>
                                              <a:lnTo>
                                                <a:pt x="57" y="195"/>
                                              </a:lnTo>
                                              <a:lnTo>
                                                <a:pt x="53" y="200"/>
                                              </a:lnTo>
                                              <a:lnTo>
                                                <a:pt x="53" y="200"/>
                                              </a:lnTo>
                                              <a:lnTo>
                                                <a:pt x="50" y="201"/>
                                              </a:lnTo>
                                              <a:lnTo>
                                                <a:pt x="50" y="201"/>
                                              </a:lnTo>
                                              <a:lnTo>
                                                <a:pt x="50" y="201"/>
                                              </a:lnTo>
                                              <a:lnTo>
                                                <a:pt x="50" y="200"/>
                                              </a:lnTo>
                                              <a:lnTo>
                                                <a:pt x="50" y="200"/>
                                              </a:lnTo>
                                              <a:lnTo>
                                                <a:pt x="50" y="200"/>
                                              </a:lnTo>
                                              <a:lnTo>
                                                <a:pt x="50" y="200"/>
                                              </a:lnTo>
                                              <a:close/>
                                              <a:moveTo>
                                                <a:pt x="117" y="91"/>
                                              </a:moveTo>
                                              <a:lnTo>
                                                <a:pt x="117" y="91"/>
                                              </a:lnTo>
                                              <a:lnTo>
                                                <a:pt x="116" y="92"/>
                                              </a:lnTo>
                                              <a:lnTo>
                                                <a:pt x="116" y="92"/>
                                              </a:lnTo>
                                              <a:lnTo>
                                                <a:pt x="114" y="89"/>
                                              </a:lnTo>
                                              <a:lnTo>
                                                <a:pt x="112" y="84"/>
                                              </a:lnTo>
                                              <a:lnTo>
                                                <a:pt x="128" y="93"/>
                                              </a:lnTo>
                                              <a:lnTo>
                                                <a:pt x="128" y="93"/>
                                              </a:lnTo>
                                              <a:lnTo>
                                                <a:pt x="121" y="91"/>
                                              </a:lnTo>
                                              <a:lnTo>
                                                <a:pt x="117" y="91"/>
                                              </a:lnTo>
                                              <a:lnTo>
                                                <a:pt x="117" y="91"/>
                                              </a:lnTo>
                                              <a:lnTo>
                                                <a:pt x="117" y="91"/>
                                              </a:lnTo>
                                              <a:lnTo>
                                                <a:pt x="117" y="91"/>
                                              </a:lnTo>
                                              <a:close/>
                                              <a:moveTo>
                                                <a:pt x="155" y="152"/>
                                              </a:moveTo>
                                              <a:lnTo>
                                                <a:pt x="155" y="152"/>
                                              </a:lnTo>
                                              <a:lnTo>
                                                <a:pt x="152" y="161"/>
                                              </a:lnTo>
                                              <a:lnTo>
                                                <a:pt x="150" y="163"/>
                                              </a:lnTo>
                                              <a:lnTo>
                                                <a:pt x="150" y="163"/>
                                              </a:lnTo>
                                              <a:lnTo>
                                                <a:pt x="150" y="157"/>
                                              </a:lnTo>
                                              <a:lnTo>
                                                <a:pt x="150" y="147"/>
                                              </a:lnTo>
                                              <a:lnTo>
                                                <a:pt x="150" y="147"/>
                                              </a:lnTo>
                                              <a:lnTo>
                                                <a:pt x="150" y="133"/>
                                              </a:lnTo>
                                              <a:lnTo>
                                                <a:pt x="150" y="133"/>
                                              </a:lnTo>
                                              <a:lnTo>
                                                <a:pt x="150" y="132"/>
                                              </a:lnTo>
                                              <a:lnTo>
                                                <a:pt x="150" y="132"/>
                                              </a:lnTo>
                                              <a:lnTo>
                                                <a:pt x="153" y="130"/>
                                              </a:lnTo>
                                              <a:lnTo>
                                                <a:pt x="153" y="128"/>
                                              </a:lnTo>
                                              <a:lnTo>
                                                <a:pt x="152" y="127"/>
                                              </a:lnTo>
                                              <a:lnTo>
                                                <a:pt x="152" y="127"/>
                                              </a:lnTo>
                                              <a:lnTo>
                                                <a:pt x="148" y="120"/>
                                              </a:lnTo>
                                              <a:lnTo>
                                                <a:pt x="148" y="120"/>
                                              </a:lnTo>
                                              <a:lnTo>
                                                <a:pt x="148" y="118"/>
                                              </a:lnTo>
                                              <a:lnTo>
                                                <a:pt x="148" y="118"/>
                                              </a:lnTo>
                                              <a:lnTo>
                                                <a:pt x="150" y="119"/>
                                              </a:lnTo>
                                              <a:lnTo>
                                                <a:pt x="150" y="119"/>
                                              </a:lnTo>
                                              <a:lnTo>
                                                <a:pt x="155" y="125"/>
                                              </a:lnTo>
                                              <a:lnTo>
                                                <a:pt x="158" y="127"/>
                                              </a:lnTo>
                                              <a:lnTo>
                                                <a:pt x="158" y="127"/>
                                              </a:lnTo>
                                              <a:lnTo>
                                                <a:pt x="158" y="130"/>
                                              </a:lnTo>
                                              <a:lnTo>
                                                <a:pt x="158" y="130"/>
                                              </a:lnTo>
                                              <a:lnTo>
                                                <a:pt x="158" y="131"/>
                                              </a:lnTo>
                                              <a:lnTo>
                                                <a:pt x="158" y="131"/>
                                              </a:lnTo>
                                              <a:lnTo>
                                                <a:pt x="157" y="136"/>
                                              </a:lnTo>
                                              <a:lnTo>
                                                <a:pt x="157" y="136"/>
                                              </a:lnTo>
                                              <a:lnTo>
                                                <a:pt x="157" y="137"/>
                                              </a:lnTo>
                                              <a:lnTo>
                                                <a:pt x="158" y="140"/>
                                              </a:lnTo>
                                              <a:lnTo>
                                                <a:pt x="158" y="140"/>
                                              </a:lnTo>
                                              <a:lnTo>
                                                <a:pt x="158" y="141"/>
                                              </a:lnTo>
                                              <a:lnTo>
                                                <a:pt x="158" y="141"/>
                                              </a:lnTo>
                                              <a:lnTo>
                                                <a:pt x="155" y="152"/>
                                              </a:lnTo>
                                              <a:lnTo>
                                                <a:pt x="155" y="152"/>
                                              </a:lnTo>
                                              <a:lnTo>
                                                <a:pt x="155" y="152"/>
                                              </a:lnTo>
                                              <a:lnTo>
                                                <a:pt x="155" y="152"/>
                                              </a:lnTo>
                                              <a:close/>
                                              <a:moveTo>
                                                <a:pt x="155" y="110"/>
                                              </a:moveTo>
                                              <a:lnTo>
                                                <a:pt x="155" y="110"/>
                                              </a:lnTo>
                                              <a:lnTo>
                                                <a:pt x="153" y="107"/>
                                              </a:lnTo>
                                              <a:lnTo>
                                                <a:pt x="153" y="107"/>
                                              </a:lnTo>
                                              <a:lnTo>
                                                <a:pt x="152" y="106"/>
                                              </a:lnTo>
                                              <a:lnTo>
                                                <a:pt x="155" y="107"/>
                                              </a:lnTo>
                                              <a:lnTo>
                                                <a:pt x="155" y="107"/>
                                              </a:lnTo>
                                              <a:lnTo>
                                                <a:pt x="155" y="110"/>
                                              </a:lnTo>
                                              <a:lnTo>
                                                <a:pt x="155" y="110"/>
                                              </a:lnTo>
                                              <a:lnTo>
                                                <a:pt x="155" y="110"/>
                                              </a:lnTo>
                                              <a:lnTo>
                                                <a:pt x="155" y="110"/>
                                              </a:lnTo>
                                              <a:close/>
                                            </a:path>
                                          </a:pathLst>
                                        </a:custGeom>
                                        <a:solidFill>
                                          <a:schemeClr val="tx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0"/>
                                      <wps:cNvSpPr>
                                        <a:spLocks noEditPoints="1"/>
                                      </wps:cNvSpPr>
                                      <wps:spPr bwMode="auto">
                                        <a:xfrm>
                                          <a:off x="1732280" y="318135"/>
                                          <a:ext cx="88900" cy="344170"/>
                                        </a:xfrm>
                                        <a:custGeom>
                                          <a:avLst/>
                                          <a:gdLst>
                                            <a:gd name="T0" fmla="*/ 128 w 140"/>
                                            <a:gd name="T1" fmla="*/ 252 h 542"/>
                                            <a:gd name="T2" fmla="*/ 136 w 140"/>
                                            <a:gd name="T3" fmla="*/ 220 h 542"/>
                                            <a:gd name="T4" fmla="*/ 137 w 140"/>
                                            <a:gd name="T5" fmla="*/ 191 h 542"/>
                                            <a:gd name="T6" fmla="*/ 135 w 140"/>
                                            <a:gd name="T7" fmla="*/ 169 h 542"/>
                                            <a:gd name="T8" fmla="*/ 129 w 140"/>
                                            <a:gd name="T9" fmla="*/ 153 h 542"/>
                                            <a:gd name="T10" fmla="*/ 115 w 140"/>
                                            <a:gd name="T11" fmla="*/ 100 h 542"/>
                                            <a:gd name="T12" fmla="*/ 97 w 140"/>
                                            <a:gd name="T13" fmla="*/ 88 h 542"/>
                                            <a:gd name="T14" fmla="*/ 75 w 140"/>
                                            <a:gd name="T15" fmla="*/ 71 h 542"/>
                                            <a:gd name="T16" fmla="*/ 73 w 140"/>
                                            <a:gd name="T17" fmla="*/ 58 h 542"/>
                                            <a:gd name="T18" fmla="*/ 77 w 140"/>
                                            <a:gd name="T19" fmla="*/ 40 h 542"/>
                                            <a:gd name="T20" fmla="*/ 77 w 140"/>
                                            <a:gd name="T21" fmla="*/ 37 h 542"/>
                                            <a:gd name="T22" fmla="*/ 73 w 140"/>
                                            <a:gd name="T23" fmla="*/ 16 h 542"/>
                                            <a:gd name="T24" fmla="*/ 46 w 140"/>
                                            <a:gd name="T25" fmla="*/ 5 h 542"/>
                                            <a:gd name="T26" fmla="*/ 34 w 140"/>
                                            <a:gd name="T27" fmla="*/ 45 h 542"/>
                                            <a:gd name="T28" fmla="*/ 38 w 140"/>
                                            <a:gd name="T29" fmla="*/ 54 h 542"/>
                                            <a:gd name="T30" fmla="*/ 44 w 140"/>
                                            <a:gd name="T31" fmla="*/ 64 h 542"/>
                                            <a:gd name="T32" fmla="*/ 39 w 140"/>
                                            <a:gd name="T33" fmla="*/ 99 h 542"/>
                                            <a:gd name="T34" fmla="*/ 21 w 140"/>
                                            <a:gd name="T35" fmla="*/ 116 h 542"/>
                                            <a:gd name="T36" fmla="*/ 18 w 140"/>
                                            <a:gd name="T37" fmla="*/ 141 h 542"/>
                                            <a:gd name="T38" fmla="*/ 10 w 140"/>
                                            <a:gd name="T39" fmla="*/ 155 h 542"/>
                                            <a:gd name="T40" fmla="*/ 9 w 140"/>
                                            <a:gd name="T41" fmla="*/ 171 h 542"/>
                                            <a:gd name="T42" fmla="*/ 9 w 140"/>
                                            <a:gd name="T43" fmla="*/ 196 h 542"/>
                                            <a:gd name="T44" fmla="*/ 14 w 140"/>
                                            <a:gd name="T45" fmla="*/ 222 h 542"/>
                                            <a:gd name="T46" fmla="*/ 19 w 140"/>
                                            <a:gd name="T47" fmla="*/ 230 h 542"/>
                                            <a:gd name="T48" fmla="*/ 21 w 140"/>
                                            <a:gd name="T49" fmla="*/ 240 h 542"/>
                                            <a:gd name="T50" fmla="*/ 19 w 140"/>
                                            <a:gd name="T51" fmla="*/ 242 h 542"/>
                                            <a:gd name="T52" fmla="*/ 19 w 140"/>
                                            <a:gd name="T53" fmla="*/ 261 h 542"/>
                                            <a:gd name="T54" fmla="*/ 13 w 140"/>
                                            <a:gd name="T55" fmla="*/ 252 h 542"/>
                                            <a:gd name="T56" fmla="*/ 6 w 140"/>
                                            <a:gd name="T57" fmla="*/ 277 h 542"/>
                                            <a:gd name="T58" fmla="*/ 4 w 140"/>
                                            <a:gd name="T59" fmla="*/ 297 h 542"/>
                                            <a:gd name="T60" fmla="*/ 19 w 140"/>
                                            <a:gd name="T61" fmla="*/ 308 h 542"/>
                                            <a:gd name="T62" fmla="*/ 35 w 140"/>
                                            <a:gd name="T63" fmla="*/ 399 h 542"/>
                                            <a:gd name="T64" fmla="*/ 38 w 140"/>
                                            <a:gd name="T65" fmla="*/ 499 h 542"/>
                                            <a:gd name="T66" fmla="*/ 31 w 140"/>
                                            <a:gd name="T67" fmla="*/ 520 h 542"/>
                                            <a:gd name="T68" fmla="*/ 52 w 140"/>
                                            <a:gd name="T69" fmla="*/ 533 h 542"/>
                                            <a:gd name="T70" fmla="*/ 68 w 140"/>
                                            <a:gd name="T71" fmla="*/ 521 h 542"/>
                                            <a:gd name="T72" fmla="*/ 71 w 140"/>
                                            <a:gd name="T73" fmla="*/ 505 h 542"/>
                                            <a:gd name="T74" fmla="*/ 68 w 140"/>
                                            <a:gd name="T75" fmla="*/ 428 h 542"/>
                                            <a:gd name="T76" fmla="*/ 71 w 140"/>
                                            <a:gd name="T77" fmla="*/ 328 h 542"/>
                                            <a:gd name="T78" fmla="*/ 87 w 140"/>
                                            <a:gd name="T79" fmla="*/ 418 h 542"/>
                                            <a:gd name="T80" fmla="*/ 97 w 140"/>
                                            <a:gd name="T81" fmla="*/ 506 h 542"/>
                                            <a:gd name="T82" fmla="*/ 101 w 140"/>
                                            <a:gd name="T83" fmla="*/ 526 h 542"/>
                                            <a:gd name="T84" fmla="*/ 112 w 140"/>
                                            <a:gd name="T85" fmla="*/ 541 h 542"/>
                                            <a:gd name="T86" fmla="*/ 135 w 140"/>
                                            <a:gd name="T87" fmla="*/ 534 h 542"/>
                                            <a:gd name="T88" fmla="*/ 130 w 140"/>
                                            <a:gd name="T89" fmla="*/ 504 h 542"/>
                                            <a:gd name="T90" fmla="*/ 122 w 140"/>
                                            <a:gd name="T91" fmla="*/ 417 h 542"/>
                                            <a:gd name="T92" fmla="*/ 110 w 140"/>
                                            <a:gd name="T93" fmla="*/ 327 h 542"/>
                                            <a:gd name="T94" fmla="*/ 123 w 140"/>
                                            <a:gd name="T95" fmla="*/ 327 h 542"/>
                                            <a:gd name="T96" fmla="*/ 137 w 140"/>
                                            <a:gd name="T97" fmla="*/ 304 h 542"/>
                                            <a:gd name="T98" fmla="*/ 139 w 140"/>
                                            <a:gd name="T99" fmla="*/ 271 h 542"/>
                                            <a:gd name="T100" fmla="*/ 140 w 140"/>
                                            <a:gd name="T101" fmla="*/ 254 h 542"/>
                                            <a:gd name="T102" fmla="*/ 99 w 140"/>
                                            <a:gd name="T103" fmla="*/ 207 h 542"/>
                                            <a:gd name="T104" fmla="*/ 107 w 140"/>
                                            <a:gd name="T105" fmla="*/ 190 h 542"/>
                                            <a:gd name="T106" fmla="*/ 113 w 140"/>
                                            <a:gd name="T107" fmla="*/ 190 h 542"/>
                                            <a:gd name="T108" fmla="*/ 109 w 140"/>
                                            <a:gd name="T109" fmla="*/ 205 h 542"/>
                                            <a:gd name="T110" fmla="*/ 108 w 140"/>
                                            <a:gd name="T111" fmla="*/ 232 h 542"/>
                                            <a:gd name="T112" fmla="*/ 97 w 140"/>
                                            <a:gd name="T113" fmla="*/ 221 h 542"/>
                                            <a:gd name="T114" fmla="*/ 30 w 140"/>
                                            <a:gd name="T115" fmla="*/ 186 h 542"/>
                                            <a:gd name="T116" fmla="*/ 36 w 140"/>
                                            <a:gd name="T117" fmla="*/ 176 h 542"/>
                                            <a:gd name="T118" fmla="*/ 35 w 140"/>
                                            <a:gd name="T119" fmla="*/ 206 h 542"/>
                                            <a:gd name="T120" fmla="*/ 26 w 140"/>
                                            <a:gd name="T121" fmla="*/ 196 h 542"/>
                                            <a:gd name="T122" fmla="*/ 31 w 140"/>
                                            <a:gd name="T123" fmla="*/ 319 h 5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40" h="542">
                                              <a:moveTo>
                                                <a:pt x="139" y="251"/>
                                              </a:moveTo>
                                              <a:lnTo>
                                                <a:pt x="139" y="251"/>
                                              </a:lnTo>
                                              <a:lnTo>
                                                <a:pt x="138" y="250"/>
                                              </a:lnTo>
                                              <a:lnTo>
                                                <a:pt x="137" y="250"/>
                                              </a:lnTo>
                                              <a:lnTo>
                                                <a:pt x="135" y="250"/>
                                              </a:lnTo>
                                              <a:lnTo>
                                                <a:pt x="124" y="266"/>
                                              </a:lnTo>
                                              <a:lnTo>
                                                <a:pt x="124" y="266"/>
                                              </a:lnTo>
                                              <a:lnTo>
                                                <a:pt x="124" y="266"/>
                                              </a:lnTo>
                                              <a:lnTo>
                                                <a:pt x="124" y="262"/>
                                              </a:lnTo>
                                              <a:lnTo>
                                                <a:pt x="124" y="260"/>
                                              </a:lnTo>
                                              <a:lnTo>
                                                <a:pt x="124" y="260"/>
                                              </a:lnTo>
                                              <a:lnTo>
                                                <a:pt x="128" y="252"/>
                                              </a:lnTo>
                                              <a:lnTo>
                                                <a:pt x="128" y="252"/>
                                              </a:lnTo>
                                              <a:lnTo>
                                                <a:pt x="129" y="251"/>
                                              </a:lnTo>
                                              <a:lnTo>
                                                <a:pt x="128" y="250"/>
                                              </a:lnTo>
                                              <a:lnTo>
                                                <a:pt x="124" y="247"/>
                                              </a:lnTo>
                                              <a:lnTo>
                                                <a:pt x="124" y="247"/>
                                              </a:lnTo>
                                              <a:lnTo>
                                                <a:pt x="123" y="246"/>
                                              </a:lnTo>
                                              <a:lnTo>
                                                <a:pt x="123" y="246"/>
                                              </a:lnTo>
                                              <a:lnTo>
                                                <a:pt x="130" y="222"/>
                                              </a:lnTo>
                                              <a:lnTo>
                                                <a:pt x="130" y="222"/>
                                              </a:lnTo>
                                              <a:lnTo>
                                                <a:pt x="135" y="221"/>
                                              </a:lnTo>
                                              <a:lnTo>
                                                <a:pt x="135" y="221"/>
                                              </a:lnTo>
                                              <a:lnTo>
                                                <a:pt x="136" y="220"/>
                                              </a:lnTo>
                                              <a:lnTo>
                                                <a:pt x="138" y="214"/>
                                              </a:lnTo>
                                              <a:lnTo>
                                                <a:pt x="138" y="214"/>
                                              </a:lnTo>
                                              <a:lnTo>
                                                <a:pt x="139" y="212"/>
                                              </a:lnTo>
                                              <a:lnTo>
                                                <a:pt x="139" y="210"/>
                                              </a:lnTo>
                                              <a:lnTo>
                                                <a:pt x="138" y="207"/>
                                              </a:lnTo>
                                              <a:lnTo>
                                                <a:pt x="138" y="207"/>
                                              </a:lnTo>
                                              <a:lnTo>
                                                <a:pt x="136" y="205"/>
                                              </a:lnTo>
                                              <a:lnTo>
                                                <a:pt x="136" y="202"/>
                                              </a:lnTo>
                                              <a:lnTo>
                                                <a:pt x="135" y="201"/>
                                              </a:lnTo>
                                              <a:lnTo>
                                                <a:pt x="135" y="201"/>
                                              </a:lnTo>
                                              <a:lnTo>
                                                <a:pt x="137" y="191"/>
                                              </a:lnTo>
                                              <a:lnTo>
                                                <a:pt x="137" y="191"/>
                                              </a:lnTo>
                                              <a:lnTo>
                                                <a:pt x="138" y="184"/>
                                              </a:lnTo>
                                              <a:lnTo>
                                                <a:pt x="138" y="184"/>
                                              </a:lnTo>
                                              <a:lnTo>
                                                <a:pt x="137" y="181"/>
                                              </a:lnTo>
                                              <a:lnTo>
                                                <a:pt x="136" y="179"/>
                                              </a:lnTo>
                                              <a:lnTo>
                                                <a:pt x="136" y="176"/>
                                              </a:lnTo>
                                              <a:lnTo>
                                                <a:pt x="136" y="176"/>
                                              </a:lnTo>
                                              <a:lnTo>
                                                <a:pt x="136" y="173"/>
                                              </a:lnTo>
                                              <a:lnTo>
                                                <a:pt x="136" y="173"/>
                                              </a:lnTo>
                                              <a:lnTo>
                                                <a:pt x="135" y="172"/>
                                              </a:lnTo>
                                              <a:lnTo>
                                                <a:pt x="134" y="171"/>
                                              </a:lnTo>
                                              <a:lnTo>
                                                <a:pt x="134" y="171"/>
                                              </a:lnTo>
                                              <a:lnTo>
                                                <a:pt x="135" y="169"/>
                                              </a:lnTo>
                                              <a:lnTo>
                                                <a:pt x="135" y="169"/>
                                              </a:lnTo>
                                              <a:lnTo>
                                                <a:pt x="135" y="168"/>
                                              </a:lnTo>
                                              <a:lnTo>
                                                <a:pt x="134" y="165"/>
                                              </a:lnTo>
                                              <a:lnTo>
                                                <a:pt x="134" y="165"/>
                                              </a:lnTo>
                                              <a:lnTo>
                                                <a:pt x="131" y="161"/>
                                              </a:lnTo>
                                              <a:lnTo>
                                                <a:pt x="131" y="161"/>
                                              </a:lnTo>
                                              <a:lnTo>
                                                <a:pt x="131" y="158"/>
                                              </a:lnTo>
                                              <a:lnTo>
                                                <a:pt x="132" y="158"/>
                                              </a:lnTo>
                                              <a:lnTo>
                                                <a:pt x="132" y="158"/>
                                              </a:lnTo>
                                              <a:lnTo>
                                                <a:pt x="131" y="156"/>
                                              </a:lnTo>
                                              <a:lnTo>
                                                <a:pt x="129" y="153"/>
                                              </a:lnTo>
                                              <a:lnTo>
                                                <a:pt x="129" y="153"/>
                                              </a:lnTo>
                                              <a:lnTo>
                                                <a:pt x="124" y="133"/>
                                              </a:lnTo>
                                              <a:lnTo>
                                                <a:pt x="124" y="133"/>
                                              </a:lnTo>
                                              <a:lnTo>
                                                <a:pt x="124" y="130"/>
                                              </a:lnTo>
                                              <a:lnTo>
                                                <a:pt x="124" y="130"/>
                                              </a:lnTo>
                                              <a:lnTo>
                                                <a:pt x="124" y="129"/>
                                              </a:lnTo>
                                              <a:lnTo>
                                                <a:pt x="123" y="128"/>
                                              </a:lnTo>
                                              <a:lnTo>
                                                <a:pt x="123" y="128"/>
                                              </a:lnTo>
                                              <a:lnTo>
                                                <a:pt x="117" y="106"/>
                                              </a:lnTo>
                                              <a:lnTo>
                                                <a:pt x="117" y="106"/>
                                              </a:lnTo>
                                              <a:lnTo>
                                                <a:pt x="117" y="105"/>
                                              </a:lnTo>
                                              <a:lnTo>
                                                <a:pt x="115" y="100"/>
                                              </a:lnTo>
                                              <a:lnTo>
                                                <a:pt x="115" y="100"/>
                                              </a:lnTo>
                                              <a:lnTo>
                                                <a:pt x="112" y="97"/>
                                              </a:lnTo>
                                              <a:lnTo>
                                                <a:pt x="109" y="92"/>
                                              </a:lnTo>
                                              <a:lnTo>
                                                <a:pt x="109" y="92"/>
                                              </a:lnTo>
                                              <a:lnTo>
                                                <a:pt x="104" y="92"/>
                                              </a:lnTo>
                                              <a:lnTo>
                                                <a:pt x="104" y="92"/>
                                              </a:lnTo>
                                              <a:lnTo>
                                                <a:pt x="103" y="91"/>
                                              </a:lnTo>
                                              <a:lnTo>
                                                <a:pt x="103" y="91"/>
                                              </a:lnTo>
                                              <a:lnTo>
                                                <a:pt x="99" y="90"/>
                                              </a:lnTo>
                                              <a:lnTo>
                                                <a:pt x="99" y="90"/>
                                              </a:lnTo>
                                              <a:lnTo>
                                                <a:pt x="97" y="88"/>
                                              </a:lnTo>
                                              <a:lnTo>
                                                <a:pt x="97" y="88"/>
                                              </a:lnTo>
                                              <a:lnTo>
                                                <a:pt x="97" y="88"/>
                                              </a:lnTo>
                                              <a:lnTo>
                                                <a:pt x="96" y="87"/>
                                              </a:lnTo>
                                              <a:lnTo>
                                                <a:pt x="96" y="87"/>
                                              </a:lnTo>
                                              <a:lnTo>
                                                <a:pt x="87" y="84"/>
                                              </a:lnTo>
                                              <a:lnTo>
                                                <a:pt x="87" y="84"/>
                                              </a:lnTo>
                                              <a:lnTo>
                                                <a:pt x="83" y="83"/>
                                              </a:lnTo>
                                              <a:lnTo>
                                                <a:pt x="82" y="82"/>
                                              </a:lnTo>
                                              <a:lnTo>
                                                <a:pt x="82" y="82"/>
                                              </a:lnTo>
                                              <a:lnTo>
                                                <a:pt x="81" y="73"/>
                                              </a:lnTo>
                                              <a:lnTo>
                                                <a:pt x="81" y="73"/>
                                              </a:lnTo>
                                              <a:lnTo>
                                                <a:pt x="79" y="71"/>
                                              </a:lnTo>
                                              <a:lnTo>
                                                <a:pt x="75" y="71"/>
                                              </a:lnTo>
                                              <a:lnTo>
                                                <a:pt x="75" y="71"/>
                                              </a:lnTo>
                                              <a:lnTo>
                                                <a:pt x="75" y="71"/>
                                              </a:lnTo>
                                              <a:lnTo>
                                                <a:pt x="75" y="71"/>
                                              </a:lnTo>
                                              <a:lnTo>
                                                <a:pt x="73" y="63"/>
                                              </a:lnTo>
                                              <a:lnTo>
                                                <a:pt x="73" y="63"/>
                                              </a:lnTo>
                                              <a:lnTo>
                                                <a:pt x="73" y="63"/>
                                              </a:lnTo>
                                              <a:lnTo>
                                                <a:pt x="73" y="63"/>
                                              </a:lnTo>
                                              <a:lnTo>
                                                <a:pt x="73" y="62"/>
                                              </a:lnTo>
                                              <a:lnTo>
                                                <a:pt x="73" y="62"/>
                                              </a:lnTo>
                                              <a:lnTo>
                                                <a:pt x="73" y="59"/>
                                              </a:lnTo>
                                              <a:lnTo>
                                                <a:pt x="73" y="59"/>
                                              </a:lnTo>
                                              <a:lnTo>
                                                <a:pt x="73" y="58"/>
                                              </a:lnTo>
                                              <a:lnTo>
                                                <a:pt x="73" y="58"/>
                                              </a:lnTo>
                                              <a:lnTo>
                                                <a:pt x="73" y="56"/>
                                              </a:lnTo>
                                              <a:lnTo>
                                                <a:pt x="73" y="56"/>
                                              </a:lnTo>
                                              <a:lnTo>
                                                <a:pt x="75" y="55"/>
                                              </a:lnTo>
                                              <a:lnTo>
                                                <a:pt x="76" y="54"/>
                                              </a:lnTo>
                                              <a:lnTo>
                                                <a:pt x="76" y="54"/>
                                              </a:lnTo>
                                              <a:lnTo>
                                                <a:pt x="77" y="49"/>
                                              </a:lnTo>
                                              <a:lnTo>
                                                <a:pt x="77" y="43"/>
                                              </a:lnTo>
                                              <a:lnTo>
                                                <a:pt x="77" y="43"/>
                                              </a:lnTo>
                                              <a:lnTo>
                                                <a:pt x="77" y="41"/>
                                              </a:lnTo>
                                              <a:lnTo>
                                                <a:pt x="76" y="41"/>
                                              </a:lnTo>
                                              <a:lnTo>
                                                <a:pt x="76" y="41"/>
                                              </a:lnTo>
                                              <a:lnTo>
                                                <a:pt x="77" y="40"/>
                                              </a:lnTo>
                                              <a:lnTo>
                                                <a:pt x="77" y="40"/>
                                              </a:lnTo>
                                              <a:lnTo>
                                                <a:pt x="77" y="40"/>
                                              </a:lnTo>
                                              <a:lnTo>
                                                <a:pt x="77" y="40"/>
                                              </a:lnTo>
                                              <a:lnTo>
                                                <a:pt x="77" y="40"/>
                                              </a:lnTo>
                                              <a:lnTo>
                                                <a:pt x="76" y="39"/>
                                              </a:lnTo>
                                              <a:lnTo>
                                                <a:pt x="77" y="39"/>
                                              </a:lnTo>
                                              <a:lnTo>
                                                <a:pt x="77" y="39"/>
                                              </a:lnTo>
                                              <a:lnTo>
                                                <a:pt x="77" y="38"/>
                                              </a:lnTo>
                                              <a:lnTo>
                                                <a:pt x="77" y="38"/>
                                              </a:lnTo>
                                              <a:lnTo>
                                                <a:pt x="76" y="38"/>
                                              </a:lnTo>
                                              <a:lnTo>
                                                <a:pt x="76" y="38"/>
                                              </a:lnTo>
                                              <a:lnTo>
                                                <a:pt x="77" y="37"/>
                                              </a:lnTo>
                                              <a:lnTo>
                                                <a:pt x="77" y="37"/>
                                              </a:lnTo>
                                              <a:lnTo>
                                                <a:pt x="77" y="37"/>
                                              </a:lnTo>
                                              <a:lnTo>
                                                <a:pt x="76" y="37"/>
                                              </a:lnTo>
                                              <a:lnTo>
                                                <a:pt x="76" y="37"/>
                                              </a:lnTo>
                                              <a:lnTo>
                                                <a:pt x="79" y="34"/>
                                              </a:lnTo>
                                              <a:lnTo>
                                                <a:pt x="79" y="34"/>
                                              </a:lnTo>
                                              <a:lnTo>
                                                <a:pt x="79" y="31"/>
                                              </a:lnTo>
                                              <a:lnTo>
                                                <a:pt x="79" y="31"/>
                                              </a:lnTo>
                                              <a:lnTo>
                                                <a:pt x="77" y="29"/>
                                              </a:lnTo>
                                              <a:lnTo>
                                                <a:pt x="77" y="29"/>
                                              </a:lnTo>
                                              <a:lnTo>
                                                <a:pt x="75" y="22"/>
                                              </a:lnTo>
                                              <a:lnTo>
                                                <a:pt x="73" y="16"/>
                                              </a:lnTo>
                                              <a:lnTo>
                                                <a:pt x="70" y="10"/>
                                              </a:lnTo>
                                              <a:lnTo>
                                                <a:pt x="70" y="10"/>
                                              </a:lnTo>
                                              <a:lnTo>
                                                <a:pt x="65" y="6"/>
                                              </a:lnTo>
                                              <a:lnTo>
                                                <a:pt x="60" y="2"/>
                                              </a:lnTo>
                                              <a:lnTo>
                                                <a:pt x="55" y="2"/>
                                              </a:lnTo>
                                              <a:lnTo>
                                                <a:pt x="54" y="0"/>
                                              </a:lnTo>
                                              <a:lnTo>
                                                <a:pt x="54" y="0"/>
                                              </a:lnTo>
                                              <a:lnTo>
                                                <a:pt x="51" y="0"/>
                                              </a:lnTo>
                                              <a:lnTo>
                                                <a:pt x="50" y="0"/>
                                              </a:lnTo>
                                              <a:lnTo>
                                                <a:pt x="47" y="2"/>
                                              </a:lnTo>
                                              <a:lnTo>
                                                <a:pt x="46" y="5"/>
                                              </a:lnTo>
                                              <a:lnTo>
                                                <a:pt x="46" y="5"/>
                                              </a:lnTo>
                                              <a:lnTo>
                                                <a:pt x="43" y="8"/>
                                              </a:lnTo>
                                              <a:lnTo>
                                                <a:pt x="40" y="12"/>
                                              </a:lnTo>
                                              <a:lnTo>
                                                <a:pt x="37" y="16"/>
                                              </a:lnTo>
                                              <a:lnTo>
                                                <a:pt x="37" y="16"/>
                                              </a:lnTo>
                                              <a:lnTo>
                                                <a:pt x="36" y="23"/>
                                              </a:lnTo>
                                              <a:lnTo>
                                                <a:pt x="35" y="30"/>
                                              </a:lnTo>
                                              <a:lnTo>
                                                <a:pt x="35" y="37"/>
                                              </a:lnTo>
                                              <a:lnTo>
                                                <a:pt x="35" y="37"/>
                                              </a:lnTo>
                                              <a:lnTo>
                                                <a:pt x="34" y="39"/>
                                              </a:lnTo>
                                              <a:lnTo>
                                                <a:pt x="33" y="42"/>
                                              </a:lnTo>
                                              <a:lnTo>
                                                <a:pt x="33" y="42"/>
                                              </a:lnTo>
                                              <a:lnTo>
                                                <a:pt x="34" y="45"/>
                                              </a:lnTo>
                                              <a:lnTo>
                                                <a:pt x="36" y="47"/>
                                              </a:lnTo>
                                              <a:lnTo>
                                                <a:pt x="36" y="47"/>
                                              </a:lnTo>
                                              <a:lnTo>
                                                <a:pt x="36" y="48"/>
                                              </a:lnTo>
                                              <a:lnTo>
                                                <a:pt x="36" y="48"/>
                                              </a:lnTo>
                                              <a:lnTo>
                                                <a:pt x="36" y="49"/>
                                              </a:lnTo>
                                              <a:lnTo>
                                                <a:pt x="35" y="50"/>
                                              </a:lnTo>
                                              <a:lnTo>
                                                <a:pt x="35" y="50"/>
                                              </a:lnTo>
                                              <a:lnTo>
                                                <a:pt x="36" y="50"/>
                                              </a:lnTo>
                                              <a:lnTo>
                                                <a:pt x="37" y="51"/>
                                              </a:lnTo>
                                              <a:lnTo>
                                                <a:pt x="37" y="51"/>
                                              </a:lnTo>
                                              <a:lnTo>
                                                <a:pt x="37" y="51"/>
                                              </a:lnTo>
                                              <a:lnTo>
                                                <a:pt x="38" y="54"/>
                                              </a:lnTo>
                                              <a:lnTo>
                                                <a:pt x="38" y="54"/>
                                              </a:lnTo>
                                              <a:lnTo>
                                                <a:pt x="38" y="55"/>
                                              </a:lnTo>
                                              <a:lnTo>
                                                <a:pt x="38" y="55"/>
                                              </a:lnTo>
                                              <a:lnTo>
                                                <a:pt x="38" y="55"/>
                                              </a:lnTo>
                                              <a:lnTo>
                                                <a:pt x="38" y="55"/>
                                              </a:lnTo>
                                              <a:lnTo>
                                                <a:pt x="39" y="55"/>
                                              </a:lnTo>
                                              <a:lnTo>
                                                <a:pt x="39" y="55"/>
                                              </a:lnTo>
                                              <a:lnTo>
                                                <a:pt x="40" y="55"/>
                                              </a:lnTo>
                                              <a:lnTo>
                                                <a:pt x="40" y="55"/>
                                              </a:lnTo>
                                              <a:lnTo>
                                                <a:pt x="41" y="58"/>
                                              </a:lnTo>
                                              <a:lnTo>
                                                <a:pt x="44" y="64"/>
                                              </a:lnTo>
                                              <a:lnTo>
                                                <a:pt x="44" y="64"/>
                                              </a:lnTo>
                                              <a:lnTo>
                                                <a:pt x="46" y="69"/>
                                              </a:lnTo>
                                              <a:lnTo>
                                                <a:pt x="49" y="73"/>
                                              </a:lnTo>
                                              <a:lnTo>
                                                <a:pt x="49" y="73"/>
                                              </a:lnTo>
                                              <a:lnTo>
                                                <a:pt x="54" y="78"/>
                                              </a:lnTo>
                                              <a:lnTo>
                                                <a:pt x="54" y="78"/>
                                              </a:lnTo>
                                              <a:lnTo>
                                                <a:pt x="47" y="83"/>
                                              </a:lnTo>
                                              <a:lnTo>
                                                <a:pt x="44" y="88"/>
                                              </a:lnTo>
                                              <a:lnTo>
                                                <a:pt x="44" y="88"/>
                                              </a:lnTo>
                                              <a:lnTo>
                                                <a:pt x="42" y="92"/>
                                              </a:lnTo>
                                              <a:lnTo>
                                                <a:pt x="40" y="94"/>
                                              </a:lnTo>
                                              <a:lnTo>
                                                <a:pt x="39" y="99"/>
                                              </a:lnTo>
                                              <a:lnTo>
                                                <a:pt x="39" y="99"/>
                                              </a:lnTo>
                                              <a:lnTo>
                                                <a:pt x="33" y="104"/>
                                              </a:lnTo>
                                              <a:lnTo>
                                                <a:pt x="33" y="104"/>
                                              </a:lnTo>
                                              <a:lnTo>
                                                <a:pt x="31" y="105"/>
                                              </a:lnTo>
                                              <a:lnTo>
                                                <a:pt x="30" y="106"/>
                                              </a:lnTo>
                                              <a:lnTo>
                                                <a:pt x="30" y="106"/>
                                              </a:lnTo>
                                              <a:lnTo>
                                                <a:pt x="26" y="108"/>
                                              </a:lnTo>
                                              <a:lnTo>
                                                <a:pt x="26" y="108"/>
                                              </a:lnTo>
                                              <a:lnTo>
                                                <a:pt x="25" y="112"/>
                                              </a:lnTo>
                                              <a:lnTo>
                                                <a:pt x="25" y="113"/>
                                              </a:lnTo>
                                              <a:lnTo>
                                                <a:pt x="22" y="115"/>
                                              </a:lnTo>
                                              <a:lnTo>
                                                <a:pt x="22" y="115"/>
                                              </a:lnTo>
                                              <a:lnTo>
                                                <a:pt x="21" y="116"/>
                                              </a:lnTo>
                                              <a:lnTo>
                                                <a:pt x="19" y="120"/>
                                              </a:lnTo>
                                              <a:lnTo>
                                                <a:pt x="19" y="120"/>
                                              </a:lnTo>
                                              <a:lnTo>
                                                <a:pt x="19" y="125"/>
                                              </a:lnTo>
                                              <a:lnTo>
                                                <a:pt x="19" y="125"/>
                                              </a:lnTo>
                                              <a:lnTo>
                                                <a:pt x="18" y="135"/>
                                              </a:lnTo>
                                              <a:lnTo>
                                                <a:pt x="18" y="135"/>
                                              </a:lnTo>
                                              <a:lnTo>
                                                <a:pt x="18" y="137"/>
                                              </a:lnTo>
                                              <a:lnTo>
                                                <a:pt x="18" y="139"/>
                                              </a:lnTo>
                                              <a:lnTo>
                                                <a:pt x="18" y="139"/>
                                              </a:lnTo>
                                              <a:lnTo>
                                                <a:pt x="18" y="140"/>
                                              </a:lnTo>
                                              <a:lnTo>
                                                <a:pt x="18" y="141"/>
                                              </a:lnTo>
                                              <a:lnTo>
                                                <a:pt x="18" y="141"/>
                                              </a:lnTo>
                                              <a:lnTo>
                                                <a:pt x="18" y="144"/>
                                              </a:lnTo>
                                              <a:lnTo>
                                                <a:pt x="15" y="148"/>
                                              </a:lnTo>
                                              <a:lnTo>
                                                <a:pt x="15" y="148"/>
                                              </a:lnTo>
                                              <a:lnTo>
                                                <a:pt x="14" y="151"/>
                                              </a:lnTo>
                                              <a:lnTo>
                                                <a:pt x="14" y="151"/>
                                              </a:lnTo>
                                              <a:lnTo>
                                                <a:pt x="13" y="153"/>
                                              </a:lnTo>
                                              <a:lnTo>
                                                <a:pt x="13" y="153"/>
                                              </a:lnTo>
                                              <a:lnTo>
                                                <a:pt x="12" y="154"/>
                                              </a:lnTo>
                                              <a:lnTo>
                                                <a:pt x="13" y="154"/>
                                              </a:lnTo>
                                              <a:lnTo>
                                                <a:pt x="13" y="154"/>
                                              </a:lnTo>
                                              <a:lnTo>
                                                <a:pt x="12" y="155"/>
                                              </a:lnTo>
                                              <a:lnTo>
                                                <a:pt x="10" y="155"/>
                                              </a:lnTo>
                                              <a:lnTo>
                                                <a:pt x="10" y="155"/>
                                              </a:lnTo>
                                              <a:lnTo>
                                                <a:pt x="9" y="157"/>
                                              </a:lnTo>
                                              <a:lnTo>
                                                <a:pt x="9" y="161"/>
                                              </a:lnTo>
                                              <a:lnTo>
                                                <a:pt x="9" y="161"/>
                                              </a:lnTo>
                                              <a:lnTo>
                                                <a:pt x="9" y="164"/>
                                              </a:lnTo>
                                              <a:lnTo>
                                                <a:pt x="9" y="164"/>
                                              </a:lnTo>
                                              <a:lnTo>
                                                <a:pt x="10" y="168"/>
                                              </a:lnTo>
                                              <a:lnTo>
                                                <a:pt x="12" y="169"/>
                                              </a:lnTo>
                                              <a:lnTo>
                                                <a:pt x="12" y="169"/>
                                              </a:lnTo>
                                              <a:lnTo>
                                                <a:pt x="10" y="170"/>
                                              </a:lnTo>
                                              <a:lnTo>
                                                <a:pt x="10" y="170"/>
                                              </a:lnTo>
                                              <a:lnTo>
                                                <a:pt x="9" y="171"/>
                                              </a:lnTo>
                                              <a:lnTo>
                                                <a:pt x="10" y="172"/>
                                              </a:lnTo>
                                              <a:lnTo>
                                                <a:pt x="10" y="172"/>
                                              </a:lnTo>
                                              <a:lnTo>
                                                <a:pt x="9" y="175"/>
                                              </a:lnTo>
                                              <a:lnTo>
                                                <a:pt x="9" y="175"/>
                                              </a:lnTo>
                                              <a:lnTo>
                                                <a:pt x="6" y="178"/>
                                              </a:lnTo>
                                              <a:lnTo>
                                                <a:pt x="6" y="178"/>
                                              </a:lnTo>
                                              <a:lnTo>
                                                <a:pt x="6" y="182"/>
                                              </a:lnTo>
                                              <a:lnTo>
                                                <a:pt x="7" y="187"/>
                                              </a:lnTo>
                                              <a:lnTo>
                                                <a:pt x="7" y="187"/>
                                              </a:lnTo>
                                              <a:lnTo>
                                                <a:pt x="7" y="191"/>
                                              </a:lnTo>
                                              <a:lnTo>
                                                <a:pt x="9" y="196"/>
                                              </a:lnTo>
                                              <a:lnTo>
                                                <a:pt x="9" y="196"/>
                                              </a:lnTo>
                                              <a:lnTo>
                                                <a:pt x="12" y="198"/>
                                              </a:lnTo>
                                              <a:lnTo>
                                                <a:pt x="12" y="198"/>
                                              </a:lnTo>
                                              <a:lnTo>
                                                <a:pt x="13" y="201"/>
                                              </a:lnTo>
                                              <a:lnTo>
                                                <a:pt x="13" y="201"/>
                                              </a:lnTo>
                                              <a:lnTo>
                                                <a:pt x="14" y="210"/>
                                              </a:lnTo>
                                              <a:lnTo>
                                                <a:pt x="14" y="210"/>
                                              </a:lnTo>
                                              <a:lnTo>
                                                <a:pt x="12" y="212"/>
                                              </a:lnTo>
                                              <a:lnTo>
                                                <a:pt x="10" y="215"/>
                                              </a:lnTo>
                                              <a:lnTo>
                                                <a:pt x="10" y="215"/>
                                              </a:lnTo>
                                              <a:lnTo>
                                                <a:pt x="13" y="220"/>
                                              </a:lnTo>
                                              <a:lnTo>
                                                <a:pt x="13" y="220"/>
                                              </a:lnTo>
                                              <a:lnTo>
                                                <a:pt x="14" y="222"/>
                                              </a:lnTo>
                                              <a:lnTo>
                                                <a:pt x="14" y="222"/>
                                              </a:lnTo>
                                              <a:lnTo>
                                                <a:pt x="14" y="222"/>
                                              </a:lnTo>
                                              <a:lnTo>
                                                <a:pt x="14" y="224"/>
                                              </a:lnTo>
                                              <a:lnTo>
                                                <a:pt x="14" y="224"/>
                                              </a:lnTo>
                                              <a:lnTo>
                                                <a:pt x="14" y="226"/>
                                              </a:lnTo>
                                              <a:lnTo>
                                                <a:pt x="15" y="226"/>
                                              </a:lnTo>
                                              <a:lnTo>
                                                <a:pt x="15" y="226"/>
                                              </a:lnTo>
                                              <a:lnTo>
                                                <a:pt x="18" y="227"/>
                                              </a:lnTo>
                                              <a:lnTo>
                                                <a:pt x="18" y="226"/>
                                              </a:lnTo>
                                              <a:lnTo>
                                                <a:pt x="18" y="226"/>
                                              </a:lnTo>
                                              <a:lnTo>
                                                <a:pt x="18" y="227"/>
                                              </a:lnTo>
                                              <a:lnTo>
                                                <a:pt x="19" y="230"/>
                                              </a:lnTo>
                                              <a:lnTo>
                                                <a:pt x="19" y="230"/>
                                              </a:lnTo>
                                              <a:lnTo>
                                                <a:pt x="20" y="234"/>
                                              </a:lnTo>
                                              <a:lnTo>
                                                <a:pt x="20" y="234"/>
                                              </a:lnTo>
                                              <a:lnTo>
                                                <a:pt x="20" y="236"/>
                                              </a:lnTo>
                                              <a:lnTo>
                                                <a:pt x="20" y="236"/>
                                              </a:lnTo>
                                              <a:lnTo>
                                                <a:pt x="21" y="237"/>
                                              </a:lnTo>
                                              <a:lnTo>
                                                <a:pt x="22" y="237"/>
                                              </a:lnTo>
                                              <a:lnTo>
                                                <a:pt x="22" y="237"/>
                                              </a:lnTo>
                                              <a:lnTo>
                                                <a:pt x="21" y="239"/>
                                              </a:lnTo>
                                              <a:lnTo>
                                                <a:pt x="21" y="239"/>
                                              </a:lnTo>
                                              <a:lnTo>
                                                <a:pt x="21" y="240"/>
                                              </a:lnTo>
                                              <a:lnTo>
                                                <a:pt x="21" y="240"/>
                                              </a:lnTo>
                                              <a:lnTo>
                                                <a:pt x="21" y="243"/>
                                              </a:lnTo>
                                              <a:lnTo>
                                                <a:pt x="21" y="243"/>
                                              </a:lnTo>
                                              <a:lnTo>
                                                <a:pt x="22" y="246"/>
                                              </a:lnTo>
                                              <a:lnTo>
                                                <a:pt x="24" y="247"/>
                                              </a:lnTo>
                                              <a:lnTo>
                                                <a:pt x="24" y="247"/>
                                              </a:lnTo>
                                              <a:lnTo>
                                                <a:pt x="25" y="248"/>
                                              </a:lnTo>
                                              <a:lnTo>
                                                <a:pt x="25" y="248"/>
                                              </a:lnTo>
                                              <a:lnTo>
                                                <a:pt x="26" y="255"/>
                                              </a:lnTo>
                                              <a:lnTo>
                                                <a:pt x="26" y="256"/>
                                              </a:lnTo>
                                              <a:lnTo>
                                                <a:pt x="24" y="257"/>
                                              </a:lnTo>
                                              <a:lnTo>
                                                <a:pt x="19" y="242"/>
                                              </a:lnTo>
                                              <a:lnTo>
                                                <a:pt x="19" y="242"/>
                                              </a:lnTo>
                                              <a:lnTo>
                                                <a:pt x="18" y="242"/>
                                              </a:lnTo>
                                              <a:lnTo>
                                                <a:pt x="15" y="242"/>
                                              </a:lnTo>
                                              <a:lnTo>
                                                <a:pt x="14" y="242"/>
                                              </a:lnTo>
                                              <a:lnTo>
                                                <a:pt x="14" y="242"/>
                                              </a:lnTo>
                                              <a:lnTo>
                                                <a:pt x="13" y="243"/>
                                              </a:lnTo>
                                              <a:lnTo>
                                                <a:pt x="12" y="244"/>
                                              </a:lnTo>
                                              <a:lnTo>
                                                <a:pt x="12" y="247"/>
                                              </a:lnTo>
                                              <a:lnTo>
                                                <a:pt x="12" y="247"/>
                                              </a:lnTo>
                                              <a:lnTo>
                                                <a:pt x="18" y="261"/>
                                              </a:lnTo>
                                              <a:lnTo>
                                                <a:pt x="18" y="261"/>
                                              </a:lnTo>
                                              <a:lnTo>
                                                <a:pt x="19" y="261"/>
                                              </a:lnTo>
                                              <a:lnTo>
                                                <a:pt x="19" y="261"/>
                                              </a:lnTo>
                                              <a:lnTo>
                                                <a:pt x="19" y="262"/>
                                              </a:lnTo>
                                              <a:lnTo>
                                                <a:pt x="21" y="266"/>
                                              </a:lnTo>
                                              <a:lnTo>
                                                <a:pt x="19" y="269"/>
                                              </a:lnTo>
                                              <a:lnTo>
                                                <a:pt x="19" y="269"/>
                                              </a:lnTo>
                                              <a:lnTo>
                                                <a:pt x="19" y="266"/>
                                              </a:lnTo>
                                              <a:lnTo>
                                                <a:pt x="19" y="266"/>
                                              </a:lnTo>
                                              <a:lnTo>
                                                <a:pt x="18" y="263"/>
                                              </a:lnTo>
                                              <a:lnTo>
                                                <a:pt x="15" y="266"/>
                                              </a:lnTo>
                                              <a:lnTo>
                                                <a:pt x="12" y="259"/>
                                              </a:lnTo>
                                              <a:lnTo>
                                                <a:pt x="14" y="256"/>
                                              </a:lnTo>
                                              <a:lnTo>
                                                <a:pt x="13" y="252"/>
                                              </a:lnTo>
                                              <a:lnTo>
                                                <a:pt x="13" y="252"/>
                                              </a:lnTo>
                                              <a:lnTo>
                                                <a:pt x="12" y="251"/>
                                              </a:lnTo>
                                              <a:lnTo>
                                                <a:pt x="10" y="251"/>
                                              </a:lnTo>
                                              <a:lnTo>
                                                <a:pt x="9" y="251"/>
                                              </a:lnTo>
                                              <a:lnTo>
                                                <a:pt x="9" y="251"/>
                                              </a:lnTo>
                                              <a:lnTo>
                                                <a:pt x="6" y="254"/>
                                              </a:lnTo>
                                              <a:lnTo>
                                                <a:pt x="3" y="257"/>
                                              </a:lnTo>
                                              <a:lnTo>
                                                <a:pt x="3" y="257"/>
                                              </a:lnTo>
                                              <a:lnTo>
                                                <a:pt x="2" y="261"/>
                                              </a:lnTo>
                                              <a:lnTo>
                                                <a:pt x="2" y="264"/>
                                              </a:lnTo>
                                              <a:lnTo>
                                                <a:pt x="3" y="269"/>
                                              </a:lnTo>
                                              <a:lnTo>
                                                <a:pt x="3" y="269"/>
                                              </a:lnTo>
                                              <a:lnTo>
                                                <a:pt x="6" y="277"/>
                                              </a:lnTo>
                                              <a:lnTo>
                                                <a:pt x="9" y="280"/>
                                              </a:lnTo>
                                              <a:lnTo>
                                                <a:pt x="9" y="280"/>
                                              </a:lnTo>
                                              <a:lnTo>
                                                <a:pt x="4" y="283"/>
                                              </a:lnTo>
                                              <a:lnTo>
                                                <a:pt x="4" y="283"/>
                                              </a:lnTo>
                                              <a:lnTo>
                                                <a:pt x="4" y="284"/>
                                              </a:lnTo>
                                              <a:lnTo>
                                                <a:pt x="4" y="286"/>
                                              </a:lnTo>
                                              <a:lnTo>
                                                <a:pt x="4" y="286"/>
                                              </a:lnTo>
                                              <a:lnTo>
                                                <a:pt x="0" y="291"/>
                                              </a:lnTo>
                                              <a:lnTo>
                                                <a:pt x="0" y="291"/>
                                              </a:lnTo>
                                              <a:lnTo>
                                                <a:pt x="2" y="292"/>
                                              </a:lnTo>
                                              <a:lnTo>
                                                <a:pt x="2" y="293"/>
                                              </a:lnTo>
                                              <a:lnTo>
                                                <a:pt x="4" y="297"/>
                                              </a:lnTo>
                                              <a:lnTo>
                                                <a:pt x="4" y="297"/>
                                              </a:lnTo>
                                              <a:lnTo>
                                                <a:pt x="7" y="304"/>
                                              </a:lnTo>
                                              <a:lnTo>
                                                <a:pt x="9" y="309"/>
                                              </a:lnTo>
                                              <a:lnTo>
                                                <a:pt x="9" y="309"/>
                                              </a:lnTo>
                                              <a:lnTo>
                                                <a:pt x="12" y="313"/>
                                              </a:lnTo>
                                              <a:lnTo>
                                                <a:pt x="14" y="315"/>
                                              </a:lnTo>
                                              <a:lnTo>
                                                <a:pt x="14" y="315"/>
                                              </a:lnTo>
                                              <a:lnTo>
                                                <a:pt x="15" y="315"/>
                                              </a:lnTo>
                                              <a:lnTo>
                                                <a:pt x="15" y="314"/>
                                              </a:lnTo>
                                              <a:lnTo>
                                                <a:pt x="15" y="314"/>
                                              </a:lnTo>
                                              <a:lnTo>
                                                <a:pt x="16" y="309"/>
                                              </a:lnTo>
                                              <a:lnTo>
                                                <a:pt x="19" y="308"/>
                                              </a:lnTo>
                                              <a:lnTo>
                                                <a:pt x="19" y="308"/>
                                              </a:lnTo>
                                              <a:lnTo>
                                                <a:pt x="20" y="312"/>
                                              </a:lnTo>
                                              <a:lnTo>
                                                <a:pt x="22" y="315"/>
                                              </a:lnTo>
                                              <a:lnTo>
                                                <a:pt x="22" y="315"/>
                                              </a:lnTo>
                                              <a:lnTo>
                                                <a:pt x="24" y="315"/>
                                              </a:lnTo>
                                              <a:lnTo>
                                                <a:pt x="24" y="314"/>
                                              </a:lnTo>
                                              <a:lnTo>
                                                <a:pt x="34" y="350"/>
                                              </a:lnTo>
                                              <a:lnTo>
                                                <a:pt x="34" y="350"/>
                                              </a:lnTo>
                                              <a:lnTo>
                                                <a:pt x="33" y="392"/>
                                              </a:lnTo>
                                              <a:lnTo>
                                                <a:pt x="33" y="392"/>
                                              </a:lnTo>
                                              <a:lnTo>
                                                <a:pt x="35" y="399"/>
                                              </a:lnTo>
                                              <a:lnTo>
                                                <a:pt x="35" y="399"/>
                                              </a:lnTo>
                                              <a:lnTo>
                                                <a:pt x="35" y="411"/>
                                              </a:lnTo>
                                              <a:lnTo>
                                                <a:pt x="35" y="411"/>
                                              </a:lnTo>
                                              <a:lnTo>
                                                <a:pt x="38" y="455"/>
                                              </a:lnTo>
                                              <a:lnTo>
                                                <a:pt x="38" y="455"/>
                                              </a:lnTo>
                                              <a:lnTo>
                                                <a:pt x="39" y="483"/>
                                              </a:lnTo>
                                              <a:lnTo>
                                                <a:pt x="39" y="483"/>
                                              </a:lnTo>
                                              <a:lnTo>
                                                <a:pt x="39" y="489"/>
                                              </a:lnTo>
                                              <a:lnTo>
                                                <a:pt x="39" y="489"/>
                                              </a:lnTo>
                                              <a:lnTo>
                                                <a:pt x="37" y="496"/>
                                              </a:lnTo>
                                              <a:lnTo>
                                                <a:pt x="37" y="496"/>
                                              </a:lnTo>
                                              <a:lnTo>
                                                <a:pt x="37" y="497"/>
                                              </a:lnTo>
                                              <a:lnTo>
                                                <a:pt x="38" y="499"/>
                                              </a:lnTo>
                                              <a:lnTo>
                                                <a:pt x="39" y="502"/>
                                              </a:lnTo>
                                              <a:lnTo>
                                                <a:pt x="39" y="502"/>
                                              </a:lnTo>
                                              <a:lnTo>
                                                <a:pt x="38" y="506"/>
                                              </a:lnTo>
                                              <a:lnTo>
                                                <a:pt x="38" y="506"/>
                                              </a:lnTo>
                                              <a:lnTo>
                                                <a:pt x="38" y="507"/>
                                              </a:lnTo>
                                              <a:lnTo>
                                                <a:pt x="38" y="508"/>
                                              </a:lnTo>
                                              <a:lnTo>
                                                <a:pt x="38" y="508"/>
                                              </a:lnTo>
                                              <a:lnTo>
                                                <a:pt x="35" y="512"/>
                                              </a:lnTo>
                                              <a:lnTo>
                                                <a:pt x="35" y="512"/>
                                              </a:lnTo>
                                              <a:lnTo>
                                                <a:pt x="33" y="516"/>
                                              </a:lnTo>
                                              <a:lnTo>
                                                <a:pt x="31" y="520"/>
                                              </a:lnTo>
                                              <a:lnTo>
                                                <a:pt x="31" y="520"/>
                                              </a:lnTo>
                                              <a:lnTo>
                                                <a:pt x="31" y="525"/>
                                              </a:lnTo>
                                              <a:lnTo>
                                                <a:pt x="31" y="525"/>
                                              </a:lnTo>
                                              <a:lnTo>
                                                <a:pt x="31" y="525"/>
                                              </a:lnTo>
                                              <a:lnTo>
                                                <a:pt x="31" y="529"/>
                                              </a:lnTo>
                                              <a:lnTo>
                                                <a:pt x="31" y="529"/>
                                              </a:lnTo>
                                              <a:lnTo>
                                                <a:pt x="31" y="532"/>
                                              </a:lnTo>
                                              <a:lnTo>
                                                <a:pt x="33" y="533"/>
                                              </a:lnTo>
                                              <a:lnTo>
                                                <a:pt x="33" y="533"/>
                                              </a:lnTo>
                                              <a:lnTo>
                                                <a:pt x="39" y="534"/>
                                              </a:lnTo>
                                              <a:lnTo>
                                                <a:pt x="46" y="534"/>
                                              </a:lnTo>
                                              <a:lnTo>
                                                <a:pt x="46" y="534"/>
                                              </a:lnTo>
                                              <a:lnTo>
                                                <a:pt x="52" y="533"/>
                                              </a:lnTo>
                                              <a:lnTo>
                                                <a:pt x="55" y="532"/>
                                              </a:lnTo>
                                              <a:lnTo>
                                                <a:pt x="55" y="532"/>
                                              </a:lnTo>
                                              <a:lnTo>
                                                <a:pt x="58" y="527"/>
                                              </a:lnTo>
                                              <a:lnTo>
                                                <a:pt x="58" y="527"/>
                                              </a:lnTo>
                                              <a:lnTo>
                                                <a:pt x="60" y="526"/>
                                              </a:lnTo>
                                              <a:lnTo>
                                                <a:pt x="63" y="525"/>
                                              </a:lnTo>
                                              <a:lnTo>
                                                <a:pt x="63" y="525"/>
                                              </a:lnTo>
                                              <a:lnTo>
                                                <a:pt x="68" y="524"/>
                                              </a:lnTo>
                                              <a:lnTo>
                                                <a:pt x="68" y="524"/>
                                              </a:lnTo>
                                              <a:lnTo>
                                                <a:pt x="68" y="522"/>
                                              </a:lnTo>
                                              <a:lnTo>
                                                <a:pt x="68" y="521"/>
                                              </a:lnTo>
                                              <a:lnTo>
                                                <a:pt x="68" y="521"/>
                                              </a:lnTo>
                                              <a:lnTo>
                                                <a:pt x="68" y="517"/>
                                              </a:lnTo>
                                              <a:lnTo>
                                                <a:pt x="68" y="517"/>
                                              </a:lnTo>
                                              <a:lnTo>
                                                <a:pt x="68" y="516"/>
                                              </a:lnTo>
                                              <a:lnTo>
                                                <a:pt x="70" y="514"/>
                                              </a:lnTo>
                                              <a:lnTo>
                                                <a:pt x="70" y="514"/>
                                              </a:lnTo>
                                              <a:lnTo>
                                                <a:pt x="68" y="509"/>
                                              </a:lnTo>
                                              <a:lnTo>
                                                <a:pt x="68" y="509"/>
                                              </a:lnTo>
                                              <a:lnTo>
                                                <a:pt x="70" y="507"/>
                                              </a:lnTo>
                                              <a:lnTo>
                                                <a:pt x="70" y="507"/>
                                              </a:lnTo>
                                              <a:lnTo>
                                                <a:pt x="70" y="506"/>
                                              </a:lnTo>
                                              <a:lnTo>
                                                <a:pt x="71" y="506"/>
                                              </a:lnTo>
                                              <a:lnTo>
                                                <a:pt x="71" y="505"/>
                                              </a:lnTo>
                                              <a:lnTo>
                                                <a:pt x="71" y="505"/>
                                              </a:lnTo>
                                              <a:lnTo>
                                                <a:pt x="70" y="497"/>
                                              </a:lnTo>
                                              <a:lnTo>
                                                <a:pt x="68" y="490"/>
                                              </a:lnTo>
                                              <a:lnTo>
                                                <a:pt x="68" y="490"/>
                                              </a:lnTo>
                                              <a:lnTo>
                                                <a:pt x="68" y="489"/>
                                              </a:lnTo>
                                              <a:lnTo>
                                                <a:pt x="68" y="488"/>
                                              </a:lnTo>
                                              <a:lnTo>
                                                <a:pt x="70" y="485"/>
                                              </a:lnTo>
                                              <a:lnTo>
                                                <a:pt x="70" y="485"/>
                                              </a:lnTo>
                                              <a:lnTo>
                                                <a:pt x="70" y="469"/>
                                              </a:lnTo>
                                              <a:lnTo>
                                                <a:pt x="70" y="453"/>
                                              </a:lnTo>
                                              <a:lnTo>
                                                <a:pt x="68" y="428"/>
                                              </a:lnTo>
                                              <a:lnTo>
                                                <a:pt x="68" y="428"/>
                                              </a:lnTo>
                                              <a:lnTo>
                                                <a:pt x="67" y="408"/>
                                              </a:lnTo>
                                              <a:lnTo>
                                                <a:pt x="67" y="393"/>
                                              </a:lnTo>
                                              <a:lnTo>
                                                <a:pt x="67" y="393"/>
                                              </a:lnTo>
                                              <a:lnTo>
                                                <a:pt x="68" y="388"/>
                                              </a:lnTo>
                                              <a:lnTo>
                                                <a:pt x="68" y="384"/>
                                              </a:lnTo>
                                              <a:lnTo>
                                                <a:pt x="68" y="384"/>
                                              </a:lnTo>
                                              <a:lnTo>
                                                <a:pt x="68" y="369"/>
                                              </a:lnTo>
                                              <a:lnTo>
                                                <a:pt x="68" y="358"/>
                                              </a:lnTo>
                                              <a:lnTo>
                                                <a:pt x="68" y="349"/>
                                              </a:lnTo>
                                              <a:lnTo>
                                                <a:pt x="68" y="349"/>
                                              </a:lnTo>
                                              <a:lnTo>
                                                <a:pt x="71" y="328"/>
                                              </a:lnTo>
                                              <a:lnTo>
                                                <a:pt x="71" y="328"/>
                                              </a:lnTo>
                                              <a:lnTo>
                                                <a:pt x="77" y="353"/>
                                              </a:lnTo>
                                              <a:lnTo>
                                                <a:pt x="77" y="353"/>
                                              </a:lnTo>
                                              <a:lnTo>
                                                <a:pt x="82" y="386"/>
                                              </a:lnTo>
                                              <a:lnTo>
                                                <a:pt x="82" y="386"/>
                                              </a:lnTo>
                                              <a:lnTo>
                                                <a:pt x="82" y="391"/>
                                              </a:lnTo>
                                              <a:lnTo>
                                                <a:pt x="82" y="391"/>
                                              </a:lnTo>
                                              <a:lnTo>
                                                <a:pt x="85" y="398"/>
                                              </a:lnTo>
                                              <a:lnTo>
                                                <a:pt x="85" y="398"/>
                                              </a:lnTo>
                                              <a:lnTo>
                                                <a:pt x="86" y="403"/>
                                              </a:lnTo>
                                              <a:lnTo>
                                                <a:pt x="86" y="403"/>
                                              </a:lnTo>
                                              <a:lnTo>
                                                <a:pt x="86" y="410"/>
                                              </a:lnTo>
                                              <a:lnTo>
                                                <a:pt x="87" y="418"/>
                                              </a:lnTo>
                                              <a:lnTo>
                                                <a:pt x="87" y="418"/>
                                              </a:lnTo>
                                              <a:lnTo>
                                                <a:pt x="91" y="434"/>
                                              </a:lnTo>
                                              <a:lnTo>
                                                <a:pt x="91" y="434"/>
                                              </a:lnTo>
                                              <a:lnTo>
                                                <a:pt x="97" y="475"/>
                                              </a:lnTo>
                                              <a:lnTo>
                                                <a:pt x="97" y="475"/>
                                              </a:lnTo>
                                              <a:lnTo>
                                                <a:pt x="97" y="489"/>
                                              </a:lnTo>
                                              <a:lnTo>
                                                <a:pt x="97" y="489"/>
                                              </a:lnTo>
                                              <a:lnTo>
                                                <a:pt x="99" y="492"/>
                                              </a:lnTo>
                                              <a:lnTo>
                                                <a:pt x="99" y="496"/>
                                              </a:lnTo>
                                              <a:lnTo>
                                                <a:pt x="99" y="496"/>
                                              </a:lnTo>
                                              <a:lnTo>
                                                <a:pt x="99" y="499"/>
                                              </a:lnTo>
                                              <a:lnTo>
                                                <a:pt x="97" y="506"/>
                                              </a:lnTo>
                                              <a:lnTo>
                                                <a:pt x="97" y="506"/>
                                              </a:lnTo>
                                              <a:lnTo>
                                                <a:pt x="97" y="507"/>
                                              </a:lnTo>
                                              <a:lnTo>
                                                <a:pt x="97" y="509"/>
                                              </a:lnTo>
                                              <a:lnTo>
                                                <a:pt x="99" y="514"/>
                                              </a:lnTo>
                                              <a:lnTo>
                                                <a:pt x="99" y="514"/>
                                              </a:lnTo>
                                              <a:lnTo>
                                                <a:pt x="99" y="518"/>
                                              </a:lnTo>
                                              <a:lnTo>
                                                <a:pt x="99" y="518"/>
                                              </a:lnTo>
                                              <a:lnTo>
                                                <a:pt x="99" y="524"/>
                                              </a:lnTo>
                                              <a:lnTo>
                                                <a:pt x="99" y="524"/>
                                              </a:lnTo>
                                              <a:lnTo>
                                                <a:pt x="101" y="526"/>
                                              </a:lnTo>
                                              <a:lnTo>
                                                <a:pt x="101" y="526"/>
                                              </a:lnTo>
                                              <a:lnTo>
                                                <a:pt x="101" y="526"/>
                                              </a:lnTo>
                                              <a:lnTo>
                                                <a:pt x="101" y="532"/>
                                              </a:lnTo>
                                              <a:lnTo>
                                                <a:pt x="101" y="532"/>
                                              </a:lnTo>
                                              <a:lnTo>
                                                <a:pt x="103" y="533"/>
                                              </a:lnTo>
                                              <a:lnTo>
                                                <a:pt x="104" y="534"/>
                                              </a:lnTo>
                                              <a:lnTo>
                                                <a:pt x="104" y="534"/>
                                              </a:lnTo>
                                              <a:lnTo>
                                                <a:pt x="104" y="534"/>
                                              </a:lnTo>
                                              <a:lnTo>
                                                <a:pt x="104" y="535"/>
                                              </a:lnTo>
                                              <a:lnTo>
                                                <a:pt x="104" y="535"/>
                                              </a:lnTo>
                                              <a:lnTo>
                                                <a:pt x="106" y="536"/>
                                              </a:lnTo>
                                              <a:lnTo>
                                                <a:pt x="107" y="540"/>
                                              </a:lnTo>
                                              <a:lnTo>
                                                <a:pt x="107" y="540"/>
                                              </a:lnTo>
                                              <a:lnTo>
                                                <a:pt x="112" y="541"/>
                                              </a:lnTo>
                                              <a:lnTo>
                                                <a:pt x="119" y="542"/>
                                              </a:lnTo>
                                              <a:lnTo>
                                                <a:pt x="119" y="542"/>
                                              </a:lnTo>
                                              <a:lnTo>
                                                <a:pt x="126" y="541"/>
                                              </a:lnTo>
                                              <a:lnTo>
                                                <a:pt x="132" y="540"/>
                                              </a:lnTo>
                                              <a:lnTo>
                                                <a:pt x="132" y="540"/>
                                              </a:lnTo>
                                              <a:lnTo>
                                                <a:pt x="134" y="539"/>
                                              </a:lnTo>
                                              <a:lnTo>
                                                <a:pt x="135" y="539"/>
                                              </a:lnTo>
                                              <a:lnTo>
                                                <a:pt x="135" y="535"/>
                                              </a:lnTo>
                                              <a:lnTo>
                                                <a:pt x="135" y="535"/>
                                              </a:lnTo>
                                              <a:lnTo>
                                                <a:pt x="135" y="534"/>
                                              </a:lnTo>
                                              <a:lnTo>
                                                <a:pt x="135" y="534"/>
                                              </a:lnTo>
                                              <a:lnTo>
                                                <a:pt x="135" y="534"/>
                                              </a:lnTo>
                                              <a:lnTo>
                                                <a:pt x="135" y="532"/>
                                              </a:lnTo>
                                              <a:lnTo>
                                                <a:pt x="135" y="526"/>
                                              </a:lnTo>
                                              <a:lnTo>
                                                <a:pt x="135" y="526"/>
                                              </a:lnTo>
                                              <a:lnTo>
                                                <a:pt x="134" y="521"/>
                                              </a:lnTo>
                                              <a:lnTo>
                                                <a:pt x="132" y="520"/>
                                              </a:lnTo>
                                              <a:lnTo>
                                                <a:pt x="131" y="516"/>
                                              </a:lnTo>
                                              <a:lnTo>
                                                <a:pt x="131" y="516"/>
                                              </a:lnTo>
                                              <a:lnTo>
                                                <a:pt x="131" y="510"/>
                                              </a:lnTo>
                                              <a:lnTo>
                                                <a:pt x="131" y="510"/>
                                              </a:lnTo>
                                              <a:lnTo>
                                                <a:pt x="130" y="507"/>
                                              </a:lnTo>
                                              <a:lnTo>
                                                <a:pt x="130" y="504"/>
                                              </a:lnTo>
                                              <a:lnTo>
                                                <a:pt x="130" y="504"/>
                                              </a:lnTo>
                                              <a:lnTo>
                                                <a:pt x="131" y="502"/>
                                              </a:lnTo>
                                              <a:lnTo>
                                                <a:pt x="131" y="499"/>
                                              </a:lnTo>
                                              <a:lnTo>
                                                <a:pt x="131" y="499"/>
                                              </a:lnTo>
                                              <a:lnTo>
                                                <a:pt x="129" y="493"/>
                                              </a:lnTo>
                                              <a:lnTo>
                                                <a:pt x="129" y="485"/>
                                              </a:lnTo>
                                              <a:lnTo>
                                                <a:pt x="129" y="485"/>
                                              </a:lnTo>
                                              <a:lnTo>
                                                <a:pt x="125" y="465"/>
                                              </a:lnTo>
                                              <a:lnTo>
                                                <a:pt x="125" y="465"/>
                                              </a:lnTo>
                                              <a:lnTo>
                                                <a:pt x="120" y="428"/>
                                              </a:lnTo>
                                              <a:lnTo>
                                                <a:pt x="120" y="428"/>
                                              </a:lnTo>
                                              <a:lnTo>
                                                <a:pt x="120" y="421"/>
                                              </a:lnTo>
                                              <a:lnTo>
                                                <a:pt x="122" y="417"/>
                                              </a:lnTo>
                                              <a:lnTo>
                                                <a:pt x="122" y="417"/>
                                              </a:lnTo>
                                              <a:lnTo>
                                                <a:pt x="118" y="394"/>
                                              </a:lnTo>
                                              <a:lnTo>
                                                <a:pt x="118" y="394"/>
                                              </a:lnTo>
                                              <a:lnTo>
                                                <a:pt x="117" y="388"/>
                                              </a:lnTo>
                                              <a:lnTo>
                                                <a:pt x="117" y="388"/>
                                              </a:lnTo>
                                              <a:lnTo>
                                                <a:pt x="117" y="384"/>
                                              </a:lnTo>
                                              <a:lnTo>
                                                <a:pt x="117" y="375"/>
                                              </a:lnTo>
                                              <a:lnTo>
                                                <a:pt x="117" y="375"/>
                                              </a:lnTo>
                                              <a:lnTo>
                                                <a:pt x="110" y="327"/>
                                              </a:lnTo>
                                              <a:lnTo>
                                                <a:pt x="110" y="327"/>
                                              </a:lnTo>
                                              <a:lnTo>
                                                <a:pt x="110" y="327"/>
                                              </a:lnTo>
                                              <a:lnTo>
                                                <a:pt x="110" y="327"/>
                                              </a:lnTo>
                                              <a:lnTo>
                                                <a:pt x="112" y="326"/>
                                              </a:lnTo>
                                              <a:lnTo>
                                                <a:pt x="112" y="326"/>
                                              </a:lnTo>
                                              <a:lnTo>
                                                <a:pt x="117" y="321"/>
                                              </a:lnTo>
                                              <a:lnTo>
                                                <a:pt x="117" y="321"/>
                                              </a:lnTo>
                                              <a:lnTo>
                                                <a:pt x="117" y="322"/>
                                              </a:lnTo>
                                              <a:lnTo>
                                                <a:pt x="117" y="322"/>
                                              </a:lnTo>
                                              <a:lnTo>
                                                <a:pt x="119" y="322"/>
                                              </a:lnTo>
                                              <a:lnTo>
                                                <a:pt x="119" y="322"/>
                                              </a:lnTo>
                                              <a:lnTo>
                                                <a:pt x="119" y="320"/>
                                              </a:lnTo>
                                              <a:lnTo>
                                                <a:pt x="120" y="318"/>
                                              </a:lnTo>
                                              <a:lnTo>
                                                <a:pt x="120" y="318"/>
                                              </a:lnTo>
                                              <a:lnTo>
                                                <a:pt x="123" y="327"/>
                                              </a:lnTo>
                                              <a:lnTo>
                                                <a:pt x="123" y="327"/>
                                              </a:lnTo>
                                              <a:lnTo>
                                                <a:pt x="124" y="328"/>
                                              </a:lnTo>
                                              <a:lnTo>
                                                <a:pt x="126" y="328"/>
                                              </a:lnTo>
                                              <a:lnTo>
                                                <a:pt x="126" y="328"/>
                                              </a:lnTo>
                                              <a:lnTo>
                                                <a:pt x="130" y="326"/>
                                              </a:lnTo>
                                              <a:lnTo>
                                                <a:pt x="134" y="321"/>
                                              </a:lnTo>
                                              <a:lnTo>
                                                <a:pt x="134" y="321"/>
                                              </a:lnTo>
                                              <a:lnTo>
                                                <a:pt x="136" y="319"/>
                                              </a:lnTo>
                                              <a:lnTo>
                                                <a:pt x="136" y="317"/>
                                              </a:lnTo>
                                              <a:lnTo>
                                                <a:pt x="136" y="317"/>
                                              </a:lnTo>
                                              <a:lnTo>
                                                <a:pt x="137" y="304"/>
                                              </a:lnTo>
                                              <a:lnTo>
                                                <a:pt x="137" y="304"/>
                                              </a:lnTo>
                                              <a:lnTo>
                                                <a:pt x="137" y="299"/>
                                              </a:lnTo>
                                              <a:lnTo>
                                                <a:pt x="137" y="293"/>
                                              </a:lnTo>
                                              <a:lnTo>
                                                <a:pt x="137" y="293"/>
                                              </a:lnTo>
                                              <a:lnTo>
                                                <a:pt x="132" y="293"/>
                                              </a:lnTo>
                                              <a:lnTo>
                                                <a:pt x="132" y="289"/>
                                              </a:lnTo>
                                              <a:lnTo>
                                                <a:pt x="132" y="288"/>
                                              </a:lnTo>
                                              <a:lnTo>
                                                <a:pt x="131" y="286"/>
                                              </a:lnTo>
                                              <a:lnTo>
                                                <a:pt x="130" y="286"/>
                                              </a:lnTo>
                                              <a:lnTo>
                                                <a:pt x="137" y="276"/>
                                              </a:lnTo>
                                              <a:lnTo>
                                                <a:pt x="137" y="276"/>
                                              </a:lnTo>
                                              <a:lnTo>
                                                <a:pt x="138" y="272"/>
                                              </a:lnTo>
                                              <a:lnTo>
                                                <a:pt x="139" y="271"/>
                                              </a:lnTo>
                                              <a:lnTo>
                                                <a:pt x="139" y="269"/>
                                              </a:lnTo>
                                              <a:lnTo>
                                                <a:pt x="139" y="269"/>
                                              </a:lnTo>
                                              <a:lnTo>
                                                <a:pt x="138" y="268"/>
                                              </a:lnTo>
                                              <a:lnTo>
                                                <a:pt x="136" y="268"/>
                                              </a:lnTo>
                                              <a:lnTo>
                                                <a:pt x="135" y="269"/>
                                              </a:lnTo>
                                              <a:lnTo>
                                                <a:pt x="129" y="277"/>
                                              </a:lnTo>
                                              <a:lnTo>
                                                <a:pt x="129" y="276"/>
                                              </a:lnTo>
                                              <a:lnTo>
                                                <a:pt x="129" y="277"/>
                                              </a:lnTo>
                                              <a:lnTo>
                                                <a:pt x="128" y="272"/>
                                              </a:lnTo>
                                              <a:lnTo>
                                                <a:pt x="139" y="255"/>
                                              </a:lnTo>
                                              <a:lnTo>
                                                <a:pt x="139" y="255"/>
                                              </a:lnTo>
                                              <a:lnTo>
                                                <a:pt x="140" y="254"/>
                                              </a:lnTo>
                                              <a:lnTo>
                                                <a:pt x="140" y="252"/>
                                              </a:lnTo>
                                              <a:lnTo>
                                                <a:pt x="139" y="251"/>
                                              </a:lnTo>
                                              <a:lnTo>
                                                <a:pt x="139" y="251"/>
                                              </a:lnTo>
                                              <a:lnTo>
                                                <a:pt x="139" y="251"/>
                                              </a:lnTo>
                                              <a:lnTo>
                                                <a:pt x="139" y="251"/>
                                              </a:lnTo>
                                              <a:close/>
                                              <a:moveTo>
                                                <a:pt x="97" y="219"/>
                                              </a:moveTo>
                                              <a:lnTo>
                                                <a:pt x="97" y="219"/>
                                              </a:lnTo>
                                              <a:lnTo>
                                                <a:pt x="99" y="213"/>
                                              </a:lnTo>
                                              <a:lnTo>
                                                <a:pt x="99" y="213"/>
                                              </a:lnTo>
                                              <a:lnTo>
                                                <a:pt x="99" y="211"/>
                                              </a:lnTo>
                                              <a:lnTo>
                                                <a:pt x="99" y="207"/>
                                              </a:lnTo>
                                              <a:lnTo>
                                                <a:pt x="99" y="207"/>
                                              </a:lnTo>
                                              <a:lnTo>
                                                <a:pt x="99" y="206"/>
                                              </a:lnTo>
                                              <a:lnTo>
                                                <a:pt x="99" y="206"/>
                                              </a:lnTo>
                                              <a:lnTo>
                                                <a:pt x="99" y="204"/>
                                              </a:lnTo>
                                              <a:lnTo>
                                                <a:pt x="99" y="204"/>
                                              </a:lnTo>
                                              <a:lnTo>
                                                <a:pt x="103" y="201"/>
                                              </a:lnTo>
                                              <a:lnTo>
                                                <a:pt x="103" y="201"/>
                                              </a:lnTo>
                                              <a:lnTo>
                                                <a:pt x="104" y="197"/>
                                              </a:lnTo>
                                              <a:lnTo>
                                                <a:pt x="104" y="197"/>
                                              </a:lnTo>
                                              <a:lnTo>
                                                <a:pt x="106" y="196"/>
                                              </a:lnTo>
                                              <a:lnTo>
                                                <a:pt x="106" y="196"/>
                                              </a:lnTo>
                                              <a:lnTo>
                                                <a:pt x="107" y="194"/>
                                              </a:lnTo>
                                              <a:lnTo>
                                                <a:pt x="107" y="190"/>
                                              </a:lnTo>
                                              <a:lnTo>
                                                <a:pt x="107" y="190"/>
                                              </a:lnTo>
                                              <a:lnTo>
                                                <a:pt x="108" y="184"/>
                                              </a:lnTo>
                                              <a:lnTo>
                                                <a:pt x="108" y="179"/>
                                              </a:lnTo>
                                              <a:lnTo>
                                                <a:pt x="108" y="179"/>
                                              </a:lnTo>
                                              <a:lnTo>
                                                <a:pt x="110" y="179"/>
                                              </a:lnTo>
                                              <a:lnTo>
                                                <a:pt x="110" y="179"/>
                                              </a:lnTo>
                                              <a:lnTo>
                                                <a:pt x="113" y="181"/>
                                              </a:lnTo>
                                              <a:lnTo>
                                                <a:pt x="113" y="181"/>
                                              </a:lnTo>
                                              <a:lnTo>
                                                <a:pt x="112" y="186"/>
                                              </a:lnTo>
                                              <a:lnTo>
                                                <a:pt x="112" y="186"/>
                                              </a:lnTo>
                                              <a:lnTo>
                                                <a:pt x="112" y="189"/>
                                              </a:lnTo>
                                              <a:lnTo>
                                                <a:pt x="113" y="190"/>
                                              </a:lnTo>
                                              <a:lnTo>
                                                <a:pt x="113" y="190"/>
                                              </a:lnTo>
                                              <a:lnTo>
                                                <a:pt x="112" y="196"/>
                                              </a:lnTo>
                                              <a:lnTo>
                                                <a:pt x="112" y="196"/>
                                              </a:lnTo>
                                              <a:lnTo>
                                                <a:pt x="112" y="197"/>
                                              </a:lnTo>
                                              <a:lnTo>
                                                <a:pt x="112" y="197"/>
                                              </a:lnTo>
                                              <a:lnTo>
                                                <a:pt x="113" y="198"/>
                                              </a:lnTo>
                                              <a:lnTo>
                                                <a:pt x="113" y="198"/>
                                              </a:lnTo>
                                              <a:lnTo>
                                                <a:pt x="112" y="202"/>
                                              </a:lnTo>
                                              <a:lnTo>
                                                <a:pt x="112" y="202"/>
                                              </a:lnTo>
                                              <a:lnTo>
                                                <a:pt x="112" y="202"/>
                                              </a:lnTo>
                                              <a:lnTo>
                                                <a:pt x="110" y="204"/>
                                              </a:lnTo>
                                              <a:lnTo>
                                                <a:pt x="109" y="205"/>
                                              </a:lnTo>
                                              <a:lnTo>
                                                <a:pt x="109" y="205"/>
                                              </a:lnTo>
                                              <a:lnTo>
                                                <a:pt x="109" y="212"/>
                                              </a:lnTo>
                                              <a:lnTo>
                                                <a:pt x="109" y="212"/>
                                              </a:lnTo>
                                              <a:lnTo>
                                                <a:pt x="110" y="213"/>
                                              </a:lnTo>
                                              <a:lnTo>
                                                <a:pt x="114" y="215"/>
                                              </a:lnTo>
                                              <a:lnTo>
                                                <a:pt x="114" y="215"/>
                                              </a:lnTo>
                                              <a:lnTo>
                                                <a:pt x="112" y="228"/>
                                              </a:lnTo>
                                              <a:lnTo>
                                                <a:pt x="112" y="228"/>
                                              </a:lnTo>
                                              <a:lnTo>
                                                <a:pt x="112" y="232"/>
                                              </a:lnTo>
                                              <a:lnTo>
                                                <a:pt x="112" y="232"/>
                                              </a:lnTo>
                                              <a:lnTo>
                                                <a:pt x="108" y="232"/>
                                              </a:lnTo>
                                              <a:lnTo>
                                                <a:pt x="108" y="232"/>
                                              </a:lnTo>
                                              <a:lnTo>
                                                <a:pt x="108" y="229"/>
                                              </a:lnTo>
                                              <a:lnTo>
                                                <a:pt x="108" y="229"/>
                                              </a:lnTo>
                                              <a:lnTo>
                                                <a:pt x="107" y="224"/>
                                              </a:lnTo>
                                              <a:lnTo>
                                                <a:pt x="107" y="222"/>
                                              </a:lnTo>
                                              <a:lnTo>
                                                <a:pt x="106" y="221"/>
                                              </a:lnTo>
                                              <a:lnTo>
                                                <a:pt x="106" y="221"/>
                                              </a:lnTo>
                                              <a:lnTo>
                                                <a:pt x="99" y="226"/>
                                              </a:lnTo>
                                              <a:lnTo>
                                                <a:pt x="99" y="226"/>
                                              </a:lnTo>
                                              <a:lnTo>
                                                <a:pt x="99" y="222"/>
                                              </a:lnTo>
                                              <a:lnTo>
                                                <a:pt x="99" y="222"/>
                                              </a:lnTo>
                                              <a:lnTo>
                                                <a:pt x="99" y="221"/>
                                              </a:lnTo>
                                              <a:lnTo>
                                                <a:pt x="97" y="221"/>
                                              </a:lnTo>
                                              <a:lnTo>
                                                <a:pt x="97" y="221"/>
                                              </a:lnTo>
                                              <a:lnTo>
                                                <a:pt x="97" y="219"/>
                                              </a:lnTo>
                                              <a:lnTo>
                                                <a:pt x="97" y="219"/>
                                              </a:lnTo>
                                              <a:lnTo>
                                                <a:pt x="97" y="219"/>
                                              </a:lnTo>
                                              <a:lnTo>
                                                <a:pt x="97" y="219"/>
                                              </a:lnTo>
                                              <a:close/>
                                              <a:moveTo>
                                                <a:pt x="26" y="196"/>
                                              </a:moveTo>
                                              <a:lnTo>
                                                <a:pt x="28" y="194"/>
                                              </a:lnTo>
                                              <a:lnTo>
                                                <a:pt x="28" y="194"/>
                                              </a:lnTo>
                                              <a:lnTo>
                                                <a:pt x="31" y="190"/>
                                              </a:lnTo>
                                              <a:lnTo>
                                                <a:pt x="31" y="190"/>
                                              </a:lnTo>
                                              <a:lnTo>
                                                <a:pt x="31" y="189"/>
                                              </a:lnTo>
                                              <a:lnTo>
                                                <a:pt x="30" y="186"/>
                                              </a:lnTo>
                                              <a:lnTo>
                                                <a:pt x="28" y="185"/>
                                              </a:lnTo>
                                              <a:lnTo>
                                                <a:pt x="28" y="185"/>
                                              </a:lnTo>
                                              <a:lnTo>
                                                <a:pt x="28" y="184"/>
                                              </a:lnTo>
                                              <a:lnTo>
                                                <a:pt x="30" y="181"/>
                                              </a:lnTo>
                                              <a:lnTo>
                                                <a:pt x="30" y="181"/>
                                              </a:lnTo>
                                              <a:lnTo>
                                                <a:pt x="31" y="177"/>
                                              </a:lnTo>
                                              <a:lnTo>
                                                <a:pt x="31" y="177"/>
                                              </a:lnTo>
                                              <a:lnTo>
                                                <a:pt x="33" y="175"/>
                                              </a:lnTo>
                                              <a:lnTo>
                                                <a:pt x="33" y="172"/>
                                              </a:lnTo>
                                              <a:lnTo>
                                                <a:pt x="34" y="169"/>
                                              </a:lnTo>
                                              <a:lnTo>
                                                <a:pt x="34" y="169"/>
                                              </a:lnTo>
                                              <a:lnTo>
                                                <a:pt x="36" y="176"/>
                                              </a:lnTo>
                                              <a:lnTo>
                                                <a:pt x="36" y="176"/>
                                              </a:lnTo>
                                              <a:lnTo>
                                                <a:pt x="37" y="178"/>
                                              </a:lnTo>
                                              <a:lnTo>
                                                <a:pt x="38" y="182"/>
                                              </a:lnTo>
                                              <a:lnTo>
                                                <a:pt x="38" y="182"/>
                                              </a:lnTo>
                                              <a:lnTo>
                                                <a:pt x="37" y="184"/>
                                              </a:lnTo>
                                              <a:lnTo>
                                                <a:pt x="37" y="185"/>
                                              </a:lnTo>
                                              <a:lnTo>
                                                <a:pt x="37" y="185"/>
                                              </a:lnTo>
                                              <a:lnTo>
                                                <a:pt x="36" y="191"/>
                                              </a:lnTo>
                                              <a:lnTo>
                                                <a:pt x="36" y="191"/>
                                              </a:lnTo>
                                              <a:lnTo>
                                                <a:pt x="35" y="204"/>
                                              </a:lnTo>
                                              <a:lnTo>
                                                <a:pt x="35" y="204"/>
                                              </a:lnTo>
                                              <a:lnTo>
                                                <a:pt x="35" y="206"/>
                                              </a:lnTo>
                                              <a:lnTo>
                                                <a:pt x="35" y="206"/>
                                              </a:lnTo>
                                              <a:lnTo>
                                                <a:pt x="34" y="207"/>
                                              </a:lnTo>
                                              <a:lnTo>
                                                <a:pt x="34" y="207"/>
                                              </a:lnTo>
                                              <a:lnTo>
                                                <a:pt x="33" y="207"/>
                                              </a:lnTo>
                                              <a:lnTo>
                                                <a:pt x="33" y="207"/>
                                              </a:lnTo>
                                              <a:lnTo>
                                                <a:pt x="31" y="210"/>
                                              </a:lnTo>
                                              <a:lnTo>
                                                <a:pt x="31" y="210"/>
                                              </a:lnTo>
                                              <a:lnTo>
                                                <a:pt x="31" y="206"/>
                                              </a:lnTo>
                                              <a:lnTo>
                                                <a:pt x="28" y="204"/>
                                              </a:lnTo>
                                              <a:lnTo>
                                                <a:pt x="28" y="204"/>
                                              </a:lnTo>
                                              <a:lnTo>
                                                <a:pt x="26" y="204"/>
                                              </a:lnTo>
                                              <a:lnTo>
                                                <a:pt x="26" y="196"/>
                                              </a:lnTo>
                                              <a:lnTo>
                                                <a:pt x="26" y="196"/>
                                              </a:lnTo>
                                              <a:lnTo>
                                                <a:pt x="26" y="196"/>
                                              </a:lnTo>
                                              <a:lnTo>
                                                <a:pt x="26" y="196"/>
                                              </a:lnTo>
                                              <a:lnTo>
                                                <a:pt x="26" y="196"/>
                                              </a:lnTo>
                                              <a:lnTo>
                                                <a:pt x="26" y="196"/>
                                              </a:lnTo>
                                              <a:close/>
                                              <a:moveTo>
                                                <a:pt x="33" y="318"/>
                                              </a:moveTo>
                                              <a:lnTo>
                                                <a:pt x="33" y="318"/>
                                              </a:lnTo>
                                              <a:lnTo>
                                                <a:pt x="34" y="327"/>
                                              </a:lnTo>
                                              <a:lnTo>
                                                <a:pt x="34" y="327"/>
                                              </a:lnTo>
                                              <a:lnTo>
                                                <a:pt x="34" y="329"/>
                                              </a:lnTo>
                                              <a:lnTo>
                                                <a:pt x="31" y="319"/>
                                              </a:lnTo>
                                              <a:lnTo>
                                                <a:pt x="31" y="319"/>
                                              </a:lnTo>
                                              <a:lnTo>
                                                <a:pt x="33" y="318"/>
                                              </a:lnTo>
                                              <a:lnTo>
                                                <a:pt x="33" y="318"/>
                                              </a:lnTo>
                                              <a:lnTo>
                                                <a:pt x="33" y="318"/>
                                              </a:lnTo>
                                              <a:lnTo>
                                                <a:pt x="33" y="318"/>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1"/>
                                      <wps:cNvSpPr>
                                        <a:spLocks noEditPoints="1"/>
                                      </wps:cNvSpPr>
                                      <wps:spPr bwMode="auto">
                                        <a:xfrm>
                                          <a:off x="1160780" y="313055"/>
                                          <a:ext cx="129540" cy="349250"/>
                                        </a:xfrm>
                                        <a:custGeom>
                                          <a:avLst/>
                                          <a:gdLst>
                                            <a:gd name="T0" fmla="*/ 198 w 204"/>
                                            <a:gd name="T1" fmla="*/ 194 h 550"/>
                                            <a:gd name="T2" fmla="*/ 175 w 204"/>
                                            <a:gd name="T3" fmla="*/ 155 h 550"/>
                                            <a:gd name="T4" fmla="*/ 171 w 204"/>
                                            <a:gd name="T5" fmla="*/ 170 h 550"/>
                                            <a:gd name="T6" fmla="*/ 176 w 204"/>
                                            <a:gd name="T7" fmla="*/ 183 h 550"/>
                                            <a:gd name="T8" fmla="*/ 180 w 204"/>
                                            <a:gd name="T9" fmla="*/ 194 h 550"/>
                                            <a:gd name="T10" fmla="*/ 198 w 204"/>
                                            <a:gd name="T11" fmla="*/ 221 h 550"/>
                                            <a:gd name="T12" fmla="*/ 184 w 204"/>
                                            <a:gd name="T13" fmla="*/ 231 h 550"/>
                                            <a:gd name="T14" fmla="*/ 148 w 204"/>
                                            <a:gd name="T15" fmla="*/ 210 h 550"/>
                                            <a:gd name="T16" fmla="*/ 113 w 204"/>
                                            <a:gd name="T17" fmla="*/ 194 h 550"/>
                                            <a:gd name="T18" fmla="*/ 115 w 204"/>
                                            <a:gd name="T19" fmla="*/ 167 h 550"/>
                                            <a:gd name="T20" fmla="*/ 115 w 204"/>
                                            <a:gd name="T21" fmla="*/ 131 h 550"/>
                                            <a:gd name="T22" fmla="*/ 115 w 204"/>
                                            <a:gd name="T23" fmla="*/ 93 h 550"/>
                                            <a:gd name="T24" fmla="*/ 93 w 204"/>
                                            <a:gd name="T25" fmla="*/ 68 h 550"/>
                                            <a:gd name="T26" fmla="*/ 103 w 204"/>
                                            <a:gd name="T27" fmla="*/ 42 h 550"/>
                                            <a:gd name="T28" fmla="*/ 104 w 204"/>
                                            <a:gd name="T29" fmla="*/ 22 h 550"/>
                                            <a:gd name="T30" fmla="*/ 96 w 204"/>
                                            <a:gd name="T31" fmla="*/ 6 h 550"/>
                                            <a:gd name="T32" fmla="*/ 65 w 204"/>
                                            <a:gd name="T33" fmla="*/ 15 h 550"/>
                                            <a:gd name="T34" fmla="*/ 57 w 204"/>
                                            <a:gd name="T35" fmla="*/ 71 h 550"/>
                                            <a:gd name="T36" fmla="*/ 37 w 204"/>
                                            <a:gd name="T37" fmla="*/ 98 h 550"/>
                                            <a:gd name="T38" fmla="*/ 13 w 204"/>
                                            <a:gd name="T39" fmla="*/ 137 h 550"/>
                                            <a:gd name="T40" fmla="*/ 8 w 204"/>
                                            <a:gd name="T41" fmla="*/ 198 h 550"/>
                                            <a:gd name="T42" fmla="*/ 44 w 204"/>
                                            <a:gd name="T43" fmla="*/ 248 h 550"/>
                                            <a:gd name="T44" fmla="*/ 44 w 204"/>
                                            <a:gd name="T45" fmla="*/ 279 h 550"/>
                                            <a:gd name="T46" fmla="*/ 46 w 204"/>
                                            <a:gd name="T47" fmla="*/ 367 h 550"/>
                                            <a:gd name="T48" fmla="*/ 44 w 204"/>
                                            <a:gd name="T49" fmla="*/ 392 h 550"/>
                                            <a:gd name="T50" fmla="*/ 36 w 204"/>
                                            <a:gd name="T51" fmla="*/ 480 h 550"/>
                                            <a:gd name="T52" fmla="*/ 35 w 204"/>
                                            <a:gd name="T53" fmla="*/ 516 h 550"/>
                                            <a:gd name="T54" fmla="*/ 27 w 204"/>
                                            <a:gd name="T55" fmla="*/ 522 h 550"/>
                                            <a:gd name="T56" fmla="*/ 40 w 204"/>
                                            <a:gd name="T57" fmla="*/ 540 h 550"/>
                                            <a:gd name="T58" fmla="*/ 56 w 204"/>
                                            <a:gd name="T59" fmla="*/ 519 h 550"/>
                                            <a:gd name="T60" fmla="*/ 65 w 204"/>
                                            <a:gd name="T61" fmla="*/ 480 h 550"/>
                                            <a:gd name="T62" fmla="*/ 69 w 204"/>
                                            <a:gd name="T63" fmla="*/ 395 h 550"/>
                                            <a:gd name="T64" fmla="*/ 84 w 204"/>
                                            <a:gd name="T65" fmla="*/ 301 h 550"/>
                                            <a:gd name="T66" fmla="*/ 86 w 204"/>
                                            <a:gd name="T67" fmla="*/ 387 h 550"/>
                                            <a:gd name="T68" fmla="*/ 79 w 204"/>
                                            <a:gd name="T69" fmla="*/ 454 h 550"/>
                                            <a:gd name="T70" fmla="*/ 82 w 204"/>
                                            <a:gd name="T71" fmla="*/ 535 h 550"/>
                                            <a:gd name="T72" fmla="*/ 108 w 204"/>
                                            <a:gd name="T73" fmla="*/ 543 h 550"/>
                                            <a:gd name="T74" fmla="*/ 120 w 204"/>
                                            <a:gd name="T75" fmla="*/ 530 h 550"/>
                                            <a:gd name="T76" fmla="*/ 116 w 204"/>
                                            <a:gd name="T77" fmla="*/ 524 h 550"/>
                                            <a:gd name="T78" fmla="*/ 103 w 204"/>
                                            <a:gd name="T79" fmla="*/ 519 h 550"/>
                                            <a:gd name="T80" fmla="*/ 108 w 204"/>
                                            <a:gd name="T81" fmla="*/ 491 h 550"/>
                                            <a:gd name="T82" fmla="*/ 113 w 204"/>
                                            <a:gd name="T83" fmla="*/ 392 h 550"/>
                                            <a:gd name="T84" fmla="*/ 115 w 204"/>
                                            <a:gd name="T85" fmla="*/ 373 h 550"/>
                                            <a:gd name="T86" fmla="*/ 120 w 204"/>
                                            <a:gd name="T87" fmla="*/ 228 h 550"/>
                                            <a:gd name="T88" fmla="*/ 128 w 204"/>
                                            <a:gd name="T89" fmla="*/ 244 h 550"/>
                                            <a:gd name="T90" fmla="*/ 146 w 204"/>
                                            <a:gd name="T91" fmla="*/ 234 h 550"/>
                                            <a:gd name="T92" fmla="*/ 155 w 204"/>
                                            <a:gd name="T93" fmla="*/ 228 h 550"/>
                                            <a:gd name="T94" fmla="*/ 153 w 204"/>
                                            <a:gd name="T95" fmla="*/ 216 h 550"/>
                                            <a:gd name="T96" fmla="*/ 188 w 204"/>
                                            <a:gd name="T97" fmla="*/ 236 h 550"/>
                                            <a:gd name="T98" fmla="*/ 204 w 204"/>
                                            <a:gd name="T99" fmla="*/ 215 h 550"/>
                                            <a:gd name="T100" fmla="*/ 91 w 204"/>
                                            <a:gd name="T101" fmla="*/ 81 h 550"/>
                                            <a:gd name="T102" fmla="*/ 92 w 204"/>
                                            <a:gd name="T103" fmla="*/ 81 h 550"/>
                                            <a:gd name="T104" fmla="*/ 103 w 204"/>
                                            <a:gd name="T105" fmla="*/ 23 h 550"/>
                                            <a:gd name="T106" fmla="*/ 104 w 204"/>
                                            <a:gd name="T107" fmla="*/ 20 h 550"/>
                                            <a:gd name="T108" fmla="*/ 59 w 204"/>
                                            <a:gd name="T109" fmla="*/ 61 h 550"/>
                                            <a:gd name="T110" fmla="*/ 59 w 204"/>
                                            <a:gd name="T111" fmla="*/ 63 h 550"/>
                                            <a:gd name="T112" fmla="*/ 37 w 204"/>
                                            <a:gd name="T113" fmla="*/ 225 h 550"/>
                                            <a:gd name="T114" fmla="*/ 27 w 204"/>
                                            <a:gd name="T115" fmla="*/ 158 h 550"/>
                                            <a:gd name="T116" fmla="*/ 52 w 204"/>
                                            <a:gd name="T117" fmla="*/ 160 h 550"/>
                                            <a:gd name="T118" fmla="*/ 59 w 204"/>
                                            <a:gd name="T119" fmla="*/ 205 h 550"/>
                                            <a:gd name="T120" fmla="*/ 46 w 204"/>
                                            <a:gd name="T121" fmla="*/ 225 h 5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04" h="550">
                                              <a:moveTo>
                                                <a:pt x="204" y="213"/>
                                              </a:moveTo>
                                              <a:lnTo>
                                                <a:pt x="204" y="213"/>
                                              </a:lnTo>
                                              <a:lnTo>
                                                <a:pt x="203" y="210"/>
                                              </a:lnTo>
                                              <a:lnTo>
                                                <a:pt x="203" y="210"/>
                                              </a:lnTo>
                                              <a:lnTo>
                                                <a:pt x="203" y="208"/>
                                              </a:lnTo>
                                              <a:lnTo>
                                                <a:pt x="203" y="208"/>
                                              </a:lnTo>
                                              <a:lnTo>
                                                <a:pt x="201" y="205"/>
                                              </a:lnTo>
                                              <a:lnTo>
                                                <a:pt x="201" y="205"/>
                                              </a:lnTo>
                                              <a:lnTo>
                                                <a:pt x="199" y="199"/>
                                              </a:lnTo>
                                              <a:lnTo>
                                                <a:pt x="199" y="199"/>
                                              </a:lnTo>
                                              <a:lnTo>
                                                <a:pt x="198" y="194"/>
                                              </a:lnTo>
                                              <a:lnTo>
                                                <a:pt x="198" y="194"/>
                                              </a:lnTo>
                                              <a:lnTo>
                                                <a:pt x="195" y="190"/>
                                              </a:lnTo>
                                              <a:lnTo>
                                                <a:pt x="195" y="190"/>
                                              </a:lnTo>
                                              <a:lnTo>
                                                <a:pt x="191" y="179"/>
                                              </a:lnTo>
                                              <a:lnTo>
                                                <a:pt x="191" y="179"/>
                                              </a:lnTo>
                                              <a:lnTo>
                                                <a:pt x="183" y="160"/>
                                              </a:lnTo>
                                              <a:lnTo>
                                                <a:pt x="183" y="160"/>
                                              </a:lnTo>
                                              <a:lnTo>
                                                <a:pt x="179" y="154"/>
                                              </a:lnTo>
                                              <a:lnTo>
                                                <a:pt x="179" y="154"/>
                                              </a:lnTo>
                                              <a:lnTo>
                                                <a:pt x="177" y="154"/>
                                              </a:lnTo>
                                              <a:lnTo>
                                                <a:pt x="175" y="155"/>
                                              </a:lnTo>
                                              <a:lnTo>
                                                <a:pt x="172" y="156"/>
                                              </a:lnTo>
                                              <a:lnTo>
                                                <a:pt x="172" y="156"/>
                                              </a:lnTo>
                                              <a:lnTo>
                                                <a:pt x="169" y="160"/>
                                              </a:lnTo>
                                              <a:lnTo>
                                                <a:pt x="167" y="163"/>
                                              </a:lnTo>
                                              <a:lnTo>
                                                <a:pt x="167" y="163"/>
                                              </a:lnTo>
                                              <a:lnTo>
                                                <a:pt x="169" y="168"/>
                                              </a:lnTo>
                                              <a:lnTo>
                                                <a:pt x="169" y="168"/>
                                              </a:lnTo>
                                              <a:lnTo>
                                                <a:pt x="169" y="169"/>
                                              </a:lnTo>
                                              <a:lnTo>
                                                <a:pt x="169" y="169"/>
                                              </a:lnTo>
                                              <a:lnTo>
                                                <a:pt x="171" y="170"/>
                                              </a:lnTo>
                                              <a:lnTo>
                                                <a:pt x="171" y="170"/>
                                              </a:lnTo>
                                              <a:lnTo>
                                                <a:pt x="172" y="174"/>
                                              </a:lnTo>
                                              <a:lnTo>
                                                <a:pt x="172" y="174"/>
                                              </a:lnTo>
                                              <a:lnTo>
                                                <a:pt x="172" y="175"/>
                                              </a:lnTo>
                                              <a:lnTo>
                                                <a:pt x="172" y="175"/>
                                              </a:lnTo>
                                              <a:lnTo>
                                                <a:pt x="172" y="176"/>
                                              </a:lnTo>
                                              <a:lnTo>
                                                <a:pt x="172" y="176"/>
                                              </a:lnTo>
                                              <a:lnTo>
                                                <a:pt x="173" y="179"/>
                                              </a:lnTo>
                                              <a:lnTo>
                                                <a:pt x="173" y="179"/>
                                              </a:lnTo>
                                              <a:lnTo>
                                                <a:pt x="175" y="181"/>
                                              </a:lnTo>
                                              <a:lnTo>
                                                <a:pt x="175" y="181"/>
                                              </a:lnTo>
                                              <a:lnTo>
                                                <a:pt x="176" y="183"/>
                                              </a:lnTo>
                                              <a:lnTo>
                                                <a:pt x="176" y="183"/>
                                              </a:lnTo>
                                              <a:lnTo>
                                                <a:pt x="177" y="184"/>
                                              </a:lnTo>
                                              <a:lnTo>
                                                <a:pt x="177" y="184"/>
                                              </a:lnTo>
                                              <a:lnTo>
                                                <a:pt x="177" y="185"/>
                                              </a:lnTo>
                                              <a:lnTo>
                                                <a:pt x="177" y="185"/>
                                              </a:lnTo>
                                              <a:lnTo>
                                                <a:pt x="177" y="187"/>
                                              </a:lnTo>
                                              <a:lnTo>
                                                <a:pt x="177" y="187"/>
                                              </a:lnTo>
                                              <a:lnTo>
                                                <a:pt x="177" y="189"/>
                                              </a:lnTo>
                                              <a:lnTo>
                                                <a:pt x="179" y="190"/>
                                              </a:lnTo>
                                              <a:lnTo>
                                                <a:pt x="179" y="190"/>
                                              </a:lnTo>
                                              <a:lnTo>
                                                <a:pt x="180" y="194"/>
                                              </a:lnTo>
                                              <a:lnTo>
                                                <a:pt x="180" y="194"/>
                                              </a:lnTo>
                                              <a:lnTo>
                                                <a:pt x="182" y="200"/>
                                              </a:lnTo>
                                              <a:lnTo>
                                                <a:pt x="182" y="200"/>
                                              </a:lnTo>
                                              <a:lnTo>
                                                <a:pt x="190" y="216"/>
                                              </a:lnTo>
                                              <a:lnTo>
                                                <a:pt x="190" y="216"/>
                                              </a:lnTo>
                                              <a:lnTo>
                                                <a:pt x="191" y="218"/>
                                              </a:lnTo>
                                              <a:lnTo>
                                                <a:pt x="191" y="218"/>
                                              </a:lnTo>
                                              <a:lnTo>
                                                <a:pt x="193" y="221"/>
                                              </a:lnTo>
                                              <a:lnTo>
                                                <a:pt x="193" y="221"/>
                                              </a:lnTo>
                                              <a:lnTo>
                                                <a:pt x="195" y="221"/>
                                              </a:lnTo>
                                              <a:lnTo>
                                                <a:pt x="198" y="221"/>
                                              </a:lnTo>
                                              <a:lnTo>
                                                <a:pt x="198" y="221"/>
                                              </a:lnTo>
                                              <a:lnTo>
                                                <a:pt x="199" y="221"/>
                                              </a:lnTo>
                                              <a:lnTo>
                                                <a:pt x="199" y="221"/>
                                              </a:lnTo>
                                              <a:lnTo>
                                                <a:pt x="199" y="223"/>
                                              </a:lnTo>
                                              <a:lnTo>
                                                <a:pt x="198" y="224"/>
                                              </a:lnTo>
                                              <a:lnTo>
                                                <a:pt x="198" y="224"/>
                                              </a:lnTo>
                                              <a:lnTo>
                                                <a:pt x="188" y="233"/>
                                              </a:lnTo>
                                              <a:lnTo>
                                                <a:pt x="188" y="233"/>
                                              </a:lnTo>
                                              <a:lnTo>
                                                <a:pt x="186" y="233"/>
                                              </a:lnTo>
                                              <a:lnTo>
                                                <a:pt x="184" y="231"/>
                                              </a:lnTo>
                                              <a:lnTo>
                                                <a:pt x="184" y="231"/>
                                              </a:lnTo>
                                              <a:lnTo>
                                                <a:pt x="172" y="201"/>
                                              </a:lnTo>
                                              <a:lnTo>
                                                <a:pt x="172" y="201"/>
                                              </a:lnTo>
                                              <a:lnTo>
                                                <a:pt x="171" y="200"/>
                                              </a:lnTo>
                                              <a:lnTo>
                                                <a:pt x="169" y="201"/>
                                              </a:lnTo>
                                              <a:lnTo>
                                                <a:pt x="166" y="203"/>
                                              </a:lnTo>
                                              <a:lnTo>
                                                <a:pt x="153" y="214"/>
                                              </a:lnTo>
                                              <a:lnTo>
                                                <a:pt x="153" y="214"/>
                                              </a:lnTo>
                                              <a:lnTo>
                                                <a:pt x="152" y="210"/>
                                              </a:lnTo>
                                              <a:lnTo>
                                                <a:pt x="152" y="210"/>
                                              </a:lnTo>
                                              <a:lnTo>
                                                <a:pt x="150" y="210"/>
                                              </a:lnTo>
                                              <a:lnTo>
                                                <a:pt x="148" y="210"/>
                                              </a:lnTo>
                                              <a:lnTo>
                                                <a:pt x="148" y="210"/>
                                              </a:lnTo>
                                              <a:lnTo>
                                                <a:pt x="142" y="210"/>
                                              </a:lnTo>
                                              <a:lnTo>
                                                <a:pt x="142" y="210"/>
                                              </a:lnTo>
                                              <a:lnTo>
                                                <a:pt x="139" y="213"/>
                                              </a:lnTo>
                                              <a:lnTo>
                                                <a:pt x="139" y="213"/>
                                              </a:lnTo>
                                              <a:lnTo>
                                                <a:pt x="135" y="216"/>
                                              </a:lnTo>
                                              <a:lnTo>
                                                <a:pt x="135" y="216"/>
                                              </a:lnTo>
                                              <a:lnTo>
                                                <a:pt x="131" y="214"/>
                                              </a:lnTo>
                                              <a:lnTo>
                                                <a:pt x="123" y="208"/>
                                              </a:lnTo>
                                              <a:lnTo>
                                                <a:pt x="123" y="208"/>
                                              </a:lnTo>
                                              <a:lnTo>
                                                <a:pt x="113" y="194"/>
                                              </a:lnTo>
                                              <a:lnTo>
                                                <a:pt x="113" y="194"/>
                                              </a:lnTo>
                                              <a:lnTo>
                                                <a:pt x="111" y="184"/>
                                              </a:lnTo>
                                              <a:lnTo>
                                                <a:pt x="111" y="184"/>
                                              </a:lnTo>
                                              <a:lnTo>
                                                <a:pt x="112" y="183"/>
                                              </a:lnTo>
                                              <a:lnTo>
                                                <a:pt x="112" y="183"/>
                                              </a:lnTo>
                                              <a:lnTo>
                                                <a:pt x="112" y="181"/>
                                              </a:lnTo>
                                              <a:lnTo>
                                                <a:pt x="111" y="179"/>
                                              </a:lnTo>
                                              <a:lnTo>
                                                <a:pt x="111" y="179"/>
                                              </a:lnTo>
                                              <a:lnTo>
                                                <a:pt x="111" y="175"/>
                                              </a:lnTo>
                                              <a:lnTo>
                                                <a:pt x="111" y="175"/>
                                              </a:lnTo>
                                              <a:lnTo>
                                                <a:pt x="115" y="167"/>
                                              </a:lnTo>
                                              <a:lnTo>
                                                <a:pt x="115" y="167"/>
                                              </a:lnTo>
                                              <a:lnTo>
                                                <a:pt x="119" y="158"/>
                                              </a:lnTo>
                                              <a:lnTo>
                                                <a:pt x="120" y="153"/>
                                              </a:lnTo>
                                              <a:lnTo>
                                                <a:pt x="120" y="153"/>
                                              </a:lnTo>
                                              <a:lnTo>
                                                <a:pt x="119" y="147"/>
                                              </a:lnTo>
                                              <a:lnTo>
                                                <a:pt x="116" y="140"/>
                                              </a:lnTo>
                                              <a:lnTo>
                                                <a:pt x="116" y="140"/>
                                              </a:lnTo>
                                              <a:lnTo>
                                                <a:pt x="115" y="135"/>
                                              </a:lnTo>
                                              <a:lnTo>
                                                <a:pt x="113" y="131"/>
                                              </a:lnTo>
                                              <a:lnTo>
                                                <a:pt x="113" y="131"/>
                                              </a:lnTo>
                                              <a:lnTo>
                                                <a:pt x="115" y="131"/>
                                              </a:lnTo>
                                              <a:lnTo>
                                                <a:pt x="116" y="129"/>
                                              </a:lnTo>
                                              <a:lnTo>
                                                <a:pt x="118" y="129"/>
                                              </a:lnTo>
                                              <a:lnTo>
                                                <a:pt x="118" y="129"/>
                                              </a:lnTo>
                                              <a:lnTo>
                                                <a:pt x="116" y="128"/>
                                              </a:lnTo>
                                              <a:lnTo>
                                                <a:pt x="116" y="128"/>
                                              </a:lnTo>
                                              <a:lnTo>
                                                <a:pt x="116" y="114"/>
                                              </a:lnTo>
                                              <a:lnTo>
                                                <a:pt x="116" y="114"/>
                                              </a:lnTo>
                                              <a:lnTo>
                                                <a:pt x="116" y="107"/>
                                              </a:lnTo>
                                              <a:lnTo>
                                                <a:pt x="116" y="101"/>
                                              </a:lnTo>
                                              <a:lnTo>
                                                <a:pt x="115" y="98"/>
                                              </a:lnTo>
                                              <a:lnTo>
                                                <a:pt x="115" y="93"/>
                                              </a:lnTo>
                                              <a:lnTo>
                                                <a:pt x="115" y="93"/>
                                              </a:lnTo>
                                              <a:lnTo>
                                                <a:pt x="113" y="91"/>
                                              </a:lnTo>
                                              <a:lnTo>
                                                <a:pt x="109" y="88"/>
                                              </a:lnTo>
                                              <a:lnTo>
                                                <a:pt x="103" y="84"/>
                                              </a:lnTo>
                                              <a:lnTo>
                                                <a:pt x="103" y="84"/>
                                              </a:lnTo>
                                              <a:lnTo>
                                                <a:pt x="93" y="83"/>
                                              </a:lnTo>
                                              <a:lnTo>
                                                <a:pt x="93" y="83"/>
                                              </a:lnTo>
                                              <a:lnTo>
                                                <a:pt x="93" y="81"/>
                                              </a:lnTo>
                                              <a:lnTo>
                                                <a:pt x="93" y="81"/>
                                              </a:lnTo>
                                              <a:lnTo>
                                                <a:pt x="93" y="68"/>
                                              </a:lnTo>
                                              <a:lnTo>
                                                <a:pt x="93" y="68"/>
                                              </a:lnTo>
                                              <a:lnTo>
                                                <a:pt x="93" y="67"/>
                                              </a:lnTo>
                                              <a:lnTo>
                                                <a:pt x="93" y="67"/>
                                              </a:lnTo>
                                              <a:lnTo>
                                                <a:pt x="96" y="67"/>
                                              </a:lnTo>
                                              <a:lnTo>
                                                <a:pt x="97" y="63"/>
                                              </a:lnTo>
                                              <a:lnTo>
                                                <a:pt x="99" y="59"/>
                                              </a:lnTo>
                                              <a:lnTo>
                                                <a:pt x="101" y="55"/>
                                              </a:lnTo>
                                              <a:lnTo>
                                                <a:pt x="101" y="55"/>
                                              </a:lnTo>
                                              <a:lnTo>
                                                <a:pt x="103" y="48"/>
                                              </a:lnTo>
                                              <a:lnTo>
                                                <a:pt x="103" y="46"/>
                                              </a:lnTo>
                                              <a:lnTo>
                                                <a:pt x="103" y="46"/>
                                              </a:lnTo>
                                              <a:lnTo>
                                                <a:pt x="103" y="42"/>
                                              </a:lnTo>
                                              <a:lnTo>
                                                <a:pt x="103" y="38"/>
                                              </a:lnTo>
                                              <a:lnTo>
                                                <a:pt x="103" y="38"/>
                                              </a:lnTo>
                                              <a:lnTo>
                                                <a:pt x="103" y="36"/>
                                              </a:lnTo>
                                              <a:lnTo>
                                                <a:pt x="103" y="36"/>
                                              </a:lnTo>
                                              <a:lnTo>
                                                <a:pt x="103" y="28"/>
                                              </a:lnTo>
                                              <a:lnTo>
                                                <a:pt x="103" y="28"/>
                                              </a:lnTo>
                                              <a:lnTo>
                                                <a:pt x="103" y="23"/>
                                              </a:lnTo>
                                              <a:lnTo>
                                                <a:pt x="103" y="23"/>
                                              </a:lnTo>
                                              <a:lnTo>
                                                <a:pt x="103" y="23"/>
                                              </a:lnTo>
                                              <a:lnTo>
                                                <a:pt x="103" y="23"/>
                                              </a:lnTo>
                                              <a:lnTo>
                                                <a:pt x="104" y="22"/>
                                              </a:lnTo>
                                              <a:lnTo>
                                                <a:pt x="105" y="20"/>
                                              </a:lnTo>
                                              <a:lnTo>
                                                <a:pt x="105" y="20"/>
                                              </a:lnTo>
                                              <a:lnTo>
                                                <a:pt x="104" y="18"/>
                                              </a:lnTo>
                                              <a:lnTo>
                                                <a:pt x="103" y="16"/>
                                              </a:lnTo>
                                              <a:lnTo>
                                                <a:pt x="101" y="13"/>
                                              </a:lnTo>
                                              <a:lnTo>
                                                <a:pt x="101" y="13"/>
                                              </a:lnTo>
                                              <a:lnTo>
                                                <a:pt x="101" y="13"/>
                                              </a:lnTo>
                                              <a:lnTo>
                                                <a:pt x="101" y="13"/>
                                              </a:lnTo>
                                              <a:lnTo>
                                                <a:pt x="98" y="8"/>
                                              </a:lnTo>
                                              <a:lnTo>
                                                <a:pt x="96" y="6"/>
                                              </a:lnTo>
                                              <a:lnTo>
                                                <a:pt x="96" y="6"/>
                                              </a:lnTo>
                                              <a:lnTo>
                                                <a:pt x="90" y="2"/>
                                              </a:lnTo>
                                              <a:lnTo>
                                                <a:pt x="86" y="0"/>
                                              </a:lnTo>
                                              <a:lnTo>
                                                <a:pt x="86" y="0"/>
                                              </a:lnTo>
                                              <a:lnTo>
                                                <a:pt x="84" y="0"/>
                                              </a:lnTo>
                                              <a:lnTo>
                                                <a:pt x="81" y="0"/>
                                              </a:lnTo>
                                              <a:lnTo>
                                                <a:pt x="74" y="3"/>
                                              </a:lnTo>
                                              <a:lnTo>
                                                <a:pt x="74" y="3"/>
                                              </a:lnTo>
                                              <a:lnTo>
                                                <a:pt x="71" y="6"/>
                                              </a:lnTo>
                                              <a:lnTo>
                                                <a:pt x="69" y="8"/>
                                              </a:lnTo>
                                              <a:lnTo>
                                                <a:pt x="65" y="15"/>
                                              </a:lnTo>
                                              <a:lnTo>
                                                <a:pt x="65" y="15"/>
                                              </a:lnTo>
                                              <a:lnTo>
                                                <a:pt x="63" y="18"/>
                                              </a:lnTo>
                                              <a:lnTo>
                                                <a:pt x="59" y="27"/>
                                              </a:lnTo>
                                              <a:lnTo>
                                                <a:pt x="59" y="27"/>
                                              </a:lnTo>
                                              <a:lnTo>
                                                <a:pt x="59" y="38"/>
                                              </a:lnTo>
                                              <a:lnTo>
                                                <a:pt x="58" y="46"/>
                                              </a:lnTo>
                                              <a:lnTo>
                                                <a:pt x="58" y="46"/>
                                              </a:lnTo>
                                              <a:lnTo>
                                                <a:pt x="59" y="55"/>
                                              </a:lnTo>
                                              <a:lnTo>
                                                <a:pt x="59" y="62"/>
                                              </a:lnTo>
                                              <a:lnTo>
                                                <a:pt x="59" y="62"/>
                                              </a:lnTo>
                                              <a:lnTo>
                                                <a:pt x="57" y="71"/>
                                              </a:lnTo>
                                              <a:lnTo>
                                                <a:pt x="57" y="71"/>
                                              </a:lnTo>
                                              <a:lnTo>
                                                <a:pt x="54" y="76"/>
                                              </a:lnTo>
                                              <a:lnTo>
                                                <a:pt x="54" y="76"/>
                                              </a:lnTo>
                                              <a:lnTo>
                                                <a:pt x="53" y="82"/>
                                              </a:lnTo>
                                              <a:lnTo>
                                                <a:pt x="52" y="89"/>
                                              </a:lnTo>
                                              <a:lnTo>
                                                <a:pt x="52" y="89"/>
                                              </a:lnTo>
                                              <a:lnTo>
                                                <a:pt x="46" y="92"/>
                                              </a:lnTo>
                                              <a:lnTo>
                                                <a:pt x="46" y="92"/>
                                              </a:lnTo>
                                              <a:lnTo>
                                                <a:pt x="42" y="94"/>
                                              </a:lnTo>
                                              <a:lnTo>
                                                <a:pt x="42" y="94"/>
                                              </a:lnTo>
                                              <a:lnTo>
                                                <a:pt x="40" y="97"/>
                                              </a:lnTo>
                                              <a:lnTo>
                                                <a:pt x="37" y="98"/>
                                              </a:lnTo>
                                              <a:lnTo>
                                                <a:pt x="35" y="103"/>
                                              </a:lnTo>
                                              <a:lnTo>
                                                <a:pt x="35" y="103"/>
                                              </a:lnTo>
                                              <a:lnTo>
                                                <a:pt x="27" y="115"/>
                                              </a:lnTo>
                                              <a:lnTo>
                                                <a:pt x="27" y="115"/>
                                              </a:lnTo>
                                              <a:lnTo>
                                                <a:pt x="24" y="119"/>
                                              </a:lnTo>
                                              <a:lnTo>
                                                <a:pt x="24" y="119"/>
                                              </a:lnTo>
                                              <a:lnTo>
                                                <a:pt x="24" y="120"/>
                                              </a:lnTo>
                                              <a:lnTo>
                                                <a:pt x="25" y="123"/>
                                              </a:lnTo>
                                              <a:lnTo>
                                                <a:pt x="25" y="123"/>
                                              </a:lnTo>
                                              <a:lnTo>
                                                <a:pt x="17" y="131"/>
                                              </a:lnTo>
                                              <a:lnTo>
                                                <a:pt x="13" y="137"/>
                                              </a:lnTo>
                                              <a:lnTo>
                                                <a:pt x="10" y="144"/>
                                              </a:lnTo>
                                              <a:lnTo>
                                                <a:pt x="10" y="144"/>
                                              </a:lnTo>
                                              <a:lnTo>
                                                <a:pt x="1" y="165"/>
                                              </a:lnTo>
                                              <a:lnTo>
                                                <a:pt x="1" y="165"/>
                                              </a:lnTo>
                                              <a:lnTo>
                                                <a:pt x="0" y="168"/>
                                              </a:lnTo>
                                              <a:lnTo>
                                                <a:pt x="0" y="170"/>
                                              </a:lnTo>
                                              <a:lnTo>
                                                <a:pt x="0" y="174"/>
                                              </a:lnTo>
                                              <a:lnTo>
                                                <a:pt x="0" y="174"/>
                                              </a:lnTo>
                                              <a:lnTo>
                                                <a:pt x="1" y="181"/>
                                              </a:lnTo>
                                              <a:lnTo>
                                                <a:pt x="5" y="187"/>
                                              </a:lnTo>
                                              <a:lnTo>
                                                <a:pt x="8" y="198"/>
                                              </a:lnTo>
                                              <a:lnTo>
                                                <a:pt x="8" y="198"/>
                                              </a:lnTo>
                                              <a:lnTo>
                                                <a:pt x="16" y="214"/>
                                              </a:lnTo>
                                              <a:lnTo>
                                                <a:pt x="22" y="224"/>
                                              </a:lnTo>
                                              <a:lnTo>
                                                <a:pt x="22" y="224"/>
                                              </a:lnTo>
                                              <a:lnTo>
                                                <a:pt x="31" y="240"/>
                                              </a:lnTo>
                                              <a:lnTo>
                                                <a:pt x="31" y="240"/>
                                              </a:lnTo>
                                              <a:lnTo>
                                                <a:pt x="35" y="244"/>
                                              </a:lnTo>
                                              <a:lnTo>
                                                <a:pt x="36" y="246"/>
                                              </a:lnTo>
                                              <a:lnTo>
                                                <a:pt x="40" y="248"/>
                                              </a:lnTo>
                                              <a:lnTo>
                                                <a:pt x="40" y="248"/>
                                              </a:lnTo>
                                              <a:lnTo>
                                                <a:pt x="44" y="248"/>
                                              </a:lnTo>
                                              <a:lnTo>
                                                <a:pt x="47" y="246"/>
                                              </a:lnTo>
                                              <a:lnTo>
                                                <a:pt x="47" y="246"/>
                                              </a:lnTo>
                                              <a:lnTo>
                                                <a:pt x="47" y="249"/>
                                              </a:lnTo>
                                              <a:lnTo>
                                                <a:pt x="47" y="249"/>
                                              </a:lnTo>
                                              <a:lnTo>
                                                <a:pt x="47" y="251"/>
                                              </a:lnTo>
                                              <a:lnTo>
                                                <a:pt x="47" y="251"/>
                                              </a:lnTo>
                                              <a:lnTo>
                                                <a:pt x="47" y="251"/>
                                              </a:lnTo>
                                              <a:lnTo>
                                                <a:pt x="44" y="261"/>
                                              </a:lnTo>
                                              <a:lnTo>
                                                <a:pt x="44" y="261"/>
                                              </a:lnTo>
                                              <a:lnTo>
                                                <a:pt x="44" y="274"/>
                                              </a:lnTo>
                                              <a:lnTo>
                                                <a:pt x="44" y="279"/>
                                              </a:lnTo>
                                              <a:lnTo>
                                                <a:pt x="44" y="279"/>
                                              </a:lnTo>
                                              <a:lnTo>
                                                <a:pt x="44" y="282"/>
                                              </a:lnTo>
                                              <a:lnTo>
                                                <a:pt x="44" y="282"/>
                                              </a:lnTo>
                                              <a:lnTo>
                                                <a:pt x="44" y="287"/>
                                              </a:lnTo>
                                              <a:lnTo>
                                                <a:pt x="44" y="287"/>
                                              </a:lnTo>
                                              <a:lnTo>
                                                <a:pt x="44" y="297"/>
                                              </a:lnTo>
                                              <a:lnTo>
                                                <a:pt x="44" y="321"/>
                                              </a:lnTo>
                                              <a:lnTo>
                                                <a:pt x="44" y="321"/>
                                              </a:lnTo>
                                              <a:lnTo>
                                                <a:pt x="46" y="350"/>
                                              </a:lnTo>
                                              <a:lnTo>
                                                <a:pt x="46" y="367"/>
                                              </a:lnTo>
                                              <a:lnTo>
                                                <a:pt x="46" y="367"/>
                                              </a:lnTo>
                                              <a:lnTo>
                                                <a:pt x="46" y="370"/>
                                              </a:lnTo>
                                              <a:lnTo>
                                                <a:pt x="44" y="372"/>
                                              </a:lnTo>
                                              <a:lnTo>
                                                <a:pt x="44" y="372"/>
                                              </a:lnTo>
                                              <a:lnTo>
                                                <a:pt x="46" y="378"/>
                                              </a:lnTo>
                                              <a:lnTo>
                                                <a:pt x="46" y="378"/>
                                              </a:lnTo>
                                              <a:lnTo>
                                                <a:pt x="44" y="378"/>
                                              </a:lnTo>
                                              <a:lnTo>
                                                <a:pt x="44" y="378"/>
                                              </a:lnTo>
                                              <a:lnTo>
                                                <a:pt x="44" y="382"/>
                                              </a:lnTo>
                                              <a:lnTo>
                                                <a:pt x="44" y="382"/>
                                              </a:lnTo>
                                              <a:lnTo>
                                                <a:pt x="44" y="382"/>
                                              </a:lnTo>
                                              <a:lnTo>
                                                <a:pt x="44" y="392"/>
                                              </a:lnTo>
                                              <a:lnTo>
                                                <a:pt x="42" y="411"/>
                                              </a:lnTo>
                                              <a:lnTo>
                                                <a:pt x="42" y="411"/>
                                              </a:lnTo>
                                              <a:lnTo>
                                                <a:pt x="40" y="441"/>
                                              </a:lnTo>
                                              <a:lnTo>
                                                <a:pt x="40" y="441"/>
                                              </a:lnTo>
                                              <a:lnTo>
                                                <a:pt x="37" y="441"/>
                                              </a:lnTo>
                                              <a:lnTo>
                                                <a:pt x="37" y="441"/>
                                              </a:lnTo>
                                              <a:lnTo>
                                                <a:pt x="36" y="453"/>
                                              </a:lnTo>
                                              <a:lnTo>
                                                <a:pt x="36" y="453"/>
                                              </a:lnTo>
                                              <a:lnTo>
                                                <a:pt x="35" y="471"/>
                                              </a:lnTo>
                                              <a:lnTo>
                                                <a:pt x="36" y="480"/>
                                              </a:lnTo>
                                              <a:lnTo>
                                                <a:pt x="36" y="480"/>
                                              </a:lnTo>
                                              <a:lnTo>
                                                <a:pt x="42" y="485"/>
                                              </a:lnTo>
                                              <a:lnTo>
                                                <a:pt x="42" y="485"/>
                                              </a:lnTo>
                                              <a:lnTo>
                                                <a:pt x="42" y="495"/>
                                              </a:lnTo>
                                              <a:lnTo>
                                                <a:pt x="42" y="509"/>
                                              </a:lnTo>
                                              <a:lnTo>
                                                <a:pt x="42" y="509"/>
                                              </a:lnTo>
                                              <a:lnTo>
                                                <a:pt x="40" y="513"/>
                                              </a:lnTo>
                                              <a:lnTo>
                                                <a:pt x="40" y="515"/>
                                              </a:lnTo>
                                              <a:lnTo>
                                                <a:pt x="36" y="517"/>
                                              </a:lnTo>
                                              <a:lnTo>
                                                <a:pt x="36" y="517"/>
                                              </a:lnTo>
                                              <a:lnTo>
                                                <a:pt x="35" y="517"/>
                                              </a:lnTo>
                                              <a:lnTo>
                                                <a:pt x="35" y="516"/>
                                              </a:lnTo>
                                              <a:lnTo>
                                                <a:pt x="35" y="516"/>
                                              </a:lnTo>
                                              <a:lnTo>
                                                <a:pt x="32" y="517"/>
                                              </a:lnTo>
                                              <a:lnTo>
                                                <a:pt x="32" y="517"/>
                                              </a:lnTo>
                                              <a:lnTo>
                                                <a:pt x="30" y="517"/>
                                              </a:lnTo>
                                              <a:lnTo>
                                                <a:pt x="30" y="517"/>
                                              </a:lnTo>
                                              <a:lnTo>
                                                <a:pt x="29" y="518"/>
                                              </a:lnTo>
                                              <a:lnTo>
                                                <a:pt x="29" y="518"/>
                                              </a:lnTo>
                                              <a:lnTo>
                                                <a:pt x="28" y="518"/>
                                              </a:lnTo>
                                              <a:lnTo>
                                                <a:pt x="27" y="518"/>
                                              </a:lnTo>
                                              <a:lnTo>
                                                <a:pt x="27" y="518"/>
                                              </a:lnTo>
                                              <a:lnTo>
                                                <a:pt x="27" y="522"/>
                                              </a:lnTo>
                                              <a:lnTo>
                                                <a:pt x="27" y="523"/>
                                              </a:lnTo>
                                              <a:lnTo>
                                                <a:pt x="27" y="523"/>
                                              </a:lnTo>
                                              <a:lnTo>
                                                <a:pt x="28" y="525"/>
                                              </a:lnTo>
                                              <a:lnTo>
                                                <a:pt x="28" y="525"/>
                                              </a:lnTo>
                                              <a:lnTo>
                                                <a:pt x="29" y="528"/>
                                              </a:lnTo>
                                              <a:lnTo>
                                                <a:pt x="32" y="533"/>
                                              </a:lnTo>
                                              <a:lnTo>
                                                <a:pt x="32" y="533"/>
                                              </a:lnTo>
                                              <a:lnTo>
                                                <a:pt x="35" y="535"/>
                                              </a:lnTo>
                                              <a:lnTo>
                                                <a:pt x="37" y="535"/>
                                              </a:lnTo>
                                              <a:lnTo>
                                                <a:pt x="37" y="535"/>
                                              </a:lnTo>
                                              <a:lnTo>
                                                <a:pt x="40" y="540"/>
                                              </a:lnTo>
                                              <a:lnTo>
                                                <a:pt x="40" y="540"/>
                                              </a:lnTo>
                                              <a:lnTo>
                                                <a:pt x="42" y="541"/>
                                              </a:lnTo>
                                              <a:lnTo>
                                                <a:pt x="46" y="544"/>
                                              </a:lnTo>
                                              <a:lnTo>
                                                <a:pt x="48" y="544"/>
                                              </a:lnTo>
                                              <a:lnTo>
                                                <a:pt x="52" y="543"/>
                                              </a:lnTo>
                                              <a:lnTo>
                                                <a:pt x="52" y="543"/>
                                              </a:lnTo>
                                              <a:lnTo>
                                                <a:pt x="54" y="540"/>
                                              </a:lnTo>
                                              <a:lnTo>
                                                <a:pt x="55" y="538"/>
                                              </a:lnTo>
                                              <a:lnTo>
                                                <a:pt x="55" y="528"/>
                                              </a:lnTo>
                                              <a:lnTo>
                                                <a:pt x="55" y="528"/>
                                              </a:lnTo>
                                              <a:lnTo>
                                                <a:pt x="56" y="519"/>
                                              </a:lnTo>
                                              <a:lnTo>
                                                <a:pt x="57" y="515"/>
                                              </a:lnTo>
                                              <a:lnTo>
                                                <a:pt x="57" y="515"/>
                                              </a:lnTo>
                                              <a:lnTo>
                                                <a:pt x="56" y="507"/>
                                              </a:lnTo>
                                              <a:lnTo>
                                                <a:pt x="55" y="497"/>
                                              </a:lnTo>
                                              <a:lnTo>
                                                <a:pt x="55" y="497"/>
                                              </a:lnTo>
                                              <a:lnTo>
                                                <a:pt x="56" y="489"/>
                                              </a:lnTo>
                                              <a:lnTo>
                                                <a:pt x="56" y="489"/>
                                              </a:lnTo>
                                              <a:lnTo>
                                                <a:pt x="59" y="488"/>
                                              </a:lnTo>
                                              <a:lnTo>
                                                <a:pt x="59" y="488"/>
                                              </a:lnTo>
                                              <a:lnTo>
                                                <a:pt x="63" y="485"/>
                                              </a:lnTo>
                                              <a:lnTo>
                                                <a:pt x="65" y="480"/>
                                              </a:lnTo>
                                              <a:lnTo>
                                                <a:pt x="65" y="480"/>
                                              </a:lnTo>
                                              <a:lnTo>
                                                <a:pt x="69" y="446"/>
                                              </a:lnTo>
                                              <a:lnTo>
                                                <a:pt x="69" y="446"/>
                                              </a:lnTo>
                                              <a:lnTo>
                                                <a:pt x="69" y="444"/>
                                              </a:lnTo>
                                              <a:lnTo>
                                                <a:pt x="67" y="444"/>
                                              </a:lnTo>
                                              <a:lnTo>
                                                <a:pt x="66" y="442"/>
                                              </a:lnTo>
                                              <a:lnTo>
                                                <a:pt x="66" y="442"/>
                                              </a:lnTo>
                                              <a:lnTo>
                                                <a:pt x="67" y="433"/>
                                              </a:lnTo>
                                              <a:lnTo>
                                                <a:pt x="69" y="415"/>
                                              </a:lnTo>
                                              <a:lnTo>
                                                <a:pt x="69" y="415"/>
                                              </a:lnTo>
                                              <a:lnTo>
                                                <a:pt x="69" y="395"/>
                                              </a:lnTo>
                                              <a:lnTo>
                                                <a:pt x="69" y="382"/>
                                              </a:lnTo>
                                              <a:lnTo>
                                                <a:pt x="69" y="382"/>
                                              </a:lnTo>
                                              <a:lnTo>
                                                <a:pt x="69" y="378"/>
                                              </a:lnTo>
                                              <a:lnTo>
                                                <a:pt x="70" y="376"/>
                                              </a:lnTo>
                                              <a:lnTo>
                                                <a:pt x="70" y="376"/>
                                              </a:lnTo>
                                              <a:lnTo>
                                                <a:pt x="71" y="367"/>
                                              </a:lnTo>
                                              <a:lnTo>
                                                <a:pt x="71" y="367"/>
                                              </a:lnTo>
                                              <a:lnTo>
                                                <a:pt x="74" y="356"/>
                                              </a:lnTo>
                                              <a:lnTo>
                                                <a:pt x="76" y="338"/>
                                              </a:lnTo>
                                              <a:lnTo>
                                                <a:pt x="76" y="338"/>
                                              </a:lnTo>
                                              <a:lnTo>
                                                <a:pt x="84" y="301"/>
                                              </a:lnTo>
                                              <a:lnTo>
                                                <a:pt x="85" y="301"/>
                                              </a:lnTo>
                                              <a:lnTo>
                                                <a:pt x="85" y="301"/>
                                              </a:lnTo>
                                              <a:lnTo>
                                                <a:pt x="86" y="340"/>
                                              </a:lnTo>
                                              <a:lnTo>
                                                <a:pt x="86" y="340"/>
                                              </a:lnTo>
                                              <a:lnTo>
                                                <a:pt x="86" y="378"/>
                                              </a:lnTo>
                                              <a:lnTo>
                                                <a:pt x="86" y="378"/>
                                              </a:lnTo>
                                              <a:lnTo>
                                                <a:pt x="86" y="382"/>
                                              </a:lnTo>
                                              <a:lnTo>
                                                <a:pt x="86" y="382"/>
                                              </a:lnTo>
                                              <a:lnTo>
                                                <a:pt x="86" y="385"/>
                                              </a:lnTo>
                                              <a:lnTo>
                                                <a:pt x="86" y="387"/>
                                              </a:lnTo>
                                              <a:lnTo>
                                                <a:pt x="86" y="387"/>
                                              </a:lnTo>
                                              <a:lnTo>
                                                <a:pt x="86" y="399"/>
                                              </a:lnTo>
                                              <a:lnTo>
                                                <a:pt x="86" y="399"/>
                                              </a:lnTo>
                                              <a:lnTo>
                                                <a:pt x="85" y="401"/>
                                              </a:lnTo>
                                              <a:lnTo>
                                                <a:pt x="85" y="401"/>
                                              </a:lnTo>
                                              <a:lnTo>
                                                <a:pt x="84" y="419"/>
                                              </a:lnTo>
                                              <a:lnTo>
                                                <a:pt x="84" y="419"/>
                                              </a:lnTo>
                                              <a:lnTo>
                                                <a:pt x="81" y="449"/>
                                              </a:lnTo>
                                              <a:lnTo>
                                                <a:pt x="81" y="449"/>
                                              </a:lnTo>
                                              <a:lnTo>
                                                <a:pt x="79" y="449"/>
                                              </a:lnTo>
                                              <a:lnTo>
                                                <a:pt x="79" y="449"/>
                                              </a:lnTo>
                                              <a:lnTo>
                                                <a:pt x="79" y="454"/>
                                              </a:lnTo>
                                              <a:lnTo>
                                                <a:pt x="78" y="466"/>
                                              </a:lnTo>
                                              <a:lnTo>
                                                <a:pt x="78" y="466"/>
                                              </a:lnTo>
                                              <a:lnTo>
                                                <a:pt x="79" y="495"/>
                                              </a:lnTo>
                                              <a:lnTo>
                                                <a:pt x="79" y="495"/>
                                              </a:lnTo>
                                              <a:lnTo>
                                                <a:pt x="80" y="499"/>
                                              </a:lnTo>
                                              <a:lnTo>
                                                <a:pt x="84" y="500"/>
                                              </a:lnTo>
                                              <a:lnTo>
                                                <a:pt x="84" y="500"/>
                                              </a:lnTo>
                                              <a:lnTo>
                                                <a:pt x="85" y="510"/>
                                              </a:lnTo>
                                              <a:lnTo>
                                                <a:pt x="85" y="510"/>
                                              </a:lnTo>
                                              <a:lnTo>
                                                <a:pt x="85" y="524"/>
                                              </a:lnTo>
                                              <a:lnTo>
                                                <a:pt x="82" y="535"/>
                                              </a:lnTo>
                                              <a:lnTo>
                                                <a:pt x="82" y="535"/>
                                              </a:lnTo>
                                              <a:lnTo>
                                                <a:pt x="81" y="545"/>
                                              </a:lnTo>
                                              <a:lnTo>
                                                <a:pt x="82" y="548"/>
                                              </a:lnTo>
                                              <a:lnTo>
                                                <a:pt x="84" y="549"/>
                                              </a:lnTo>
                                              <a:lnTo>
                                                <a:pt x="84" y="549"/>
                                              </a:lnTo>
                                              <a:lnTo>
                                                <a:pt x="89" y="550"/>
                                              </a:lnTo>
                                              <a:lnTo>
                                                <a:pt x="92" y="550"/>
                                              </a:lnTo>
                                              <a:lnTo>
                                                <a:pt x="96" y="549"/>
                                              </a:lnTo>
                                              <a:lnTo>
                                                <a:pt x="96" y="549"/>
                                              </a:lnTo>
                                              <a:lnTo>
                                                <a:pt x="108" y="543"/>
                                              </a:lnTo>
                                              <a:lnTo>
                                                <a:pt x="108" y="543"/>
                                              </a:lnTo>
                                              <a:lnTo>
                                                <a:pt x="114" y="541"/>
                                              </a:lnTo>
                                              <a:lnTo>
                                                <a:pt x="118" y="540"/>
                                              </a:lnTo>
                                              <a:lnTo>
                                                <a:pt x="118" y="540"/>
                                              </a:lnTo>
                                              <a:lnTo>
                                                <a:pt x="120" y="539"/>
                                              </a:lnTo>
                                              <a:lnTo>
                                                <a:pt x="123" y="538"/>
                                              </a:lnTo>
                                              <a:lnTo>
                                                <a:pt x="123" y="538"/>
                                              </a:lnTo>
                                              <a:lnTo>
                                                <a:pt x="123" y="534"/>
                                              </a:lnTo>
                                              <a:lnTo>
                                                <a:pt x="123" y="534"/>
                                              </a:lnTo>
                                              <a:lnTo>
                                                <a:pt x="123" y="532"/>
                                              </a:lnTo>
                                              <a:lnTo>
                                                <a:pt x="123" y="532"/>
                                              </a:lnTo>
                                              <a:lnTo>
                                                <a:pt x="120" y="530"/>
                                              </a:lnTo>
                                              <a:lnTo>
                                                <a:pt x="120" y="530"/>
                                              </a:lnTo>
                                              <a:lnTo>
                                                <a:pt x="122" y="528"/>
                                              </a:lnTo>
                                              <a:lnTo>
                                                <a:pt x="122" y="528"/>
                                              </a:lnTo>
                                              <a:lnTo>
                                                <a:pt x="120" y="527"/>
                                              </a:lnTo>
                                              <a:lnTo>
                                                <a:pt x="120" y="527"/>
                                              </a:lnTo>
                                              <a:lnTo>
                                                <a:pt x="120" y="525"/>
                                              </a:lnTo>
                                              <a:lnTo>
                                                <a:pt x="120" y="525"/>
                                              </a:lnTo>
                                              <a:lnTo>
                                                <a:pt x="118" y="525"/>
                                              </a:lnTo>
                                              <a:lnTo>
                                                <a:pt x="118" y="525"/>
                                              </a:lnTo>
                                              <a:lnTo>
                                                <a:pt x="116" y="524"/>
                                              </a:lnTo>
                                              <a:lnTo>
                                                <a:pt x="116" y="524"/>
                                              </a:lnTo>
                                              <a:lnTo>
                                                <a:pt x="115" y="524"/>
                                              </a:lnTo>
                                              <a:lnTo>
                                                <a:pt x="115" y="524"/>
                                              </a:lnTo>
                                              <a:lnTo>
                                                <a:pt x="115" y="524"/>
                                              </a:lnTo>
                                              <a:lnTo>
                                                <a:pt x="114" y="524"/>
                                              </a:lnTo>
                                              <a:lnTo>
                                                <a:pt x="114" y="524"/>
                                              </a:lnTo>
                                              <a:lnTo>
                                                <a:pt x="111" y="525"/>
                                              </a:lnTo>
                                              <a:lnTo>
                                                <a:pt x="111" y="525"/>
                                              </a:lnTo>
                                              <a:lnTo>
                                                <a:pt x="108" y="525"/>
                                              </a:lnTo>
                                              <a:lnTo>
                                                <a:pt x="107" y="524"/>
                                              </a:lnTo>
                                              <a:lnTo>
                                                <a:pt x="107" y="524"/>
                                              </a:lnTo>
                                              <a:lnTo>
                                                <a:pt x="103" y="519"/>
                                              </a:lnTo>
                                              <a:lnTo>
                                                <a:pt x="101" y="518"/>
                                              </a:lnTo>
                                              <a:lnTo>
                                                <a:pt x="101" y="518"/>
                                              </a:lnTo>
                                              <a:lnTo>
                                                <a:pt x="101" y="502"/>
                                              </a:lnTo>
                                              <a:lnTo>
                                                <a:pt x="101" y="502"/>
                                              </a:lnTo>
                                              <a:lnTo>
                                                <a:pt x="103" y="502"/>
                                              </a:lnTo>
                                              <a:lnTo>
                                                <a:pt x="103" y="502"/>
                                              </a:lnTo>
                                              <a:lnTo>
                                                <a:pt x="105" y="500"/>
                                              </a:lnTo>
                                              <a:lnTo>
                                                <a:pt x="107" y="499"/>
                                              </a:lnTo>
                                              <a:lnTo>
                                                <a:pt x="108" y="494"/>
                                              </a:lnTo>
                                              <a:lnTo>
                                                <a:pt x="108" y="491"/>
                                              </a:lnTo>
                                              <a:lnTo>
                                                <a:pt x="108" y="491"/>
                                              </a:lnTo>
                                              <a:lnTo>
                                                <a:pt x="113" y="458"/>
                                              </a:lnTo>
                                              <a:lnTo>
                                                <a:pt x="113" y="458"/>
                                              </a:lnTo>
                                              <a:lnTo>
                                                <a:pt x="113" y="456"/>
                                              </a:lnTo>
                                              <a:lnTo>
                                                <a:pt x="112" y="454"/>
                                              </a:lnTo>
                                              <a:lnTo>
                                                <a:pt x="111" y="454"/>
                                              </a:lnTo>
                                              <a:lnTo>
                                                <a:pt x="111" y="454"/>
                                              </a:lnTo>
                                              <a:lnTo>
                                                <a:pt x="113" y="433"/>
                                              </a:lnTo>
                                              <a:lnTo>
                                                <a:pt x="113" y="416"/>
                                              </a:lnTo>
                                              <a:lnTo>
                                                <a:pt x="113" y="396"/>
                                              </a:lnTo>
                                              <a:lnTo>
                                                <a:pt x="113" y="396"/>
                                              </a:lnTo>
                                              <a:lnTo>
                                                <a:pt x="113" y="392"/>
                                              </a:lnTo>
                                              <a:lnTo>
                                                <a:pt x="114" y="388"/>
                                              </a:lnTo>
                                              <a:lnTo>
                                                <a:pt x="114" y="388"/>
                                              </a:lnTo>
                                              <a:lnTo>
                                                <a:pt x="114" y="387"/>
                                              </a:lnTo>
                                              <a:lnTo>
                                                <a:pt x="113" y="386"/>
                                              </a:lnTo>
                                              <a:lnTo>
                                                <a:pt x="113" y="386"/>
                                              </a:lnTo>
                                              <a:lnTo>
                                                <a:pt x="113" y="386"/>
                                              </a:lnTo>
                                              <a:lnTo>
                                                <a:pt x="114" y="383"/>
                                              </a:lnTo>
                                              <a:lnTo>
                                                <a:pt x="114" y="383"/>
                                              </a:lnTo>
                                              <a:lnTo>
                                                <a:pt x="114" y="380"/>
                                              </a:lnTo>
                                              <a:lnTo>
                                                <a:pt x="115" y="373"/>
                                              </a:lnTo>
                                              <a:lnTo>
                                                <a:pt x="115" y="373"/>
                                              </a:lnTo>
                                              <a:lnTo>
                                                <a:pt x="116" y="362"/>
                                              </a:lnTo>
                                              <a:lnTo>
                                                <a:pt x="119" y="341"/>
                                              </a:lnTo>
                                              <a:lnTo>
                                                <a:pt x="123" y="302"/>
                                              </a:lnTo>
                                              <a:lnTo>
                                                <a:pt x="123" y="302"/>
                                              </a:lnTo>
                                              <a:lnTo>
                                                <a:pt x="125" y="277"/>
                                              </a:lnTo>
                                              <a:lnTo>
                                                <a:pt x="124" y="256"/>
                                              </a:lnTo>
                                              <a:lnTo>
                                                <a:pt x="122" y="239"/>
                                              </a:lnTo>
                                              <a:lnTo>
                                                <a:pt x="120" y="225"/>
                                              </a:lnTo>
                                              <a:lnTo>
                                                <a:pt x="120" y="225"/>
                                              </a:lnTo>
                                              <a:lnTo>
                                                <a:pt x="120" y="228"/>
                                              </a:lnTo>
                                              <a:lnTo>
                                                <a:pt x="120" y="228"/>
                                              </a:lnTo>
                                              <a:lnTo>
                                                <a:pt x="120" y="224"/>
                                              </a:lnTo>
                                              <a:lnTo>
                                                <a:pt x="120" y="224"/>
                                              </a:lnTo>
                                              <a:lnTo>
                                                <a:pt x="131" y="231"/>
                                              </a:lnTo>
                                              <a:lnTo>
                                                <a:pt x="131" y="231"/>
                                              </a:lnTo>
                                              <a:lnTo>
                                                <a:pt x="131" y="233"/>
                                              </a:lnTo>
                                              <a:lnTo>
                                                <a:pt x="126" y="239"/>
                                              </a:lnTo>
                                              <a:lnTo>
                                                <a:pt x="126" y="239"/>
                                              </a:lnTo>
                                              <a:lnTo>
                                                <a:pt x="126" y="240"/>
                                              </a:lnTo>
                                              <a:lnTo>
                                                <a:pt x="127" y="244"/>
                                              </a:lnTo>
                                              <a:lnTo>
                                                <a:pt x="127" y="244"/>
                                              </a:lnTo>
                                              <a:lnTo>
                                                <a:pt x="128" y="244"/>
                                              </a:lnTo>
                                              <a:lnTo>
                                                <a:pt x="130" y="245"/>
                                              </a:lnTo>
                                              <a:lnTo>
                                                <a:pt x="130" y="244"/>
                                              </a:lnTo>
                                              <a:lnTo>
                                                <a:pt x="137" y="237"/>
                                              </a:lnTo>
                                              <a:lnTo>
                                                <a:pt x="137" y="237"/>
                                              </a:lnTo>
                                              <a:lnTo>
                                                <a:pt x="137" y="239"/>
                                              </a:lnTo>
                                              <a:lnTo>
                                                <a:pt x="137" y="239"/>
                                              </a:lnTo>
                                              <a:lnTo>
                                                <a:pt x="141" y="239"/>
                                              </a:lnTo>
                                              <a:lnTo>
                                                <a:pt x="141" y="239"/>
                                              </a:lnTo>
                                              <a:lnTo>
                                                <a:pt x="145" y="236"/>
                                              </a:lnTo>
                                              <a:lnTo>
                                                <a:pt x="145" y="236"/>
                                              </a:lnTo>
                                              <a:lnTo>
                                                <a:pt x="146" y="234"/>
                                              </a:lnTo>
                                              <a:lnTo>
                                                <a:pt x="146" y="234"/>
                                              </a:lnTo>
                                              <a:lnTo>
                                                <a:pt x="148" y="233"/>
                                              </a:lnTo>
                                              <a:lnTo>
                                                <a:pt x="148" y="233"/>
                                              </a:lnTo>
                                              <a:lnTo>
                                                <a:pt x="148" y="231"/>
                                              </a:lnTo>
                                              <a:lnTo>
                                                <a:pt x="149" y="231"/>
                                              </a:lnTo>
                                              <a:lnTo>
                                                <a:pt x="149" y="231"/>
                                              </a:lnTo>
                                              <a:lnTo>
                                                <a:pt x="150" y="230"/>
                                              </a:lnTo>
                                              <a:lnTo>
                                                <a:pt x="150" y="230"/>
                                              </a:lnTo>
                                              <a:lnTo>
                                                <a:pt x="152" y="228"/>
                                              </a:lnTo>
                                              <a:lnTo>
                                                <a:pt x="152" y="228"/>
                                              </a:lnTo>
                                              <a:lnTo>
                                                <a:pt x="155" y="228"/>
                                              </a:lnTo>
                                              <a:lnTo>
                                                <a:pt x="155" y="228"/>
                                              </a:lnTo>
                                              <a:lnTo>
                                                <a:pt x="157" y="225"/>
                                              </a:lnTo>
                                              <a:lnTo>
                                                <a:pt x="157" y="225"/>
                                              </a:lnTo>
                                              <a:lnTo>
                                                <a:pt x="157" y="224"/>
                                              </a:lnTo>
                                              <a:lnTo>
                                                <a:pt x="156" y="223"/>
                                              </a:lnTo>
                                              <a:lnTo>
                                                <a:pt x="156" y="223"/>
                                              </a:lnTo>
                                              <a:lnTo>
                                                <a:pt x="154" y="220"/>
                                              </a:lnTo>
                                              <a:lnTo>
                                                <a:pt x="153" y="218"/>
                                              </a:lnTo>
                                              <a:lnTo>
                                                <a:pt x="153" y="218"/>
                                              </a:lnTo>
                                              <a:lnTo>
                                                <a:pt x="153" y="216"/>
                                              </a:lnTo>
                                              <a:lnTo>
                                                <a:pt x="153" y="216"/>
                                              </a:lnTo>
                                              <a:lnTo>
                                                <a:pt x="167" y="206"/>
                                              </a:lnTo>
                                              <a:lnTo>
                                                <a:pt x="167" y="206"/>
                                              </a:lnTo>
                                              <a:lnTo>
                                                <a:pt x="169" y="205"/>
                                              </a:lnTo>
                                              <a:lnTo>
                                                <a:pt x="171" y="206"/>
                                              </a:lnTo>
                                              <a:lnTo>
                                                <a:pt x="171" y="206"/>
                                              </a:lnTo>
                                              <a:lnTo>
                                                <a:pt x="183" y="233"/>
                                              </a:lnTo>
                                              <a:lnTo>
                                                <a:pt x="183" y="233"/>
                                              </a:lnTo>
                                              <a:lnTo>
                                                <a:pt x="184" y="236"/>
                                              </a:lnTo>
                                              <a:lnTo>
                                                <a:pt x="186" y="236"/>
                                              </a:lnTo>
                                              <a:lnTo>
                                                <a:pt x="188" y="236"/>
                                              </a:lnTo>
                                              <a:lnTo>
                                                <a:pt x="188" y="236"/>
                                              </a:lnTo>
                                              <a:lnTo>
                                                <a:pt x="199" y="228"/>
                                              </a:lnTo>
                                              <a:lnTo>
                                                <a:pt x="199" y="228"/>
                                              </a:lnTo>
                                              <a:lnTo>
                                                <a:pt x="201" y="223"/>
                                              </a:lnTo>
                                              <a:lnTo>
                                                <a:pt x="201" y="221"/>
                                              </a:lnTo>
                                              <a:lnTo>
                                                <a:pt x="201" y="221"/>
                                              </a:lnTo>
                                              <a:lnTo>
                                                <a:pt x="200" y="218"/>
                                              </a:lnTo>
                                              <a:lnTo>
                                                <a:pt x="200" y="218"/>
                                              </a:lnTo>
                                              <a:lnTo>
                                                <a:pt x="201" y="218"/>
                                              </a:lnTo>
                                              <a:lnTo>
                                                <a:pt x="201" y="218"/>
                                              </a:lnTo>
                                              <a:lnTo>
                                                <a:pt x="204" y="215"/>
                                              </a:lnTo>
                                              <a:lnTo>
                                                <a:pt x="204" y="215"/>
                                              </a:lnTo>
                                              <a:lnTo>
                                                <a:pt x="204" y="214"/>
                                              </a:lnTo>
                                              <a:lnTo>
                                                <a:pt x="204" y="213"/>
                                              </a:lnTo>
                                              <a:lnTo>
                                                <a:pt x="204" y="213"/>
                                              </a:lnTo>
                                              <a:lnTo>
                                                <a:pt x="204" y="213"/>
                                              </a:lnTo>
                                              <a:lnTo>
                                                <a:pt x="204" y="213"/>
                                              </a:lnTo>
                                              <a:close/>
                                              <a:moveTo>
                                                <a:pt x="91" y="83"/>
                                              </a:moveTo>
                                              <a:lnTo>
                                                <a:pt x="91" y="83"/>
                                              </a:lnTo>
                                              <a:lnTo>
                                                <a:pt x="91" y="82"/>
                                              </a:lnTo>
                                              <a:lnTo>
                                                <a:pt x="91" y="82"/>
                                              </a:lnTo>
                                              <a:lnTo>
                                                <a:pt x="91" y="81"/>
                                              </a:lnTo>
                                              <a:lnTo>
                                                <a:pt x="91" y="81"/>
                                              </a:lnTo>
                                              <a:lnTo>
                                                <a:pt x="91" y="83"/>
                                              </a:lnTo>
                                              <a:lnTo>
                                                <a:pt x="91" y="83"/>
                                              </a:lnTo>
                                              <a:lnTo>
                                                <a:pt x="91" y="83"/>
                                              </a:lnTo>
                                              <a:lnTo>
                                                <a:pt x="91" y="83"/>
                                              </a:lnTo>
                                              <a:close/>
                                              <a:moveTo>
                                                <a:pt x="92" y="83"/>
                                              </a:moveTo>
                                              <a:lnTo>
                                                <a:pt x="92" y="83"/>
                                              </a:lnTo>
                                              <a:lnTo>
                                                <a:pt x="92" y="83"/>
                                              </a:lnTo>
                                              <a:lnTo>
                                                <a:pt x="92" y="83"/>
                                              </a:lnTo>
                                              <a:lnTo>
                                                <a:pt x="92" y="76"/>
                                              </a:lnTo>
                                              <a:lnTo>
                                                <a:pt x="92" y="76"/>
                                              </a:lnTo>
                                              <a:lnTo>
                                                <a:pt x="92" y="81"/>
                                              </a:lnTo>
                                              <a:lnTo>
                                                <a:pt x="92" y="81"/>
                                              </a:lnTo>
                                              <a:lnTo>
                                                <a:pt x="93" y="83"/>
                                              </a:lnTo>
                                              <a:lnTo>
                                                <a:pt x="93" y="83"/>
                                              </a:lnTo>
                                              <a:lnTo>
                                                <a:pt x="92" y="83"/>
                                              </a:lnTo>
                                              <a:lnTo>
                                                <a:pt x="92" y="83"/>
                                              </a:lnTo>
                                              <a:lnTo>
                                                <a:pt x="92" y="83"/>
                                              </a:lnTo>
                                              <a:lnTo>
                                                <a:pt x="92" y="83"/>
                                              </a:lnTo>
                                              <a:close/>
                                              <a:moveTo>
                                                <a:pt x="104" y="20"/>
                                              </a:moveTo>
                                              <a:lnTo>
                                                <a:pt x="104" y="20"/>
                                              </a:lnTo>
                                              <a:lnTo>
                                                <a:pt x="104" y="22"/>
                                              </a:lnTo>
                                              <a:lnTo>
                                                <a:pt x="103" y="23"/>
                                              </a:lnTo>
                                              <a:lnTo>
                                                <a:pt x="103" y="23"/>
                                              </a:lnTo>
                                              <a:lnTo>
                                                <a:pt x="104" y="18"/>
                                              </a:lnTo>
                                              <a:lnTo>
                                                <a:pt x="104" y="18"/>
                                              </a:lnTo>
                                              <a:lnTo>
                                                <a:pt x="103" y="18"/>
                                              </a:lnTo>
                                              <a:lnTo>
                                                <a:pt x="103" y="15"/>
                                              </a:lnTo>
                                              <a:lnTo>
                                                <a:pt x="103" y="15"/>
                                              </a:lnTo>
                                              <a:lnTo>
                                                <a:pt x="104" y="18"/>
                                              </a:lnTo>
                                              <a:lnTo>
                                                <a:pt x="104" y="20"/>
                                              </a:lnTo>
                                              <a:lnTo>
                                                <a:pt x="104" y="20"/>
                                              </a:lnTo>
                                              <a:lnTo>
                                                <a:pt x="104" y="20"/>
                                              </a:lnTo>
                                              <a:lnTo>
                                                <a:pt x="104" y="20"/>
                                              </a:lnTo>
                                              <a:close/>
                                              <a:moveTo>
                                                <a:pt x="103" y="21"/>
                                              </a:moveTo>
                                              <a:lnTo>
                                                <a:pt x="103" y="21"/>
                                              </a:lnTo>
                                              <a:lnTo>
                                                <a:pt x="103" y="16"/>
                                              </a:lnTo>
                                              <a:lnTo>
                                                <a:pt x="103" y="16"/>
                                              </a:lnTo>
                                              <a:lnTo>
                                                <a:pt x="103" y="18"/>
                                              </a:lnTo>
                                              <a:lnTo>
                                                <a:pt x="103" y="21"/>
                                              </a:lnTo>
                                              <a:lnTo>
                                                <a:pt x="103" y="21"/>
                                              </a:lnTo>
                                              <a:lnTo>
                                                <a:pt x="103" y="21"/>
                                              </a:lnTo>
                                              <a:lnTo>
                                                <a:pt x="103" y="21"/>
                                              </a:lnTo>
                                              <a:close/>
                                              <a:moveTo>
                                                <a:pt x="59" y="62"/>
                                              </a:moveTo>
                                              <a:lnTo>
                                                <a:pt x="59" y="61"/>
                                              </a:lnTo>
                                              <a:lnTo>
                                                <a:pt x="59" y="61"/>
                                              </a:lnTo>
                                              <a:lnTo>
                                                <a:pt x="59" y="63"/>
                                              </a:lnTo>
                                              <a:lnTo>
                                                <a:pt x="59" y="63"/>
                                              </a:lnTo>
                                              <a:lnTo>
                                                <a:pt x="59" y="66"/>
                                              </a:lnTo>
                                              <a:lnTo>
                                                <a:pt x="59" y="62"/>
                                              </a:lnTo>
                                              <a:lnTo>
                                                <a:pt x="59" y="62"/>
                                              </a:lnTo>
                                              <a:lnTo>
                                                <a:pt x="59" y="62"/>
                                              </a:lnTo>
                                              <a:close/>
                                              <a:moveTo>
                                                <a:pt x="58" y="68"/>
                                              </a:moveTo>
                                              <a:lnTo>
                                                <a:pt x="58" y="68"/>
                                              </a:lnTo>
                                              <a:lnTo>
                                                <a:pt x="59" y="63"/>
                                              </a:lnTo>
                                              <a:lnTo>
                                                <a:pt x="59" y="63"/>
                                              </a:lnTo>
                                              <a:lnTo>
                                                <a:pt x="59" y="68"/>
                                              </a:lnTo>
                                              <a:lnTo>
                                                <a:pt x="59" y="68"/>
                                              </a:lnTo>
                                              <a:lnTo>
                                                <a:pt x="57" y="71"/>
                                              </a:lnTo>
                                              <a:lnTo>
                                                <a:pt x="57" y="71"/>
                                              </a:lnTo>
                                              <a:lnTo>
                                                <a:pt x="58" y="68"/>
                                              </a:lnTo>
                                              <a:lnTo>
                                                <a:pt x="58" y="68"/>
                                              </a:lnTo>
                                              <a:lnTo>
                                                <a:pt x="58" y="68"/>
                                              </a:lnTo>
                                              <a:lnTo>
                                                <a:pt x="58" y="68"/>
                                              </a:lnTo>
                                              <a:close/>
                                              <a:moveTo>
                                                <a:pt x="40" y="229"/>
                                              </a:moveTo>
                                              <a:lnTo>
                                                <a:pt x="40" y="229"/>
                                              </a:lnTo>
                                              <a:lnTo>
                                                <a:pt x="37" y="225"/>
                                              </a:lnTo>
                                              <a:lnTo>
                                                <a:pt x="37" y="225"/>
                                              </a:lnTo>
                                              <a:lnTo>
                                                <a:pt x="31" y="215"/>
                                              </a:lnTo>
                                              <a:lnTo>
                                                <a:pt x="28" y="208"/>
                                              </a:lnTo>
                                              <a:lnTo>
                                                <a:pt x="23" y="196"/>
                                              </a:lnTo>
                                              <a:lnTo>
                                                <a:pt x="23" y="196"/>
                                              </a:lnTo>
                                              <a:lnTo>
                                                <a:pt x="20" y="184"/>
                                              </a:lnTo>
                                              <a:lnTo>
                                                <a:pt x="19" y="176"/>
                                              </a:lnTo>
                                              <a:lnTo>
                                                <a:pt x="17" y="169"/>
                                              </a:lnTo>
                                              <a:lnTo>
                                                <a:pt x="17" y="169"/>
                                              </a:lnTo>
                                              <a:lnTo>
                                                <a:pt x="27" y="158"/>
                                              </a:lnTo>
                                              <a:lnTo>
                                                <a:pt x="27" y="158"/>
                                              </a:lnTo>
                                              <a:lnTo>
                                                <a:pt x="36" y="145"/>
                                              </a:lnTo>
                                              <a:lnTo>
                                                <a:pt x="36" y="145"/>
                                              </a:lnTo>
                                              <a:lnTo>
                                                <a:pt x="39" y="148"/>
                                              </a:lnTo>
                                              <a:lnTo>
                                                <a:pt x="39" y="148"/>
                                              </a:lnTo>
                                              <a:lnTo>
                                                <a:pt x="42" y="148"/>
                                              </a:lnTo>
                                              <a:lnTo>
                                                <a:pt x="42" y="148"/>
                                              </a:lnTo>
                                              <a:lnTo>
                                                <a:pt x="46" y="145"/>
                                              </a:lnTo>
                                              <a:lnTo>
                                                <a:pt x="47" y="148"/>
                                              </a:lnTo>
                                              <a:lnTo>
                                                <a:pt x="47" y="148"/>
                                              </a:lnTo>
                                              <a:lnTo>
                                                <a:pt x="52" y="160"/>
                                              </a:lnTo>
                                              <a:lnTo>
                                                <a:pt x="52" y="160"/>
                                              </a:lnTo>
                                              <a:lnTo>
                                                <a:pt x="59" y="185"/>
                                              </a:lnTo>
                                              <a:lnTo>
                                                <a:pt x="59" y="185"/>
                                              </a:lnTo>
                                              <a:lnTo>
                                                <a:pt x="58" y="189"/>
                                              </a:lnTo>
                                              <a:lnTo>
                                                <a:pt x="57" y="194"/>
                                              </a:lnTo>
                                              <a:lnTo>
                                                <a:pt x="57" y="194"/>
                                              </a:lnTo>
                                              <a:lnTo>
                                                <a:pt x="57" y="196"/>
                                              </a:lnTo>
                                              <a:lnTo>
                                                <a:pt x="58" y="198"/>
                                              </a:lnTo>
                                              <a:lnTo>
                                                <a:pt x="59" y="198"/>
                                              </a:lnTo>
                                              <a:lnTo>
                                                <a:pt x="59" y="198"/>
                                              </a:lnTo>
                                              <a:lnTo>
                                                <a:pt x="59" y="205"/>
                                              </a:lnTo>
                                              <a:lnTo>
                                                <a:pt x="59" y="205"/>
                                              </a:lnTo>
                                              <a:lnTo>
                                                <a:pt x="57" y="208"/>
                                              </a:lnTo>
                                              <a:lnTo>
                                                <a:pt x="57" y="208"/>
                                              </a:lnTo>
                                              <a:lnTo>
                                                <a:pt x="57" y="212"/>
                                              </a:lnTo>
                                              <a:lnTo>
                                                <a:pt x="58" y="213"/>
                                              </a:lnTo>
                                              <a:lnTo>
                                                <a:pt x="58" y="213"/>
                                              </a:lnTo>
                                              <a:lnTo>
                                                <a:pt x="55" y="216"/>
                                              </a:lnTo>
                                              <a:lnTo>
                                                <a:pt x="55" y="216"/>
                                              </a:lnTo>
                                              <a:lnTo>
                                                <a:pt x="52" y="218"/>
                                              </a:lnTo>
                                              <a:lnTo>
                                                <a:pt x="52" y="218"/>
                                              </a:lnTo>
                                              <a:lnTo>
                                                <a:pt x="46" y="225"/>
                                              </a:lnTo>
                                              <a:lnTo>
                                                <a:pt x="46" y="225"/>
                                              </a:lnTo>
                                              <a:lnTo>
                                                <a:pt x="40" y="229"/>
                                              </a:lnTo>
                                              <a:lnTo>
                                                <a:pt x="40" y="229"/>
                                              </a:lnTo>
                                              <a:lnTo>
                                                <a:pt x="40" y="229"/>
                                              </a:lnTo>
                                              <a:lnTo>
                                                <a:pt x="40" y="229"/>
                                              </a:lnTo>
                                              <a:close/>
                                            </a:path>
                                          </a:pathLst>
                                        </a:custGeom>
                                        <a:solidFill>
                                          <a:srgbClr val="7170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2"/>
                                      <wps:cNvSpPr>
                                        <a:spLocks noEditPoints="1"/>
                                      </wps:cNvSpPr>
                                      <wps:spPr bwMode="auto">
                                        <a:xfrm>
                                          <a:off x="736600" y="282575"/>
                                          <a:ext cx="100965" cy="379730"/>
                                        </a:xfrm>
                                        <a:custGeom>
                                          <a:avLst/>
                                          <a:gdLst>
                                            <a:gd name="T0" fmla="*/ 146 w 159"/>
                                            <a:gd name="T1" fmla="*/ 554 h 598"/>
                                            <a:gd name="T2" fmla="*/ 139 w 159"/>
                                            <a:gd name="T3" fmla="*/ 536 h 598"/>
                                            <a:gd name="T4" fmla="*/ 130 w 159"/>
                                            <a:gd name="T5" fmla="*/ 454 h 598"/>
                                            <a:gd name="T6" fmla="*/ 125 w 159"/>
                                            <a:gd name="T7" fmla="*/ 407 h 598"/>
                                            <a:gd name="T8" fmla="*/ 122 w 159"/>
                                            <a:gd name="T9" fmla="*/ 288 h 598"/>
                                            <a:gd name="T10" fmla="*/ 112 w 159"/>
                                            <a:gd name="T11" fmla="*/ 265 h 598"/>
                                            <a:gd name="T12" fmla="*/ 119 w 159"/>
                                            <a:gd name="T13" fmla="*/ 244 h 598"/>
                                            <a:gd name="T14" fmla="*/ 141 w 159"/>
                                            <a:gd name="T15" fmla="*/ 209 h 598"/>
                                            <a:gd name="T16" fmla="*/ 146 w 159"/>
                                            <a:gd name="T17" fmla="*/ 167 h 598"/>
                                            <a:gd name="T18" fmla="*/ 135 w 159"/>
                                            <a:gd name="T19" fmla="*/ 147 h 598"/>
                                            <a:gd name="T20" fmla="*/ 124 w 159"/>
                                            <a:gd name="T21" fmla="*/ 122 h 598"/>
                                            <a:gd name="T22" fmla="*/ 99 w 159"/>
                                            <a:gd name="T23" fmla="*/ 106 h 598"/>
                                            <a:gd name="T24" fmla="*/ 82 w 159"/>
                                            <a:gd name="T25" fmla="*/ 78 h 598"/>
                                            <a:gd name="T26" fmla="*/ 90 w 159"/>
                                            <a:gd name="T27" fmla="*/ 54 h 598"/>
                                            <a:gd name="T28" fmla="*/ 90 w 159"/>
                                            <a:gd name="T29" fmla="*/ 28 h 598"/>
                                            <a:gd name="T30" fmla="*/ 83 w 159"/>
                                            <a:gd name="T31" fmla="*/ 7 h 598"/>
                                            <a:gd name="T32" fmla="*/ 78 w 159"/>
                                            <a:gd name="T33" fmla="*/ 5 h 598"/>
                                            <a:gd name="T34" fmla="*/ 71 w 159"/>
                                            <a:gd name="T35" fmla="*/ 1 h 598"/>
                                            <a:gd name="T36" fmla="*/ 64 w 159"/>
                                            <a:gd name="T37" fmla="*/ 1 h 598"/>
                                            <a:gd name="T38" fmla="*/ 59 w 159"/>
                                            <a:gd name="T39" fmla="*/ 2 h 598"/>
                                            <a:gd name="T40" fmla="*/ 49 w 159"/>
                                            <a:gd name="T41" fmla="*/ 14 h 598"/>
                                            <a:gd name="T42" fmla="*/ 46 w 159"/>
                                            <a:gd name="T43" fmla="*/ 21 h 598"/>
                                            <a:gd name="T44" fmla="*/ 46 w 159"/>
                                            <a:gd name="T45" fmla="*/ 33 h 598"/>
                                            <a:gd name="T46" fmla="*/ 47 w 159"/>
                                            <a:gd name="T47" fmla="*/ 40 h 598"/>
                                            <a:gd name="T48" fmla="*/ 46 w 159"/>
                                            <a:gd name="T49" fmla="*/ 55 h 598"/>
                                            <a:gd name="T50" fmla="*/ 51 w 159"/>
                                            <a:gd name="T51" fmla="*/ 80 h 598"/>
                                            <a:gd name="T52" fmla="*/ 37 w 159"/>
                                            <a:gd name="T53" fmla="*/ 93 h 598"/>
                                            <a:gd name="T54" fmla="*/ 17 w 159"/>
                                            <a:gd name="T55" fmla="*/ 104 h 598"/>
                                            <a:gd name="T56" fmla="*/ 7 w 159"/>
                                            <a:gd name="T57" fmla="*/ 153 h 598"/>
                                            <a:gd name="T58" fmla="*/ 14 w 159"/>
                                            <a:gd name="T59" fmla="*/ 194 h 598"/>
                                            <a:gd name="T60" fmla="*/ 20 w 159"/>
                                            <a:gd name="T61" fmla="*/ 255 h 598"/>
                                            <a:gd name="T62" fmla="*/ 29 w 159"/>
                                            <a:gd name="T63" fmla="*/ 284 h 598"/>
                                            <a:gd name="T64" fmla="*/ 24 w 159"/>
                                            <a:gd name="T65" fmla="*/ 316 h 598"/>
                                            <a:gd name="T66" fmla="*/ 24 w 159"/>
                                            <a:gd name="T67" fmla="*/ 346 h 598"/>
                                            <a:gd name="T68" fmla="*/ 24 w 159"/>
                                            <a:gd name="T69" fmla="*/ 383 h 598"/>
                                            <a:gd name="T70" fmla="*/ 17 w 159"/>
                                            <a:gd name="T71" fmla="*/ 431 h 598"/>
                                            <a:gd name="T72" fmla="*/ 7 w 159"/>
                                            <a:gd name="T73" fmla="*/ 513 h 598"/>
                                            <a:gd name="T74" fmla="*/ 2 w 159"/>
                                            <a:gd name="T75" fmla="*/ 558 h 598"/>
                                            <a:gd name="T76" fmla="*/ 2 w 159"/>
                                            <a:gd name="T77" fmla="*/ 584 h 598"/>
                                            <a:gd name="T78" fmla="*/ 29 w 159"/>
                                            <a:gd name="T79" fmla="*/ 593 h 598"/>
                                            <a:gd name="T80" fmla="*/ 34 w 159"/>
                                            <a:gd name="T81" fmla="*/ 565 h 598"/>
                                            <a:gd name="T82" fmla="*/ 40 w 159"/>
                                            <a:gd name="T83" fmla="*/ 540 h 598"/>
                                            <a:gd name="T84" fmla="*/ 50 w 159"/>
                                            <a:gd name="T85" fmla="*/ 482 h 598"/>
                                            <a:gd name="T86" fmla="*/ 70 w 159"/>
                                            <a:gd name="T87" fmla="*/ 375 h 598"/>
                                            <a:gd name="T88" fmla="*/ 87 w 159"/>
                                            <a:gd name="T89" fmla="*/ 397 h 598"/>
                                            <a:gd name="T90" fmla="*/ 90 w 159"/>
                                            <a:gd name="T91" fmla="*/ 427 h 598"/>
                                            <a:gd name="T92" fmla="*/ 95 w 159"/>
                                            <a:gd name="T93" fmla="*/ 535 h 598"/>
                                            <a:gd name="T94" fmla="*/ 98 w 159"/>
                                            <a:gd name="T95" fmla="*/ 560 h 598"/>
                                            <a:gd name="T96" fmla="*/ 122 w 159"/>
                                            <a:gd name="T97" fmla="*/ 572 h 598"/>
                                            <a:gd name="T98" fmla="*/ 152 w 159"/>
                                            <a:gd name="T99" fmla="*/ 582 h 598"/>
                                            <a:gd name="T100" fmla="*/ 45 w 159"/>
                                            <a:gd name="T101" fmla="*/ 151 h 598"/>
                                            <a:gd name="T102" fmla="*/ 26 w 159"/>
                                            <a:gd name="T103" fmla="*/ 119 h 598"/>
                                            <a:gd name="T104" fmla="*/ 24 w 159"/>
                                            <a:gd name="T105" fmla="*/ 109 h 598"/>
                                            <a:gd name="T106" fmla="*/ 41 w 159"/>
                                            <a:gd name="T107" fmla="*/ 100 h 598"/>
                                            <a:gd name="T108" fmla="*/ 36 w 159"/>
                                            <a:gd name="T109" fmla="*/ 110 h 598"/>
                                            <a:gd name="T110" fmla="*/ 50 w 159"/>
                                            <a:gd name="T111" fmla="*/ 151 h 598"/>
                                            <a:gd name="T112" fmla="*/ 105 w 159"/>
                                            <a:gd name="T113" fmla="*/ 140 h 598"/>
                                            <a:gd name="T114" fmla="*/ 119 w 159"/>
                                            <a:gd name="T115" fmla="*/ 115 h 598"/>
                                            <a:gd name="T116" fmla="*/ 118 w 159"/>
                                            <a:gd name="T117" fmla="*/ 118 h 598"/>
                                            <a:gd name="T118" fmla="*/ 122 w 159"/>
                                            <a:gd name="T119" fmla="*/ 134 h 598"/>
                                            <a:gd name="T120" fmla="*/ 112 w 159"/>
                                            <a:gd name="T121" fmla="*/ 155 h 5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59" h="598">
                                              <a:moveTo>
                                                <a:pt x="159" y="572"/>
                                              </a:moveTo>
                                              <a:lnTo>
                                                <a:pt x="159" y="572"/>
                                              </a:lnTo>
                                              <a:lnTo>
                                                <a:pt x="158" y="569"/>
                                              </a:lnTo>
                                              <a:lnTo>
                                                <a:pt x="157" y="569"/>
                                              </a:lnTo>
                                              <a:lnTo>
                                                <a:pt x="157" y="569"/>
                                              </a:lnTo>
                                              <a:lnTo>
                                                <a:pt x="157" y="568"/>
                                              </a:lnTo>
                                              <a:lnTo>
                                                <a:pt x="155" y="565"/>
                                              </a:lnTo>
                                              <a:lnTo>
                                                <a:pt x="155" y="565"/>
                                              </a:lnTo>
                                              <a:lnTo>
                                                <a:pt x="152" y="559"/>
                                              </a:lnTo>
                                              <a:lnTo>
                                                <a:pt x="146" y="554"/>
                                              </a:lnTo>
                                              <a:lnTo>
                                                <a:pt x="146" y="554"/>
                                              </a:lnTo>
                                              <a:lnTo>
                                                <a:pt x="139" y="549"/>
                                              </a:lnTo>
                                              <a:lnTo>
                                                <a:pt x="139" y="549"/>
                                              </a:lnTo>
                                              <a:lnTo>
                                                <a:pt x="139" y="549"/>
                                              </a:lnTo>
                                              <a:lnTo>
                                                <a:pt x="139" y="549"/>
                                              </a:lnTo>
                                              <a:lnTo>
                                                <a:pt x="139" y="545"/>
                                              </a:lnTo>
                                              <a:lnTo>
                                                <a:pt x="139" y="545"/>
                                              </a:lnTo>
                                              <a:lnTo>
                                                <a:pt x="137" y="541"/>
                                              </a:lnTo>
                                              <a:lnTo>
                                                <a:pt x="137" y="541"/>
                                              </a:lnTo>
                                              <a:lnTo>
                                                <a:pt x="137" y="537"/>
                                              </a:lnTo>
                                              <a:lnTo>
                                                <a:pt x="139" y="536"/>
                                              </a:lnTo>
                                              <a:lnTo>
                                                <a:pt x="139" y="536"/>
                                              </a:lnTo>
                                              <a:lnTo>
                                                <a:pt x="137" y="527"/>
                                              </a:lnTo>
                                              <a:lnTo>
                                                <a:pt x="135" y="518"/>
                                              </a:lnTo>
                                              <a:lnTo>
                                                <a:pt x="135" y="518"/>
                                              </a:lnTo>
                                              <a:lnTo>
                                                <a:pt x="132" y="512"/>
                                              </a:lnTo>
                                              <a:lnTo>
                                                <a:pt x="129" y="506"/>
                                              </a:lnTo>
                                              <a:lnTo>
                                                <a:pt x="124" y="498"/>
                                              </a:lnTo>
                                              <a:lnTo>
                                                <a:pt x="124" y="498"/>
                                              </a:lnTo>
                                              <a:lnTo>
                                                <a:pt x="129" y="475"/>
                                              </a:lnTo>
                                              <a:lnTo>
                                                <a:pt x="129" y="475"/>
                                              </a:lnTo>
                                              <a:lnTo>
                                                <a:pt x="130" y="465"/>
                                              </a:lnTo>
                                              <a:lnTo>
                                                <a:pt x="130" y="454"/>
                                              </a:lnTo>
                                              <a:lnTo>
                                                <a:pt x="130" y="454"/>
                                              </a:lnTo>
                                              <a:lnTo>
                                                <a:pt x="129" y="442"/>
                                              </a:lnTo>
                                              <a:lnTo>
                                                <a:pt x="128" y="440"/>
                                              </a:lnTo>
                                              <a:lnTo>
                                                <a:pt x="128" y="440"/>
                                              </a:lnTo>
                                              <a:lnTo>
                                                <a:pt x="125" y="436"/>
                                              </a:lnTo>
                                              <a:lnTo>
                                                <a:pt x="125" y="436"/>
                                              </a:lnTo>
                                              <a:lnTo>
                                                <a:pt x="125" y="432"/>
                                              </a:lnTo>
                                              <a:lnTo>
                                                <a:pt x="125" y="424"/>
                                              </a:lnTo>
                                              <a:lnTo>
                                                <a:pt x="125" y="424"/>
                                              </a:lnTo>
                                              <a:lnTo>
                                                <a:pt x="125" y="416"/>
                                              </a:lnTo>
                                              <a:lnTo>
                                                <a:pt x="125" y="407"/>
                                              </a:lnTo>
                                              <a:lnTo>
                                                <a:pt x="125" y="407"/>
                                              </a:lnTo>
                                              <a:lnTo>
                                                <a:pt x="125" y="369"/>
                                              </a:lnTo>
                                              <a:lnTo>
                                                <a:pt x="125" y="369"/>
                                              </a:lnTo>
                                              <a:lnTo>
                                                <a:pt x="125" y="343"/>
                                              </a:lnTo>
                                              <a:lnTo>
                                                <a:pt x="125" y="343"/>
                                              </a:lnTo>
                                              <a:lnTo>
                                                <a:pt x="125" y="328"/>
                                              </a:lnTo>
                                              <a:lnTo>
                                                <a:pt x="125" y="313"/>
                                              </a:lnTo>
                                              <a:lnTo>
                                                <a:pt x="125" y="313"/>
                                              </a:lnTo>
                                              <a:lnTo>
                                                <a:pt x="122" y="291"/>
                                              </a:lnTo>
                                              <a:lnTo>
                                                <a:pt x="122" y="291"/>
                                              </a:lnTo>
                                              <a:lnTo>
                                                <a:pt x="122" y="288"/>
                                              </a:lnTo>
                                              <a:lnTo>
                                                <a:pt x="122" y="286"/>
                                              </a:lnTo>
                                              <a:lnTo>
                                                <a:pt x="122" y="286"/>
                                              </a:lnTo>
                                              <a:lnTo>
                                                <a:pt x="119" y="284"/>
                                              </a:lnTo>
                                              <a:lnTo>
                                                <a:pt x="118" y="281"/>
                                              </a:lnTo>
                                              <a:lnTo>
                                                <a:pt x="118" y="281"/>
                                              </a:lnTo>
                                              <a:lnTo>
                                                <a:pt x="116" y="275"/>
                                              </a:lnTo>
                                              <a:lnTo>
                                                <a:pt x="116" y="275"/>
                                              </a:lnTo>
                                              <a:lnTo>
                                                <a:pt x="114" y="269"/>
                                              </a:lnTo>
                                              <a:lnTo>
                                                <a:pt x="114" y="269"/>
                                              </a:lnTo>
                                              <a:lnTo>
                                                <a:pt x="112" y="265"/>
                                              </a:lnTo>
                                              <a:lnTo>
                                                <a:pt x="112" y="265"/>
                                              </a:lnTo>
                                              <a:lnTo>
                                                <a:pt x="112" y="258"/>
                                              </a:lnTo>
                                              <a:lnTo>
                                                <a:pt x="112" y="258"/>
                                              </a:lnTo>
                                              <a:lnTo>
                                                <a:pt x="111" y="255"/>
                                              </a:lnTo>
                                              <a:lnTo>
                                                <a:pt x="111" y="255"/>
                                              </a:lnTo>
                                              <a:lnTo>
                                                <a:pt x="112" y="253"/>
                                              </a:lnTo>
                                              <a:lnTo>
                                                <a:pt x="114" y="252"/>
                                              </a:lnTo>
                                              <a:lnTo>
                                                <a:pt x="114" y="252"/>
                                              </a:lnTo>
                                              <a:lnTo>
                                                <a:pt x="117" y="252"/>
                                              </a:lnTo>
                                              <a:lnTo>
                                                <a:pt x="118" y="250"/>
                                              </a:lnTo>
                                              <a:lnTo>
                                                <a:pt x="118" y="250"/>
                                              </a:lnTo>
                                              <a:lnTo>
                                                <a:pt x="119" y="244"/>
                                              </a:lnTo>
                                              <a:lnTo>
                                                <a:pt x="119" y="238"/>
                                              </a:lnTo>
                                              <a:lnTo>
                                                <a:pt x="118" y="225"/>
                                              </a:lnTo>
                                              <a:lnTo>
                                                <a:pt x="118" y="225"/>
                                              </a:lnTo>
                                              <a:lnTo>
                                                <a:pt x="116" y="205"/>
                                              </a:lnTo>
                                              <a:lnTo>
                                                <a:pt x="116" y="205"/>
                                              </a:lnTo>
                                              <a:lnTo>
                                                <a:pt x="124" y="205"/>
                                              </a:lnTo>
                                              <a:lnTo>
                                                <a:pt x="124" y="205"/>
                                              </a:lnTo>
                                              <a:lnTo>
                                                <a:pt x="133" y="209"/>
                                              </a:lnTo>
                                              <a:lnTo>
                                                <a:pt x="133" y="209"/>
                                              </a:lnTo>
                                              <a:lnTo>
                                                <a:pt x="139" y="209"/>
                                              </a:lnTo>
                                              <a:lnTo>
                                                <a:pt x="141" y="209"/>
                                              </a:lnTo>
                                              <a:lnTo>
                                                <a:pt x="141" y="209"/>
                                              </a:lnTo>
                                              <a:lnTo>
                                                <a:pt x="141" y="205"/>
                                              </a:lnTo>
                                              <a:lnTo>
                                                <a:pt x="143" y="201"/>
                                              </a:lnTo>
                                              <a:lnTo>
                                                <a:pt x="143" y="201"/>
                                              </a:lnTo>
                                              <a:lnTo>
                                                <a:pt x="145" y="197"/>
                                              </a:lnTo>
                                              <a:lnTo>
                                                <a:pt x="146" y="195"/>
                                              </a:lnTo>
                                              <a:lnTo>
                                                <a:pt x="146" y="186"/>
                                              </a:lnTo>
                                              <a:lnTo>
                                                <a:pt x="146" y="186"/>
                                              </a:lnTo>
                                              <a:lnTo>
                                                <a:pt x="146" y="176"/>
                                              </a:lnTo>
                                              <a:lnTo>
                                                <a:pt x="146" y="167"/>
                                              </a:lnTo>
                                              <a:lnTo>
                                                <a:pt x="146" y="167"/>
                                              </a:lnTo>
                                              <a:lnTo>
                                                <a:pt x="146" y="163"/>
                                              </a:lnTo>
                                              <a:lnTo>
                                                <a:pt x="145" y="160"/>
                                              </a:lnTo>
                                              <a:lnTo>
                                                <a:pt x="142" y="155"/>
                                              </a:lnTo>
                                              <a:lnTo>
                                                <a:pt x="142" y="155"/>
                                              </a:lnTo>
                                              <a:lnTo>
                                                <a:pt x="141" y="151"/>
                                              </a:lnTo>
                                              <a:lnTo>
                                                <a:pt x="139" y="149"/>
                                              </a:lnTo>
                                              <a:lnTo>
                                                <a:pt x="139" y="149"/>
                                              </a:lnTo>
                                              <a:lnTo>
                                                <a:pt x="137" y="149"/>
                                              </a:lnTo>
                                              <a:lnTo>
                                                <a:pt x="137" y="149"/>
                                              </a:lnTo>
                                              <a:lnTo>
                                                <a:pt x="137" y="149"/>
                                              </a:lnTo>
                                              <a:lnTo>
                                                <a:pt x="135" y="147"/>
                                              </a:lnTo>
                                              <a:lnTo>
                                                <a:pt x="133" y="142"/>
                                              </a:lnTo>
                                              <a:lnTo>
                                                <a:pt x="133" y="142"/>
                                              </a:lnTo>
                                              <a:lnTo>
                                                <a:pt x="129" y="134"/>
                                              </a:lnTo>
                                              <a:lnTo>
                                                <a:pt x="129" y="134"/>
                                              </a:lnTo>
                                              <a:lnTo>
                                                <a:pt x="127" y="130"/>
                                              </a:lnTo>
                                              <a:lnTo>
                                                <a:pt x="125" y="123"/>
                                              </a:lnTo>
                                              <a:lnTo>
                                                <a:pt x="125" y="123"/>
                                              </a:lnTo>
                                              <a:lnTo>
                                                <a:pt x="125" y="123"/>
                                              </a:lnTo>
                                              <a:lnTo>
                                                <a:pt x="125" y="122"/>
                                              </a:lnTo>
                                              <a:lnTo>
                                                <a:pt x="124" y="122"/>
                                              </a:lnTo>
                                              <a:lnTo>
                                                <a:pt x="124" y="122"/>
                                              </a:lnTo>
                                              <a:lnTo>
                                                <a:pt x="122" y="118"/>
                                              </a:lnTo>
                                              <a:lnTo>
                                                <a:pt x="122" y="115"/>
                                              </a:lnTo>
                                              <a:lnTo>
                                                <a:pt x="120" y="113"/>
                                              </a:lnTo>
                                              <a:lnTo>
                                                <a:pt x="120" y="113"/>
                                              </a:lnTo>
                                              <a:lnTo>
                                                <a:pt x="114" y="110"/>
                                              </a:lnTo>
                                              <a:lnTo>
                                                <a:pt x="114" y="110"/>
                                              </a:lnTo>
                                              <a:lnTo>
                                                <a:pt x="111" y="109"/>
                                              </a:lnTo>
                                              <a:lnTo>
                                                <a:pt x="107" y="108"/>
                                              </a:lnTo>
                                              <a:lnTo>
                                                <a:pt x="107" y="108"/>
                                              </a:lnTo>
                                              <a:lnTo>
                                                <a:pt x="101" y="106"/>
                                              </a:lnTo>
                                              <a:lnTo>
                                                <a:pt x="99" y="106"/>
                                              </a:lnTo>
                                              <a:lnTo>
                                                <a:pt x="99" y="106"/>
                                              </a:lnTo>
                                              <a:lnTo>
                                                <a:pt x="99" y="100"/>
                                              </a:lnTo>
                                              <a:lnTo>
                                                <a:pt x="99" y="100"/>
                                              </a:lnTo>
                                              <a:lnTo>
                                                <a:pt x="98" y="99"/>
                                              </a:lnTo>
                                              <a:lnTo>
                                                <a:pt x="95" y="94"/>
                                              </a:lnTo>
                                              <a:lnTo>
                                                <a:pt x="95" y="94"/>
                                              </a:lnTo>
                                              <a:lnTo>
                                                <a:pt x="90" y="88"/>
                                              </a:lnTo>
                                              <a:lnTo>
                                                <a:pt x="84" y="85"/>
                                              </a:lnTo>
                                              <a:lnTo>
                                                <a:pt x="84" y="85"/>
                                              </a:lnTo>
                                              <a:lnTo>
                                                <a:pt x="82" y="85"/>
                                              </a:lnTo>
                                              <a:lnTo>
                                                <a:pt x="82" y="78"/>
                                              </a:lnTo>
                                              <a:lnTo>
                                                <a:pt x="82" y="78"/>
                                              </a:lnTo>
                                              <a:lnTo>
                                                <a:pt x="87" y="75"/>
                                              </a:lnTo>
                                              <a:lnTo>
                                                <a:pt x="87" y="75"/>
                                              </a:lnTo>
                                              <a:lnTo>
                                                <a:pt x="88" y="68"/>
                                              </a:lnTo>
                                              <a:lnTo>
                                                <a:pt x="88" y="64"/>
                                              </a:lnTo>
                                              <a:lnTo>
                                                <a:pt x="88" y="64"/>
                                              </a:lnTo>
                                              <a:lnTo>
                                                <a:pt x="90" y="63"/>
                                              </a:lnTo>
                                              <a:lnTo>
                                                <a:pt x="90" y="63"/>
                                              </a:lnTo>
                                              <a:lnTo>
                                                <a:pt x="90" y="59"/>
                                              </a:lnTo>
                                              <a:lnTo>
                                                <a:pt x="90" y="54"/>
                                              </a:lnTo>
                                              <a:lnTo>
                                                <a:pt x="90" y="54"/>
                                              </a:lnTo>
                                              <a:lnTo>
                                                <a:pt x="93" y="48"/>
                                              </a:lnTo>
                                              <a:lnTo>
                                                <a:pt x="93" y="48"/>
                                              </a:lnTo>
                                              <a:lnTo>
                                                <a:pt x="93" y="45"/>
                                              </a:lnTo>
                                              <a:lnTo>
                                                <a:pt x="92" y="43"/>
                                              </a:lnTo>
                                              <a:lnTo>
                                                <a:pt x="92" y="43"/>
                                              </a:lnTo>
                                              <a:lnTo>
                                                <a:pt x="90" y="43"/>
                                              </a:lnTo>
                                              <a:lnTo>
                                                <a:pt x="89" y="44"/>
                                              </a:lnTo>
                                              <a:lnTo>
                                                <a:pt x="89" y="44"/>
                                              </a:lnTo>
                                              <a:lnTo>
                                                <a:pt x="90" y="34"/>
                                              </a:lnTo>
                                              <a:lnTo>
                                                <a:pt x="90" y="34"/>
                                              </a:lnTo>
                                              <a:lnTo>
                                                <a:pt x="90" y="28"/>
                                              </a:lnTo>
                                              <a:lnTo>
                                                <a:pt x="90" y="28"/>
                                              </a:lnTo>
                                              <a:lnTo>
                                                <a:pt x="90" y="23"/>
                                              </a:lnTo>
                                              <a:lnTo>
                                                <a:pt x="90" y="23"/>
                                              </a:lnTo>
                                              <a:lnTo>
                                                <a:pt x="88" y="15"/>
                                              </a:lnTo>
                                              <a:lnTo>
                                                <a:pt x="88" y="15"/>
                                              </a:lnTo>
                                              <a:lnTo>
                                                <a:pt x="85" y="11"/>
                                              </a:lnTo>
                                              <a:lnTo>
                                                <a:pt x="85" y="11"/>
                                              </a:lnTo>
                                              <a:lnTo>
                                                <a:pt x="82" y="9"/>
                                              </a:lnTo>
                                              <a:lnTo>
                                                <a:pt x="82" y="9"/>
                                              </a:lnTo>
                                              <a:lnTo>
                                                <a:pt x="83" y="9"/>
                                              </a:lnTo>
                                              <a:lnTo>
                                                <a:pt x="83" y="7"/>
                                              </a:lnTo>
                                              <a:lnTo>
                                                <a:pt x="83" y="7"/>
                                              </a:lnTo>
                                              <a:lnTo>
                                                <a:pt x="81" y="7"/>
                                              </a:lnTo>
                                              <a:lnTo>
                                                <a:pt x="81" y="7"/>
                                              </a:lnTo>
                                              <a:lnTo>
                                                <a:pt x="81" y="6"/>
                                              </a:lnTo>
                                              <a:lnTo>
                                                <a:pt x="81" y="6"/>
                                              </a:lnTo>
                                              <a:lnTo>
                                                <a:pt x="81" y="6"/>
                                              </a:lnTo>
                                              <a:lnTo>
                                                <a:pt x="81" y="6"/>
                                              </a:lnTo>
                                              <a:lnTo>
                                                <a:pt x="81" y="6"/>
                                              </a:lnTo>
                                              <a:lnTo>
                                                <a:pt x="78" y="5"/>
                                              </a:lnTo>
                                              <a:lnTo>
                                                <a:pt x="78" y="5"/>
                                              </a:lnTo>
                                              <a:lnTo>
                                                <a:pt x="78" y="5"/>
                                              </a:lnTo>
                                              <a:lnTo>
                                                <a:pt x="78" y="5"/>
                                              </a:lnTo>
                                              <a:lnTo>
                                                <a:pt x="77" y="5"/>
                                              </a:lnTo>
                                              <a:lnTo>
                                                <a:pt x="77" y="5"/>
                                              </a:lnTo>
                                              <a:lnTo>
                                                <a:pt x="76" y="2"/>
                                              </a:lnTo>
                                              <a:lnTo>
                                                <a:pt x="76" y="2"/>
                                              </a:lnTo>
                                              <a:lnTo>
                                                <a:pt x="75" y="2"/>
                                              </a:lnTo>
                                              <a:lnTo>
                                                <a:pt x="75" y="2"/>
                                              </a:lnTo>
                                              <a:lnTo>
                                                <a:pt x="73" y="1"/>
                                              </a:lnTo>
                                              <a:lnTo>
                                                <a:pt x="73" y="1"/>
                                              </a:lnTo>
                                              <a:lnTo>
                                                <a:pt x="71" y="1"/>
                                              </a:lnTo>
                                              <a:lnTo>
                                                <a:pt x="71" y="1"/>
                                              </a:lnTo>
                                              <a:lnTo>
                                                <a:pt x="71" y="1"/>
                                              </a:lnTo>
                                              <a:lnTo>
                                                <a:pt x="72" y="0"/>
                                              </a:lnTo>
                                              <a:lnTo>
                                                <a:pt x="71" y="0"/>
                                              </a:lnTo>
                                              <a:lnTo>
                                                <a:pt x="71" y="0"/>
                                              </a:lnTo>
                                              <a:lnTo>
                                                <a:pt x="71" y="1"/>
                                              </a:lnTo>
                                              <a:lnTo>
                                                <a:pt x="71" y="1"/>
                                              </a:lnTo>
                                              <a:lnTo>
                                                <a:pt x="70" y="1"/>
                                              </a:lnTo>
                                              <a:lnTo>
                                                <a:pt x="70" y="1"/>
                                              </a:lnTo>
                                              <a:lnTo>
                                                <a:pt x="67" y="1"/>
                                              </a:lnTo>
                                              <a:lnTo>
                                                <a:pt x="67" y="1"/>
                                              </a:lnTo>
                                              <a:lnTo>
                                                <a:pt x="64" y="1"/>
                                              </a:lnTo>
                                              <a:lnTo>
                                                <a:pt x="64" y="1"/>
                                              </a:lnTo>
                                              <a:lnTo>
                                                <a:pt x="61" y="1"/>
                                              </a:lnTo>
                                              <a:lnTo>
                                                <a:pt x="61" y="1"/>
                                              </a:lnTo>
                                              <a:lnTo>
                                                <a:pt x="61" y="1"/>
                                              </a:lnTo>
                                              <a:lnTo>
                                                <a:pt x="61" y="1"/>
                                              </a:lnTo>
                                              <a:lnTo>
                                                <a:pt x="61" y="1"/>
                                              </a:lnTo>
                                              <a:lnTo>
                                                <a:pt x="61" y="1"/>
                                              </a:lnTo>
                                              <a:lnTo>
                                                <a:pt x="60" y="1"/>
                                              </a:lnTo>
                                              <a:lnTo>
                                                <a:pt x="60" y="1"/>
                                              </a:lnTo>
                                              <a:lnTo>
                                                <a:pt x="59" y="2"/>
                                              </a:lnTo>
                                              <a:lnTo>
                                                <a:pt x="59" y="2"/>
                                              </a:lnTo>
                                              <a:lnTo>
                                                <a:pt x="58" y="2"/>
                                              </a:lnTo>
                                              <a:lnTo>
                                                <a:pt x="58" y="2"/>
                                              </a:lnTo>
                                              <a:lnTo>
                                                <a:pt x="57" y="5"/>
                                              </a:lnTo>
                                              <a:lnTo>
                                                <a:pt x="57" y="5"/>
                                              </a:lnTo>
                                              <a:lnTo>
                                                <a:pt x="54" y="7"/>
                                              </a:lnTo>
                                              <a:lnTo>
                                                <a:pt x="54" y="7"/>
                                              </a:lnTo>
                                              <a:lnTo>
                                                <a:pt x="51" y="10"/>
                                              </a:lnTo>
                                              <a:lnTo>
                                                <a:pt x="51" y="10"/>
                                              </a:lnTo>
                                              <a:lnTo>
                                                <a:pt x="50" y="13"/>
                                              </a:lnTo>
                                              <a:lnTo>
                                                <a:pt x="50" y="13"/>
                                              </a:lnTo>
                                              <a:lnTo>
                                                <a:pt x="49" y="14"/>
                                              </a:lnTo>
                                              <a:lnTo>
                                                <a:pt x="49" y="14"/>
                                              </a:lnTo>
                                              <a:lnTo>
                                                <a:pt x="48" y="15"/>
                                              </a:lnTo>
                                              <a:lnTo>
                                                <a:pt x="48" y="15"/>
                                              </a:lnTo>
                                              <a:lnTo>
                                                <a:pt x="47" y="16"/>
                                              </a:lnTo>
                                              <a:lnTo>
                                                <a:pt x="47" y="16"/>
                                              </a:lnTo>
                                              <a:lnTo>
                                                <a:pt x="47" y="18"/>
                                              </a:lnTo>
                                              <a:lnTo>
                                                <a:pt x="47" y="18"/>
                                              </a:lnTo>
                                              <a:lnTo>
                                                <a:pt x="46" y="18"/>
                                              </a:lnTo>
                                              <a:lnTo>
                                                <a:pt x="46" y="18"/>
                                              </a:lnTo>
                                              <a:lnTo>
                                                <a:pt x="46" y="21"/>
                                              </a:lnTo>
                                              <a:lnTo>
                                                <a:pt x="46" y="21"/>
                                              </a:lnTo>
                                              <a:lnTo>
                                                <a:pt x="45" y="24"/>
                                              </a:lnTo>
                                              <a:lnTo>
                                                <a:pt x="45" y="24"/>
                                              </a:lnTo>
                                              <a:lnTo>
                                                <a:pt x="45" y="25"/>
                                              </a:lnTo>
                                              <a:lnTo>
                                                <a:pt x="45" y="25"/>
                                              </a:lnTo>
                                              <a:lnTo>
                                                <a:pt x="45" y="29"/>
                                              </a:lnTo>
                                              <a:lnTo>
                                                <a:pt x="45" y="30"/>
                                              </a:lnTo>
                                              <a:lnTo>
                                                <a:pt x="45" y="30"/>
                                              </a:lnTo>
                                              <a:lnTo>
                                                <a:pt x="45" y="31"/>
                                              </a:lnTo>
                                              <a:lnTo>
                                                <a:pt x="45" y="31"/>
                                              </a:lnTo>
                                              <a:lnTo>
                                                <a:pt x="46" y="33"/>
                                              </a:lnTo>
                                              <a:lnTo>
                                                <a:pt x="46" y="33"/>
                                              </a:lnTo>
                                              <a:lnTo>
                                                <a:pt x="46" y="34"/>
                                              </a:lnTo>
                                              <a:lnTo>
                                                <a:pt x="46" y="34"/>
                                              </a:lnTo>
                                              <a:lnTo>
                                                <a:pt x="46" y="36"/>
                                              </a:lnTo>
                                              <a:lnTo>
                                                <a:pt x="46" y="36"/>
                                              </a:lnTo>
                                              <a:lnTo>
                                                <a:pt x="46" y="38"/>
                                              </a:lnTo>
                                              <a:lnTo>
                                                <a:pt x="46" y="38"/>
                                              </a:lnTo>
                                              <a:lnTo>
                                                <a:pt x="46" y="38"/>
                                              </a:lnTo>
                                              <a:lnTo>
                                                <a:pt x="46" y="38"/>
                                              </a:lnTo>
                                              <a:lnTo>
                                                <a:pt x="46" y="39"/>
                                              </a:lnTo>
                                              <a:lnTo>
                                                <a:pt x="46" y="39"/>
                                              </a:lnTo>
                                              <a:lnTo>
                                                <a:pt x="47" y="40"/>
                                              </a:lnTo>
                                              <a:lnTo>
                                                <a:pt x="47" y="40"/>
                                              </a:lnTo>
                                              <a:lnTo>
                                                <a:pt x="47" y="43"/>
                                              </a:lnTo>
                                              <a:lnTo>
                                                <a:pt x="47" y="44"/>
                                              </a:lnTo>
                                              <a:lnTo>
                                                <a:pt x="47" y="44"/>
                                              </a:lnTo>
                                              <a:lnTo>
                                                <a:pt x="47" y="43"/>
                                              </a:lnTo>
                                              <a:lnTo>
                                                <a:pt x="45" y="44"/>
                                              </a:lnTo>
                                              <a:lnTo>
                                                <a:pt x="45" y="44"/>
                                              </a:lnTo>
                                              <a:lnTo>
                                                <a:pt x="44" y="45"/>
                                              </a:lnTo>
                                              <a:lnTo>
                                                <a:pt x="45" y="52"/>
                                              </a:lnTo>
                                              <a:lnTo>
                                                <a:pt x="45" y="52"/>
                                              </a:lnTo>
                                              <a:lnTo>
                                                <a:pt x="46" y="55"/>
                                              </a:lnTo>
                                              <a:lnTo>
                                                <a:pt x="46" y="61"/>
                                              </a:lnTo>
                                              <a:lnTo>
                                                <a:pt x="46" y="61"/>
                                              </a:lnTo>
                                              <a:lnTo>
                                                <a:pt x="47" y="63"/>
                                              </a:lnTo>
                                              <a:lnTo>
                                                <a:pt x="47" y="64"/>
                                              </a:lnTo>
                                              <a:lnTo>
                                                <a:pt x="47" y="64"/>
                                              </a:lnTo>
                                              <a:lnTo>
                                                <a:pt x="49" y="64"/>
                                              </a:lnTo>
                                              <a:lnTo>
                                                <a:pt x="49" y="64"/>
                                              </a:lnTo>
                                              <a:lnTo>
                                                <a:pt x="50" y="71"/>
                                              </a:lnTo>
                                              <a:lnTo>
                                                <a:pt x="50" y="71"/>
                                              </a:lnTo>
                                              <a:lnTo>
                                                <a:pt x="51" y="77"/>
                                              </a:lnTo>
                                              <a:lnTo>
                                                <a:pt x="51" y="80"/>
                                              </a:lnTo>
                                              <a:lnTo>
                                                <a:pt x="51" y="80"/>
                                              </a:lnTo>
                                              <a:lnTo>
                                                <a:pt x="51" y="80"/>
                                              </a:lnTo>
                                              <a:lnTo>
                                                <a:pt x="44" y="77"/>
                                              </a:lnTo>
                                              <a:lnTo>
                                                <a:pt x="44" y="77"/>
                                              </a:lnTo>
                                              <a:lnTo>
                                                <a:pt x="41" y="81"/>
                                              </a:lnTo>
                                              <a:lnTo>
                                                <a:pt x="41" y="81"/>
                                              </a:lnTo>
                                              <a:lnTo>
                                                <a:pt x="38" y="88"/>
                                              </a:lnTo>
                                              <a:lnTo>
                                                <a:pt x="37" y="94"/>
                                              </a:lnTo>
                                              <a:lnTo>
                                                <a:pt x="37" y="94"/>
                                              </a:lnTo>
                                              <a:lnTo>
                                                <a:pt x="37" y="93"/>
                                              </a:lnTo>
                                              <a:lnTo>
                                                <a:pt x="37" y="93"/>
                                              </a:lnTo>
                                              <a:lnTo>
                                                <a:pt x="32" y="95"/>
                                              </a:lnTo>
                                              <a:lnTo>
                                                <a:pt x="32" y="95"/>
                                              </a:lnTo>
                                              <a:lnTo>
                                                <a:pt x="29" y="95"/>
                                              </a:lnTo>
                                              <a:lnTo>
                                                <a:pt x="29" y="95"/>
                                              </a:lnTo>
                                              <a:lnTo>
                                                <a:pt x="28" y="96"/>
                                              </a:lnTo>
                                              <a:lnTo>
                                                <a:pt x="26" y="99"/>
                                              </a:lnTo>
                                              <a:lnTo>
                                                <a:pt x="26" y="99"/>
                                              </a:lnTo>
                                              <a:lnTo>
                                                <a:pt x="23" y="101"/>
                                              </a:lnTo>
                                              <a:lnTo>
                                                <a:pt x="23" y="101"/>
                                              </a:lnTo>
                                              <a:lnTo>
                                                <a:pt x="20" y="102"/>
                                              </a:lnTo>
                                              <a:lnTo>
                                                <a:pt x="17" y="104"/>
                                              </a:lnTo>
                                              <a:lnTo>
                                                <a:pt x="17" y="104"/>
                                              </a:lnTo>
                                              <a:lnTo>
                                                <a:pt x="17" y="104"/>
                                              </a:lnTo>
                                              <a:lnTo>
                                                <a:pt x="15" y="106"/>
                                              </a:lnTo>
                                              <a:lnTo>
                                                <a:pt x="13" y="111"/>
                                              </a:lnTo>
                                              <a:lnTo>
                                                <a:pt x="13" y="111"/>
                                              </a:lnTo>
                                              <a:lnTo>
                                                <a:pt x="10" y="119"/>
                                              </a:lnTo>
                                              <a:lnTo>
                                                <a:pt x="9" y="125"/>
                                              </a:lnTo>
                                              <a:lnTo>
                                                <a:pt x="9" y="125"/>
                                              </a:lnTo>
                                              <a:lnTo>
                                                <a:pt x="7" y="147"/>
                                              </a:lnTo>
                                              <a:lnTo>
                                                <a:pt x="7" y="147"/>
                                              </a:lnTo>
                                              <a:lnTo>
                                                <a:pt x="7" y="153"/>
                                              </a:lnTo>
                                              <a:lnTo>
                                                <a:pt x="7" y="158"/>
                                              </a:lnTo>
                                              <a:lnTo>
                                                <a:pt x="7" y="166"/>
                                              </a:lnTo>
                                              <a:lnTo>
                                                <a:pt x="7" y="166"/>
                                              </a:lnTo>
                                              <a:lnTo>
                                                <a:pt x="6" y="172"/>
                                              </a:lnTo>
                                              <a:lnTo>
                                                <a:pt x="6" y="172"/>
                                              </a:lnTo>
                                              <a:lnTo>
                                                <a:pt x="7" y="175"/>
                                              </a:lnTo>
                                              <a:lnTo>
                                                <a:pt x="9" y="177"/>
                                              </a:lnTo>
                                              <a:lnTo>
                                                <a:pt x="9" y="177"/>
                                              </a:lnTo>
                                              <a:lnTo>
                                                <a:pt x="11" y="182"/>
                                              </a:lnTo>
                                              <a:lnTo>
                                                <a:pt x="14" y="194"/>
                                              </a:lnTo>
                                              <a:lnTo>
                                                <a:pt x="14" y="194"/>
                                              </a:lnTo>
                                              <a:lnTo>
                                                <a:pt x="17" y="199"/>
                                              </a:lnTo>
                                              <a:lnTo>
                                                <a:pt x="19" y="205"/>
                                              </a:lnTo>
                                              <a:lnTo>
                                                <a:pt x="22" y="210"/>
                                              </a:lnTo>
                                              <a:lnTo>
                                                <a:pt x="22" y="210"/>
                                              </a:lnTo>
                                              <a:lnTo>
                                                <a:pt x="22" y="222"/>
                                              </a:lnTo>
                                              <a:lnTo>
                                                <a:pt x="22" y="222"/>
                                              </a:lnTo>
                                              <a:lnTo>
                                                <a:pt x="23" y="243"/>
                                              </a:lnTo>
                                              <a:lnTo>
                                                <a:pt x="23" y="243"/>
                                              </a:lnTo>
                                              <a:lnTo>
                                                <a:pt x="20" y="251"/>
                                              </a:lnTo>
                                              <a:lnTo>
                                                <a:pt x="20" y="251"/>
                                              </a:lnTo>
                                              <a:lnTo>
                                                <a:pt x="20" y="255"/>
                                              </a:lnTo>
                                              <a:lnTo>
                                                <a:pt x="22" y="260"/>
                                              </a:lnTo>
                                              <a:lnTo>
                                                <a:pt x="22" y="260"/>
                                              </a:lnTo>
                                              <a:lnTo>
                                                <a:pt x="24" y="265"/>
                                              </a:lnTo>
                                              <a:lnTo>
                                                <a:pt x="29" y="269"/>
                                              </a:lnTo>
                                              <a:lnTo>
                                                <a:pt x="29" y="269"/>
                                              </a:lnTo>
                                              <a:lnTo>
                                                <a:pt x="29" y="269"/>
                                              </a:lnTo>
                                              <a:lnTo>
                                                <a:pt x="29" y="269"/>
                                              </a:lnTo>
                                              <a:lnTo>
                                                <a:pt x="29" y="272"/>
                                              </a:lnTo>
                                              <a:lnTo>
                                                <a:pt x="29" y="277"/>
                                              </a:lnTo>
                                              <a:lnTo>
                                                <a:pt x="29" y="277"/>
                                              </a:lnTo>
                                              <a:lnTo>
                                                <a:pt x="29" y="284"/>
                                              </a:lnTo>
                                              <a:lnTo>
                                                <a:pt x="29" y="286"/>
                                              </a:lnTo>
                                              <a:lnTo>
                                                <a:pt x="29" y="286"/>
                                              </a:lnTo>
                                              <a:lnTo>
                                                <a:pt x="29" y="289"/>
                                              </a:lnTo>
                                              <a:lnTo>
                                                <a:pt x="29" y="289"/>
                                              </a:lnTo>
                                              <a:lnTo>
                                                <a:pt x="28" y="291"/>
                                              </a:lnTo>
                                              <a:lnTo>
                                                <a:pt x="28" y="291"/>
                                              </a:lnTo>
                                              <a:lnTo>
                                                <a:pt x="26" y="304"/>
                                              </a:lnTo>
                                              <a:lnTo>
                                                <a:pt x="26" y="304"/>
                                              </a:lnTo>
                                              <a:lnTo>
                                                <a:pt x="24" y="310"/>
                                              </a:lnTo>
                                              <a:lnTo>
                                                <a:pt x="24" y="316"/>
                                              </a:lnTo>
                                              <a:lnTo>
                                                <a:pt x="24" y="316"/>
                                              </a:lnTo>
                                              <a:lnTo>
                                                <a:pt x="24" y="321"/>
                                              </a:lnTo>
                                              <a:lnTo>
                                                <a:pt x="24" y="322"/>
                                              </a:lnTo>
                                              <a:lnTo>
                                                <a:pt x="24" y="322"/>
                                              </a:lnTo>
                                              <a:lnTo>
                                                <a:pt x="23" y="328"/>
                                              </a:lnTo>
                                              <a:lnTo>
                                                <a:pt x="22" y="333"/>
                                              </a:lnTo>
                                              <a:lnTo>
                                                <a:pt x="22" y="333"/>
                                              </a:lnTo>
                                              <a:lnTo>
                                                <a:pt x="23" y="338"/>
                                              </a:lnTo>
                                              <a:lnTo>
                                                <a:pt x="24" y="341"/>
                                              </a:lnTo>
                                              <a:lnTo>
                                                <a:pt x="24" y="341"/>
                                              </a:lnTo>
                                              <a:lnTo>
                                                <a:pt x="24" y="343"/>
                                              </a:lnTo>
                                              <a:lnTo>
                                                <a:pt x="24" y="346"/>
                                              </a:lnTo>
                                              <a:lnTo>
                                                <a:pt x="24" y="346"/>
                                              </a:lnTo>
                                              <a:lnTo>
                                                <a:pt x="24" y="355"/>
                                              </a:lnTo>
                                              <a:lnTo>
                                                <a:pt x="24" y="355"/>
                                              </a:lnTo>
                                              <a:lnTo>
                                                <a:pt x="24" y="361"/>
                                              </a:lnTo>
                                              <a:lnTo>
                                                <a:pt x="24" y="364"/>
                                              </a:lnTo>
                                              <a:lnTo>
                                                <a:pt x="24" y="364"/>
                                              </a:lnTo>
                                              <a:lnTo>
                                                <a:pt x="26" y="369"/>
                                              </a:lnTo>
                                              <a:lnTo>
                                                <a:pt x="26" y="369"/>
                                              </a:lnTo>
                                              <a:lnTo>
                                                <a:pt x="26" y="373"/>
                                              </a:lnTo>
                                              <a:lnTo>
                                                <a:pt x="26" y="373"/>
                                              </a:lnTo>
                                              <a:lnTo>
                                                <a:pt x="24" y="383"/>
                                              </a:lnTo>
                                              <a:lnTo>
                                                <a:pt x="22" y="388"/>
                                              </a:lnTo>
                                              <a:lnTo>
                                                <a:pt x="20" y="394"/>
                                              </a:lnTo>
                                              <a:lnTo>
                                                <a:pt x="20" y="394"/>
                                              </a:lnTo>
                                              <a:lnTo>
                                                <a:pt x="22" y="399"/>
                                              </a:lnTo>
                                              <a:lnTo>
                                                <a:pt x="22" y="403"/>
                                              </a:lnTo>
                                              <a:lnTo>
                                                <a:pt x="22" y="403"/>
                                              </a:lnTo>
                                              <a:lnTo>
                                                <a:pt x="22" y="411"/>
                                              </a:lnTo>
                                              <a:lnTo>
                                                <a:pt x="22" y="411"/>
                                              </a:lnTo>
                                              <a:lnTo>
                                                <a:pt x="19" y="423"/>
                                              </a:lnTo>
                                              <a:lnTo>
                                                <a:pt x="19" y="423"/>
                                              </a:lnTo>
                                              <a:lnTo>
                                                <a:pt x="17" y="431"/>
                                              </a:lnTo>
                                              <a:lnTo>
                                                <a:pt x="17" y="433"/>
                                              </a:lnTo>
                                              <a:lnTo>
                                                <a:pt x="17" y="433"/>
                                              </a:lnTo>
                                              <a:lnTo>
                                                <a:pt x="15" y="438"/>
                                              </a:lnTo>
                                              <a:lnTo>
                                                <a:pt x="13" y="446"/>
                                              </a:lnTo>
                                              <a:lnTo>
                                                <a:pt x="13" y="446"/>
                                              </a:lnTo>
                                              <a:lnTo>
                                                <a:pt x="9" y="470"/>
                                              </a:lnTo>
                                              <a:lnTo>
                                                <a:pt x="9" y="470"/>
                                              </a:lnTo>
                                              <a:lnTo>
                                                <a:pt x="7" y="487"/>
                                              </a:lnTo>
                                              <a:lnTo>
                                                <a:pt x="7" y="503"/>
                                              </a:lnTo>
                                              <a:lnTo>
                                                <a:pt x="7" y="503"/>
                                              </a:lnTo>
                                              <a:lnTo>
                                                <a:pt x="7" y="513"/>
                                              </a:lnTo>
                                              <a:lnTo>
                                                <a:pt x="9" y="521"/>
                                              </a:lnTo>
                                              <a:lnTo>
                                                <a:pt x="9" y="521"/>
                                              </a:lnTo>
                                              <a:lnTo>
                                                <a:pt x="7" y="527"/>
                                              </a:lnTo>
                                              <a:lnTo>
                                                <a:pt x="5" y="536"/>
                                              </a:lnTo>
                                              <a:lnTo>
                                                <a:pt x="5" y="536"/>
                                              </a:lnTo>
                                              <a:lnTo>
                                                <a:pt x="2" y="543"/>
                                              </a:lnTo>
                                              <a:lnTo>
                                                <a:pt x="0" y="546"/>
                                              </a:lnTo>
                                              <a:lnTo>
                                                <a:pt x="0" y="546"/>
                                              </a:lnTo>
                                              <a:lnTo>
                                                <a:pt x="2" y="554"/>
                                              </a:lnTo>
                                              <a:lnTo>
                                                <a:pt x="2" y="554"/>
                                              </a:lnTo>
                                              <a:lnTo>
                                                <a:pt x="2" y="558"/>
                                              </a:lnTo>
                                              <a:lnTo>
                                                <a:pt x="2" y="560"/>
                                              </a:lnTo>
                                              <a:lnTo>
                                                <a:pt x="2" y="560"/>
                                              </a:lnTo>
                                              <a:lnTo>
                                                <a:pt x="5" y="561"/>
                                              </a:lnTo>
                                              <a:lnTo>
                                                <a:pt x="5" y="561"/>
                                              </a:lnTo>
                                              <a:lnTo>
                                                <a:pt x="5" y="563"/>
                                              </a:lnTo>
                                              <a:lnTo>
                                                <a:pt x="5" y="563"/>
                                              </a:lnTo>
                                              <a:lnTo>
                                                <a:pt x="3" y="567"/>
                                              </a:lnTo>
                                              <a:lnTo>
                                                <a:pt x="2" y="573"/>
                                              </a:lnTo>
                                              <a:lnTo>
                                                <a:pt x="2" y="573"/>
                                              </a:lnTo>
                                              <a:lnTo>
                                                <a:pt x="2" y="580"/>
                                              </a:lnTo>
                                              <a:lnTo>
                                                <a:pt x="2" y="584"/>
                                              </a:lnTo>
                                              <a:lnTo>
                                                <a:pt x="2" y="584"/>
                                              </a:lnTo>
                                              <a:lnTo>
                                                <a:pt x="2" y="588"/>
                                              </a:lnTo>
                                              <a:lnTo>
                                                <a:pt x="3" y="591"/>
                                              </a:lnTo>
                                              <a:lnTo>
                                                <a:pt x="3" y="591"/>
                                              </a:lnTo>
                                              <a:lnTo>
                                                <a:pt x="7" y="592"/>
                                              </a:lnTo>
                                              <a:lnTo>
                                                <a:pt x="14" y="597"/>
                                              </a:lnTo>
                                              <a:lnTo>
                                                <a:pt x="14" y="597"/>
                                              </a:lnTo>
                                              <a:lnTo>
                                                <a:pt x="19" y="598"/>
                                              </a:lnTo>
                                              <a:lnTo>
                                                <a:pt x="23" y="597"/>
                                              </a:lnTo>
                                              <a:lnTo>
                                                <a:pt x="29" y="593"/>
                                              </a:lnTo>
                                              <a:lnTo>
                                                <a:pt x="29" y="593"/>
                                              </a:lnTo>
                                              <a:lnTo>
                                                <a:pt x="30" y="592"/>
                                              </a:lnTo>
                                              <a:lnTo>
                                                <a:pt x="31" y="592"/>
                                              </a:lnTo>
                                              <a:lnTo>
                                                <a:pt x="32" y="591"/>
                                              </a:lnTo>
                                              <a:lnTo>
                                                <a:pt x="32" y="591"/>
                                              </a:lnTo>
                                              <a:lnTo>
                                                <a:pt x="32" y="585"/>
                                              </a:lnTo>
                                              <a:lnTo>
                                                <a:pt x="32" y="578"/>
                                              </a:lnTo>
                                              <a:lnTo>
                                                <a:pt x="32" y="578"/>
                                              </a:lnTo>
                                              <a:lnTo>
                                                <a:pt x="31" y="568"/>
                                              </a:lnTo>
                                              <a:lnTo>
                                                <a:pt x="31" y="568"/>
                                              </a:lnTo>
                                              <a:lnTo>
                                                <a:pt x="34" y="565"/>
                                              </a:lnTo>
                                              <a:lnTo>
                                                <a:pt x="34" y="565"/>
                                              </a:lnTo>
                                              <a:lnTo>
                                                <a:pt x="36" y="563"/>
                                              </a:lnTo>
                                              <a:lnTo>
                                                <a:pt x="37" y="561"/>
                                              </a:lnTo>
                                              <a:lnTo>
                                                <a:pt x="37" y="561"/>
                                              </a:lnTo>
                                              <a:lnTo>
                                                <a:pt x="38" y="558"/>
                                              </a:lnTo>
                                              <a:lnTo>
                                                <a:pt x="38" y="558"/>
                                              </a:lnTo>
                                              <a:lnTo>
                                                <a:pt x="40" y="558"/>
                                              </a:lnTo>
                                              <a:lnTo>
                                                <a:pt x="41" y="556"/>
                                              </a:lnTo>
                                              <a:lnTo>
                                                <a:pt x="41" y="556"/>
                                              </a:lnTo>
                                              <a:lnTo>
                                                <a:pt x="41" y="550"/>
                                              </a:lnTo>
                                              <a:lnTo>
                                                <a:pt x="40" y="540"/>
                                              </a:lnTo>
                                              <a:lnTo>
                                                <a:pt x="40" y="540"/>
                                              </a:lnTo>
                                              <a:lnTo>
                                                <a:pt x="38" y="533"/>
                                              </a:lnTo>
                                              <a:lnTo>
                                                <a:pt x="38" y="530"/>
                                              </a:lnTo>
                                              <a:lnTo>
                                                <a:pt x="38" y="530"/>
                                              </a:lnTo>
                                              <a:lnTo>
                                                <a:pt x="37" y="527"/>
                                              </a:lnTo>
                                              <a:lnTo>
                                                <a:pt x="37" y="527"/>
                                              </a:lnTo>
                                              <a:lnTo>
                                                <a:pt x="45" y="502"/>
                                              </a:lnTo>
                                              <a:lnTo>
                                                <a:pt x="45" y="502"/>
                                              </a:lnTo>
                                              <a:lnTo>
                                                <a:pt x="48" y="491"/>
                                              </a:lnTo>
                                              <a:lnTo>
                                                <a:pt x="49" y="487"/>
                                              </a:lnTo>
                                              <a:lnTo>
                                                <a:pt x="50" y="482"/>
                                              </a:lnTo>
                                              <a:lnTo>
                                                <a:pt x="50" y="482"/>
                                              </a:lnTo>
                                              <a:lnTo>
                                                <a:pt x="49" y="461"/>
                                              </a:lnTo>
                                              <a:lnTo>
                                                <a:pt x="49" y="461"/>
                                              </a:lnTo>
                                              <a:lnTo>
                                                <a:pt x="50" y="456"/>
                                              </a:lnTo>
                                              <a:lnTo>
                                                <a:pt x="51" y="451"/>
                                              </a:lnTo>
                                              <a:lnTo>
                                                <a:pt x="51" y="451"/>
                                              </a:lnTo>
                                              <a:lnTo>
                                                <a:pt x="51" y="442"/>
                                              </a:lnTo>
                                              <a:lnTo>
                                                <a:pt x="51" y="442"/>
                                              </a:lnTo>
                                              <a:lnTo>
                                                <a:pt x="60" y="403"/>
                                              </a:lnTo>
                                              <a:lnTo>
                                                <a:pt x="60" y="403"/>
                                              </a:lnTo>
                                              <a:lnTo>
                                                <a:pt x="64" y="389"/>
                                              </a:lnTo>
                                              <a:lnTo>
                                                <a:pt x="70" y="375"/>
                                              </a:lnTo>
                                              <a:lnTo>
                                                <a:pt x="70" y="375"/>
                                              </a:lnTo>
                                              <a:lnTo>
                                                <a:pt x="75" y="360"/>
                                              </a:lnTo>
                                              <a:lnTo>
                                                <a:pt x="78" y="349"/>
                                              </a:lnTo>
                                              <a:lnTo>
                                                <a:pt x="78" y="349"/>
                                              </a:lnTo>
                                              <a:lnTo>
                                                <a:pt x="81" y="354"/>
                                              </a:lnTo>
                                              <a:lnTo>
                                                <a:pt x="81" y="362"/>
                                              </a:lnTo>
                                              <a:lnTo>
                                                <a:pt x="81" y="362"/>
                                              </a:lnTo>
                                              <a:lnTo>
                                                <a:pt x="83" y="373"/>
                                              </a:lnTo>
                                              <a:lnTo>
                                                <a:pt x="85" y="385"/>
                                              </a:lnTo>
                                              <a:lnTo>
                                                <a:pt x="85" y="385"/>
                                              </a:lnTo>
                                              <a:lnTo>
                                                <a:pt x="87" y="397"/>
                                              </a:lnTo>
                                              <a:lnTo>
                                                <a:pt x="87" y="397"/>
                                              </a:lnTo>
                                              <a:lnTo>
                                                <a:pt x="88" y="399"/>
                                              </a:lnTo>
                                              <a:lnTo>
                                                <a:pt x="88" y="399"/>
                                              </a:lnTo>
                                              <a:lnTo>
                                                <a:pt x="88" y="408"/>
                                              </a:lnTo>
                                              <a:lnTo>
                                                <a:pt x="88" y="412"/>
                                              </a:lnTo>
                                              <a:lnTo>
                                                <a:pt x="88" y="417"/>
                                              </a:lnTo>
                                              <a:lnTo>
                                                <a:pt x="88" y="417"/>
                                              </a:lnTo>
                                              <a:lnTo>
                                                <a:pt x="90" y="423"/>
                                              </a:lnTo>
                                              <a:lnTo>
                                                <a:pt x="90" y="426"/>
                                              </a:lnTo>
                                              <a:lnTo>
                                                <a:pt x="90" y="427"/>
                                              </a:lnTo>
                                              <a:lnTo>
                                                <a:pt x="90" y="427"/>
                                              </a:lnTo>
                                              <a:lnTo>
                                                <a:pt x="90" y="432"/>
                                              </a:lnTo>
                                              <a:lnTo>
                                                <a:pt x="92" y="436"/>
                                              </a:lnTo>
                                              <a:lnTo>
                                                <a:pt x="92" y="436"/>
                                              </a:lnTo>
                                              <a:lnTo>
                                                <a:pt x="92" y="440"/>
                                              </a:lnTo>
                                              <a:lnTo>
                                                <a:pt x="92" y="441"/>
                                              </a:lnTo>
                                              <a:lnTo>
                                                <a:pt x="92" y="441"/>
                                              </a:lnTo>
                                              <a:lnTo>
                                                <a:pt x="93" y="468"/>
                                              </a:lnTo>
                                              <a:lnTo>
                                                <a:pt x="93" y="468"/>
                                              </a:lnTo>
                                              <a:lnTo>
                                                <a:pt x="95" y="526"/>
                                              </a:lnTo>
                                              <a:lnTo>
                                                <a:pt x="95" y="526"/>
                                              </a:lnTo>
                                              <a:lnTo>
                                                <a:pt x="95" y="535"/>
                                              </a:lnTo>
                                              <a:lnTo>
                                                <a:pt x="95" y="541"/>
                                              </a:lnTo>
                                              <a:lnTo>
                                                <a:pt x="95" y="541"/>
                                              </a:lnTo>
                                              <a:lnTo>
                                                <a:pt x="97" y="546"/>
                                              </a:lnTo>
                                              <a:lnTo>
                                                <a:pt x="99" y="549"/>
                                              </a:lnTo>
                                              <a:lnTo>
                                                <a:pt x="99" y="549"/>
                                              </a:lnTo>
                                              <a:lnTo>
                                                <a:pt x="98" y="554"/>
                                              </a:lnTo>
                                              <a:lnTo>
                                                <a:pt x="98" y="554"/>
                                              </a:lnTo>
                                              <a:lnTo>
                                                <a:pt x="98" y="556"/>
                                              </a:lnTo>
                                              <a:lnTo>
                                                <a:pt x="98" y="556"/>
                                              </a:lnTo>
                                              <a:lnTo>
                                                <a:pt x="98" y="560"/>
                                              </a:lnTo>
                                              <a:lnTo>
                                                <a:pt x="98" y="560"/>
                                              </a:lnTo>
                                              <a:lnTo>
                                                <a:pt x="99" y="565"/>
                                              </a:lnTo>
                                              <a:lnTo>
                                                <a:pt x="100" y="565"/>
                                              </a:lnTo>
                                              <a:lnTo>
                                                <a:pt x="104" y="567"/>
                                              </a:lnTo>
                                              <a:lnTo>
                                                <a:pt x="104" y="567"/>
                                              </a:lnTo>
                                              <a:lnTo>
                                                <a:pt x="110" y="568"/>
                                              </a:lnTo>
                                              <a:lnTo>
                                                <a:pt x="115" y="569"/>
                                              </a:lnTo>
                                              <a:lnTo>
                                                <a:pt x="115" y="569"/>
                                              </a:lnTo>
                                              <a:lnTo>
                                                <a:pt x="119" y="572"/>
                                              </a:lnTo>
                                              <a:lnTo>
                                                <a:pt x="119" y="569"/>
                                              </a:lnTo>
                                              <a:lnTo>
                                                <a:pt x="119" y="569"/>
                                              </a:lnTo>
                                              <a:lnTo>
                                                <a:pt x="122" y="572"/>
                                              </a:lnTo>
                                              <a:lnTo>
                                                <a:pt x="122" y="572"/>
                                              </a:lnTo>
                                              <a:lnTo>
                                                <a:pt x="125" y="574"/>
                                              </a:lnTo>
                                              <a:lnTo>
                                                <a:pt x="125" y="574"/>
                                              </a:lnTo>
                                              <a:lnTo>
                                                <a:pt x="127" y="577"/>
                                              </a:lnTo>
                                              <a:lnTo>
                                                <a:pt x="129" y="580"/>
                                              </a:lnTo>
                                              <a:lnTo>
                                                <a:pt x="135" y="582"/>
                                              </a:lnTo>
                                              <a:lnTo>
                                                <a:pt x="135" y="582"/>
                                              </a:lnTo>
                                              <a:lnTo>
                                                <a:pt x="143" y="583"/>
                                              </a:lnTo>
                                              <a:lnTo>
                                                <a:pt x="148" y="583"/>
                                              </a:lnTo>
                                              <a:lnTo>
                                                <a:pt x="152" y="582"/>
                                              </a:lnTo>
                                              <a:lnTo>
                                                <a:pt x="152" y="582"/>
                                              </a:lnTo>
                                              <a:lnTo>
                                                <a:pt x="155" y="580"/>
                                              </a:lnTo>
                                              <a:lnTo>
                                                <a:pt x="158" y="577"/>
                                              </a:lnTo>
                                              <a:lnTo>
                                                <a:pt x="158" y="577"/>
                                              </a:lnTo>
                                              <a:lnTo>
                                                <a:pt x="159" y="574"/>
                                              </a:lnTo>
                                              <a:lnTo>
                                                <a:pt x="159" y="572"/>
                                              </a:lnTo>
                                              <a:lnTo>
                                                <a:pt x="159" y="572"/>
                                              </a:lnTo>
                                              <a:lnTo>
                                                <a:pt x="159" y="572"/>
                                              </a:lnTo>
                                              <a:lnTo>
                                                <a:pt x="159" y="572"/>
                                              </a:lnTo>
                                              <a:close/>
                                              <a:moveTo>
                                                <a:pt x="50" y="151"/>
                                              </a:moveTo>
                                              <a:lnTo>
                                                <a:pt x="50" y="151"/>
                                              </a:lnTo>
                                              <a:lnTo>
                                                <a:pt x="45" y="151"/>
                                              </a:lnTo>
                                              <a:lnTo>
                                                <a:pt x="45" y="151"/>
                                              </a:lnTo>
                                              <a:lnTo>
                                                <a:pt x="41" y="142"/>
                                              </a:lnTo>
                                              <a:lnTo>
                                                <a:pt x="41" y="142"/>
                                              </a:lnTo>
                                              <a:lnTo>
                                                <a:pt x="37" y="133"/>
                                              </a:lnTo>
                                              <a:lnTo>
                                                <a:pt x="34" y="124"/>
                                              </a:lnTo>
                                              <a:lnTo>
                                                <a:pt x="34" y="124"/>
                                              </a:lnTo>
                                              <a:lnTo>
                                                <a:pt x="30" y="116"/>
                                              </a:lnTo>
                                              <a:lnTo>
                                                <a:pt x="30" y="116"/>
                                              </a:lnTo>
                                              <a:lnTo>
                                                <a:pt x="27" y="116"/>
                                              </a:lnTo>
                                              <a:lnTo>
                                                <a:pt x="27" y="116"/>
                                              </a:lnTo>
                                              <a:lnTo>
                                                <a:pt x="26" y="119"/>
                                              </a:lnTo>
                                              <a:lnTo>
                                                <a:pt x="26" y="120"/>
                                              </a:lnTo>
                                              <a:lnTo>
                                                <a:pt x="20" y="123"/>
                                              </a:lnTo>
                                              <a:lnTo>
                                                <a:pt x="20" y="123"/>
                                              </a:lnTo>
                                              <a:lnTo>
                                                <a:pt x="19" y="120"/>
                                              </a:lnTo>
                                              <a:lnTo>
                                                <a:pt x="17" y="118"/>
                                              </a:lnTo>
                                              <a:lnTo>
                                                <a:pt x="15" y="113"/>
                                              </a:lnTo>
                                              <a:lnTo>
                                                <a:pt x="20" y="109"/>
                                              </a:lnTo>
                                              <a:lnTo>
                                                <a:pt x="20" y="109"/>
                                              </a:lnTo>
                                              <a:lnTo>
                                                <a:pt x="23" y="109"/>
                                              </a:lnTo>
                                              <a:lnTo>
                                                <a:pt x="24" y="109"/>
                                              </a:lnTo>
                                              <a:lnTo>
                                                <a:pt x="24" y="109"/>
                                              </a:lnTo>
                                              <a:lnTo>
                                                <a:pt x="26" y="108"/>
                                              </a:lnTo>
                                              <a:lnTo>
                                                <a:pt x="26" y="108"/>
                                              </a:lnTo>
                                              <a:lnTo>
                                                <a:pt x="27" y="106"/>
                                              </a:lnTo>
                                              <a:lnTo>
                                                <a:pt x="29" y="104"/>
                                              </a:lnTo>
                                              <a:lnTo>
                                                <a:pt x="29" y="104"/>
                                              </a:lnTo>
                                              <a:lnTo>
                                                <a:pt x="31" y="102"/>
                                              </a:lnTo>
                                              <a:lnTo>
                                                <a:pt x="34" y="102"/>
                                              </a:lnTo>
                                              <a:lnTo>
                                                <a:pt x="34" y="102"/>
                                              </a:lnTo>
                                              <a:lnTo>
                                                <a:pt x="37" y="101"/>
                                              </a:lnTo>
                                              <a:lnTo>
                                                <a:pt x="41" y="100"/>
                                              </a:lnTo>
                                              <a:lnTo>
                                                <a:pt x="41" y="100"/>
                                              </a:lnTo>
                                              <a:lnTo>
                                                <a:pt x="44" y="100"/>
                                              </a:lnTo>
                                              <a:lnTo>
                                                <a:pt x="46" y="101"/>
                                              </a:lnTo>
                                              <a:lnTo>
                                                <a:pt x="46" y="102"/>
                                              </a:lnTo>
                                              <a:lnTo>
                                                <a:pt x="46" y="104"/>
                                              </a:lnTo>
                                              <a:lnTo>
                                                <a:pt x="46" y="104"/>
                                              </a:lnTo>
                                              <a:lnTo>
                                                <a:pt x="44" y="104"/>
                                              </a:lnTo>
                                              <a:lnTo>
                                                <a:pt x="41" y="104"/>
                                              </a:lnTo>
                                              <a:lnTo>
                                                <a:pt x="41" y="104"/>
                                              </a:lnTo>
                                              <a:lnTo>
                                                <a:pt x="37" y="108"/>
                                              </a:lnTo>
                                              <a:lnTo>
                                                <a:pt x="36" y="110"/>
                                              </a:lnTo>
                                              <a:lnTo>
                                                <a:pt x="36" y="110"/>
                                              </a:lnTo>
                                              <a:lnTo>
                                                <a:pt x="36" y="111"/>
                                              </a:lnTo>
                                              <a:lnTo>
                                                <a:pt x="36" y="111"/>
                                              </a:lnTo>
                                              <a:lnTo>
                                                <a:pt x="38" y="119"/>
                                              </a:lnTo>
                                              <a:lnTo>
                                                <a:pt x="38" y="119"/>
                                              </a:lnTo>
                                              <a:lnTo>
                                                <a:pt x="41" y="128"/>
                                              </a:lnTo>
                                              <a:lnTo>
                                                <a:pt x="47" y="138"/>
                                              </a:lnTo>
                                              <a:lnTo>
                                                <a:pt x="47" y="138"/>
                                              </a:lnTo>
                                              <a:lnTo>
                                                <a:pt x="54" y="149"/>
                                              </a:lnTo>
                                              <a:lnTo>
                                                <a:pt x="54" y="149"/>
                                              </a:lnTo>
                                              <a:lnTo>
                                                <a:pt x="54" y="151"/>
                                              </a:lnTo>
                                              <a:lnTo>
                                                <a:pt x="50" y="151"/>
                                              </a:lnTo>
                                              <a:lnTo>
                                                <a:pt x="50" y="151"/>
                                              </a:lnTo>
                                              <a:lnTo>
                                                <a:pt x="50" y="151"/>
                                              </a:lnTo>
                                              <a:lnTo>
                                                <a:pt x="50" y="151"/>
                                              </a:lnTo>
                                              <a:close/>
                                              <a:moveTo>
                                                <a:pt x="102" y="158"/>
                                              </a:moveTo>
                                              <a:lnTo>
                                                <a:pt x="102" y="158"/>
                                              </a:lnTo>
                                              <a:lnTo>
                                                <a:pt x="101" y="158"/>
                                              </a:lnTo>
                                              <a:lnTo>
                                                <a:pt x="101" y="157"/>
                                              </a:lnTo>
                                              <a:lnTo>
                                                <a:pt x="101" y="157"/>
                                              </a:lnTo>
                                              <a:lnTo>
                                                <a:pt x="104" y="153"/>
                                              </a:lnTo>
                                              <a:lnTo>
                                                <a:pt x="105" y="148"/>
                                              </a:lnTo>
                                              <a:lnTo>
                                                <a:pt x="105" y="140"/>
                                              </a:lnTo>
                                              <a:lnTo>
                                                <a:pt x="105" y="140"/>
                                              </a:lnTo>
                                              <a:lnTo>
                                                <a:pt x="107" y="127"/>
                                              </a:lnTo>
                                              <a:lnTo>
                                                <a:pt x="108" y="120"/>
                                              </a:lnTo>
                                              <a:lnTo>
                                                <a:pt x="108" y="120"/>
                                              </a:lnTo>
                                              <a:lnTo>
                                                <a:pt x="110" y="118"/>
                                              </a:lnTo>
                                              <a:lnTo>
                                                <a:pt x="111" y="116"/>
                                              </a:lnTo>
                                              <a:lnTo>
                                                <a:pt x="114" y="115"/>
                                              </a:lnTo>
                                              <a:lnTo>
                                                <a:pt x="114" y="115"/>
                                              </a:lnTo>
                                              <a:lnTo>
                                                <a:pt x="118" y="113"/>
                                              </a:lnTo>
                                              <a:lnTo>
                                                <a:pt x="119" y="115"/>
                                              </a:lnTo>
                                              <a:lnTo>
                                                <a:pt x="119" y="115"/>
                                              </a:lnTo>
                                              <a:lnTo>
                                                <a:pt x="116" y="118"/>
                                              </a:lnTo>
                                              <a:lnTo>
                                                <a:pt x="116" y="118"/>
                                              </a:lnTo>
                                              <a:lnTo>
                                                <a:pt x="114" y="122"/>
                                              </a:lnTo>
                                              <a:lnTo>
                                                <a:pt x="114" y="122"/>
                                              </a:lnTo>
                                              <a:lnTo>
                                                <a:pt x="115" y="123"/>
                                              </a:lnTo>
                                              <a:lnTo>
                                                <a:pt x="115" y="123"/>
                                              </a:lnTo>
                                              <a:lnTo>
                                                <a:pt x="115" y="125"/>
                                              </a:lnTo>
                                              <a:lnTo>
                                                <a:pt x="116" y="123"/>
                                              </a:lnTo>
                                              <a:lnTo>
                                                <a:pt x="116" y="123"/>
                                              </a:lnTo>
                                              <a:lnTo>
                                                <a:pt x="118" y="118"/>
                                              </a:lnTo>
                                              <a:lnTo>
                                                <a:pt x="118" y="118"/>
                                              </a:lnTo>
                                              <a:lnTo>
                                                <a:pt x="119" y="115"/>
                                              </a:lnTo>
                                              <a:lnTo>
                                                <a:pt x="119" y="115"/>
                                              </a:lnTo>
                                              <a:lnTo>
                                                <a:pt x="122" y="116"/>
                                              </a:lnTo>
                                              <a:lnTo>
                                                <a:pt x="122" y="116"/>
                                              </a:lnTo>
                                              <a:lnTo>
                                                <a:pt x="122" y="119"/>
                                              </a:lnTo>
                                              <a:lnTo>
                                                <a:pt x="122" y="122"/>
                                              </a:lnTo>
                                              <a:lnTo>
                                                <a:pt x="122" y="125"/>
                                              </a:lnTo>
                                              <a:lnTo>
                                                <a:pt x="122" y="125"/>
                                              </a:lnTo>
                                              <a:lnTo>
                                                <a:pt x="122" y="132"/>
                                              </a:lnTo>
                                              <a:lnTo>
                                                <a:pt x="122" y="134"/>
                                              </a:lnTo>
                                              <a:lnTo>
                                                <a:pt x="122" y="134"/>
                                              </a:lnTo>
                                              <a:lnTo>
                                                <a:pt x="122" y="138"/>
                                              </a:lnTo>
                                              <a:lnTo>
                                                <a:pt x="122" y="140"/>
                                              </a:lnTo>
                                              <a:lnTo>
                                                <a:pt x="122" y="140"/>
                                              </a:lnTo>
                                              <a:lnTo>
                                                <a:pt x="119" y="143"/>
                                              </a:lnTo>
                                              <a:lnTo>
                                                <a:pt x="117" y="148"/>
                                              </a:lnTo>
                                              <a:lnTo>
                                                <a:pt x="117" y="148"/>
                                              </a:lnTo>
                                              <a:lnTo>
                                                <a:pt x="116" y="153"/>
                                              </a:lnTo>
                                              <a:lnTo>
                                                <a:pt x="116" y="153"/>
                                              </a:lnTo>
                                              <a:lnTo>
                                                <a:pt x="115" y="155"/>
                                              </a:lnTo>
                                              <a:lnTo>
                                                <a:pt x="112" y="155"/>
                                              </a:lnTo>
                                              <a:lnTo>
                                                <a:pt x="112" y="155"/>
                                              </a:lnTo>
                                              <a:lnTo>
                                                <a:pt x="108" y="157"/>
                                              </a:lnTo>
                                              <a:lnTo>
                                                <a:pt x="108" y="157"/>
                                              </a:lnTo>
                                              <a:lnTo>
                                                <a:pt x="102" y="158"/>
                                              </a:lnTo>
                                              <a:lnTo>
                                                <a:pt x="102" y="158"/>
                                              </a:lnTo>
                                              <a:lnTo>
                                                <a:pt x="102" y="158"/>
                                              </a:lnTo>
                                              <a:lnTo>
                                                <a:pt x="102" y="158"/>
                                              </a:lnTo>
                                              <a:close/>
                                            </a:path>
                                          </a:pathLst>
                                        </a:custGeom>
                                        <a:solidFill>
                                          <a:srgbClr val="7170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3"/>
                                      <wps:cNvSpPr>
                                        <a:spLocks/>
                                      </wps:cNvSpPr>
                                      <wps:spPr bwMode="auto">
                                        <a:xfrm>
                                          <a:off x="2078355" y="267970"/>
                                          <a:ext cx="114935" cy="392430"/>
                                        </a:xfrm>
                                        <a:custGeom>
                                          <a:avLst/>
                                          <a:gdLst>
                                            <a:gd name="T0" fmla="*/ 152 w 181"/>
                                            <a:gd name="T1" fmla="*/ 190 h 618"/>
                                            <a:gd name="T2" fmla="*/ 163 w 181"/>
                                            <a:gd name="T3" fmla="*/ 254 h 618"/>
                                            <a:gd name="T4" fmla="*/ 155 w 181"/>
                                            <a:gd name="T5" fmla="*/ 299 h 618"/>
                                            <a:gd name="T6" fmla="*/ 154 w 181"/>
                                            <a:gd name="T7" fmla="*/ 323 h 618"/>
                                            <a:gd name="T8" fmla="*/ 157 w 181"/>
                                            <a:gd name="T9" fmla="*/ 334 h 618"/>
                                            <a:gd name="T10" fmla="*/ 169 w 181"/>
                                            <a:gd name="T11" fmla="*/ 337 h 618"/>
                                            <a:gd name="T12" fmla="*/ 181 w 181"/>
                                            <a:gd name="T13" fmla="*/ 317 h 618"/>
                                            <a:gd name="T14" fmla="*/ 179 w 181"/>
                                            <a:gd name="T15" fmla="*/ 282 h 618"/>
                                            <a:gd name="T16" fmla="*/ 175 w 181"/>
                                            <a:gd name="T17" fmla="*/ 181 h 618"/>
                                            <a:gd name="T18" fmla="*/ 179 w 181"/>
                                            <a:gd name="T19" fmla="*/ 165 h 618"/>
                                            <a:gd name="T20" fmla="*/ 149 w 181"/>
                                            <a:gd name="T21" fmla="*/ 94 h 618"/>
                                            <a:gd name="T22" fmla="*/ 108 w 181"/>
                                            <a:gd name="T23" fmla="*/ 82 h 618"/>
                                            <a:gd name="T24" fmla="*/ 105 w 181"/>
                                            <a:gd name="T25" fmla="*/ 56 h 618"/>
                                            <a:gd name="T26" fmla="*/ 103 w 181"/>
                                            <a:gd name="T27" fmla="*/ 10 h 618"/>
                                            <a:gd name="T28" fmla="*/ 73 w 181"/>
                                            <a:gd name="T29" fmla="*/ 3 h 618"/>
                                            <a:gd name="T30" fmla="*/ 50 w 181"/>
                                            <a:gd name="T31" fmla="*/ 19 h 618"/>
                                            <a:gd name="T32" fmla="*/ 53 w 181"/>
                                            <a:gd name="T33" fmla="*/ 35 h 618"/>
                                            <a:gd name="T34" fmla="*/ 59 w 181"/>
                                            <a:gd name="T35" fmla="*/ 61 h 618"/>
                                            <a:gd name="T36" fmla="*/ 69 w 181"/>
                                            <a:gd name="T37" fmla="*/ 81 h 618"/>
                                            <a:gd name="T38" fmla="*/ 32 w 181"/>
                                            <a:gd name="T39" fmla="*/ 117 h 618"/>
                                            <a:gd name="T40" fmla="*/ 10 w 181"/>
                                            <a:gd name="T41" fmla="*/ 175 h 618"/>
                                            <a:gd name="T42" fmla="*/ 14 w 181"/>
                                            <a:gd name="T43" fmla="*/ 189 h 618"/>
                                            <a:gd name="T44" fmla="*/ 3 w 181"/>
                                            <a:gd name="T45" fmla="*/ 293 h 618"/>
                                            <a:gd name="T46" fmla="*/ 8 w 181"/>
                                            <a:gd name="T47" fmla="*/ 342 h 618"/>
                                            <a:gd name="T48" fmla="*/ 14 w 181"/>
                                            <a:gd name="T49" fmla="*/ 342 h 618"/>
                                            <a:gd name="T50" fmla="*/ 22 w 181"/>
                                            <a:gd name="T51" fmla="*/ 342 h 618"/>
                                            <a:gd name="T52" fmla="*/ 17 w 181"/>
                                            <a:gd name="T53" fmla="*/ 323 h 618"/>
                                            <a:gd name="T54" fmla="*/ 22 w 181"/>
                                            <a:gd name="T55" fmla="*/ 332 h 618"/>
                                            <a:gd name="T56" fmla="*/ 25 w 181"/>
                                            <a:gd name="T57" fmla="*/ 323 h 618"/>
                                            <a:gd name="T58" fmla="*/ 20 w 181"/>
                                            <a:gd name="T59" fmla="*/ 298 h 618"/>
                                            <a:gd name="T60" fmla="*/ 29 w 181"/>
                                            <a:gd name="T61" fmla="*/ 252 h 618"/>
                                            <a:gd name="T62" fmla="*/ 40 w 181"/>
                                            <a:gd name="T63" fmla="*/ 198 h 618"/>
                                            <a:gd name="T64" fmla="*/ 48 w 181"/>
                                            <a:gd name="T65" fmla="*/ 212 h 618"/>
                                            <a:gd name="T66" fmla="*/ 49 w 181"/>
                                            <a:gd name="T67" fmla="*/ 274 h 618"/>
                                            <a:gd name="T68" fmla="*/ 43 w 181"/>
                                            <a:gd name="T69" fmla="*/ 302 h 618"/>
                                            <a:gd name="T70" fmla="*/ 37 w 181"/>
                                            <a:gd name="T71" fmla="*/ 353 h 618"/>
                                            <a:gd name="T72" fmla="*/ 32 w 181"/>
                                            <a:gd name="T73" fmla="*/ 454 h 618"/>
                                            <a:gd name="T74" fmla="*/ 55 w 181"/>
                                            <a:gd name="T75" fmla="*/ 462 h 618"/>
                                            <a:gd name="T76" fmla="*/ 65 w 181"/>
                                            <a:gd name="T77" fmla="*/ 544 h 618"/>
                                            <a:gd name="T78" fmla="*/ 63 w 181"/>
                                            <a:gd name="T79" fmla="*/ 585 h 618"/>
                                            <a:gd name="T80" fmla="*/ 44 w 181"/>
                                            <a:gd name="T81" fmla="*/ 616 h 618"/>
                                            <a:gd name="T82" fmla="*/ 75 w 181"/>
                                            <a:gd name="T83" fmla="*/ 614 h 618"/>
                                            <a:gd name="T84" fmla="*/ 93 w 181"/>
                                            <a:gd name="T85" fmla="*/ 602 h 618"/>
                                            <a:gd name="T86" fmla="*/ 88 w 181"/>
                                            <a:gd name="T87" fmla="*/ 580 h 618"/>
                                            <a:gd name="T88" fmla="*/ 89 w 181"/>
                                            <a:gd name="T89" fmla="*/ 499 h 618"/>
                                            <a:gd name="T90" fmla="*/ 93 w 181"/>
                                            <a:gd name="T91" fmla="*/ 437 h 618"/>
                                            <a:gd name="T92" fmla="*/ 95 w 181"/>
                                            <a:gd name="T93" fmla="*/ 360 h 618"/>
                                            <a:gd name="T94" fmla="*/ 101 w 181"/>
                                            <a:gd name="T95" fmla="*/ 449 h 618"/>
                                            <a:gd name="T96" fmla="*/ 124 w 181"/>
                                            <a:gd name="T97" fmla="*/ 460 h 618"/>
                                            <a:gd name="T98" fmla="*/ 136 w 181"/>
                                            <a:gd name="T99" fmla="*/ 515 h 618"/>
                                            <a:gd name="T100" fmla="*/ 132 w 181"/>
                                            <a:gd name="T101" fmla="*/ 552 h 618"/>
                                            <a:gd name="T102" fmla="*/ 132 w 181"/>
                                            <a:gd name="T103" fmla="*/ 599 h 618"/>
                                            <a:gd name="T104" fmla="*/ 149 w 181"/>
                                            <a:gd name="T105" fmla="*/ 608 h 618"/>
                                            <a:gd name="T106" fmla="*/ 159 w 181"/>
                                            <a:gd name="T107" fmla="*/ 574 h 618"/>
                                            <a:gd name="T108" fmla="*/ 152 w 181"/>
                                            <a:gd name="T109" fmla="*/ 530 h 618"/>
                                            <a:gd name="T110" fmla="*/ 155 w 181"/>
                                            <a:gd name="T111" fmla="*/ 466 h 618"/>
                                            <a:gd name="T112" fmla="*/ 154 w 181"/>
                                            <a:gd name="T113" fmla="*/ 426 h 618"/>
                                            <a:gd name="T114" fmla="*/ 154 w 181"/>
                                            <a:gd name="T115" fmla="*/ 388 h 618"/>
                                            <a:gd name="T116" fmla="*/ 149 w 181"/>
                                            <a:gd name="T117" fmla="*/ 346 h 618"/>
                                            <a:gd name="T118" fmla="*/ 147 w 181"/>
                                            <a:gd name="T119" fmla="*/ 299 h 618"/>
                                            <a:gd name="T120" fmla="*/ 147 w 181"/>
                                            <a:gd name="T121" fmla="*/ 233 h 6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81" h="618">
                                              <a:moveTo>
                                                <a:pt x="146" y="184"/>
                                              </a:moveTo>
                                              <a:lnTo>
                                                <a:pt x="146" y="184"/>
                                              </a:lnTo>
                                              <a:lnTo>
                                                <a:pt x="147" y="189"/>
                                              </a:lnTo>
                                              <a:lnTo>
                                                <a:pt x="149" y="192"/>
                                              </a:lnTo>
                                              <a:lnTo>
                                                <a:pt x="149" y="192"/>
                                              </a:lnTo>
                                              <a:lnTo>
                                                <a:pt x="149" y="192"/>
                                              </a:lnTo>
                                              <a:lnTo>
                                                <a:pt x="152" y="190"/>
                                              </a:lnTo>
                                              <a:lnTo>
                                                <a:pt x="152" y="190"/>
                                              </a:lnTo>
                                              <a:lnTo>
                                                <a:pt x="152" y="190"/>
                                              </a:lnTo>
                                              <a:lnTo>
                                                <a:pt x="158" y="208"/>
                                              </a:lnTo>
                                              <a:lnTo>
                                                <a:pt x="158" y="208"/>
                                              </a:lnTo>
                                              <a:lnTo>
                                                <a:pt x="160" y="223"/>
                                              </a:lnTo>
                                              <a:lnTo>
                                                <a:pt x="163" y="254"/>
                                              </a:lnTo>
                                              <a:lnTo>
                                                <a:pt x="163" y="254"/>
                                              </a:lnTo>
                                              <a:lnTo>
                                                <a:pt x="163" y="268"/>
                                              </a:lnTo>
                                              <a:lnTo>
                                                <a:pt x="162" y="279"/>
                                              </a:lnTo>
                                              <a:lnTo>
                                                <a:pt x="161" y="286"/>
                                              </a:lnTo>
                                              <a:lnTo>
                                                <a:pt x="160" y="289"/>
                                              </a:lnTo>
                                              <a:lnTo>
                                                <a:pt x="160" y="289"/>
                                              </a:lnTo>
                                              <a:lnTo>
                                                <a:pt x="157" y="295"/>
                                              </a:lnTo>
                                              <a:lnTo>
                                                <a:pt x="155" y="299"/>
                                              </a:lnTo>
                                              <a:lnTo>
                                                <a:pt x="154" y="304"/>
                                              </a:lnTo>
                                              <a:lnTo>
                                                <a:pt x="154" y="304"/>
                                              </a:lnTo>
                                              <a:lnTo>
                                                <a:pt x="153" y="317"/>
                                              </a:lnTo>
                                              <a:lnTo>
                                                <a:pt x="153" y="321"/>
                                              </a:lnTo>
                                              <a:lnTo>
                                                <a:pt x="154" y="323"/>
                                              </a:lnTo>
                                              <a:lnTo>
                                                <a:pt x="154" y="323"/>
                                              </a:lnTo>
                                              <a:lnTo>
                                                <a:pt x="154" y="323"/>
                                              </a:lnTo>
                                              <a:lnTo>
                                                <a:pt x="159" y="323"/>
                                              </a:lnTo>
                                              <a:lnTo>
                                                <a:pt x="159" y="323"/>
                                              </a:lnTo>
                                              <a:lnTo>
                                                <a:pt x="159" y="326"/>
                                              </a:lnTo>
                                              <a:lnTo>
                                                <a:pt x="158" y="329"/>
                                              </a:lnTo>
                                              <a:lnTo>
                                                <a:pt x="158" y="331"/>
                                              </a:lnTo>
                                              <a:lnTo>
                                                <a:pt x="158" y="331"/>
                                              </a:lnTo>
                                              <a:lnTo>
                                                <a:pt x="157" y="334"/>
                                              </a:lnTo>
                                              <a:lnTo>
                                                <a:pt x="157" y="335"/>
                                              </a:lnTo>
                                              <a:lnTo>
                                                <a:pt x="157" y="337"/>
                                              </a:lnTo>
                                              <a:lnTo>
                                                <a:pt x="160" y="337"/>
                                              </a:lnTo>
                                              <a:lnTo>
                                                <a:pt x="160" y="337"/>
                                              </a:lnTo>
                                              <a:lnTo>
                                                <a:pt x="164" y="338"/>
                                              </a:lnTo>
                                              <a:lnTo>
                                                <a:pt x="166" y="338"/>
                                              </a:lnTo>
                                              <a:lnTo>
                                                <a:pt x="169" y="337"/>
                                              </a:lnTo>
                                              <a:lnTo>
                                                <a:pt x="169" y="337"/>
                                              </a:lnTo>
                                              <a:lnTo>
                                                <a:pt x="172" y="334"/>
                                              </a:lnTo>
                                              <a:lnTo>
                                                <a:pt x="174" y="332"/>
                                              </a:lnTo>
                                              <a:lnTo>
                                                <a:pt x="176" y="331"/>
                                              </a:lnTo>
                                              <a:lnTo>
                                                <a:pt x="177" y="328"/>
                                              </a:lnTo>
                                              <a:lnTo>
                                                <a:pt x="177" y="328"/>
                                              </a:lnTo>
                                              <a:lnTo>
                                                <a:pt x="181" y="317"/>
                                              </a:lnTo>
                                              <a:lnTo>
                                                <a:pt x="181" y="311"/>
                                              </a:lnTo>
                                              <a:lnTo>
                                                <a:pt x="181" y="306"/>
                                              </a:lnTo>
                                              <a:lnTo>
                                                <a:pt x="181" y="306"/>
                                              </a:lnTo>
                                              <a:lnTo>
                                                <a:pt x="179" y="299"/>
                                              </a:lnTo>
                                              <a:lnTo>
                                                <a:pt x="179" y="295"/>
                                              </a:lnTo>
                                              <a:lnTo>
                                                <a:pt x="179" y="282"/>
                                              </a:lnTo>
                                              <a:lnTo>
                                                <a:pt x="179" y="282"/>
                                              </a:lnTo>
                                              <a:lnTo>
                                                <a:pt x="181" y="252"/>
                                              </a:lnTo>
                                              <a:lnTo>
                                                <a:pt x="181" y="233"/>
                                              </a:lnTo>
                                              <a:lnTo>
                                                <a:pt x="181" y="224"/>
                                              </a:lnTo>
                                              <a:lnTo>
                                                <a:pt x="181" y="218"/>
                                              </a:lnTo>
                                              <a:lnTo>
                                                <a:pt x="181" y="218"/>
                                              </a:lnTo>
                                              <a:lnTo>
                                                <a:pt x="177" y="196"/>
                                              </a:lnTo>
                                              <a:lnTo>
                                                <a:pt x="175" y="181"/>
                                              </a:lnTo>
                                              <a:lnTo>
                                                <a:pt x="175" y="181"/>
                                              </a:lnTo>
                                              <a:lnTo>
                                                <a:pt x="174" y="176"/>
                                              </a:lnTo>
                                              <a:lnTo>
                                                <a:pt x="174" y="176"/>
                                              </a:lnTo>
                                              <a:lnTo>
                                                <a:pt x="177" y="172"/>
                                              </a:lnTo>
                                              <a:lnTo>
                                                <a:pt x="179" y="170"/>
                                              </a:lnTo>
                                              <a:lnTo>
                                                <a:pt x="179" y="165"/>
                                              </a:lnTo>
                                              <a:lnTo>
                                                <a:pt x="179" y="165"/>
                                              </a:lnTo>
                                              <a:lnTo>
                                                <a:pt x="174" y="148"/>
                                              </a:lnTo>
                                              <a:lnTo>
                                                <a:pt x="164" y="122"/>
                                              </a:lnTo>
                                              <a:lnTo>
                                                <a:pt x="164" y="122"/>
                                              </a:lnTo>
                                              <a:lnTo>
                                                <a:pt x="159" y="111"/>
                                              </a:lnTo>
                                              <a:lnTo>
                                                <a:pt x="154" y="101"/>
                                              </a:lnTo>
                                              <a:lnTo>
                                                <a:pt x="152" y="97"/>
                                              </a:lnTo>
                                              <a:lnTo>
                                                <a:pt x="149" y="94"/>
                                              </a:lnTo>
                                              <a:lnTo>
                                                <a:pt x="140" y="89"/>
                                              </a:lnTo>
                                              <a:lnTo>
                                                <a:pt x="140" y="89"/>
                                              </a:lnTo>
                                              <a:lnTo>
                                                <a:pt x="130" y="87"/>
                                              </a:lnTo>
                                              <a:lnTo>
                                                <a:pt x="120" y="84"/>
                                              </a:lnTo>
                                              <a:lnTo>
                                                <a:pt x="110" y="84"/>
                                              </a:lnTo>
                                              <a:lnTo>
                                                <a:pt x="110" y="84"/>
                                              </a:lnTo>
                                              <a:lnTo>
                                                <a:pt x="108" y="82"/>
                                              </a:lnTo>
                                              <a:lnTo>
                                                <a:pt x="106" y="79"/>
                                              </a:lnTo>
                                              <a:lnTo>
                                                <a:pt x="105" y="76"/>
                                              </a:lnTo>
                                              <a:lnTo>
                                                <a:pt x="105" y="72"/>
                                              </a:lnTo>
                                              <a:lnTo>
                                                <a:pt x="105" y="72"/>
                                              </a:lnTo>
                                              <a:lnTo>
                                                <a:pt x="104" y="66"/>
                                              </a:lnTo>
                                              <a:lnTo>
                                                <a:pt x="105" y="56"/>
                                              </a:lnTo>
                                              <a:lnTo>
                                                <a:pt x="105" y="56"/>
                                              </a:lnTo>
                                              <a:lnTo>
                                                <a:pt x="108" y="36"/>
                                              </a:lnTo>
                                              <a:lnTo>
                                                <a:pt x="110" y="28"/>
                                              </a:lnTo>
                                              <a:lnTo>
                                                <a:pt x="108" y="23"/>
                                              </a:lnTo>
                                              <a:lnTo>
                                                <a:pt x="108" y="19"/>
                                              </a:lnTo>
                                              <a:lnTo>
                                                <a:pt x="108" y="19"/>
                                              </a:lnTo>
                                              <a:lnTo>
                                                <a:pt x="105" y="13"/>
                                              </a:lnTo>
                                              <a:lnTo>
                                                <a:pt x="103" y="10"/>
                                              </a:lnTo>
                                              <a:lnTo>
                                                <a:pt x="98" y="4"/>
                                              </a:lnTo>
                                              <a:lnTo>
                                                <a:pt x="91" y="1"/>
                                              </a:lnTo>
                                              <a:lnTo>
                                                <a:pt x="86" y="0"/>
                                              </a:lnTo>
                                              <a:lnTo>
                                                <a:pt x="86" y="0"/>
                                              </a:lnTo>
                                              <a:lnTo>
                                                <a:pt x="81" y="0"/>
                                              </a:lnTo>
                                              <a:lnTo>
                                                <a:pt x="76" y="1"/>
                                              </a:lnTo>
                                              <a:lnTo>
                                                <a:pt x="73" y="3"/>
                                              </a:lnTo>
                                              <a:lnTo>
                                                <a:pt x="71" y="6"/>
                                              </a:lnTo>
                                              <a:lnTo>
                                                <a:pt x="71" y="6"/>
                                              </a:lnTo>
                                              <a:lnTo>
                                                <a:pt x="66" y="11"/>
                                              </a:lnTo>
                                              <a:lnTo>
                                                <a:pt x="66" y="11"/>
                                              </a:lnTo>
                                              <a:lnTo>
                                                <a:pt x="59" y="13"/>
                                              </a:lnTo>
                                              <a:lnTo>
                                                <a:pt x="54" y="16"/>
                                              </a:lnTo>
                                              <a:lnTo>
                                                <a:pt x="50" y="19"/>
                                              </a:lnTo>
                                              <a:lnTo>
                                                <a:pt x="50" y="19"/>
                                              </a:lnTo>
                                              <a:lnTo>
                                                <a:pt x="49" y="22"/>
                                              </a:lnTo>
                                              <a:lnTo>
                                                <a:pt x="49" y="26"/>
                                              </a:lnTo>
                                              <a:lnTo>
                                                <a:pt x="50" y="31"/>
                                              </a:lnTo>
                                              <a:lnTo>
                                                <a:pt x="51" y="34"/>
                                              </a:lnTo>
                                              <a:lnTo>
                                                <a:pt x="51" y="34"/>
                                              </a:lnTo>
                                              <a:lnTo>
                                                <a:pt x="53" y="35"/>
                                              </a:lnTo>
                                              <a:lnTo>
                                                <a:pt x="56" y="35"/>
                                              </a:lnTo>
                                              <a:lnTo>
                                                <a:pt x="59" y="35"/>
                                              </a:lnTo>
                                              <a:lnTo>
                                                <a:pt x="59" y="35"/>
                                              </a:lnTo>
                                              <a:lnTo>
                                                <a:pt x="59" y="48"/>
                                              </a:lnTo>
                                              <a:lnTo>
                                                <a:pt x="59" y="48"/>
                                              </a:lnTo>
                                              <a:lnTo>
                                                <a:pt x="59" y="56"/>
                                              </a:lnTo>
                                              <a:lnTo>
                                                <a:pt x="59" y="61"/>
                                              </a:lnTo>
                                              <a:lnTo>
                                                <a:pt x="61" y="66"/>
                                              </a:lnTo>
                                              <a:lnTo>
                                                <a:pt x="61" y="66"/>
                                              </a:lnTo>
                                              <a:lnTo>
                                                <a:pt x="63" y="76"/>
                                              </a:lnTo>
                                              <a:lnTo>
                                                <a:pt x="64" y="79"/>
                                              </a:lnTo>
                                              <a:lnTo>
                                                <a:pt x="66" y="81"/>
                                              </a:lnTo>
                                              <a:lnTo>
                                                <a:pt x="66" y="81"/>
                                              </a:lnTo>
                                              <a:lnTo>
                                                <a:pt x="69" y="81"/>
                                              </a:lnTo>
                                              <a:lnTo>
                                                <a:pt x="69" y="91"/>
                                              </a:lnTo>
                                              <a:lnTo>
                                                <a:pt x="69" y="91"/>
                                              </a:lnTo>
                                              <a:lnTo>
                                                <a:pt x="48" y="101"/>
                                              </a:lnTo>
                                              <a:lnTo>
                                                <a:pt x="48" y="101"/>
                                              </a:lnTo>
                                              <a:lnTo>
                                                <a:pt x="43" y="104"/>
                                              </a:lnTo>
                                              <a:lnTo>
                                                <a:pt x="37" y="109"/>
                                              </a:lnTo>
                                              <a:lnTo>
                                                <a:pt x="32" y="117"/>
                                              </a:lnTo>
                                              <a:lnTo>
                                                <a:pt x="29" y="120"/>
                                              </a:lnTo>
                                              <a:lnTo>
                                                <a:pt x="27" y="125"/>
                                              </a:lnTo>
                                              <a:lnTo>
                                                <a:pt x="27" y="125"/>
                                              </a:lnTo>
                                              <a:lnTo>
                                                <a:pt x="24" y="139"/>
                                              </a:lnTo>
                                              <a:lnTo>
                                                <a:pt x="20" y="153"/>
                                              </a:lnTo>
                                              <a:lnTo>
                                                <a:pt x="10" y="175"/>
                                              </a:lnTo>
                                              <a:lnTo>
                                                <a:pt x="10" y="175"/>
                                              </a:lnTo>
                                              <a:lnTo>
                                                <a:pt x="10" y="179"/>
                                              </a:lnTo>
                                              <a:lnTo>
                                                <a:pt x="8" y="181"/>
                                              </a:lnTo>
                                              <a:lnTo>
                                                <a:pt x="8" y="181"/>
                                              </a:lnTo>
                                              <a:lnTo>
                                                <a:pt x="8" y="183"/>
                                              </a:lnTo>
                                              <a:lnTo>
                                                <a:pt x="8" y="183"/>
                                              </a:lnTo>
                                              <a:lnTo>
                                                <a:pt x="14" y="189"/>
                                              </a:lnTo>
                                              <a:lnTo>
                                                <a:pt x="14" y="189"/>
                                              </a:lnTo>
                                              <a:lnTo>
                                                <a:pt x="10" y="205"/>
                                              </a:lnTo>
                                              <a:lnTo>
                                                <a:pt x="8" y="220"/>
                                              </a:lnTo>
                                              <a:lnTo>
                                                <a:pt x="6" y="233"/>
                                              </a:lnTo>
                                              <a:lnTo>
                                                <a:pt x="6" y="233"/>
                                              </a:lnTo>
                                              <a:lnTo>
                                                <a:pt x="5" y="265"/>
                                              </a:lnTo>
                                              <a:lnTo>
                                                <a:pt x="3" y="293"/>
                                              </a:lnTo>
                                              <a:lnTo>
                                                <a:pt x="3" y="293"/>
                                              </a:lnTo>
                                              <a:lnTo>
                                                <a:pt x="1" y="310"/>
                                              </a:lnTo>
                                              <a:lnTo>
                                                <a:pt x="0" y="315"/>
                                              </a:lnTo>
                                              <a:lnTo>
                                                <a:pt x="1" y="323"/>
                                              </a:lnTo>
                                              <a:lnTo>
                                                <a:pt x="1" y="323"/>
                                              </a:lnTo>
                                              <a:lnTo>
                                                <a:pt x="4" y="335"/>
                                              </a:lnTo>
                                              <a:lnTo>
                                                <a:pt x="8" y="342"/>
                                              </a:lnTo>
                                              <a:lnTo>
                                                <a:pt x="8" y="342"/>
                                              </a:lnTo>
                                              <a:lnTo>
                                                <a:pt x="10" y="345"/>
                                              </a:lnTo>
                                              <a:lnTo>
                                                <a:pt x="12" y="346"/>
                                              </a:lnTo>
                                              <a:lnTo>
                                                <a:pt x="12" y="346"/>
                                              </a:lnTo>
                                              <a:lnTo>
                                                <a:pt x="12" y="345"/>
                                              </a:lnTo>
                                              <a:lnTo>
                                                <a:pt x="14" y="345"/>
                                              </a:lnTo>
                                              <a:lnTo>
                                                <a:pt x="14" y="342"/>
                                              </a:lnTo>
                                              <a:lnTo>
                                                <a:pt x="14" y="342"/>
                                              </a:lnTo>
                                              <a:lnTo>
                                                <a:pt x="18" y="345"/>
                                              </a:lnTo>
                                              <a:lnTo>
                                                <a:pt x="18" y="345"/>
                                              </a:lnTo>
                                              <a:lnTo>
                                                <a:pt x="22" y="346"/>
                                              </a:lnTo>
                                              <a:lnTo>
                                                <a:pt x="24" y="346"/>
                                              </a:lnTo>
                                              <a:lnTo>
                                                <a:pt x="24" y="345"/>
                                              </a:lnTo>
                                              <a:lnTo>
                                                <a:pt x="24" y="345"/>
                                              </a:lnTo>
                                              <a:lnTo>
                                                <a:pt x="22" y="342"/>
                                              </a:lnTo>
                                              <a:lnTo>
                                                <a:pt x="22" y="340"/>
                                              </a:lnTo>
                                              <a:lnTo>
                                                <a:pt x="20" y="338"/>
                                              </a:lnTo>
                                              <a:lnTo>
                                                <a:pt x="20" y="338"/>
                                              </a:lnTo>
                                              <a:lnTo>
                                                <a:pt x="18" y="334"/>
                                              </a:lnTo>
                                              <a:lnTo>
                                                <a:pt x="17" y="329"/>
                                              </a:lnTo>
                                              <a:lnTo>
                                                <a:pt x="17" y="323"/>
                                              </a:lnTo>
                                              <a:lnTo>
                                                <a:pt x="17" y="323"/>
                                              </a:lnTo>
                                              <a:lnTo>
                                                <a:pt x="18" y="315"/>
                                              </a:lnTo>
                                              <a:lnTo>
                                                <a:pt x="18" y="314"/>
                                              </a:lnTo>
                                              <a:lnTo>
                                                <a:pt x="20" y="315"/>
                                              </a:lnTo>
                                              <a:lnTo>
                                                <a:pt x="20" y="315"/>
                                              </a:lnTo>
                                              <a:lnTo>
                                                <a:pt x="20" y="324"/>
                                              </a:lnTo>
                                              <a:lnTo>
                                                <a:pt x="20" y="329"/>
                                              </a:lnTo>
                                              <a:lnTo>
                                                <a:pt x="22" y="332"/>
                                              </a:lnTo>
                                              <a:lnTo>
                                                <a:pt x="22" y="332"/>
                                              </a:lnTo>
                                              <a:lnTo>
                                                <a:pt x="24" y="334"/>
                                              </a:lnTo>
                                              <a:lnTo>
                                                <a:pt x="26" y="335"/>
                                              </a:lnTo>
                                              <a:lnTo>
                                                <a:pt x="26" y="332"/>
                                              </a:lnTo>
                                              <a:lnTo>
                                                <a:pt x="25" y="329"/>
                                              </a:lnTo>
                                              <a:lnTo>
                                                <a:pt x="25" y="329"/>
                                              </a:lnTo>
                                              <a:lnTo>
                                                <a:pt x="25" y="323"/>
                                              </a:lnTo>
                                              <a:lnTo>
                                                <a:pt x="24" y="317"/>
                                              </a:lnTo>
                                              <a:lnTo>
                                                <a:pt x="24" y="311"/>
                                              </a:lnTo>
                                              <a:lnTo>
                                                <a:pt x="22" y="306"/>
                                              </a:lnTo>
                                              <a:lnTo>
                                                <a:pt x="22" y="306"/>
                                              </a:lnTo>
                                              <a:lnTo>
                                                <a:pt x="22" y="302"/>
                                              </a:lnTo>
                                              <a:lnTo>
                                                <a:pt x="20" y="301"/>
                                              </a:lnTo>
                                              <a:lnTo>
                                                <a:pt x="20" y="298"/>
                                              </a:lnTo>
                                              <a:lnTo>
                                                <a:pt x="20" y="292"/>
                                              </a:lnTo>
                                              <a:lnTo>
                                                <a:pt x="20" y="292"/>
                                              </a:lnTo>
                                              <a:lnTo>
                                                <a:pt x="20" y="283"/>
                                              </a:lnTo>
                                              <a:lnTo>
                                                <a:pt x="22" y="274"/>
                                              </a:lnTo>
                                              <a:lnTo>
                                                <a:pt x="26" y="265"/>
                                              </a:lnTo>
                                              <a:lnTo>
                                                <a:pt x="29" y="252"/>
                                              </a:lnTo>
                                              <a:lnTo>
                                                <a:pt x="29" y="252"/>
                                              </a:lnTo>
                                              <a:lnTo>
                                                <a:pt x="34" y="227"/>
                                              </a:lnTo>
                                              <a:lnTo>
                                                <a:pt x="36" y="211"/>
                                              </a:lnTo>
                                              <a:lnTo>
                                                <a:pt x="36" y="211"/>
                                              </a:lnTo>
                                              <a:lnTo>
                                                <a:pt x="37" y="200"/>
                                              </a:lnTo>
                                              <a:lnTo>
                                                <a:pt x="38" y="199"/>
                                              </a:lnTo>
                                              <a:lnTo>
                                                <a:pt x="40" y="198"/>
                                              </a:lnTo>
                                              <a:lnTo>
                                                <a:pt x="40" y="198"/>
                                              </a:lnTo>
                                              <a:lnTo>
                                                <a:pt x="41" y="198"/>
                                              </a:lnTo>
                                              <a:lnTo>
                                                <a:pt x="41" y="195"/>
                                              </a:lnTo>
                                              <a:lnTo>
                                                <a:pt x="42" y="190"/>
                                              </a:lnTo>
                                              <a:lnTo>
                                                <a:pt x="42" y="190"/>
                                              </a:lnTo>
                                              <a:lnTo>
                                                <a:pt x="45" y="199"/>
                                              </a:lnTo>
                                              <a:lnTo>
                                                <a:pt x="47" y="206"/>
                                              </a:lnTo>
                                              <a:lnTo>
                                                <a:pt x="48" y="212"/>
                                              </a:lnTo>
                                              <a:lnTo>
                                                <a:pt x="48" y="212"/>
                                              </a:lnTo>
                                              <a:lnTo>
                                                <a:pt x="47" y="227"/>
                                              </a:lnTo>
                                              <a:lnTo>
                                                <a:pt x="47" y="237"/>
                                              </a:lnTo>
                                              <a:lnTo>
                                                <a:pt x="47" y="249"/>
                                              </a:lnTo>
                                              <a:lnTo>
                                                <a:pt x="47" y="249"/>
                                              </a:lnTo>
                                              <a:lnTo>
                                                <a:pt x="49" y="268"/>
                                              </a:lnTo>
                                              <a:lnTo>
                                                <a:pt x="49" y="274"/>
                                              </a:lnTo>
                                              <a:lnTo>
                                                <a:pt x="48" y="279"/>
                                              </a:lnTo>
                                              <a:lnTo>
                                                <a:pt x="48" y="279"/>
                                              </a:lnTo>
                                              <a:lnTo>
                                                <a:pt x="45" y="287"/>
                                              </a:lnTo>
                                              <a:lnTo>
                                                <a:pt x="44" y="293"/>
                                              </a:lnTo>
                                              <a:lnTo>
                                                <a:pt x="44" y="298"/>
                                              </a:lnTo>
                                              <a:lnTo>
                                                <a:pt x="44" y="298"/>
                                              </a:lnTo>
                                              <a:lnTo>
                                                <a:pt x="43" y="302"/>
                                              </a:lnTo>
                                              <a:lnTo>
                                                <a:pt x="41" y="310"/>
                                              </a:lnTo>
                                              <a:lnTo>
                                                <a:pt x="39" y="317"/>
                                              </a:lnTo>
                                              <a:lnTo>
                                                <a:pt x="39" y="324"/>
                                              </a:lnTo>
                                              <a:lnTo>
                                                <a:pt x="39" y="324"/>
                                              </a:lnTo>
                                              <a:lnTo>
                                                <a:pt x="39" y="337"/>
                                              </a:lnTo>
                                              <a:lnTo>
                                                <a:pt x="39" y="340"/>
                                              </a:lnTo>
                                              <a:lnTo>
                                                <a:pt x="37" y="353"/>
                                              </a:lnTo>
                                              <a:lnTo>
                                                <a:pt x="37" y="353"/>
                                              </a:lnTo>
                                              <a:lnTo>
                                                <a:pt x="36" y="360"/>
                                              </a:lnTo>
                                              <a:lnTo>
                                                <a:pt x="34" y="370"/>
                                              </a:lnTo>
                                              <a:lnTo>
                                                <a:pt x="34" y="394"/>
                                              </a:lnTo>
                                              <a:lnTo>
                                                <a:pt x="32" y="435"/>
                                              </a:lnTo>
                                              <a:lnTo>
                                                <a:pt x="32" y="435"/>
                                              </a:lnTo>
                                              <a:lnTo>
                                                <a:pt x="32" y="454"/>
                                              </a:lnTo>
                                              <a:lnTo>
                                                <a:pt x="30" y="462"/>
                                              </a:lnTo>
                                              <a:lnTo>
                                                <a:pt x="30" y="462"/>
                                              </a:lnTo>
                                              <a:lnTo>
                                                <a:pt x="44" y="460"/>
                                              </a:lnTo>
                                              <a:lnTo>
                                                <a:pt x="44" y="460"/>
                                              </a:lnTo>
                                              <a:lnTo>
                                                <a:pt x="54" y="460"/>
                                              </a:lnTo>
                                              <a:lnTo>
                                                <a:pt x="54" y="460"/>
                                              </a:lnTo>
                                              <a:lnTo>
                                                <a:pt x="55" y="462"/>
                                              </a:lnTo>
                                              <a:lnTo>
                                                <a:pt x="56" y="468"/>
                                              </a:lnTo>
                                              <a:lnTo>
                                                <a:pt x="56" y="478"/>
                                              </a:lnTo>
                                              <a:lnTo>
                                                <a:pt x="56" y="478"/>
                                              </a:lnTo>
                                              <a:lnTo>
                                                <a:pt x="57" y="496"/>
                                              </a:lnTo>
                                              <a:lnTo>
                                                <a:pt x="61" y="515"/>
                                              </a:lnTo>
                                              <a:lnTo>
                                                <a:pt x="61" y="515"/>
                                              </a:lnTo>
                                              <a:lnTo>
                                                <a:pt x="65" y="544"/>
                                              </a:lnTo>
                                              <a:lnTo>
                                                <a:pt x="69" y="563"/>
                                              </a:lnTo>
                                              <a:lnTo>
                                                <a:pt x="69" y="563"/>
                                              </a:lnTo>
                                              <a:lnTo>
                                                <a:pt x="69" y="568"/>
                                              </a:lnTo>
                                              <a:lnTo>
                                                <a:pt x="67" y="574"/>
                                              </a:lnTo>
                                              <a:lnTo>
                                                <a:pt x="65" y="579"/>
                                              </a:lnTo>
                                              <a:lnTo>
                                                <a:pt x="63" y="585"/>
                                              </a:lnTo>
                                              <a:lnTo>
                                                <a:pt x="63" y="585"/>
                                              </a:lnTo>
                                              <a:lnTo>
                                                <a:pt x="59" y="591"/>
                                              </a:lnTo>
                                              <a:lnTo>
                                                <a:pt x="52" y="598"/>
                                              </a:lnTo>
                                              <a:lnTo>
                                                <a:pt x="48" y="604"/>
                                              </a:lnTo>
                                              <a:lnTo>
                                                <a:pt x="44" y="607"/>
                                              </a:lnTo>
                                              <a:lnTo>
                                                <a:pt x="44" y="607"/>
                                              </a:lnTo>
                                              <a:lnTo>
                                                <a:pt x="44" y="614"/>
                                              </a:lnTo>
                                              <a:lnTo>
                                                <a:pt x="44" y="616"/>
                                              </a:lnTo>
                                              <a:lnTo>
                                                <a:pt x="47" y="618"/>
                                              </a:lnTo>
                                              <a:lnTo>
                                                <a:pt x="47" y="618"/>
                                              </a:lnTo>
                                              <a:lnTo>
                                                <a:pt x="55" y="618"/>
                                              </a:lnTo>
                                              <a:lnTo>
                                                <a:pt x="62" y="618"/>
                                              </a:lnTo>
                                              <a:lnTo>
                                                <a:pt x="67" y="616"/>
                                              </a:lnTo>
                                              <a:lnTo>
                                                <a:pt x="67" y="616"/>
                                              </a:lnTo>
                                              <a:lnTo>
                                                <a:pt x="75" y="614"/>
                                              </a:lnTo>
                                              <a:lnTo>
                                                <a:pt x="81" y="613"/>
                                              </a:lnTo>
                                              <a:lnTo>
                                                <a:pt x="81" y="613"/>
                                              </a:lnTo>
                                              <a:lnTo>
                                                <a:pt x="89" y="613"/>
                                              </a:lnTo>
                                              <a:lnTo>
                                                <a:pt x="92" y="611"/>
                                              </a:lnTo>
                                              <a:lnTo>
                                                <a:pt x="93" y="608"/>
                                              </a:lnTo>
                                              <a:lnTo>
                                                <a:pt x="93" y="608"/>
                                              </a:lnTo>
                                              <a:lnTo>
                                                <a:pt x="93" y="602"/>
                                              </a:lnTo>
                                              <a:lnTo>
                                                <a:pt x="92" y="599"/>
                                              </a:lnTo>
                                              <a:lnTo>
                                                <a:pt x="91" y="596"/>
                                              </a:lnTo>
                                              <a:lnTo>
                                                <a:pt x="91" y="596"/>
                                              </a:lnTo>
                                              <a:lnTo>
                                                <a:pt x="89" y="593"/>
                                              </a:lnTo>
                                              <a:lnTo>
                                                <a:pt x="89" y="588"/>
                                              </a:lnTo>
                                              <a:lnTo>
                                                <a:pt x="89" y="585"/>
                                              </a:lnTo>
                                              <a:lnTo>
                                                <a:pt x="88" y="580"/>
                                              </a:lnTo>
                                              <a:lnTo>
                                                <a:pt x="88" y="580"/>
                                              </a:lnTo>
                                              <a:lnTo>
                                                <a:pt x="86" y="573"/>
                                              </a:lnTo>
                                              <a:lnTo>
                                                <a:pt x="85" y="560"/>
                                              </a:lnTo>
                                              <a:lnTo>
                                                <a:pt x="85" y="544"/>
                                              </a:lnTo>
                                              <a:lnTo>
                                                <a:pt x="86" y="529"/>
                                              </a:lnTo>
                                              <a:lnTo>
                                                <a:pt x="86" y="529"/>
                                              </a:lnTo>
                                              <a:lnTo>
                                                <a:pt x="89" y="499"/>
                                              </a:lnTo>
                                              <a:lnTo>
                                                <a:pt x="90" y="487"/>
                                              </a:lnTo>
                                              <a:lnTo>
                                                <a:pt x="89" y="476"/>
                                              </a:lnTo>
                                              <a:lnTo>
                                                <a:pt x="89" y="476"/>
                                              </a:lnTo>
                                              <a:lnTo>
                                                <a:pt x="86" y="463"/>
                                              </a:lnTo>
                                              <a:lnTo>
                                                <a:pt x="91" y="460"/>
                                              </a:lnTo>
                                              <a:lnTo>
                                                <a:pt x="91" y="460"/>
                                              </a:lnTo>
                                              <a:lnTo>
                                                <a:pt x="93" y="437"/>
                                              </a:lnTo>
                                              <a:lnTo>
                                                <a:pt x="93" y="415"/>
                                              </a:lnTo>
                                              <a:lnTo>
                                                <a:pt x="93" y="396"/>
                                              </a:lnTo>
                                              <a:lnTo>
                                                <a:pt x="93" y="396"/>
                                              </a:lnTo>
                                              <a:lnTo>
                                                <a:pt x="93" y="382"/>
                                              </a:lnTo>
                                              <a:lnTo>
                                                <a:pt x="93" y="370"/>
                                              </a:lnTo>
                                              <a:lnTo>
                                                <a:pt x="95" y="360"/>
                                              </a:lnTo>
                                              <a:lnTo>
                                                <a:pt x="95" y="360"/>
                                              </a:lnTo>
                                              <a:lnTo>
                                                <a:pt x="95" y="370"/>
                                              </a:lnTo>
                                              <a:lnTo>
                                                <a:pt x="95" y="382"/>
                                              </a:lnTo>
                                              <a:lnTo>
                                                <a:pt x="97" y="398"/>
                                              </a:lnTo>
                                              <a:lnTo>
                                                <a:pt x="97" y="398"/>
                                              </a:lnTo>
                                              <a:lnTo>
                                                <a:pt x="100" y="429"/>
                                              </a:lnTo>
                                              <a:lnTo>
                                                <a:pt x="101" y="449"/>
                                              </a:lnTo>
                                              <a:lnTo>
                                                <a:pt x="101" y="449"/>
                                              </a:lnTo>
                                              <a:lnTo>
                                                <a:pt x="100" y="453"/>
                                              </a:lnTo>
                                              <a:lnTo>
                                                <a:pt x="100" y="454"/>
                                              </a:lnTo>
                                              <a:lnTo>
                                                <a:pt x="100" y="456"/>
                                              </a:lnTo>
                                              <a:lnTo>
                                                <a:pt x="101" y="457"/>
                                              </a:lnTo>
                                              <a:lnTo>
                                                <a:pt x="101" y="457"/>
                                              </a:lnTo>
                                              <a:lnTo>
                                                <a:pt x="114" y="459"/>
                                              </a:lnTo>
                                              <a:lnTo>
                                                <a:pt x="124" y="460"/>
                                              </a:lnTo>
                                              <a:lnTo>
                                                <a:pt x="124" y="460"/>
                                              </a:lnTo>
                                              <a:lnTo>
                                                <a:pt x="124" y="471"/>
                                              </a:lnTo>
                                              <a:lnTo>
                                                <a:pt x="126" y="482"/>
                                              </a:lnTo>
                                              <a:lnTo>
                                                <a:pt x="128" y="496"/>
                                              </a:lnTo>
                                              <a:lnTo>
                                                <a:pt x="128" y="496"/>
                                              </a:lnTo>
                                              <a:lnTo>
                                                <a:pt x="132" y="506"/>
                                              </a:lnTo>
                                              <a:lnTo>
                                                <a:pt x="136" y="515"/>
                                              </a:lnTo>
                                              <a:lnTo>
                                                <a:pt x="137" y="521"/>
                                              </a:lnTo>
                                              <a:lnTo>
                                                <a:pt x="136" y="530"/>
                                              </a:lnTo>
                                              <a:lnTo>
                                                <a:pt x="136" y="530"/>
                                              </a:lnTo>
                                              <a:lnTo>
                                                <a:pt x="134" y="537"/>
                                              </a:lnTo>
                                              <a:lnTo>
                                                <a:pt x="132" y="541"/>
                                              </a:lnTo>
                                              <a:lnTo>
                                                <a:pt x="130" y="546"/>
                                              </a:lnTo>
                                              <a:lnTo>
                                                <a:pt x="132" y="552"/>
                                              </a:lnTo>
                                              <a:lnTo>
                                                <a:pt x="132" y="552"/>
                                              </a:lnTo>
                                              <a:lnTo>
                                                <a:pt x="134" y="560"/>
                                              </a:lnTo>
                                              <a:lnTo>
                                                <a:pt x="134" y="571"/>
                                              </a:lnTo>
                                              <a:lnTo>
                                                <a:pt x="134" y="571"/>
                                              </a:lnTo>
                                              <a:lnTo>
                                                <a:pt x="134" y="582"/>
                                              </a:lnTo>
                                              <a:lnTo>
                                                <a:pt x="132" y="590"/>
                                              </a:lnTo>
                                              <a:lnTo>
                                                <a:pt x="132" y="599"/>
                                              </a:lnTo>
                                              <a:lnTo>
                                                <a:pt x="132" y="602"/>
                                              </a:lnTo>
                                              <a:lnTo>
                                                <a:pt x="134" y="605"/>
                                              </a:lnTo>
                                              <a:lnTo>
                                                <a:pt x="134" y="605"/>
                                              </a:lnTo>
                                              <a:lnTo>
                                                <a:pt x="137" y="608"/>
                                              </a:lnTo>
                                              <a:lnTo>
                                                <a:pt x="142" y="610"/>
                                              </a:lnTo>
                                              <a:lnTo>
                                                <a:pt x="144" y="610"/>
                                              </a:lnTo>
                                              <a:lnTo>
                                                <a:pt x="149" y="608"/>
                                              </a:lnTo>
                                              <a:lnTo>
                                                <a:pt x="149" y="608"/>
                                              </a:lnTo>
                                              <a:lnTo>
                                                <a:pt x="153" y="604"/>
                                              </a:lnTo>
                                              <a:lnTo>
                                                <a:pt x="157" y="598"/>
                                              </a:lnTo>
                                              <a:lnTo>
                                                <a:pt x="159" y="590"/>
                                              </a:lnTo>
                                              <a:lnTo>
                                                <a:pt x="160" y="582"/>
                                              </a:lnTo>
                                              <a:lnTo>
                                                <a:pt x="160" y="582"/>
                                              </a:lnTo>
                                              <a:lnTo>
                                                <a:pt x="159" y="574"/>
                                              </a:lnTo>
                                              <a:lnTo>
                                                <a:pt x="158" y="568"/>
                                              </a:lnTo>
                                              <a:lnTo>
                                                <a:pt x="157" y="560"/>
                                              </a:lnTo>
                                              <a:lnTo>
                                                <a:pt x="157" y="554"/>
                                              </a:lnTo>
                                              <a:lnTo>
                                                <a:pt x="157" y="554"/>
                                              </a:lnTo>
                                              <a:lnTo>
                                                <a:pt x="155" y="546"/>
                                              </a:lnTo>
                                              <a:lnTo>
                                                <a:pt x="154" y="541"/>
                                              </a:lnTo>
                                              <a:lnTo>
                                                <a:pt x="152" y="530"/>
                                              </a:lnTo>
                                              <a:lnTo>
                                                <a:pt x="152" y="530"/>
                                              </a:lnTo>
                                              <a:lnTo>
                                                <a:pt x="152" y="521"/>
                                              </a:lnTo>
                                              <a:lnTo>
                                                <a:pt x="153" y="507"/>
                                              </a:lnTo>
                                              <a:lnTo>
                                                <a:pt x="155" y="484"/>
                                              </a:lnTo>
                                              <a:lnTo>
                                                <a:pt x="155" y="484"/>
                                              </a:lnTo>
                                              <a:lnTo>
                                                <a:pt x="155" y="474"/>
                                              </a:lnTo>
                                              <a:lnTo>
                                                <a:pt x="155" y="466"/>
                                              </a:lnTo>
                                              <a:lnTo>
                                                <a:pt x="154" y="460"/>
                                              </a:lnTo>
                                              <a:lnTo>
                                                <a:pt x="159" y="457"/>
                                              </a:lnTo>
                                              <a:lnTo>
                                                <a:pt x="159" y="457"/>
                                              </a:lnTo>
                                              <a:lnTo>
                                                <a:pt x="157" y="446"/>
                                              </a:lnTo>
                                              <a:lnTo>
                                                <a:pt x="155" y="435"/>
                                              </a:lnTo>
                                              <a:lnTo>
                                                <a:pt x="154" y="426"/>
                                              </a:lnTo>
                                              <a:lnTo>
                                                <a:pt x="154" y="426"/>
                                              </a:lnTo>
                                              <a:lnTo>
                                                <a:pt x="155" y="418"/>
                                              </a:lnTo>
                                              <a:lnTo>
                                                <a:pt x="157" y="410"/>
                                              </a:lnTo>
                                              <a:lnTo>
                                                <a:pt x="157" y="403"/>
                                              </a:lnTo>
                                              <a:lnTo>
                                                <a:pt x="157" y="396"/>
                                              </a:lnTo>
                                              <a:lnTo>
                                                <a:pt x="157" y="396"/>
                                              </a:lnTo>
                                              <a:lnTo>
                                                <a:pt x="154" y="388"/>
                                              </a:lnTo>
                                              <a:lnTo>
                                                <a:pt x="154" y="388"/>
                                              </a:lnTo>
                                              <a:lnTo>
                                                <a:pt x="153" y="384"/>
                                              </a:lnTo>
                                              <a:lnTo>
                                                <a:pt x="153" y="379"/>
                                              </a:lnTo>
                                              <a:lnTo>
                                                <a:pt x="152" y="373"/>
                                              </a:lnTo>
                                              <a:lnTo>
                                                <a:pt x="152" y="373"/>
                                              </a:lnTo>
                                              <a:lnTo>
                                                <a:pt x="152" y="366"/>
                                              </a:lnTo>
                                              <a:lnTo>
                                                <a:pt x="150" y="357"/>
                                              </a:lnTo>
                                              <a:lnTo>
                                                <a:pt x="149" y="346"/>
                                              </a:lnTo>
                                              <a:lnTo>
                                                <a:pt x="148" y="335"/>
                                              </a:lnTo>
                                              <a:lnTo>
                                                <a:pt x="148" y="335"/>
                                              </a:lnTo>
                                              <a:lnTo>
                                                <a:pt x="147" y="323"/>
                                              </a:lnTo>
                                              <a:lnTo>
                                                <a:pt x="146" y="312"/>
                                              </a:lnTo>
                                              <a:lnTo>
                                                <a:pt x="144" y="299"/>
                                              </a:lnTo>
                                              <a:lnTo>
                                                <a:pt x="144" y="299"/>
                                              </a:lnTo>
                                              <a:lnTo>
                                                <a:pt x="147" y="299"/>
                                              </a:lnTo>
                                              <a:lnTo>
                                                <a:pt x="149" y="299"/>
                                              </a:lnTo>
                                              <a:lnTo>
                                                <a:pt x="149" y="298"/>
                                              </a:lnTo>
                                              <a:lnTo>
                                                <a:pt x="149" y="298"/>
                                              </a:lnTo>
                                              <a:lnTo>
                                                <a:pt x="149" y="271"/>
                                              </a:lnTo>
                                              <a:lnTo>
                                                <a:pt x="148" y="251"/>
                                              </a:lnTo>
                                              <a:lnTo>
                                                <a:pt x="147" y="233"/>
                                              </a:lnTo>
                                              <a:lnTo>
                                                <a:pt x="147" y="233"/>
                                              </a:lnTo>
                                              <a:lnTo>
                                                <a:pt x="144" y="205"/>
                                              </a:lnTo>
                                              <a:lnTo>
                                                <a:pt x="144" y="181"/>
                                              </a:lnTo>
                                              <a:lnTo>
                                                <a:pt x="146" y="184"/>
                                              </a:lnTo>
                                              <a:lnTo>
                                                <a:pt x="146" y="184"/>
                                              </a:lnTo>
                                              <a:lnTo>
                                                <a:pt x="146" y="184"/>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24"/>
                                      <wps:cNvSpPr>
                                        <a:spLocks noEditPoints="1"/>
                                      </wps:cNvSpPr>
                                      <wps:spPr bwMode="auto">
                                        <a:xfrm>
                                          <a:off x="2218690" y="295910"/>
                                          <a:ext cx="63500" cy="366395"/>
                                        </a:xfrm>
                                        <a:custGeom>
                                          <a:avLst/>
                                          <a:gdLst>
                                            <a:gd name="T0" fmla="*/ 94 w 100"/>
                                            <a:gd name="T1" fmla="*/ 237 h 577"/>
                                            <a:gd name="T2" fmla="*/ 90 w 100"/>
                                            <a:gd name="T3" fmla="*/ 171 h 577"/>
                                            <a:gd name="T4" fmla="*/ 88 w 100"/>
                                            <a:gd name="T5" fmla="*/ 150 h 577"/>
                                            <a:gd name="T6" fmla="*/ 79 w 100"/>
                                            <a:gd name="T7" fmla="*/ 113 h 577"/>
                                            <a:gd name="T8" fmla="*/ 71 w 100"/>
                                            <a:gd name="T9" fmla="*/ 97 h 577"/>
                                            <a:gd name="T10" fmla="*/ 65 w 100"/>
                                            <a:gd name="T11" fmla="*/ 99 h 577"/>
                                            <a:gd name="T12" fmla="*/ 70 w 100"/>
                                            <a:gd name="T13" fmla="*/ 87 h 577"/>
                                            <a:gd name="T14" fmla="*/ 83 w 100"/>
                                            <a:gd name="T15" fmla="*/ 82 h 577"/>
                                            <a:gd name="T16" fmla="*/ 83 w 100"/>
                                            <a:gd name="T17" fmla="*/ 73 h 577"/>
                                            <a:gd name="T18" fmla="*/ 85 w 100"/>
                                            <a:gd name="T19" fmla="*/ 68 h 577"/>
                                            <a:gd name="T20" fmla="*/ 88 w 100"/>
                                            <a:gd name="T21" fmla="*/ 58 h 577"/>
                                            <a:gd name="T22" fmla="*/ 87 w 100"/>
                                            <a:gd name="T23" fmla="*/ 45 h 577"/>
                                            <a:gd name="T24" fmla="*/ 89 w 100"/>
                                            <a:gd name="T25" fmla="*/ 33 h 577"/>
                                            <a:gd name="T26" fmla="*/ 83 w 100"/>
                                            <a:gd name="T27" fmla="*/ 17 h 577"/>
                                            <a:gd name="T28" fmla="*/ 78 w 100"/>
                                            <a:gd name="T29" fmla="*/ 13 h 577"/>
                                            <a:gd name="T30" fmla="*/ 68 w 100"/>
                                            <a:gd name="T31" fmla="*/ 0 h 577"/>
                                            <a:gd name="T32" fmla="*/ 39 w 100"/>
                                            <a:gd name="T33" fmla="*/ 9 h 577"/>
                                            <a:gd name="T34" fmla="*/ 24 w 100"/>
                                            <a:gd name="T35" fmla="*/ 47 h 577"/>
                                            <a:gd name="T36" fmla="*/ 14 w 100"/>
                                            <a:gd name="T37" fmla="*/ 99 h 577"/>
                                            <a:gd name="T38" fmla="*/ 7 w 100"/>
                                            <a:gd name="T39" fmla="*/ 120 h 577"/>
                                            <a:gd name="T40" fmla="*/ 4 w 100"/>
                                            <a:gd name="T41" fmla="*/ 199 h 577"/>
                                            <a:gd name="T42" fmla="*/ 17 w 100"/>
                                            <a:gd name="T43" fmla="*/ 248 h 577"/>
                                            <a:gd name="T44" fmla="*/ 9 w 100"/>
                                            <a:gd name="T45" fmla="*/ 290 h 577"/>
                                            <a:gd name="T46" fmla="*/ 16 w 100"/>
                                            <a:gd name="T47" fmla="*/ 340 h 577"/>
                                            <a:gd name="T48" fmla="*/ 14 w 100"/>
                                            <a:gd name="T49" fmla="*/ 387 h 577"/>
                                            <a:gd name="T50" fmla="*/ 4 w 100"/>
                                            <a:gd name="T51" fmla="*/ 454 h 577"/>
                                            <a:gd name="T52" fmla="*/ 2 w 100"/>
                                            <a:gd name="T53" fmla="*/ 488 h 577"/>
                                            <a:gd name="T54" fmla="*/ 16 w 100"/>
                                            <a:gd name="T55" fmla="*/ 522 h 577"/>
                                            <a:gd name="T56" fmla="*/ 14 w 100"/>
                                            <a:gd name="T57" fmla="*/ 560 h 577"/>
                                            <a:gd name="T58" fmla="*/ 26 w 100"/>
                                            <a:gd name="T59" fmla="*/ 571 h 577"/>
                                            <a:gd name="T60" fmla="*/ 63 w 100"/>
                                            <a:gd name="T61" fmla="*/ 576 h 577"/>
                                            <a:gd name="T62" fmla="*/ 70 w 100"/>
                                            <a:gd name="T63" fmla="*/ 569 h 577"/>
                                            <a:gd name="T64" fmla="*/ 83 w 100"/>
                                            <a:gd name="T65" fmla="*/ 566 h 577"/>
                                            <a:gd name="T66" fmla="*/ 89 w 100"/>
                                            <a:gd name="T67" fmla="*/ 557 h 577"/>
                                            <a:gd name="T68" fmla="*/ 75 w 100"/>
                                            <a:gd name="T69" fmla="*/ 547 h 577"/>
                                            <a:gd name="T70" fmla="*/ 58 w 100"/>
                                            <a:gd name="T71" fmla="*/ 534 h 577"/>
                                            <a:gd name="T72" fmla="*/ 56 w 100"/>
                                            <a:gd name="T73" fmla="*/ 493 h 577"/>
                                            <a:gd name="T74" fmla="*/ 76 w 100"/>
                                            <a:gd name="T75" fmla="*/ 424 h 577"/>
                                            <a:gd name="T76" fmla="*/ 83 w 100"/>
                                            <a:gd name="T77" fmla="*/ 367 h 577"/>
                                            <a:gd name="T78" fmla="*/ 87 w 100"/>
                                            <a:gd name="T79" fmla="*/ 306 h 577"/>
                                            <a:gd name="T80" fmla="*/ 98 w 100"/>
                                            <a:gd name="T81" fmla="*/ 287 h 577"/>
                                            <a:gd name="T82" fmla="*/ 98 w 100"/>
                                            <a:gd name="T83" fmla="*/ 260 h 577"/>
                                            <a:gd name="T84" fmla="*/ 35 w 100"/>
                                            <a:gd name="T85" fmla="*/ 514 h 577"/>
                                            <a:gd name="T86" fmla="*/ 34 w 100"/>
                                            <a:gd name="T87" fmla="*/ 495 h 577"/>
                                            <a:gd name="T88" fmla="*/ 37 w 100"/>
                                            <a:gd name="T89" fmla="*/ 489 h 577"/>
                                            <a:gd name="T90" fmla="*/ 39 w 100"/>
                                            <a:gd name="T91" fmla="*/ 514 h 577"/>
                                            <a:gd name="T92" fmla="*/ 39 w 100"/>
                                            <a:gd name="T93" fmla="*/ 536 h 577"/>
                                            <a:gd name="T94" fmla="*/ 85 w 100"/>
                                            <a:gd name="T95" fmla="*/ 289 h 577"/>
                                            <a:gd name="T96" fmla="*/ 81 w 100"/>
                                            <a:gd name="T97" fmla="*/ 263 h 577"/>
                                            <a:gd name="T98" fmla="*/ 89 w 100"/>
                                            <a:gd name="T99" fmla="*/ 260 h 577"/>
                                            <a:gd name="T100" fmla="*/ 87 w 100"/>
                                            <a:gd name="T101" fmla="*/ 271 h 5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00" h="577">
                                              <a:moveTo>
                                                <a:pt x="98" y="260"/>
                                              </a:moveTo>
                                              <a:lnTo>
                                                <a:pt x="98" y="260"/>
                                              </a:lnTo>
                                              <a:lnTo>
                                                <a:pt x="97" y="246"/>
                                              </a:lnTo>
                                              <a:lnTo>
                                                <a:pt x="94" y="237"/>
                                              </a:lnTo>
                                              <a:lnTo>
                                                <a:pt x="94" y="237"/>
                                              </a:lnTo>
                                              <a:lnTo>
                                                <a:pt x="85" y="211"/>
                                              </a:lnTo>
                                              <a:lnTo>
                                                <a:pt x="83" y="185"/>
                                              </a:lnTo>
                                              <a:lnTo>
                                                <a:pt x="83" y="185"/>
                                              </a:lnTo>
                                              <a:lnTo>
                                                <a:pt x="87" y="179"/>
                                              </a:lnTo>
                                              <a:lnTo>
                                                <a:pt x="90" y="171"/>
                                              </a:lnTo>
                                              <a:lnTo>
                                                <a:pt x="90" y="168"/>
                                              </a:lnTo>
                                              <a:lnTo>
                                                <a:pt x="90" y="162"/>
                                              </a:lnTo>
                                              <a:lnTo>
                                                <a:pt x="90" y="162"/>
                                              </a:lnTo>
                                              <a:lnTo>
                                                <a:pt x="90" y="156"/>
                                              </a:lnTo>
                                              <a:lnTo>
                                                <a:pt x="88" y="150"/>
                                              </a:lnTo>
                                              <a:lnTo>
                                                <a:pt x="85" y="139"/>
                                              </a:lnTo>
                                              <a:lnTo>
                                                <a:pt x="85" y="139"/>
                                              </a:lnTo>
                                              <a:lnTo>
                                                <a:pt x="81" y="132"/>
                                              </a:lnTo>
                                              <a:lnTo>
                                                <a:pt x="80" y="125"/>
                                              </a:lnTo>
                                              <a:lnTo>
                                                <a:pt x="79" y="113"/>
                                              </a:lnTo>
                                              <a:lnTo>
                                                <a:pt x="79" y="113"/>
                                              </a:lnTo>
                                              <a:lnTo>
                                                <a:pt x="78" y="107"/>
                                              </a:lnTo>
                                              <a:lnTo>
                                                <a:pt x="77" y="102"/>
                                              </a:lnTo>
                                              <a:lnTo>
                                                <a:pt x="74" y="99"/>
                                              </a:lnTo>
                                              <a:lnTo>
                                                <a:pt x="71" y="97"/>
                                              </a:lnTo>
                                              <a:lnTo>
                                                <a:pt x="71" y="97"/>
                                              </a:lnTo>
                                              <a:lnTo>
                                                <a:pt x="68" y="97"/>
                                              </a:lnTo>
                                              <a:lnTo>
                                                <a:pt x="67" y="97"/>
                                              </a:lnTo>
                                              <a:lnTo>
                                                <a:pt x="65" y="99"/>
                                              </a:lnTo>
                                              <a:lnTo>
                                                <a:pt x="65" y="99"/>
                                              </a:lnTo>
                                              <a:lnTo>
                                                <a:pt x="65" y="93"/>
                                              </a:lnTo>
                                              <a:lnTo>
                                                <a:pt x="67" y="88"/>
                                              </a:lnTo>
                                              <a:lnTo>
                                                <a:pt x="68" y="87"/>
                                              </a:lnTo>
                                              <a:lnTo>
                                                <a:pt x="70" y="87"/>
                                              </a:lnTo>
                                              <a:lnTo>
                                                <a:pt x="70" y="87"/>
                                              </a:lnTo>
                                              <a:lnTo>
                                                <a:pt x="76" y="87"/>
                                              </a:lnTo>
                                              <a:lnTo>
                                                <a:pt x="79" y="87"/>
                                              </a:lnTo>
                                              <a:lnTo>
                                                <a:pt x="83" y="84"/>
                                              </a:lnTo>
                                              <a:lnTo>
                                                <a:pt x="83" y="84"/>
                                              </a:lnTo>
                                              <a:lnTo>
                                                <a:pt x="83" y="82"/>
                                              </a:lnTo>
                                              <a:lnTo>
                                                <a:pt x="83" y="81"/>
                                              </a:lnTo>
                                              <a:lnTo>
                                                <a:pt x="83" y="78"/>
                                              </a:lnTo>
                                              <a:lnTo>
                                                <a:pt x="83" y="76"/>
                                              </a:lnTo>
                                              <a:lnTo>
                                                <a:pt x="83" y="76"/>
                                              </a:lnTo>
                                              <a:lnTo>
                                                <a:pt x="83" y="73"/>
                                              </a:lnTo>
                                              <a:lnTo>
                                                <a:pt x="83" y="71"/>
                                              </a:lnTo>
                                              <a:lnTo>
                                                <a:pt x="83" y="71"/>
                                              </a:lnTo>
                                              <a:lnTo>
                                                <a:pt x="83" y="71"/>
                                              </a:lnTo>
                                              <a:lnTo>
                                                <a:pt x="85" y="70"/>
                                              </a:lnTo>
                                              <a:lnTo>
                                                <a:pt x="85" y="68"/>
                                              </a:lnTo>
                                              <a:lnTo>
                                                <a:pt x="85" y="68"/>
                                              </a:lnTo>
                                              <a:lnTo>
                                                <a:pt x="83" y="61"/>
                                              </a:lnTo>
                                              <a:lnTo>
                                                <a:pt x="83" y="61"/>
                                              </a:lnTo>
                                              <a:lnTo>
                                                <a:pt x="87" y="59"/>
                                              </a:lnTo>
                                              <a:lnTo>
                                                <a:pt x="88" y="58"/>
                                              </a:lnTo>
                                              <a:lnTo>
                                                <a:pt x="88" y="55"/>
                                              </a:lnTo>
                                              <a:lnTo>
                                                <a:pt x="88" y="55"/>
                                              </a:lnTo>
                                              <a:lnTo>
                                                <a:pt x="87" y="49"/>
                                              </a:lnTo>
                                              <a:lnTo>
                                                <a:pt x="87" y="45"/>
                                              </a:lnTo>
                                              <a:lnTo>
                                                <a:pt x="87" y="45"/>
                                              </a:lnTo>
                                              <a:lnTo>
                                                <a:pt x="87" y="42"/>
                                              </a:lnTo>
                                              <a:lnTo>
                                                <a:pt x="85" y="36"/>
                                              </a:lnTo>
                                              <a:lnTo>
                                                <a:pt x="85" y="36"/>
                                              </a:lnTo>
                                              <a:lnTo>
                                                <a:pt x="88" y="36"/>
                                              </a:lnTo>
                                              <a:lnTo>
                                                <a:pt x="89" y="33"/>
                                              </a:lnTo>
                                              <a:lnTo>
                                                <a:pt x="89" y="27"/>
                                              </a:lnTo>
                                              <a:lnTo>
                                                <a:pt x="89" y="27"/>
                                              </a:lnTo>
                                              <a:lnTo>
                                                <a:pt x="88" y="23"/>
                                              </a:lnTo>
                                              <a:lnTo>
                                                <a:pt x="87" y="18"/>
                                              </a:lnTo>
                                              <a:lnTo>
                                                <a:pt x="83" y="17"/>
                                              </a:lnTo>
                                              <a:lnTo>
                                                <a:pt x="81" y="16"/>
                                              </a:lnTo>
                                              <a:lnTo>
                                                <a:pt x="81" y="16"/>
                                              </a:lnTo>
                                              <a:lnTo>
                                                <a:pt x="79" y="13"/>
                                              </a:lnTo>
                                              <a:lnTo>
                                                <a:pt x="78" y="13"/>
                                              </a:lnTo>
                                              <a:lnTo>
                                                <a:pt x="78" y="13"/>
                                              </a:lnTo>
                                              <a:lnTo>
                                                <a:pt x="77" y="10"/>
                                              </a:lnTo>
                                              <a:lnTo>
                                                <a:pt x="75" y="6"/>
                                              </a:lnTo>
                                              <a:lnTo>
                                                <a:pt x="71" y="3"/>
                                              </a:lnTo>
                                              <a:lnTo>
                                                <a:pt x="71" y="3"/>
                                              </a:lnTo>
                                              <a:lnTo>
                                                <a:pt x="68" y="0"/>
                                              </a:lnTo>
                                              <a:lnTo>
                                                <a:pt x="63" y="0"/>
                                              </a:lnTo>
                                              <a:lnTo>
                                                <a:pt x="57" y="0"/>
                                              </a:lnTo>
                                              <a:lnTo>
                                                <a:pt x="51" y="1"/>
                                              </a:lnTo>
                                              <a:lnTo>
                                                <a:pt x="46" y="4"/>
                                              </a:lnTo>
                                              <a:lnTo>
                                                <a:pt x="39" y="9"/>
                                              </a:lnTo>
                                              <a:lnTo>
                                                <a:pt x="34" y="15"/>
                                              </a:lnTo>
                                              <a:lnTo>
                                                <a:pt x="31" y="21"/>
                                              </a:lnTo>
                                              <a:lnTo>
                                                <a:pt x="31" y="21"/>
                                              </a:lnTo>
                                              <a:lnTo>
                                                <a:pt x="26" y="36"/>
                                              </a:lnTo>
                                              <a:lnTo>
                                                <a:pt x="24" y="47"/>
                                              </a:lnTo>
                                              <a:lnTo>
                                                <a:pt x="22" y="59"/>
                                              </a:lnTo>
                                              <a:lnTo>
                                                <a:pt x="20" y="73"/>
                                              </a:lnTo>
                                              <a:lnTo>
                                                <a:pt x="20" y="73"/>
                                              </a:lnTo>
                                              <a:lnTo>
                                                <a:pt x="16" y="94"/>
                                              </a:lnTo>
                                              <a:lnTo>
                                                <a:pt x="14" y="99"/>
                                              </a:lnTo>
                                              <a:lnTo>
                                                <a:pt x="14" y="99"/>
                                              </a:lnTo>
                                              <a:lnTo>
                                                <a:pt x="11" y="104"/>
                                              </a:lnTo>
                                              <a:lnTo>
                                                <a:pt x="8" y="111"/>
                                              </a:lnTo>
                                              <a:lnTo>
                                                <a:pt x="7" y="120"/>
                                              </a:lnTo>
                                              <a:lnTo>
                                                <a:pt x="7" y="120"/>
                                              </a:lnTo>
                                              <a:lnTo>
                                                <a:pt x="4" y="151"/>
                                              </a:lnTo>
                                              <a:lnTo>
                                                <a:pt x="4" y="168"/>
                                              </a:lnTo>
                                              <a:lnTo>
                                                <a:pt x="4" y="182"/>
                                              </a:lnTo>
                                              <a:lnTo>
                                                <a:pt x="4" y="182"/>
                                              </a:lnTo>
                                              <a:lnTo>
                                                <a:pt x="4" y="199"/>
                                              </a:lnTo>
                                              <a:lnTo>
                                                <a:pt x="4" y="208"/>
                                              </a:lnTo>
                                              <a:lnTo>
                                                <a:pt x="6" y="213"/>
                                              </a:lnTo>
                                              <a:lnTo>
                                                <a:pt x="6" y="213"/>
                                              </a:lnTo>
                                              <a:lnTo>
                                                <a:pt x="12" y="234"/>
                                              </a:lnTo>
                                              <a:lnTo>
                                                <a:pt x="17" y="248"/>
                                              </a:lnTo>
                                              <a:lnTo>
                                                <a:pt x="17" y="248"/>
                                              </a:lnTo>
                                              <a:lnTo>
                                                <a:pt x="13" y="261"/>
                                              </a:lnTo>
                                              <a:lnTo>
                                                <a:pt x="10" y="275"/>
                                              </a:lnTo>
                                              <a:lnTo>
                                                <a:pt x="9" y="283"/>
                                              </a:lnTo>
                                              <a:lnTo>
                                                <a:pt x="9" y="290"/>
                                              </a:lnTo>
                                              <a:lnTo>
                                                <a:pt x="9" y="290"/>
                                              </a:lnTo>
                                              <a:lnTo>
                                                <a:pt x="10" y="305"/>
                                              </a:lnTo>
                                              <a:lnTo>
                                                <a:pt x="13" y="317"/>
                                              </a:lnTo>
                                              <a:lnTo>
                                                <a:pt x="15" y="328"/>
                                              </a:lnTo>
                                              <a:lnTo>
                                                <a:pt x="16" y="340"/>
                                              </a:lnTo>
                                              <a:lnTo>
                                                <a:pt x="16" y="340"/>
                                              </a:lnTo>
                                              <a:lnTo>
                                                <a:pt x="16" y="354"/>
                                              </a:lnTo>
                                              <a:lnTo>
                                                <a:pt x="15" y="369"/>
                                              </a:lnTo>
                                              <a:lnTo>
                                                <a:pt x="14" y="387"/>
                                              </a:lnTo>
                                              <a:lnTo>
                                                <a:pt x="14" y="387"/>
                                              </a:lnTo>
                                              <a:lnTo>
                                                <a:pt x="10" y="402"/>
                                              </a:lnTo>
                                              <a:lnTo>
                                                <a:pt x="8" y="413"/>
                                              </a:lnTo>
                                              <a:lnTo>
                                                <a:pt x="6" y="427"/>
                                              </a:lnTo>
                                              <a:lnTo>
                                                <a:pt x="6" y="427"/>
                                              </a:lnTo>
                                              <a:lnTo>
                                                <a:pt x="4" y="454"/>
                                              </a:lnTo>
                                              <a:lnTo>
                                                <a:pt x="0" y="475"/>
                                              </a:lnTo>
                                              <a:lnTo>
                                                <a:pt x="0" y="475"/>
                                              </a:lnTo>
                                              <a:lnTo>
                                                <a:pt x="0" y="481"/>
                                              </a:lnTo>
                                              <a:lnTo>
                                                <a:pt x="0" y="485"/>
                                              </a:lnTo>
                                              <a:lnTo>
                                                <a:pt x="2" y="488"/>
                                              </a:lnTo>
                                              <a:lnTo>
                                                <a:pt x="12" y="492"/>
                                              </a:lnTo>
                                              <a:lnTo>
                                                <a:pt x="12" y="492"/>
                                              </a:lnTo>
                                              <a:lnTo>
                                                <a:pt x="14" y="501"/>
                                              </a:lnTo>
                                              <a:lnTo>
                                                <a:pt x="15" y="510"/>
                                              </a:lnTo>
                                              <a:lnTo>
                                                <a:pt x="16" y="522"/>
                                              </a:lnTo>
                                              <a:lnTo>
                                                <a:pt x="16" y="522"/>
                                              </a:lnTo>
                                              <a:lnTo>
                                                <a:pt x="16" y="536"/>
                                              </a:lnTo>
                                              <a:lnTo>
                                                <a:pt x="15" y="547"/>
                                              </a:lnTo>
                                              <a:lnTo>
                                                <a:pt x="14" y="556"/>
                                              </a:lnTo>
                                              <a:lnTo>
                                                <a:pt x="14" y="560"/>
                                              </a:lnTo>
                                              <a:lnTo>
                                                <a:pt x="14" y="560"/>
                                              </a:lnTo>
                                              <a:lnTo>
                                                <a:pt x="15" y="563"/>
                                              </a:lnTo>
                                              <a:lnTo>
                                                <a:pt x="17" y="566"/>
                                              </a:lnTo>
                                              <a:lnTo>
                                                <a:pt x="26" y="571"/>
                                              </a:lnTo>
                                              <a:lnTo>
                                                <a:pt x="26" y="571"/>
                                              </a:lnTo>
                                              <a:lnTo>
                                                <a:pt x="37" y="574"/>
                                              </a:lnTo>
                                              <a:lnTo>
                                                <a:pt x="44" y="577"/>
                                              </a:lnTo>
                                              <a:lnTo>
                                                <a:pt x="50" y="577"/>
                                              </a:lnTo>
                                              <a:lnTo>
                                                <a:pt x="50" y="577"/>
                                              </a:lnTo>
                                              <a:lnTo>
                                                <a:pt x="63" y="576"/>
                                              </a:lnTo>
                                              <a:lnTo>
                                                <a:pt x="68" y="574"/>
                                              </a:lnTo>
                                              <a:lnTo>
                                                <a:pt x="70" y="573"/>
                                              </a:lnTo>
                                              <a:lnTo>
                                                <a:pt x="70" y="571"/>
                                              </a:lnTo>
                                              <a:lnTo>
                                                <a:pt x="70" y="571"/>
                                              </a:lnTo>
                                              <a:lnTo>
                                                <a:pt x="70" y="569"/>
                                              </a:lnTo>
                                              <a:lnTo>
                                                <a:pt x="69" y="568"/>
                                              </a:lnTo>
                                              <a:lnTo>
                                                <a:pt x="67" y="566"/>
                                              </a:lnTo>
                                              <a:lnTo>
                                                <a:pt x="67" y="566"/>
                                              </a:lnTo>
                                              <a:lnTo>
                                                <a:pt x="76" y="566"/>
                                              </a:lnTo>
                                              <a:lnTo>
                                                <a:pt x="83" y="566"/>
                                              </a:lnTo>
                                              <a:lnTo>
                                                <a:pt x="85" y="566"/>
                                              </a:lnTo>
                                              <a:lnTo>
                                                <a:pt x="88" y="565"/>
                                              </a:lnTo>
                                              <a:lnTo>
                                                <a:pt x="88" y="565"/>
                                              </a:lnTo>
                                              <a:lnTo>
                                                <a:pt x="89" y="562"/>
                                              </a:lnTo>
                                              <a:lnTo>
                                                <a:pt x="89" y="557"/>
                                              </a:lnTo>
                                              <a:lnTo>
                                                <a:pt x="88" y="554"/>
                                              </a:lnTo>
                                              <a:lnTo>
                                                <a:pt x="85" y="551"/>
                                              </a:lnTo>
                                              <a:lnTo>
                                                <a:pt x="85" y="551"/>
                                              </a:lnTo>
                                              <a:lnTo>
                                                <a:pt x="78" y="550"/>
                                              </a:lnTo>
                                              <a:lnTo>
                                                <a:pt x="75" y="547"/>
                                              </a:lnTo>
                                              <a:lnTo>
                                                <a:pt x="71" y="544"/>
                                              </a:lnTo>
                                              <a:lnTo>
                                                <a:pt x="71" y="544"/>
                                              </a:lnTo>
                                              <a:lnTo>
                                                <a:pt x="67" y="542"/>
                                              </a:lnTo>
                                              <a:lnTo>
                                                <a:pt x="63" y="537"/>
                                              </a:lnTo>
                                              <a:lnTo>
                                                <a:pt x="58" y="534"/>
                                              </a:lnTo>
                                              <a:lnTo>
                                                <a:pt x="57" y="531"/>
                                              </a:lnTo>
                                              <a:lnTo>
                                                <a:pt x="57" y="528"/>
                                              </a:lnTo>
                                              <a:lnTo>
                                                <a:pt x="57" y="528"/>
                                              </a:lnTo>
                                              <a:lnTo>
                                                <a:pt x="56" y="493"/>
                                              </a:lnTo>
                                              <a:lnTo>
                                                <a:pt x="56" y="493"/>
                                              </a:lnTo>
                                              <a:lnTo>
                                                <a:pt x="59" y="492"/>
                                              </a:lnTo>
                                              <a:lnTo>
                                                <a:pt x="61" y="492"/>
                                              </a:lnTo>
                                              <a:lnTo>
                                                <a:pt x="61" y="489"/>
                                              </a:lnTo>
                                              <a:lnTo>
                                                <a:pt x="61" y="489"/>
                                              </a:lnTo>
                                              <a:lnTo>
                                                <a:pt x="76" y="424"/>
                                              </a:lnTo>
                                              <a:lnTo>
                                                <a:pt x="76" y="424"/>
                                              </a:lnTo>
                                              <a:lnTo>
                                                <a:pt x="78" y="409"/>
                                              </a:lnTo>
                                              <a:lnTo>
                                                <a:pt x="79" y="396"/>
                                              </a:lnTo>
                                              <a:lnTo>
                                                <a:pt x="83" y="367"/>
                                              </a:lnTo>
                                              <a:lnTo>
                                                <a:pt x="83" y="367"/>
                                              </a:lnTo>
                                              <a:lnTo>
                                                <a:pt x="83" y="349"/>
                                              </a:lnTo>
                                              <a:lnTo>
                                                <a:pt x="85" y="328"/>
                                              </a:lnTo>
                                              <a:lnTo>
                                                <a:pt x="85" y="306"/>
                                              </a:lnTo>
                                              <a:lnTo>
                                                <a:pt x="85" y="306"/>
                                              </a:lnTo>
                                              <a:lnTo>
                                                <a:pt x="87" y="306"/>
                                              </a:lnTo>
                                              <a:lnTo>
                                                <a:pt x="88" y="305"/>
                                              </a:lnTo>
                                              <a:lnTo>
                                                <a:pt x="90" y="303"/>
                                              </a:lnTo>
                                              <a:lnTo>
                                                <a:pt x="90" y="303"/>
                                              </a:lnTo>
                                              <a:lnTo>
                                                <a:pt x="94" y="295"/>
                                              </a:lnTo>
                                              <a:lnTo>
                                                <a:pt x="98" y="287"/>
                                              </a:lnTo>
                                              <a:lnTo>
                                                <a:pt x="98" y="287"/>
                                              </a:lnTo>
                                              <a:lnTo>
                                                <a:pt x="100" y="275"/>
                                              </a:lnTo>
                                              <a:lnTo>
                                                <a:pt x="98" y="260"/>
                                              </a:lnTo>
                                              <a:lnTo>
                                                <a:pt x="98" y="260"/>
                                              </a:lnTo>
                                              <a:lnTo>
                                                <a:pt x="98" y="260"/>
                                              </a:lnTo>
                                              <a:lnTo>
                                                <a:pt x="98" y="260"/>
                                              </a:lnTo>
                                              <a:close/>
                                              <a:moveTo>
                                                <a:pt x="39" y="536"/>
                                              </a:moveTo>
                                              <a:lnTo>
                                                <a:pt x="39" y="536"/>
                                              </a:lnTo>
                                              <a:lnTo>
                                                <a:pt x="36" y="530"/>
                                              </a:lnTo>
                                              <a:lnTo>
                                                <a:pt x="35" y="514"/>
                                              </a:lnTo>
                                              <a:lnTo>
                                                <a:pt x="35" y="514"/>
                                              </a:lnTo>
                                              <a:lnTo>
                                                <a:pt x="34" y="504"/>
                                              </a:lnTo>
                                              <a:lnTo>
                                                <a:pt x="34" y="504"/>
                                              </a:lnTo>
                                              <a:lnTo>
                                                <a:pt x="33" y="498"/>
                                              </a:lnTo>
                                              <a:lnTo>
                                                <a:pt x="34" y="495"/>
                                              </a:lnTo>
                                              <a:lnTo>
                                                <a:pt x="34" y="493"/>
                                              </a:lnTo>
                                              <a:lnTo>
                                                <a:pt x="35" y="492"/>
                                              </a:lnTo>
                                              <a:lnTo>
                                                <a:pt x="35" y="492"/>
                                              </a:lnTo>
                                              <a:lnTo>
                                                <a:pt x="36" y="492"/>
                                              </a:lnTo>
                                              <a:lnTo>
                                                <a:pt x="37" y="489"/>
                                              </a:lnTo>
                                              <a:lnTo>
                                                <a:pt x="39" y="487"/>
                                              </a:lnTo>
                                              <a:lnTo>
                                                <a:pt x="39" y="487"/>
                                              </a:lnTo>
                                              <a:lnTo>
                                                <a:pt x="39" y="496"/>
                                              </a:lnTo>
                                              <a:lnTo>
                                                <a:pt x="39" y="514"/>
                                              </a:lnTo>
                                              <a:lnTo>
                                                <a:pt x="39" y="514"/>
                                              </a:lnTo>
                                              <a:lnTo>
                                                <a:pt x="39" y="527"/>
                                              </a:lnTo>
                                              <a:lnTo>
                                                <a:pt x="39" y="536"/>
                                              </a:lnTo>
                                              <a:lnTo>
                                                <a:pt x="39" y="536"/>
                                              </a:lnTo>
                                              <a:lnTo>
                                                <a:pt x="39" y="536"/>
                                              </a:lnTo>
                                              <a:lnTo>
                                                <a:pt x="39" y="536"/>
                                              </a:lnTo>
                                              <a:close/>
                                              <a:moveTo>
                                                <a:pt x="87" y="271"/>
                                              </a:moveTo>
                                              <a:lnTo>
                                                <a:pt x="87" y="271"/>
                                              </a:lnTo>
                                              <a:lnTo>
                                                <a:pt x="85" y="275"/>
                                              </a:lnTo>
                                              <a:lnTo>
                                                <a:pt x="85" y="281"/>
                                              </a:lnTo>
                                              <a:lnTo>
                                                <a:pt x="85" y="289"/>
                                              </a:lnTo>
                                              <a:lnTo>
                                                <a:pt x="85" y="289"/>
                                              </a:lnTo>
                                              <a:lnTo>
                                                <a:pt x="83" y="275"/>
                                              </a:lnTo>
                                              <a:lnTo>
                                                <a:pt x="83" y="275"/>
                                              </a:lnTo>
                                              <a:lnTo>
                                                <a:pt x="83" y="266"/>
                                              </a:lnTo>
                                              <a:lnTo>
                                                <a:pt x="81" y="263"/>
                                              </a:lnTo>
                                              <a:lnTo>
                                                <a:pt x="83" y="260"/>
                                              </a:lnTo>
                                              <a:lnTo>
                                                <a:pt x="83" y="260"/>
                                              </a:lnTo>
                                              <a:lnTo>
                                                <a:pt x="85" y="251"/>
                                              </a:lnTo>
                                              <a:lnTo>
                                                <a:pt x="85" y="251"/>
                                              </a:lnTo>
                                              <a:lnTo>
                                                <a:pt x="89" y="260"/>
                                              </a:lnTo>
                                              <a:lnTo>
                                                <a:pt x="89" y="260"/>
                                              </a:lnTo>
                                              <a:lnTo>
                                                <a:pt x="90" y="263"/>
                                              </a:lnTo>
                                              <a:lnTo>
                                                <a:pt x="89" y="266"/>
                                              </a:lnTo>
                                              <a:lnTo>
                                                <a:pt x="87" y="271"/>
                                              </a:lnTo>
                                              <a:lnTo>
                                                <a:pt x="87" y="271"/>
                                              </a:lnTo>
                                              <a:lnTo>
                                                <a:pt x="87" y="271"/>
                                              </a:lnTo>
                                              <a:lnTo>
                                                <a:pt x="87" y="271"/>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25"/>
                                      <wps:cNvSpPr>
                                        <a:spLocks noEditPoints="1"/>
                                      </wps:cNvSpPr>
                                      <wps:spPr bwMode="auto">
                                        <a:xfrm>
                                          <a:off x="429260" y="315595"/>
                                          <a:ext cx="67945" cy="346710"/>
                                        </a:xfrm>
                                        <a:custGeom>
                                          <a:avLst/>
                                          <a:gdLst>
                                            <a:gd name="T0" fmla="*/ 102 w 107"/>
                                            <a:gd name="T1" fmla="*/ 299 h 546"/>
                                            <a:gd name="T2" fmla="*/ 103 w 107"/>
                                            <a:gd name="T3" fmla="*/ 279 h 546"/>
                                            <a:gd name="T4" fmla="*/ 103 w 107"/>
                                            <a:gd name="T5" fmla="*/ 247 h 546"/>
                                            <a:gd name="T6" fmla="*/ 106 w 107"/>
                                            <a:gd name="T7" fmla="*/ 197 h 546"/>
                                            <a:gd name="T8" fmla="*/ 103 w 107"/>
                                            <a:gd name="T9" fmla="*/ 131 h 546"/>
                                            <a:gd name="T10" fmla="*/ 90 w 107"/>
                                            <a:gd name="T11" fmla="*/ 99 h 546"/>
                                            <a:gd name="T12" fmla="*/ 73 w 107"/>
                                            <a:gd name="T13" fmla="*/ 88 h 546"/>
                                            <a:gd name="T14" fmla="*/ 88 w 107"/>
                                            <a:gd name="T15" fmla="*/ 86 h 546"/>
                                            <a:gd name="T16" fmla="*/ 94 w 107"/>
                                            <a:gd name="T17" fmla="*/ 74 h 546"/>
                                            <a:gd name="T18" fmla="*/ 95 w 107"/>
                                            <a:gd name="T19" fmla="*/ 65 h 546"/>
                                            <a:gd name="T20" fmla="*/ 90 w 107"/>
                                            <a:gd name="T21" fmla="*/ 50 h 546"/>
                                            <a:gd name="T22" fmla="*/ 85 w 107"/>
                                            <a:gd name="T23" fmla="*/ 25 h 546"/>
                                            <a:gd name="T24" fmla="*/ 68 w 107"/>
                                            <a:gd name="T25" fmla="*/ 2 h 546"/>
                                            <a:gd name="T26" fmla="*/ 45 w 107"/>
                                            <a:gd name="T27" fmla="*/ 4 h 546"/>
                                            <a:gd name="T28" fmla="*/ 33 w 107"/>
                                            <a:gd name="T29" fmla="*/ 35 h 546"/>
                                            <a:gd name="T30" fmla="*/ 30 w 107"/>
                                            <a:gd name="T31" fmla="*/ 58 h 546"/>
                                            <a:gd name="T32" fmla="*/ 26 w 107"/>
                                            <a:gd name="T33" fmla="*/ 68 h 546"/>
                                            <a:gd name="T34" fmla="*/ 30 w 107"/>
                                            <a:gd name="T35" fmla="*/ 71 h 546"/>
                                            <a:gd name="T36" fmla="*/ 35 w 107"/>
                                            <a:gd name="T37" fmla="*/ 78 h 546"/>
                                            <a:gd name="T38" fmla="*/ 33 w 107"/>
                                            <a:gd name="T39" fmla="*/ 86 h 546"/>
                                            <a:gd name="T40" fmla="*/ 20 w 107"/>
                                            <a:gd name="T41" fmla="*/ 91 h 546"/>
                                            <a:gd name="T42" fmla="*/ 15 w 107"/>
                                            <a:gd name="T43" fmla="*/ 119 h 546"/>
                                            <a:gd name="T44" fmla="*/ 15 w 107"/>
                                            <a:gd name="T45" fmla="*/ 163 h 546"/>
                                            <a:gd name="T46" fmla="*/ 20 w 107"/>
                                            <a:gd name="T47" fmla="*/ 185 h 546"/>
                                            <a:gd name="T48" fmla="*/ 19 w 107"/>
                                            <a:gd name="T49" fmla="*/ 219 h 546"/>
                                            <a:gd name="T50" fmla="*/ 5 w 107"/>
                                            <a:gd name="T51" fmla="*/ 269 h 546"/>
                                            <a:gd name="T52" fmla="*/ 1 w 107"/>
                                            <a:gd name="T53" fmla="*/ 346 h 546"/>
                                            <a:gd name="T54" fmla="*/ 8 w 107"/>
                                            <a:gd name="T55" fmla="*/ 378 h 546"/>
                                            <a:gd name="T56" fmla="*/ 9 w 107"/>
                                            <a:gd name="T57" fmla="*/ 391 h 546"/>
                                            <a:gd name="T58" fmla="*/ 11 w 107"/>
                                            <a:gd name="T59" fmla="*/ 439 h 546"/>
                                            <a:gd name="T60" fmla="*/ 19 w 107"/>
                                            <a:gd name="T61" fmla="*/ 498 h 546"/>
                                            <a:gd name="T62" fmla="*/ 9 w 107"/>
                                            <a:gd name="T63" fmla="*/ 526 h 546"/>
                                            <a:gd name="T64" fmla="*/ 10 w 107"/>
                                            <a:gd name="T65" fmla="*/ 541 h 546"/>
                                            <a:gd name="T66" fmla="*/ 25 w 107"/>
                                            <a:gd name="T67" fmla="*/ 545 h 546"/>
                                            <a:gd name="T68" fmla="*/ 31 w 107"/>
                                            <a:gd name="T69" fmla="*/ 530 h 546"/>
                                            <a:gd name="T70" fmla="*/ 40 w 107"/>
                                            <a:gd name="T71" fmla="*/ 518 h 546"/>
                                            <a:gd name="T72" fmla="*/ 38 w 107"/>
                                            <a:gd name="T73" fmla="*/ 508 h 546"/>
                                            <a:gd name="T74" fmla="*/ 33 w 107"/>
                                            <a:gd name="T75" fmla="*/ 489 h 546"/>
                                            <a:gd name="T76" fmla="*/ 36 w 107"/>
                                            <a:gd name="T77" fmla="*/ 431 h 546"/>
                                            <a:gd name="T78" fmla="*/ 33 w 107"/>
                                            <a:gd name="T79" fmla="*/ 391 h 546"/>
                                            <a:gd name="T80" fmla="*/ 43 w 107"/>
                                            <a:gd name="T81" fmla="*/ 384 h 546"/>
                                            <a:gd name="T82" fmla="*/ 46 w 107"/>
                                            <a:gd name="T83" fmla="*/ 414 h 546"/>
                                            <a:gd name="T84" fmla="*/ 45 w 107"/>
                                            <a:gd name="T85" fmla="*/ 442 h 546"/>
                                            <a:gd name="T86" fmla="*/ 45 w 107"/>
                                            <a:gd name="T87" fmla="*/ 488 h 546"/>
                                            <a:gd name="T88" fmla="*/ 43 w 107"/>
                                            <a:gd name="T89" fmla="*/ 530 h 546"/>
                                            <a:gd name="T90" fmla="*/ 45 w 107"/>
                                            <a:gd name="T91" fmla="*/ 545 h 546"/>
                                            <a:gd name="T92" fmla="*/ 65 w 107"/>
                                            <a:gd name="T93" fmla="*/ 542 h 546"/>
                                            <a:gd name="T94" fmla="*/ 65 w 107"/>
                                            <a:gd name="T95" fmla="*/ 533 h 546"/>
                                            <a:gd name="T96" fmla="*/ 58 w 107"/>
                                            <a:gd name="T97" fmla="*/ 502 h 546"/>
                                            <a:gd name="T98" fmla="*/ 71 w 107"/>
                                            <a:gd name="T99" fmla="*/ 434 h 546"/>
                                            <a:gd name="T100" fmla="*/ 73 w 107"/>
                                            <a:gd name="T101" fmla="*/ 391 h 546"/>
                                            <a:gd name="T102" fmla="*/ 95 w 107"/>
                                            <a:gd name="T103" fmla="*/ 387 h 546"/>
                                            <a:gd name="T104" fmla="*/ 105 w 107"/>
                                            <a:gd name="T105" fmla="*/ 383 h 546"/>
                                            <a:gd name="T106" fmla="*/ 96 w 107"/>
                                            <a:gd name="T107" fmla="*/ 307 h 546"/>
                                            <a:gd name="T108" fmla="*/ 97 w 107"/>
                                            <a:gd name="T109" fmla="*/ 283 h 546"/>
                                            <a:gd name="T110" fmla="*/ 95 w 107"/>
                                            <a:gd name="T111" fmla="*/ 301 h 546"/>
                                            <a:gd name="T112" fmla="*/ 94 w 107"/>
                                            <a:gd name="T113" fmla="*/ 286 h 546"/>
                                            <a:gd name="T114" fmla="*/ 97 w 107"/>
                                            <a:gd name="T115" fmla="*/ 283 h 546"/>
                                            <a:gd name="T116" fmla="*/ 80 w 107"/>
                                            <a:gd name="T117" fmla="*/ 210 h 546"/>
                                            <a:gd name="T118" fmla="*/ 85 w 107"/>
                                            <a:gd name="T119" fmla="*/ 158 h 546"/>
                                            <a:gd name="T120" fmla="*/ 88 w 107"/>
                                            <a:gd name="T121" fmla="*/ 210 h 546"/>
                                            <a:gd name="T122" fmla="*/ 91 w 107"/>
                                            <a:gd name="T123" fmla="*/ 272 h 546"/>
                                            <a:gd name="T124" fmla="*/ 86 w 107"/>
                                            <a:gd name="T125" fmla="*/ 240 h 5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07" h="546">
                                              <a:moveTo>
                                                <a:pt x="96" y="307"/>
                                              </a:moveTo>
                                              <a:lnTo>
                                                <a:pt x="96" y="307"/>
                                              </a:lnTo>
                                              <a:lnTo>
                                                <a:pt x="101" y="301"/>
                                              </a:lnTo>
                                              <a:lnTo>
                                                <a:pt x="101" y="301"/>
                                              </a:lnTo>
                                              <a:lnTo>
                                                <a:pt x="102" y="299"/>
                                              </a:lnTo>
                                              <a:lnTo>
                                                <a:pt x="103" y="293"/>
                                              </a:lnTo>
                                              <a:lnTo>
                                                <a:pt x="103" y="293"/>
                                              </a:lnTo>
                                              <a:lnTo>
                                                <a:pt x="104" y="288"/>
                                              </a:lnTo>
                                              <a:lnTo>
                                                <a:pt x="104" y="284"/>
                                              </a:lnTo>
                                              <a:lnTo>
                                                <a:pt x="103" y="279"/>
                                              </a:lnTo>
                                              <a:lnTo>
                                                <a:pt x="103" y="279"/>
                                              </a:lnTo>
                                              <a:lnTo>
                                                <a:pt x="102" y="266"/>
                                              </a:lnTo>
                                              <a:lnTo>
                                                <a:pt x="102" y="257"/>
                                              </a:lnTo>
                                              <a:lnTo>
                                                <a:pt x="102" y="257"/>
                                              </a:lnTo>
                                              <a:lnTo>
                                                <a:pt x="103" y="247"/>
                                              </a:lnTo>
                                              <a:lnTo>
                                                <a:pt x="105" y="234"/>
                                              </a:lnTo>
                                              <a:lnTo>
                                                <a:pt x="106" y="219"/>
                                              </a:lnTo>
                                              <a:lnTo>
                                                <a:pt x="107" y="207"/>
                                              </a:lnTo>
                                              <a:lnTo>
                                                <a:pt x="107" y="207"/>
                                              </a:lnTo>
                                              <a:lnTo>
                                                <a:pt x="106" y="197"/>
                                              </a:lnTo>
                                              <a:lnTo>
                                                <a:pt x="105" y="190"/>
                                              </a:lnTo>
                                              <a:lnTo>
                                                <a:pt x="104" y="181"/>
                                              </a:lnTo>
                                              <a:lnTo>
                                                <a:pt x="104" y="181"/>
                                              </a:lnTo>
                                              <a:lnTo>
                                                <a:pt x="104" y="158"/>
                                              </a:lnTo>
                                              <a:lnTo>
                                                <a:pt x="103" y="131"/>
                                              </a:lnTo>
                                              <a:lnTo>
                                                <a:pt x="103" y="131"/>
                                              </a:lnTo>
                                              <a:lnTo>
                                                <a:pt x="101" y="120"/>
                                              </a:lnTo>
                                              <a:lnTo>
                                                <a:pt x="99" y="112"/>
                                              </a:lnTo>
                                              <a:lnTo>
                                                <a:pt x="94" y="105"/>
                                              </a:lnTo>
                                              <a:lnTo>
                                                <a:pt x="90" y="99"/>
                                              </a:lnTo>
                                              <a:lnTo>
                                                <a:pt x="90" y="99"/>
                                              </a:lnTo>
                                              <a:lnTo>
                                                <a:pt x="70" y="88"/>
                                              </a:lnTo>
                                              <a:lnTo>
                                                <a:pt x="70" y="88"/>
                                              </a:lnTo>
                                              <a:lnTo>
                                                <a:pt x="73" y="88"/>
                                              </a:lnTo>
                                              <a:lnTo>
                                                <a:pt x="73" y="88"/>
                                              </a:lnTo>
                                              <a:lnTo>
                                                <a:pt x="80" y="88"/>
                                              </a:lnTo>
                                              <a:lnTo>
                                                <a:pt x="80" y="88"/>
                                              </a:lnTo>
                                              <a:lnTo>
                                                <a:pt x="82" y="86"/>
                                              </a:lnTo>
                                              <a:lnTo>
                                                <a:pt x="88" y="86"/>
                                              </a:lnTo>
                                              <a:lnTo>
                                                <a:pt x="88" y="86"/>
                                              </a:lnTo>
                                              <a:lnTo>
                                                <a:pt x="90" y="86"/>
                                              </a:lnTo>
                                              <a:lnTo>
                                                <a:pt x="91" y="85"/>
                                              </a:lnTo>
                                              <a:lnTo>
                                                <a:pt x="92" y="79"/>
                                              </a:lnTo>
                                              <a:lnTo>
                                                <a:pt x="92" y="79"/>
                                              </a:lnTo>
                                              <a:lnTo>
                                                <a:pt x="94" y="74"/>
                                              </a:lnTo>
                                              <a:lnTo>
                                                <a:pt x="95" y="72"/>
                                              </a:lnTo>
                                              <a:lnTo>
                                                <a:pt x="95" y="70"/>
                                              </a:lnTo>
                                              <a:lnTo>
                                                <a:pt x="95" y="70"/>
                                              </a:lnTo>
                                              <a:lnTo>
                                                <a:pt x="95" y="68"/>
                                              </a:lnTo>
                                              <a:lnTo>
                                                <a:pt x="95" y="65"/>
                                              </a:lnTo>
                                              <a:lnTo>
                                                <a:pt x="95" y="65"/>
                                              </a:lnTo>
                                              <a:lnTo>
                                                <a:pt x="95" y="64"/>
                                              </a:lnTo>
                                              <a:lnTo>
                                                <a:pt x="93" y="57"/>
                                              </a:lnTo>
                                              <a:lnTo>
                                                <a:pt x="93" y="57"/>
                                              </a:lnTo>
                                              <a:lnTo>
                                                <a:pt x="90" y="50"/>
                                              </a:lnTo>
                                              <a:lnTo>
                                                <a:pt x="90" y="45"/>
                                              </a:lnTo>
                                              <a:lnTo>
                                                <a:pt x="90" y="41"/>
                                              </a:lnTo>
                                              <a:lnTo>
                                                <a:pt x="90" y="41"/>
                                              </a:lnTo>
                                              <a:lnTo>
                                                <a:pt x="88" y="34"/>
                                              </a:lnTo>
                                              <a:lnTo>
                                                <a:pt x="85" y="25"/>
                                              </a:lnTo>
                                              <a:lnTo>
                                                <a:pt x="80" y="17"/>
                                              </a:lnTo>
                                              <a:lnTo>
                                                <a:pt x="75" y="9"/>
                                              </a:lnTo>
                                              <a:lnTo>
                                                <a:pt x="75" y="9"/>
                                              </a:lnTo>
                                              <a:lnTo>
                                                <a:pt x="72" y="5"/>
                                              </a:lnTo>
                                              <a:lnTo>
                                                <a:pt x="68" y="2"/>
                                              </a:lnTo>
                                              <a:lnTo>
                                                <a:pt x="61" y="0"/>
                                              </a:lnTo>
                                              <a:lnTo>
                                                <a:pt x="53" y="0"/>
                                              </a:lnTo>
                                              <a:lnTo>
                                                <a:pt x="48" y="2"/>
                                              </a:lnTo>
                                              <a:lnTo>
                                                <a:pt x="48" y="2"/>
                                              </a:lnTo>
                                              <a:lnTo>
                                                <a:pt x="45" y="4"/>
                                              </a:lnTo>
                                              <a:lnTo>
                                                <a:pt x="43" y="8"/>
                                              </a:lnTo>
                                              <a:lnTo>
                                                <a:pt x="38" y="17"/>
                                              </a:lnTo>
                                              <a:lnTo>
                                                <a:pt x="36" y="27"/>
                                              </a:lnTo>
                                              <a:lnTo>
                                                <a:pt x="33" y="35"/>
                                              </a:lnTo>
                                              <a:lnTo>
                                                <a:pt x="33" y="35"/>
                                              </a:lnTo>
                                              <a:lnTo>
                                                <a:pt x="33" y="41"/>
                                              </a:lnTo>
                                              <a:lnTo>
                                                <a:pt x="33" y="45"/>
                                              </a:lnTo>
                                              <a:lnTo>
                                                <a:pt x="33" y="50"/>
                                              </a:lnTo>
                                              <a:lnTo>
                                                <a:pt x="33" y="54"/>
                                              </a:lnTo>
                                              <a:lnTo>
                                                <a:pt x="30" y="58"/>
                                              </a:lnTo>
                                              <a:lnTo>
                                                <a:pt x="28" y="61"/>
                                              </a:lnTo>
                                              <a:lnTo>
                                                <a:pt x="28" y="61"/>
                                              </a:lnTo>
                                              <a:lnTo>
                                                <a:pt x="28" y="64"/>
                                              </a:lnTo>
                                              <a:lnTo>
                                                <a:pt x="28" y="66"/>
                                              </a:lnTo>
                                              <a:lnTo>
                                                <a:pt x="26" y="68"/>
                                              </a:lnTo>
                                              <a:lnTo>
                                                <a:pt x="26" y="68"/>
                                              </a:lnTo>
                                              <a:lnTo>
                                                <a:pt x="26" y="69"/>
                                              </a:lnTo>
                                              <a:lnTo>
                                                <a:pt x="26" y="70"/>
                                              </a:lnTo>
                                              <a:lnTo>
                                                <a:pt x="30" y="71"/>
                                              </a:lnTo>
                                              <a:lnTo>
                                                <a:pt x="30" y="71"/>
                                              </a:lnTo>
                                              <a:lnTo>
                                                <a:pt x="31" y="72"/>
                                              </a:lnTo>
                                              <a:lnTo>
                                                <a:pt x="31" y="72"/>
                                              </a:lnTo>
                                              <a:lnTo>
                                                <a:pt x="33" y="75"/>
                                              </a:lnTo>
                                              <a:lnTo>
                                                <a:pt x="33" y="75"/>
                                              </a:lnTo>
                                              <a:lnTo>
                                                <a:pt x="35" y="78"/>
                                              </a:lnTo>
                                              <a:lnTo>
                                                <a:pt x="36" y="81"/>
                                              </a:lnTo>
                                              <a:lnTo>
                                                <a:pt x="38" y="82"/>
                                              </a:lnTo>
                                              <a:lnTo>
                                                <a:pt x="38" y="82"/>
                                              </a:lnTo>
                                              <a:lnTo>
                                                <a:pt x="36" y="85"/>
                                              </a:lnTo>
                                              <a:lnTo>
                                                <a:pt x="33" y="86"/>
                                              </a:lnTo>
                                              <a:lnTo>
                                                <a:pt x="31" y="88"/>
                                              </a:lnTo>
                                              <a:lnTo>
                                                <a:pt x="31" y="88"/>
                                              </a:lnTo>
                                              <a:lnTo>
                                                <a:pt x="26" y="88"/>
                                              </a:lnTo>
                                              <a:lnTo>
                                                <a:pt x="20" y="91"/>
                                              </a:lnTo>
                                              <a:lnTo>
                                                <a:pt x="20" y="91"/>
                                              </a:lnTo>
                                              <a:lnTo>
                                                <a:pt x="18" y="91"/>
                                              </a:lnTo>
                                              <a:lnTo>
                                                <a:pt x="16" y="93"/>
                                              </a:lnTo>
                                              <a:lnTo>
                                                <a:pt x="16" y="99"/>
                                              </a:lnTo>
                                              <a:lnTo>
                                                <a:pt x="16" y="108"/>
                                              </a:lnTo>
                                              <a:lnTo>
                                                <a:pt x="15" y="119"/>
                                              </a:lnTo>
                                              <a:lnTo>
                                                <a:pt x="16" y="136"/>
                                              </a:lnTo>
                                              <a:lnTo>
                                                <a:pt x="16" y="145"/>
                                              </a:lnTo>
                                              <a:lnTo>
                                                <a:pt x="16" y="145"/>
                                              </a:lnTo>
                                              <a:lnTo>
                                                <a:pt x="16" y="152"/>
                                              </a:lnTo>
                                              <a:lnTo>
                                                <a:pt x="15" y="163"/>
                                              </a:lnTo>
                                              <a:lnTo>
                                                <a:pt x="15" y="163"/>
                                              </a:lnTo>
                                              <a:lnTo>
                                                <a:pt x="15" y="172"/>
                                              </a:lnTo>
                                              <a:lnTo>
                                                <a:pt x="18" y="180"/>
                                              </a:lnTo>
                                              <a:lnTo>
                                                <a:pt x="18" y="180"/>
                                              </a:lnTo>
                                              <a:lnTo>
                                                <a:pt x="20" y="185"/>
                                              </a:lnTo>
                                              <a:lnTo>
                                                <a:pt x="21" y="192"/>
                                              </a:lnTo>
                                              <a:lnTo>
                                                <a:pt x="21" y="200"/>
                                              </a:lnTo>
                                              <a:lnTo>
                                                <a:pt x="21" y="209"/>
                                              </a:lnTo>
                                              <a:lnTo>
                                                <a:pt x="21" y="209"/>
                                              </a:lnTo>
                                              <a:lnTo>
                                                <a:pt x="19" y="219"/>
                                              </a:lnTo>
                                              <a:lnTo>
                                                <a:pt x="15" y="231"/>
                                              </a:lnTo>
                                              <a:lnTo>
                                                <a:pt x="10" y="240"/>
                                              </a:lnTo>
                                              <a:lnTo>
                                                <a:pt x="8" y="250"/>
                                              </a:lnTo>
                                              <a:lnTo>
                                                <a:pt x="8" y="250"/>
                                              </a:lnTo>
                                              <a:lnTo>
                                                <a:pt x="5" y="269"/>
                                              </a:lnTo>
                                              <a:lnTo>
                                                <a:pt x="3" y="290"/>
                                              </a:lnTo>
                                              <a:lnTo>
                                                <a:pt x="3" y="290"/>
                                              </a:lnTo>
                                              <a:lnTo>
                                                <a:pt x="1" y="318"/>
                                              </a:lnTo>
                                              <a:lnTo>
                                                <a:pt x="1" y="334"/>
                                              </a:lnTo>
                                              <a:lnTo>
                                                <a:pt x="1" y="346"/>
                                              </a:lnTo>
                                              <a:lnTo>
                                                <a:pt x="1" y="346"/>
                                              </a:lnTo>
                                              <a:lnTo>
                                                <a:pt x="1" y="357"/>
                                              </a:lnTo>
                                              <a:lnTo>
                                                <a:pt x="1" y="367"/>
                                              </a:lnTo>
                                              <a:lnTo>
                                                <a:pt x="0" y="378"/>
                                              </a:lnTo>
                                              <a:lnTo>
                                                <a:pt x="8" y="378"/>
                                              </a:lnTo>
                                              <a:lnTo>
                                                <a:pt x="8" y="378"/>
                                              </a:lnTo>
                                              <a:lnTo>
                                                <a:pt x="8" y="383"/>
                                              </a:lnTo>
                                              <a:lnTo>
                                                <a:pt x="9" y="388"/>
                                              </a:lnTo>
                                              <a:lnTo>
                                                <a:pt x="9" y="388"/>
                                              </a:lnTo>
                                              <a:lnTo>
                                                <a:pt x="9" y="391"/>
                                              </a:lnTo>
                                              <a:lnTo>
                                                <a:pt x="8" y="399"/>
                                              </a:lnTo>
                                              <a:lnTo>
                                                <a:pt x="8" y="410"/>
                                              </a:lnTo>
                                              <a:lnTo>
                                                <a:pt x="8" y="424"/>
                                              </a:lnTo>
                                              <a:lnTo>
                                                <a:pt x="8" y="424"/>
                                              </a:lnTo>
                                              <a:lnTo>
                                                <a:pt x="11" y="439"/>
                                              </a:lnTo>
                                              <a:lnTo>
                                                <a:pt x="14" y="456"/>
                                              </a:lnTo>
                                              <a:lnTo>
                                                <a:pt x="20" y="483"/>
                                              </a:lnTo>
                                              <a:lnTo>
                                                <a:pt x="20" y="483"/>
                                              </a:lnTo>
                                              <a:lnTo>
                                                <a:pt x="20" y="491"/>
                                              </a:lnTo>
                                              <a:lnTo>
                                                <a:pt x="19" y="498"/>
                                              </a:lnTo>
                                              <a:lnTo>
                                                <a:pt x="16" y="514"/>
                                              </a:lnTo>
                                              <a:lnTo>
                                                <a:pt x="16" y="514"/>
                                              </a:lnTo>
                                              <a:lnTo>
                                                <a:pt x="13" y="521"/>
                                              </a:lnTo>
                                              <a:lnTo>
                                                <a:pt x="11" y="523"/>
                                              </a:lnTo>
                                              <a:lnTo>
                                                <a:pt x="9" y="526"/>
                                              </a:lnTo>
                                              <a:lnTo>
                                                <a:pt x="8" y="532"/>
                                              </a:lnTo>
                                              <a:lnTo>
                                                <a:pt x="8" y="532"/>
                                              </a:lnTo>
                                              <a:lnTo>
                                                <a:pt x="8" y="536"/>
                                              </a:lnTo>
                                              <a:lnTo>
                                                <a:pt x="9" y="539"/>
                                              </a:lnTo>
                                              <a:lnTo>
                                                <a:pt x="10" y="541"/>
                                              </a:lnTo>
                                              <a:lnTo>
                                                <a:pt x="11" y="542"/>
                                              </a:lnTo>
                                              <a:lnTo>
                                                <a:pt x="18" y="545"/>
                                              </a:lnTo>
                                              <a:lnTo>
                                                <a:pt x="23" y="545"/>
                                              </a:lnTo>
                                              <a:lnTo>
                                                <a:pt x="23" y="545"/>
                                              </a:lnTo>
                                              <a:lnTo>
                                                <a:pt x="25" y="545"/>
                                              </a:lnTo>
                                              <a:lnTo>
                                                <a:pt x="26" y="544"/>
                                              </a:lnTo>
                                              <a:lnTo>
                                                <a:pt x="28" y="540"/>
                                              </a:lnTo>
                                              <a:lnTo>
                                                <a:pt x="30" y="536"/>
                                              </a:lnTo>
                                              <a:lnTo>
                                                <a:pt x="31" y="530"/>
                                              </a:lnTo>
                                              <a:lnTo>
                                                <a:pt x="31" y="530"/>
                                              </a:lnTo>
                                              <a:lnTo>
                                                <a:pt x="35" y="526"/>
                                              </a:lnTo>
                                              <a:lnTo>
                                                <a:pt x="38" y="523"/>
                                              </a:lnTo>
                                              <a:lnTo>
                                                <a:pt x="40" y="521"/>
                                              </a:lnTo>
                                              <a:lnTo>
                                                <a:pt x="40" y="518"/>
                                              </a:lnTo>
                                              <a:lnTo>
                                                <a:pt x="40" y="518"/>
                                              </a:lnTo>
                                              <a:lnTo>
                                                <a:pt x="40" y="514"/>
                                              </a:lnTo>
                                              <a:lnTo>
                                                <a:pt x="38" y="513"/>
                                              </a:lnTo>
                                              <a:lnTo>
                                                <a:pt x="36" y="512"/>
                                              </a:lnTo>
                                              <a:lnTo>
                                                <a:pt x="36" y="512"/>
                                              </a:lnTo>
                                              <a:lnTo>
                                                <a:pt x="38" y="508"/>
                                              </a:lnTo>
                                              <a:lnTo>
                                                <a:pt x="38" y="508"/>
                                              </a:lnTo>
                                              <a:lnTo>
                                                <a:pt x="38" y="503"/>
                                              </a:lnTo>
                                              <a:lnTo>
                                                <a:pt x="38" y="501"/>
                                              </a:lnTo>
                                              <a:lnTo>
                                                <a:pt x="33" y="489"/>
                                              </a:lnTo>
                                              <a:lnTo>
                                                <a:pt x="33" y="489"/>
                                              </a:lnTo>
                                              <a:lnTo>
                                                <a:pt x="33" y="483"/>
                                              </a:lnTo>
                                              <a:lnTo>
                                                <a:pt x="33" y="476"/>
                                              </a:lnTo>
                                              <a:lnTo>
                                                <a:pt x="35" y="454"/>
                                              </a:lnTo>
                                              <a:lnTo>
                                                <a:pt x="35" y="454"/>
                                              </a:lnTo>
                                              <a:lnTo>
                                                <a:pt x="36" y="431"/>
                                              </a:lnTo>
                                              <a:lnTo>
                                                <a:pt x="36" y="415"/>
                                              </a:lnTo>
                                              <a:lnTo>
                                                <a:pt x="36" y="415"/>
                                              </a:lnTo>
                                              <a:lnTo>
                                                <a:pt x="35" y="402"/>
                                              </a:lnTo>
                                              <a:lnTo>
                                                <a:pt x="33" y="391"/>
                                              </a:lnTo>
                                              <a:lnTo>
                                                <a:pt x="33" y="391"/>
                                              </a:lnTo>
                                              <a:lnTo>
                                                <a:pt x="36" y="378"/>
                                              </a:lnTo>
                                              <a:lnTo>
                                                <a:pt x="36" y="378"/>
                                              </a:lnTo>
                                              <a:lnTo>
                                                <a:pt x="40" y="383"/>
                                              </a:lnTo>
                                              <a:lnTo>
                                                <a:pt x="40" y="383"/>
                                              </a:lnTo>
                                              <a:lnTo>
                                                <a:pt x="43" y="384"/>
                                              </a:lnTo>
                                              <a:lnTo>
                                                <a:pt x="45" y="384"/>
                                              </a:lnTo>
                                              <a:lnTo>
                                                <a:pt x="45" y="384"/>
                                              </a:lnTo>
                                              <a:lnTo>
                                                <a:pt x="46" y="395"/>
                                              </a:lnTo>
                                              <a:lnTo>
                                                <a:pt x="46" y="404"/>
                                              </a:lnTo>
                                              <a:lnTo>
                                                <a:pt x="46" y="414"/>
                                              </a:lnTo>
                                              <a:lnTo>
                                                <a:pt x="46" y="414"/>
                                              </a:lnTo>
                                              <a:lnTo>
                                                <a:pt x="45" y="421"/>
                                              </a:lnTo>
                                              <a:lnTo>
                                                <a:pt x="45" y="429"/>
                                              </a:lnTo>
                                              <a:lnTo>
                                                <a:pt x="45" y="442"/>
                                              </a:lnTo>
                                              <a:lnTo>
                                                <a:pt x="45" y="442"/>
                                              </a:lnTo>
                                              <a:lnTo>
                                                <a:pt x="45" y="460"/>
                                              </a:lnTo>
                                              <a:lnTo>
                                                <a:pt x="46" y="476"/>
                                              </a:lnTo>
                                              <a:lnTo>
                                                <a:pt x="46" y="476"/>
                                              </a:lnTo>
                                              <a:lnTo>
                                                <a:pt x="46" y="482"/>
                                              </a:lnTo>
                                              <a:lnTo>
                                                <a:pt x="45" y="488"/>
                                              </a:lnTo>
                                              <a:lnTo>
                                                <a:pt x="45" y="501"/>
                                              </a:lnTo>
                                              <a:lnTo>
                                                <a:pt x="45" y="501"/>
                                              </a:lnTo>
                                              <a:lnTo>
                                                <a:pt x="43" y="513"/>
                                              </a:lnTo>
                                              <a:lnTo>
                                                <a:pt x="43" y="513"/>
                                              </a:lnTo>
                                              <a:lnTo>
                                                <a:pt x="43" y="530"/>
                                              </a:lnTo>
                                              <a:lnTo>
                                                <a:pt x="43" y="530"/>
                                              </a:lnTo>
                                              <a:lnTo>
                                                <a:pt x="43" y="537"/>
                                              </a:lnTo>
                                              <a:lnTo>
                                                <a:pt x="43" y="542"/>
                                              </a:lnTo>
                                              <a:lnTo>
                                                <a:pt x="43" y="542"/>
                                              </a:lnTo>
                                              <a:lnTo>
                                                <a:pt x="45" y="545"/>
                                              </a:lnTo>
                                              <a:lnTo>
                                                <a:pt x="46" y="545"/>
                                              </a:lnTo>
                                              <a:lnTo>
                                                <a:pt x="50" y="546"/>
                                              </a:lnTo>
                                              <a:lnTo>
                                                <a:pt x="61" y="544"/>
                                              </a:lnTo>
                                              <a:lnTo>
                                                <a:pt x="61" y="544"/>
                                              </a:lnTo>
                                              <a:lnTo>
                                                <a:pt x="65" y="542"/>
                                              </a:lnTo>
                                              <a:lnTo>
                                                <a:pt x="66" y="541"/>
                                              </a:lnTo>
                                              <a:lnTo>
                                                <a:pt x="66" y="540"/>
                                              </a:lnTo>
                                              <a:lnTo>
                                                <a:pt x="66" y="536"/>
                                              </a:lnTo>
                                              <a:lnTo>
                                                <a:pt x="65" y="533"/>
                                              </a:lnTo>
                                              <a:lnTo>
                                                <a:pt x="65" y="533"/>
                                              </a:lnTo>
                                              <a:lnTo>
                                                <a:pt x="63" y="526"/>
                                              </a:lnTo>
                                              <a:lnTo>
                                                <a:pt x="60" y="515"/>
                                              </a:lnTo>
                                              <a:lnTo>
                                                <a:pt x="60" y="515"/>
                                              </a:lnTo>
                                              <a:lnTo>
                                                <a:pt x="58" y="509"/>
                                              </a:lnTo>
                                              <a:lnTo>
                                                <a:pt x="58" y="502"/>
                                              </a:lnTo>
                                              <a:lnTo>
                                                <a:pt x="60" y="492"/>
                                              </a:lnTo>
                                              <a:lnTo>
                                                <a:pt x="61" y="479"/>
                                              </a:lnTo>
                                              <a:lnTo>
                                                <a:pt x="61" y="479"/>
                                              </a:lnTo>
                                              <a:lnTo>
                                                <a:pt x="68" y="449"/>
                                              </a:lnTo>
                                              <a:lnTo>
                                                <a:pt x="71" y="434"/>
                                              </a:lnTo>
                                              <a:lnTo>
                                                <a:pt x="73" y="421"/>
                                              </a:lnTo>
                                              <a:lnTo>
                                                <a:pt x="73" y="421"/>
                                              </a:lnTo>
                                              <a:lnTo>
                                                <a:pt x="73" y="408"/>
                                              </a:lnTo>
                                              <a:lnTo>
                                                <a:pt x="73" y="399"/>
                                              </a:lnTo>
                                              <a:lnTo>
                                                <a:pt x="73" y="391"/>
                                              </a:lnTo>
                                              <a:lnTo>
                                                <a:pt x="73" y="391"/>
                                              </a:lnTo>
                                              <a:lnTo>
                                                <a:pt x="87" y="392"/>
                                              </a:lnTo>
                                              <a:lnTo>
                                                <a:pt x="87" y="392"/>
                                              </a:lnTo>
                                              <a:lnTo>
                                                <a:pt x="90" y="391"/>
                                              </a:lnTo>
                                              <a:lnTo>
                                                <a:pt x="95" y="387"/>
                                              </a:lnTo>
                                              <a:lnTo>
                                                <a:pt x="95" y="387"/>
                                              </a:lnTo>
                                              <a:lnTo>
                                                <a:pt x="98" y="384"/>
                                              </a:lnTo>
                                              <a:lnTo>
                                                <a:pt x="102" y="383"/>
                                              </a:lnTo>
                                              <a:lnTo>
                                                <a:pt x="105" y="383"/>
                                              </a:lnTo>
                                              <a:lnTo>
                                                <a:pt x="105" y="383"/>
                                              </a:lnTo>
                                              <a:lnTo>
                                                <a:pt x="102" y="361"/>
                                              </a:lnTo>
                                              <a:lnTo>
                                                <a:pt x="99" y="341"/>
                                              </a:lnTo>
                                              <a:lnTo>
                                                <a:pt x="97" y="321"/>
                                              </a:lnTo>
                                              <a:lnTo>
                                                <a:pt x="97" y="321"/>
                                              </a:lnTo>
                                              <a:lnTo>
                                                <a:pt x="96" y="307"/>
                                              </a:lnTo>
                                              <a:lnTo>
                                                <a:pt x="96" y="307"/>
                                              </a:lnTo>
                                              <a:lnTo>
                                                <a:pt x="96" y="307"/>
                                              </a:lnTo>
                                              <a:lnTo>
                                                <a:pt x="96" y="307"/>
                                              </a:lnTo>
                                              <a:close/>
                                              <a:moveTo>
                                                <a:pt x="97" y="283"/>
                                              </a:moveTo>
                                              <a:lnTo>
                                                <a:pt x="97" y="283"/>
                                              </a:lnTo>
                                              <a:lnTo>
                                                <a:pt x="97" y="288"/>
                                              </a:lnTo>
                                              <a:lnTo>
                                                <a:pt x="97" y="296"/>
                                              </a:lnTo>
                                              <a:lnTo>
                                                <a:pt x="97" y="296"/>
                                              </a:lnTo>
                                              <a:lnTo>
                                                <a:pt x="96" y="299"/>
                                              </a:lnTo>
                                              <a:lnTo>
                                                <a:pt x="95" y="301"/>
                                              </a:lnTo>
                                              <a:lnTo>
                                                <a:pt x="95" y="301"/>
                                              </a:lnTo>
                                              <a:lnTo>
                                                <a:pt x="93" y="287"/>
                                              </a:lnTo>
                                              <a:lnTo>
                                                <a:pt x="93" y="287"/>
                                              </a:lnTo>
                                              <a:lnTo>
                                                <a:pt x="94" y="286"/>
                                              </a:lnTo>
                                              <a:lnTo>
                                                <a:pt x="94" y="286"/>
                                              </a:lnTo>
                                              <a:lnTo>
                                                <a:pt x="94" y="283"/>
                                              </a:lnTo>
                                              <a:lnTo>
                                                <a:pt x="95" y="281"/>
                                              </a:lnTo>
                                              <a:lnTo>
                                                <a:pt x="96" y="281"/>
                                              </a:lnTo>
                                              <a:lnTo>
                                                <a:pt x="97" y="283"/>
                                              </a:lnTo>
                                              <a:lnTo>
                                                <a:pt x="97" y="283"/>
                                              </a:lnTo>
                                              <a:lnTo>
                                                <a:pt x="97" y="283"/>
                                              </a:lnTo>
                                              <a:lnTo>
                                                <a:pt x="97" y="283"/>
                                              </a:lnTo>
                                              <a:close/>
                                              <a:moveTo>
                                                <a:pt x="81" y="222"/>
                                              </a:moveTo>
                                              <a:lnTo>
                                                <a:pt x="81" y="222"/>
                                              </a:lnTo>
                                              <a:lnTo>
                                                <a:pt x="80" y="210"/>
                                              </a:lnTo>
                                              <a:lnTo>
                                                <a:pt x="80" y="202"/>
                                              </a:lnTo>
                                              <a:lnTo>
                                                <a:pt x="82" y="182"/>
                                              </a:lnTo>
                                              <a:lnTo>
                                                <a:pt x="82" y="182"/>
                                              </a:lnTo>
                                              <a:lnTo>
                                                <a:pt x="85" y="158"/>
                                              </a:lnTo>
                                              <a:lnTo>
                                                <a:pt x="85" y="158"/>
                                              </a:lnTo>
                                              <a:lnTo>
                                                <a:pt x="85" y="166"/>
                                              </a:lnTo>
                                              <a:lnTo>
                                                <a:pt x="85" y="166"/>
                                              </a:lnTo>
                                              <a:lnTo>
                                                <a:pt x="85" y="186"/>
                                              </a:lnTo>
                                              <a:lnTo>
                                                <a:pt x="88" y="210"/>
                                              </a:lnTo>
                                              <a:lnTo>
                                                <a:pt x="88" y="210"/>
                                              </a:lnTo>
                                              <a:lnTo>
                                                <a:pt x="90" y="239"/>
                                              </a:lnTo>
                                              <a:lnTo>
                                                <a:pt x="93" y="263"/>
                                              </a:lnTo>
                                              <a:lnTo>
                                                <a:pt x="93" y="263"/>
                                              </a:lnTo>
                                              <a:lnTo>
                                                <a:pt x="93" y="267"/>
                                              </a:lnTo>
                                              <a:lnTo>
                                                <a:pt x="91" y="272"/>
                                              </a:lnTo>
                                              <a:lnTo>
                                                <a:pt x="91" y="272"/>
                                              </a:lnTo>
                                              <a:lnTo>
                                                <a:pt x="90" y="260"/>
                                              </a:lnTo>
                                              <a:lnTo>
                                                <a:pt x="90" y="260"/>
                                              </a:lnTo>
                                              <a:lnTo>
                                                <a:pt x="88" y="250"/>
                                              </a:lnTo>
                                              <a:lnTo>
                                                <a:pt x="86" y="240"/>
                                              </a:lnTo>
                                              <a:lnTo>
                                                <a:pt x="81" y="222"/>
                                              </a:lnTo>
                                              <a:lnTo>
                                                <a:pt x="81" y="222"/>
                                              </a:lnTo>
                                              <a:lnTo>
                                                <a:pt x="81" y="222"/>
                                              </a:lnTo>
                                              <a:lnTo>
                                                <a:pt x="81" y="222"/>
                                              </a:lnTo>
                                              <a:close/>
                                            </a:path>
                                          </a:pathLst>
                                        </a:custGeom>
                                        <a:solidFill>
                                          <a:srgbClr val="E184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26"/>
                                      <wps:cNvSpPr>
                                        <a:spLocks/>
                                      </wps:cNvSpPr>
                                      <wps:spPr bwMode="auto">
                                        <a:xfrm>
                                          <a:off x="419735" y="377190"/>
                                          <a:ext cx="24130" cy="130810"/>
                                        </a:xfrm>
                                        <a:custGeom>
                                          <a:avLst/>
                                          <a:gdLst>
                                            <a:gd name="T0" fmla="*/ 36 w 38"/>
                                            <a:gd name="T1" fmla="*/ 0 h 206"/>
                                            <a:gd name="T2" fmla="*/ 25 w 38"/>
                                            <a:gd name="T3" fmla="*/ 9 h 206"/>
                                            <a:gd name="T4" fmla="*/ 19 w 38"/>
                                            <a:gd name="T5" fmla="*/ 26 h 206"/>
                                            <a:gd name="T6" fmla="*/ 14 w 38"/>
                                            <a:gd name="T7" fmla="*/ 54 h 206"/>
                                            <a:gd name="T8" fmla="*/ 12 w 38"/>
                                            <a:gd name="T9" fmla="*/ 75 h 206"/>
                                            <a:gd name="T10" fmla="*/ 8 w 38"/>
                                            <a:gd name="T11" fmla="*/ 91 h 206"/>
                                            <a:gd name="T12" fmla="*/ 6 w 38"/>
                                            <a:gd name="T13" fmla="*/ 99 h 206"/>
                                            <a:gd name="T14" fmla="*/ 5 w 38"/>
                                            <a:gd name="T15" fmla="*/ 126 h 206"/>
                                            <a:gd name="T16" fmla="*/ 5 w 38"/>
                                            <a:gd name="T17" fmla="*/ 150 h 206"/>
                                            <a:gd name="T18" fmla="*/ 4 w 38"/>
                                            <a:gd name="T19" fmla="*/ 160 h 206"/>
                                            <a:gd name="T20" fmla="*/ 2 w 38"/>
                                            <a:gd name="T21" fmla="*/ 170 h 206"/>
                                            <a:gd name="T22" fmla="*/ 0 w 38"/>
                                            <a:gd name="T23" fmla="*/ 180 h 206"/>
                                            <a:gd name="T24" fmla="*/ 1 w 38"/>
                                            <a:gd name="T25" fmla="*/ 185 h 206"/>
                                            <a:gd name="T26" fmla="*/ 2 w 38"/>
                                            <a:gd name="T27" fmla="*/ 194 h 206"/>
                                            <a:gd name="T28" fmla="*/ 6 w 38"/>
                                            <a:gd name="T29" fmla="*/ 201 h 206"/>
                                            <a:gd name="T30" fmla="*/ 9 w 38"/>
                                            <a:gd name="T31" fmla="*/ 205 h 206"/>
                                            <a:gd name="T32" fmla="*/ 9 w 38"/>
                                            <a:gd name="T33" fmla="*/ 204 h 206"/>
                                            <a:gd name="T34" fmla="*/ 9 w 38"/>
                                            <a:gd name="T35" fmla="*/ 199 h 206"/>
                                            <a:gd name="T36" fmla="*/ 7 w 38"/>
                                            <a:gd name="T37" fmla="*/ 194 h 206"/>
                                            <a:gd name="T38" fmla="*/ 7 w 38"/>
                                            <a:gd name="T39" fmla="*/ 189 h 206"/>
                                            <a:gd name="T40" fmla="*/ 8 w 38"/>
                                            <a:gd name="T41" fmla="*/ 177 h 206"/>
                                            <a:gd name="T42" fmla="*/ 9 w 38"/>
                                            <a:gd name="T43" fmla="*/ 175 h 206"/>
                                            <a:gd name="T44" fmla="*/ 11 w 38"/>
                                            <a:gd name="T45" fmla="*/ 175 h 206"/>
                                            <a:gd name="T46" fmla="*/ 11 w 38"/>
                                            <a:gd name="T47" fmla="*/ 180 h 206"/>
                                            <a:gd name="T48" fmla="*/ 11 w 38"/>
                                            <a:gd name="T49" fmla="*/ 189 h 206"/>
                                            <a:gd name="T50" fmla="*/ 12 w 38"/>
                                            <a:gd name="T51" fmla="*/ 189 h 206"/>
                                            <a:gd name="T52" fmla="*/ 16 w 38"/>
                                            <a:gd name="T53" fmla="*/ 185 h 206"/>
                                            <a:gd name="T54" fmla="*/ 16 w 38"/>
                                            <a:gd name="T55" fmla="*/ 175 h 206"/>
                                            <a:gd name="T56" fmla="*/ 14 w 38"/>
                                            <a:gd name="T57" fmla="*/ 166 h 206"/>
                                            <a:gd name="T58" fmla="*/ 14 w 38"/>
                                            <a:gd name="T59" fmla="*/ 157 h 206"/>
                                            <a:gd name="T60" fmla="*/ 19 w 38"/>
                                            <a:gd name="T61" fmla="*/ 134 h 206"/>
                                            <a:gd name="T62" fmla="*/ 25 w 38"/>
                                            <a:gd name="T63" fmla="*/ 108 h 206"/>
                                            <a:gd name="T64" fmla="*/ 33 w 38"/>
                                            <a:gd name="T65" fmla="*/ 65 h 206"/>
                                            <a:gd name="T66" fmla="*/ 34 w 38"/>
                                            <a:gd name="T67" fmla="*/ 57 h 206"/>
                                            <a:gd name="T68" fmla="*/ 36 w 38"/>
                                            <a:gd name="T69" fmla="*/ 48 h 206"/>
                                            <a:gd name="T70" fmla="*/ 38 w 38"/>
                                            <a:gd name="T71" fmla="*/ 16 h 206"/>
                                            <a:gd name="T72" fmla="*/ 38 w 38"/>
                                            <a:gd name="T73" fmla="*/ 1 h 206"/>
                                            <a:gd name="T74" fmla="*/ 36 w 38"/>
                                            <a:gd name="T75" fmla="*/ 0 h 206"/>
                                            <a:gd name="T76" fmla="*/ 36 w 38"/>
                                            <a:gd name="T77" fmla="*/ 0 h 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38" h="206">
                                              <a:moveTo>
                                                <a:pt x="36" y="0"/>
                                              </a:moveTo>
                                              <a:lnTo>
                                                <a:pt x="36" y="0"/>
                                              </a:lnTo>
                                              <a:lnTo>
                                                <a:pt x="30" y="2"/>
                                              </a:lnTo>
                                              <a:lnTo>
                                                <a:pt x="25" y="9"/>
                                              </a:lnTo>
                                              <a:lnTo>
                                                <a:pt x="21" y="16"/>
                                              </a:lnTo>
                                              <a:lnTo>
                                                <a:pt x="19" y="26"/>
                                              </a:lnTo>
                                              <a:lnTo>
                                                <a:pt x="19" y="26"/>
                                              </a:lnTo>
                                              <a:lnTo>
                                                <a:pt x="14" y="54"/>
                                              </a:lnTo>
                                              <a:lnTo>
                                                <a:pt x="12" y="75"/>
                                              </a:lnTo>
                                              <a:lnTo>
                                                <a:pt x="12" y="75"/>
                                              </a:lnTo>
                                              <a:lnTo>
                                                <a:pt x="9" y="84"/>
                                              </a:lnTo>
                                              <a:lnTo>
                                                <a:pt x="8" y="91"/>
                                              </a:lnTo>
                                              <a:lnTo>
                                                <a:pt x="6" y="99"/>
                                              </a:lnTo>
                                              <a:lnTo>
                                                <a:pt x="6" y="99"/>
                                              </a:lnTo>
                                              <a:lnTo>
                                                <a:pt x="5" y="112"/>
                                              </a:lnTo>
                                              <a:lnTo>
                                                <a:pt x="5" y="126"/>
                                              </a:lnTo>
                                              <a:lnTo>
                                                <a:pt x="6" y="140"/>
                                              </a:lnTo>
                                              <a:lnTo>
                                                <a:pt x="5" y="150"/>
                                              </a:lnTo>
                                              <a:lnTo>
                                                <a:pt x="5" y="150"/>
                                              </a:lnTo>
                                              <a:lnTo>
                                                <a:pt x="4" y="160"/>
                                              </a:lnTo>
                                              <a:lnTo>
                                                <a:pt x="2" y="170"/>
                                              </a:lnTo>
                                              <a:lnTo>
                                                <a:pt x="2" y="170"/>
                                              </a:lnTo>
                                              <a:lnTo>
                                                <a:pt x="0" y="177"/>
                                              </a:lnTo>
                                              <a:lnTo>
                                                <a:pt x="0" y="180"/>
                                              </a:lnTo>
                                              <a:lnTo>
                                                <a:pt x="1" y="185"/>
                                              </a:lnTo>
                                              <a:lnTo>
                                                <a:pt x="1" y="185"/>
                                              </a:lnTo>
                                              <a:lnTo>
                                                <a:pt x="1" y="191"/>
                                              </a:lnTo>
                                              <a:lnTo>
                                                <a:pt x="2" y="194"/>
                                              </a:lnTo>
                                              <a:lnTo>
                                                <a:pt x="2" y="194"/>
                                              </a:lnTo>
                                              <a:lnTo>
                                                <a:pt x="6" y="201"/>
                                              </a:lnTo>
                                              <a:lnTo>
                                                <a:pt x="6" y="201"/>
                                              </a:lnTo>
                                              <a:lnTo>
                                                <a:pt x="9" y="205"/>
                                              </a:lnTo>
                                              <a:lnTo>
                                                <a:pt x="9" y="206"/>
                                              </a:lnTo>
                                              <a:lnTo>
                                                <a:pt x="9" y="204"/>
                                              </a:lnTo>
                                              <a:lnTo>
                                                <a:pt x="9" y="204"/>
                                              </a:lnTo>
                                              <a:lnTo>
                                                <a:pt x="9" y="199"/>
                                              </a:lnTo>
                                              <a:lnTo>
                                                <a:pt x="8" y="195"/>
                                              </a:lnTo>
                                              <a:lnTo>
                                                <a:pt x="7" y="194"/>
                                              </a:lnTo>
                                              <a:lnTo>
                                                <a:pt x="7" y="189"/>
                                              </a:lnTo>
                                              <a:lnTo>
                                                <a:pt x="7" y="189"/>
                                              </a:lnTo>
                                              <a:lnTo>
                                                <a:pt x="7" y="182"/>
                                              </a:lnTo>
                                              <a:lnTo>
                                                <a:pt x="8" y="177"/>
                                              </a:lnTo>
                                              <a:lnTo>
                                                <a:pt x="8" y="177"/>
                                              </a:lnTo>
                                              <a:lnTo>
                                                <a:pt x="9" y="175"/>
                                              </a:lnTo>
                                              <a:lnTo>
                                                <a:pt x="9" y="175"/>
                                              </a:lnTo>
                                              <a:lnTo>
                                                <a:pt x="11" y="175"/>
                                              </a:lnTo>
                                              <a:lnTo>
                                                <a:pt x="11" y="180"/>
                                              </a:lnTo>
                                              <a:lnTo>
                                                <a:pt x="11" y="180"/>
                                              </a:lnTo>
                                              <a:lnTo>
                                                <a:pt x="11" y="187"/>
                                              </a:lnTo>
                                              <a:lnTo>
                                                <a:pt x="11" y="189"/>
                                              </a:lnTo>
                                              <a:lnTo>
                                                <a:pt x="12" y="189"/>
                                              </a:lnTo>
                                              <a:lnTo>
                                                <a:pt x="12" y="189"/>
                                              </a:lnTo>
                                              <a:lnTo>
                                                <a:pt x="14" y="188"/>
                                              </a:lnTo>
                                              <a:lnTo>
                                                <a:pt x="16" y="185"/>
                                              </a:lnTo>
                                              <a:lnTo>
                                                <a:pt x="16" y="181"/>
                                              </a:lnTo>
                                              <a:lnTo>
                                                <a:pt x="16" y="175"/>
                                              </a:lnTo>
                                              <a:lnTo>
                                                <a:pt x="16" y="175"/>
                                              </a:lnTo>
                                              <a:lnTo>
                                                <a:pt x="14" y="166"/>
                                              </a:lnTo>
                                              <a:lnTo>
                                                <a:pt x="14" y="161"/>
                                              </a:lnTo>
                                              <a:lnTo>
                                                <a:pt x="14" y="157"/>
                                              </a:lnTo>
                                              <a:lnTo>
                                                <a:pt x="14" y="157"/>
                                              </a:lnTo>
                                              <a:lnTo>
                                                <a:pt x="19" y="134"/>
                                              </a:lnTo>
                                              <a:lnTo>
                                                <a:pt x="25" y="108"/>
                                              </a:lnTo>
                                              <a:lnTo>
                                                <a:pt x="25" y="108"/>
                                              </a:lnTo>
                                              <a:lnTo>
                                                <a:pt x="30" y="84"/>
                                              </a:lnTo>
                                              <a:lnTo>
                                                <a:pt x="33" y="65"/>
                                              </a:lnTo>
                                              <a:lnTo>
                                                <a:pt x="33" y="65"/>
                                              </a:lnTo>
                                              <a:lnTo>
                                                <a:pt x="34" y="57"/>
                                              </a:lnTo>
                                              <a:lnTo>
                                                <a:pt x="34" y="57"/>
                                              </a:lnTo>
                                              <a:lnTo>
                                                <a:pt x="36" y="48"/>
                                              </a:lnTo>
                                              <a:lnTo>
                                                <a:pt x="38" y="27"/>
                                              </a:lnTo>
                                              <a:lnTo>
                                                <a:pt x="38" y="16"/>
                                              </a:lnTo>
                                              <a:lnTo>
                                                <a:pt x="38" y="6"/>
                                              </a:lnTo>
                                              <a:lnTo>
                                                <a:pt x="38" y="1"/>
                                              </a:lnTo>
                                              <a:lnTo>
                                                <a:pt x="37" y="0"/>
                                              </a:lnTo>
                                              <a:lnTo>
                                                <a:pt x="36" y="0"/>
                                              </a:lnTo>
                                              <a:lnTo>
                                                <a:pt x="36" y="0"/>
                                              </a:lnTo>
                                              <a:lnTo>
                                                <a:pt x="36" y="0"/>
                                              </a:lnTo>
                                              <a:lnTo>
                                                <a:pt x="36" y="0"/>
                                              </a:lnTo>
                                              <a:close/>
                                            </a:path>
                                          </a:pathLst>
                                        </a:custGeom>
                                        <a:solidFill>
                                          <a:srgbClr val="E184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27"/>
                                      <wps:cNvSpPr>
                                        <a:spLocks/>
                                      </wps:cNvSpPr>
                                      <wps:spPr bwMode="auto">
                                        <a:xfrm>
                                          <a:off x="4561205" y="305435"/>
                                          <a:ext cx="130175" cy="349250"/>
                                        </a:xfrm>
                                        <a:custGeom>
                                          <a:avLst/>
                                          <a:gdLst>
                                            <a:gd name="T0" fmla="*/ 148 w 205"/>
                                            <a:gd name="T1" fmla="*/ 31 h 550"/>
                                            <a:gd name="T2" fmla="*/ 133 w 205"/>
                                            <a:gd name="T3" fmla="*/ 2 h 550"/>
                                            <a:gd name="T4" fmla="*/ 115 w 205"/>
                                            <a:gd name="T5" fmla="*/ 6 h 550"/>
                                            <a:gd name="T6" fmla="*/ 99 w 205"/>
                                            <a:gd name="T7" fmla="*/ 61 h 550"/>
                                            <a:gd name="T8" fmla="*/ 82 w 205"/>
                                            <a:gd name="T9" fmla="*/ 79 h 550"/>
                                            <a:gd name="T10" fmla="*/ 73 w 205"/>
                                            <a:gd name="T11" fmla="*/ 144 h 550"/>
                                            <a:gd name="T12" fmla="*/ 84 w 205"/>
                                            <a:gd name="T13" fmla="*/ 193 h 550"/>
                                            <a:gd name="T14" fmla="*/ 92 w 205"/>
                                            <a:gd name="T15" fmla="*/ 203 h 550"/>
                                            <a:gd name="T16" fmla="*/ 92 w 205"/>
                                            <a:gd name="T17" fmla="*/ 224 h 550"/>
                                            <a:gd name="T18" fmla="*/ 89 w 205"/>
                                            <a:gd name="T19" fmla="*/ 245 h 550"/>
                                            <a:gd name="T20" fmla="*/ 87 w 205"/>
                                            <a:gd name="T21" fmla="*/ 269 h 550"/>
                                            <a:gd name="T22" fmla="*/ 82 w 205"/>
                                            <a:gd name="T23" fmla="*/ 295 h 550"/>
                                            <a:gd name="T24" fmla="*/ 78 w 205"/>
                                            <a:gd name="T25" fmla="*/ 315 h 550"/>
                                            <a:gd name="T26" fmla="*/ 72 w 205"/>
                                            <a:gd name="T27" fmla="*/ 342 h 550"/>
                                            <a:gd name="T28" fmla="*/ 65 w 205"/>
                                            <a:gd name="T29" fmla="*/ 378 h 550"/>
                                            <a:gd name="T30" fmla="*/ 63 w 205"/>
                                            <a:gd name="T31" fmla="*/ 387 h 550"/>
                                            <a:gd name="T32" fmla="*/ 61 w 205"/>
                                            <a:gd name="T33" fmla="*/ 402 h 550"/>
                                            <a:gd name="T34" fmla="*/ 58 w 205"/>
                                            <a:gd name="T35" fmla="*/ 412 h 550"/>
                                            <a:gd name="T36" fmla="*/ 55 w 205"/>
                                            <a:gd name="T37" fmla="*/ 433 h 550"/>
                                            <a:gd name="T38" fmla="*/ 37 w 205"/>
                                            <a:gd name="T39" fmla="*/ 504 h 550"/>
                                            <a:gd name="T40" fmla="*/ 11 w 205"/>
                                            <a:gd name="T41" fmla="*/ 519 h 550"/>
                                            <a:gd name="T42" fmla="*/ 3 w 205"/>
                                            <a:gd name="T43" fmla="*/ 525 h 550"/>
                                            <a:gd name="T44" fmla="*/ 0 w 205"/>
                                            <a:gd name="T45" fmla="*/ 530 h 550"/>
                                            <a:gd name="T46" fmla="*/ 59 w 205"/>
                                            <a:gd name="T47" fmla="*/ 538 h 550"/>
                                            <a:gd name="T48" fmla="*/ 58 w 205"/>
                                            <a:gd name="T49" fmla="*/ 529 h 550"/>
                                            <a:gd name="T50" fmla="*/ 63 w 205"/>
                                            <a:gd name="T51" fmla="*/ 494 h 550"/>
                                            <a:gd name="T52" fmla="*/ 90 w 205"/>
                                            <a:gd name="T53" fmla="*/ 433 h 550"/>
                                            <a:gd name="T54" fmla="*/ 93 w 205"/>
                                            <a:gd name="T55" fmla="*/ 422 h 550"/>
                                            <a:gd name="T56" fmla="*/ 94 w 205"/>
                                            <a:gd name="T57" fmla="*/ 409 h 550"/>
                                            <a:gd name="T58" fmla="*/ 99 w 205"/>
                                            <a:gd name="T59" fmla="*/ 387 h 550"/>
                                            <a:gd name="T60" fmla="*/ 114 w 205"/>
                                            <a:gd name="T61" fmla="*/ 340 h 550"/>
                                            <a:gd name="T62" fmla="*/ 127 w 205"/>
                                            <a:gd name="T63" fmla="*/ 332 h 550"/>
                                            <a:gd name="T64" fmla="*/ 128 w 205"/>
                                            <a:gd name="T65" fmla="*/ 390 h 550"/>
                                            <a:gd name="T66" fmla="*/ 127 w 205"/>
                                            <a:gd name="T67" fmla="*/ 413 h 550"/>
                                            <a:gd name="T68" fmla="*/ 128 w 205"/>
                                            <a:gd name="T69" fmla="*/ 430 h 550"/>
                                            <a:gd name="T70" fmla="*/ 126 w 205"/>
                                            <a:gd name="T71" fmla="*/ 448 h 550"/>
                                            <a:gd name="T72" fmla="*/ 128 w 205"/>
                                            <a:gd name="T73" fmla="*/ 492 h 550"/>
                                            <a:gd name="T74" fmla="*/ 121 w 205"/>
                                            <a:gd name="T75" fmla="*/ 523 h 550"/>
                                            <a:gd name="T76" fmla="*/ 118 w 205"/>
                                            <a:gd name="T77" fmla="*/ 532 h 550"/>
                                            <a:gd name="T78" fmla="*/ 120 w 205"/>
                                            <a:gd name="T79" fmla="*/ 540 h 550"/>
                                            <a:gd name="T80" fmla="*/ 133 w 205"/>
                                            <a:gd name="T81" fmla="*/ 550 h 550"/>
                                            <a:gd name="T82" fmla="*/ 143 w 205"/>
                                            <a:gd name="T83" fmla="*/ 534 h 550"/>
                                            <a:gd name="T84" fmla="*/ 140 w 205"/>
                                            <a:gd name="T85" fmla="*/ 521 h 550"/>
                                            <a:gd name="T86" fmla="*/ 157 w 205"/>
                                            <a:gd name="T87" fmla="*/ 453 h 550"/>
                                            <a:gd name="T88" fmla="*/ 162 w 205"/>
                                            <a:gd name="T89" fmla="*/ 439 h 550"/>
                                            <a:gd name="T90" fmla="*/ 160 w 205"/>
                                            <a:gd name="T91" fmla="*/ 426 h 550"/>
                                            <a:gd name="T92" fmla="*/ 160 w 205"/>
                                            <a:gd name="T93" fmla="*/ 415 h 550"/>
                                            <a:gd name="T94" fmla="*/ 160 w 205"/>
                                            <a:gd name="T95" fmla="*/ 393 h 550"/>
                                            <a:gd name="T96" fmla="*/ 164 w 205"/>
                                            <a:gd name="T97" fmla="*/ 357 h 550"/>
                                            <a:gd name="T98" fmla="*/ 169 w 205"/>
                                            <a:gd name="T99" fmla="*/ 325 h 550"/>
                                            <a:gd name="T100" fmla="*/ 176 w 205"/>
                                            <a:gd name="T101" fmla="*/ 288 h 550"/>
                                            <a:gd name="T102" fmla="*/ 182 w 205"/>
                                            <a:gd name="T103" fmla="*/ 268 h 550"/>
                                            <a:gd name="T104" fmla="*/ 195 w 205"/>
                                            <a:gd name="T105" fmla="*/ 261 h 550"/>
                                            <a:gd name="T106" fmla="*/ 202 w 205"/>
                                            <a:gd name="T107" fmla="*/ 213 h 550"/>
                                            <a:gd name="T108" fmla="*/ 190 w 205"/>
                                            <a:gd name="T109" fmla="*/ 176 h 550"/>
                                            <a:gd name="T110" fmla="*/ 174 w 205"/>
                                            <a:gd name="T111" fmla="*/ 97 h 550"/>
                                            <a:gd name="T112" fmla="*/ 160 w 205"/>
                                            <a:gd name="T113" fmla="*/ 85 h 550"/>
                                            <a:gd name="T114" fmla="*/ 153 w 205"/>
                                            <a:gd name="T115" fmla="*/ 80 h 5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205" h="550">
                                              <a:moveTo>
                                                <a:pt x="153" y="80"/>
                                              </a:moveTo>
                                              <a:lnTo>
                                                <a:pt x="153" y="80"/>
                                              </a:lnTo>
                                              <a:lnTo>
                                                <a:pt x="153" y="71"/>
                                              </a:lnTo>
                                              <a:lnTo>
                                                <a:pt x="151" y="61"/>
                                              </a:lnTo>
                                              <a:lnTo>
                                                <a:pt x="150" y="53"/>
                                              </a:lnTo>
                                              <a:lnTo>
                                                <a:pt x="150" y="46"/>
                                              </a:lnTo>
                                              <a:lnTo>
                                                <a:pt x="150" y="46"/>
                                              </a:lnTo>
                                              <a:lnTo>
                                                <a:pt x="149" y="39"/>
                                              </a:lnTo>
                                              <a:lnTo>
                                                <a:pt x="148" y="31"/>
                                              </a:lnTo>
                                              <a:lnTo>
                                                <a:pt x="145" y="18"/>
                                              </a:lnTo>
                                              <a:lnTo>
                                                <a:pt x="145" y="18"/>
                                              </a:lnTo>
                                              <a:lnTo>
                                                <a:pt x="144" y="12"/>
                                              </a:lnTo>
                                              <a:lnTo>
                                                <a:pt x="143" y="10"/>
                                              </a:lnTo>
                                              <a:lnTo>
                                                <a:pt x="142" y="8"/>
                                              </a:lnTo>
                                              <a:lnTo>
                                                <a:pt x="140" y="6"/>
                                              </a:lnTo>
                                              <a:lnTo>
                                                <a:pt x="138" y="4"/>
                                              </a:lnTo>
                                              <a:lnTo>
                                                <a:pt x="136" y="3"/>
                                              </a:lnTo>
                                              <a:lnTo>
                                                <a:pt x="133" y="2"/>
                                              </a:lnTo>
                                              <a:lnTo>
                                                <a:pt x="133" y="2"/>
                                              </a:lnTo>
                                              <a:lnTo>
                                                <a:pt x="128" y="1"/>
                                              </a:lnTo>
                                              <a:lnTo>
                                                <a:pt x="124" y="0"/>
                                              </a:lnTo>
                                              <a:lnTo>
                                                <a:pt x="123" y="1"/>
                                              </a:lnTo>
                                              <a:lnTo>
                                                <a:pt x="121" y="1"/>
                                              </a:lnTo>
                                              <a:lnTo>
                                                <a:pt x="118" y="2"/>
                                              </a:lnTo>
                                              <a:lnTo>
                                                <a:pt x="117" y="4"/>
                                              </a:lnTo>
                                              <a:lnTo>
                                                <a:pt x="117" y="4"/>
                                              </a:lnTo>
                                              <a:lnTo>
                                                <a:pt x="115" y="6"/>
                                              </a:lnTo>
                                              <a:lnTo>
                                                <a:pt x="113" y="10"/>
                                              </a:lnTo>
                                              <a:lnTo>
                                                <a:pt x="110" y="20"/>
                                              </a:lnTo>
                                              <a:lnTo>
                                                <a:pt x="107" y="29"/>
                                              </a:lnTo>
                                              <a:lnTo>
                                                <a:pt x="105" y="37"/>
                                              </a:lnTo>
                                              <a:lnTo>
                                                <a:pt x="105" y="37"/>
                                              </a:lnTo>
                                              <a:lnTo>
                                                <a:pt x="101" y="50"/>
                                              </a:lnTo>
                                              <a:lnTo>
                                                <a:pt x="100" y="56"/>
                                              </a:lnTo>
                                              <a:lnTo>
                                                <a:pt x="99" y="61"/>
                                              </a:lnTo>
                                              <a:lnTo>
                                                <a:pt x="99" y="61"/>
                                              </a:lnTo>
                                              <a:lnTo>
                                                <a:pt x="98" y="67"/>
                                              </a:lnTo>
                                              <a:lnTo>
                                                <a:pt x="98" y="72"/>
                                              </a:lnTo>
                                              <a:lnTo>
                                                <a:pt x="98" y="77"/>
                                              </a:lnTo>
                                              <a:lnTo>
                                                <a:pt x="98" y="77"/>
                                              </a:lnTo>
                                              <a:lnTo>
                                                <a:pt x="94" y="77"/>
                                              </a:lnTo>
                                              <a:lnTo>
                                                <a:pt x="90" y="77"/>
                                              </a:lnTo>
                                              <a:lnTo>
                                                <a:pt x="86" y="78"/>
                                              </a:lnTo>
                                              <a:lnTo>
                                                <a:pt x="82" y="79"/>
                                              </a:lnTo>
                                              <a:lnTo>
                                                <a:pt x="82" y="79"/>
                                              </a:lnTo>
                                              <a:lnTo>
                                                <a:pt x="79" y="81"/>
                                              </a:lnTo>
                                              <a:lnTo>
                                                <a:pt x="77" y="85"/>
                                              </a:lnTo>
                                              <a:lnTo>
                                                <a:pt x="75" y="87"/>
                                              </a:lnTo>
                                              <a:lnTo>
                                                <a:pt x="74" y="93"/>
                                              </a:lnTo>
                                              <a:lnTo>
                                                <a:pt x="74" y="93"/>
                                              </a:lnTo>
                                              <a:lnTo>
                                                <a:pt x="74" y="102"/>
                                              </a:lnTo>
                                              <a:lnTo>
                                                <a:pt x="74" y="115"/>
                                              </a:lnTo>
                                              <a:lnTo>
                                                <a:pt x="73" y="144"/>
                                              </a:lnTo>
                                              <a:lnTo>
                                                <a:pt x="73" y="144"/>
                                              </a:lnTo>
                                              <a:lnTo>
                                                <a:pt x="74" y="157"/>
                                              </a:lnTo>
                                              <a:lnTo>
                                                <a:pt x="74" y="170"/>
                                              </a:lnTo>
                                              <a:lnTo>
                                                <a:pt x="76" y="180"/>
                                              </a:lnTo>
                                              <a:lnTo>
                                                <a:pt x="77" y="186"/>
                                              </a:lnTo>
                                              <a:lnTo>
                                                <a:pt x="77" y="186"/>
                                              </a:lnTo>
                                              <a:lnTo>
                                                <a:pt x="78" y="188"/>
                                              </a:lnTo>
                                              <a:lnTo>
                                                <a:pt x="79" y="190"/>
                                              </a:lnTo>
                                              <a:lnTo>
                                                <a:pt x="82" y="193"/>
                                              </a:lnTo>
                                              <a:lnTo>
                                                <a:pt x="84" y="193"/>
                                              </a:lnTo>
                                              <a:lnTo>
                                                <a:pt x="84" y="193"/>
                                              </a:lnTo>
                                              <a:lnTo>
                                                <a:pt x="85" y="193"/>
                                              </a:lnTo>
                                              <a:lnTo>
                                                <a:pt x="86" y="192"/>
                                              </a:lnTo>
                                              <a:lnTo>
                                                <a:pt x="88" y="190"/>
                                              </a:lnTo>
                                              <a:lnTo>
                                                <a:pt x="90" y="184"/>
                                              </a:lnTo>
                                              <a:lnTo>
                                                <a:pt x="90" y="184"/>
                                              </a:lnTo>
                                              <a:lnTo>
                                                <a:pt x="91" y="190"/>
                                              </a:lnTo>
                                              <a:lnTo>
                                                <a:pt x="92" y="197"/>
                                              </a:lnTo>
                                              <a:lnTo>
                                                <a:pt x="92" y="203"/>
                                              </a:lnTo>
                                              <a:lnTo>
                                                <a:pt x="91" y="206"/>
                                              </a:lnTo>
                                              <a:lnTo>
                                                <a:pt x="91" y="206"/>
                                              </a:lnTo>
                                              <a:lnTo>
                                                <a:pt x="91" y="208"/>
                                              </a:lnTo>
                                              <a:lnTo>
                                                <a:pt x="91" y="210"/>
                                              </a:lnTo>
                                              <a:lnTo>
                                                <a:pt x="92" y="216"/>
                                              </a:lnTo>
                                              <a:lnTo>
                                                <a:pt x="92" y="220"/>
                                              </a:lnTo>
                                              <a:lnTo>
                                                <a:pt x="92" y="222"/>
                                              </a:lnTo>
                                              <a:lnTo>
                                                <a:pt x="92" y="224"/>
                                              </a:lnTo>
                                              <a:lnTo>
                                                <a:pt x="92" y="224"/>
                                              </a:lnTo>
                                              <a:lnTo>
                                                <a:pt x="91" y="224"/>
                                              </a:lnTo>
                                              <a:lnTo>
                                                <a:pt x="91" y="225"/>
                                              </a:lnTo>
                                              <a:lnTo>
                                                <a:pt x="91" y="229"/>
                                              </a:lnTo>
                                              <a:lnTo>
                                                <a:pt x="92" y="235"/>
                                              </a:lnTo>
                                              <a:lnTo>
                                                <a:pt x="92" y="235"/>
                                              </a:lnTo>
                                              <a:lnTo>
                                                <a:pt x="91" y="237"/>
                                              </a:lnTo>
                                              <a:lnTo>
                                                <a:pt x="90" y="239"/>
                                              </a:lnTo>
                                              <a:lnTo>
                                                <a:pt x="90" y="242"/>
                                              </a:lnTo>
                                              <a:lnTo>
                                                <a:pt x="89" y="245"/>
                                              </a:lnTo>
                                              <a:lnTo>
                                                <a:pt x="89" y="245"/>
                                              </a:lnTo>
                                              <a:lnTo>
                                                <a:pt x="88" y="252"/>
                                              </a:lnTo>
                                              <a:lnTo>
                                                <a:pt x="87" y="254"/>
                                              </a:lnTo>
                                              <a:lnTo>
                                                <a:pt x="88" y="256"/>
                                              </a:lnTo>
                                              <a:lnTo>
                                                <a:pt x="88" y="256"/>
                                              </a:lnTo>
                                              <a:lnTo>
                                                <a:pt x="88" y="259"/>
                                              </a:lnTo>
                                              <a:lnTo>
                                                <a:pt x="88" y="263"/>
                                              </a:lnTo>
                                              <a:lnTo>
                                                <a:pt x="87" y="266"/>
                                              </a:lnTo>
                                              <a:lnTo>
                                                <a:pt x="87" y="269"/>
                                              </a:lnTo>
                                              <a:lnTo>
                                                <a:pt x="87" y="269"/>
                                              </a:lnTo>
                                              <a:lnTo>
                                                <a:pt x="85" y="272"/>
                                              </a:lnTo>
                                              <a:lnTo>
                                                <a:pt x="84" y="277"/>
                                              </a:lnTo>
                                              <a:lnTo>
                                                <a:pt x="83" y="280"/>
                                              </a:lnTo>
                                              <a:lnTo>
                                                <a:pt x="83" y="283"/>
                                              </a:lnTo>
                                              <a:lnTo>
                                                <a:pt x="83" y="283"/>
                                              </a:lnTo>
                                              <a:lnTo>
                                                <a:pt x="83" y="286"/>
                                              </a:lnTo>
                                              <a:lnTo>
                                                <a:pt x="83" y="288"/>
                                              </a:lnTo>
                                              <a:lnTo>
                                                <a:pt x="82" y="295"/>
                                              </a:lnTo>
                                              <a:lnTo>
                                                <a:pt x="81" y="302"/>
                                              </a:lnTo>
                                              <a:lnTo>
                                                <a:pt x="79" y="306"/>
                                              </a:lnTo>
                                              <a:lnTo>
                                                <a:pt x="79" y="306"/>
                                              </a:lnTo>
                                              <a:lnTo>
                                                <a:pt x="79" y="307"/>
                                              </a:lnTo>
                                              <a:lnTo>
                                                <a:pt x="79" y="309"/>
                                              </a:lnTo>
                                              <a:lnTo>
                                                <a:pt x="79" y="311"/>
                                              </a:lnTo>
                                              <a:lnTo>
                                                <a:pt x="78" y="313"/>
                                              </a:lnTo>
                                              <a:lnTo>
                                                <a:pt x="78" y="313"/>
                                              </a:lnTo>
                                              <a:lnTo>
                                                <a:pt x="78" y="315"/>
                                              </a:lnTo>
                                              <a:lnTo>
                                                <a:pt x="77" y="318"/>
                                              </a:lnTo>
                                              <a:lnTo>
                                                <a:pt x="77" y="321"/>
                                              </a:lnTo>
                                              <a:lnTo>
                                                <a:pt x="76" y="323"/>
                                              </a:lnTo>
                                              <a:lnTo>
                                                <a:pt x="76" y="323"/>
                                              </a:lnTo>
                                              <a:lnTo>
                                                <a:pt x="75" y="327"/>
                                              </a:lnTo>
                                              <a:lnTo>
                                                <a:pt x="74" y="333"/>
                                              </a:lnTo>
                                              <a:lnTo>
                                                <a:pt x="74" y="337"/>
                                              </a:lnTo>
                                              <a:lnTo>
                                                <a:pt x="72" y="342"/>
                                              </a:lnTo>
                                              <a:lnTo>
                                                <a:pt x="72" y="342"/>
                                              </a:lnTo>
                                              <a:lnTo>
                                                <a:pt x="69" y="357"/>
                                              </a:lnTo>
                                              <a:lnTo>
                                                <a:pt x="68" y="366"/>
                                              </a:lnTo>
                                              <a:lnTo>
                                                <a:pt x="67" y="370"/>
                                              </a:lnTo>
                                              <a:lnTo>
                                                <a:pt x="67" y="370"/>
                                              </a:lnTo>
                                              <a:lnTo>
                                                <a:pt x="65" y="372"/>
                                              </a:lnTo>
                                              <a:lnTo>
                                                <a:pt x="65" y="374"/>
                                              </a:lnTo>
                                              <a:lnTo>
                                                <a:pt x="65" y="376"/>
                                              </a:lnTo>
                                              <a:lnTo>
                                                <a:pt x="65" y="376"/>
                                              </a:lnTo>
                                              <a:lnTo>
                                                <a:pt x="65" y="378"/>
                                              </a:lnTo>
                                              <a:lnTo>
                                                <a:pt x="65" y="378"/>
                                              </a:lnTo>
                                              <a:lnTo>
                                                <a:pt x="65" y="379"/>
                                              </a:lnTo>
                                              <a:lnTo>
                                                <a:pt x="65" y="381"/>
                                              </a:lnTo>
                                              <a:lnTo>
                                                <a:pt x="65" y="381"/>
                                              </a:lnTo>
                                              <a:lnTo>
                                                <a:pt x="65" y="382"/>
                                              </a:lnTo>
                                              <a:lnTo>
                                                <a:pt x="64" y="384"/>
                                              </a:lnTo>
                                              <a:lnTo>
                                                <a:pt x="64" y="385"/>
                                              </a:lnTo>
                                              <a:lnTo>
                                                <a:pt x="63" y="386"/>
                                              </a:lnTo>
                                              <a:lnTo>
                                                <a:pt x="63" y="387"/>
                                              </a:lnTo>
                                              <a:lnTo>
                                                <a:pt x="63" y="388"/>
                                              </a:lnTo>
                                              <a:lnTo>
                                                <a:pt x="63" y="388"/>
                                              </a:lnTo>
                                              <a:lnTo>
                                                <a:pt x="63" y="391"/>
                                              </a:lnTo>
                                              <a:lnTo>
                                                <a:pt x="63" y="395"/>
                                              </a:lnTo>
                                              <a:lnTo>
                                                <a:pt x="62" y="397"/>
                                              </a:lnTo>
                                              <a:lnTo>
                                                <a:pt x="61" y="399"/>
                                              </a:lnTo>
                                              <a:lnTo>
                                                <a:pt x="61" y="399"/>
                                              </a:lnTo>
                                              <a:lnTo>
                                                <a:pt x="61" y="401"/>
                                              </a:lnTo>
                                              <a:lnTo>
                                                <a:pt x="61" y="402"/>
                                              </a:lnTo>
                                              <a:lnTo>
                                                <a:pt x="61" y="403"/>
                                              </a:lnTo>
                                              <a:lnTo>
                                                <a:pt x="61" y="404"/>
                                              </a:lnTo>
                                              <a:lnTo>
                                                <a:pt x="61" y="404"/>
                                              </a:lnTo>
                                              <a:lnTo>
                                                <a:pt x="60" y="405"/>
                                              </a:lnTo>
                                              <a:lnTo>
                                                <a:pt x="60" y="406"/>
                                              </a:lnTo>
                                              <a:lnTo>
                                                <a:pt x="59" y="408"/>
                                              </a:lnTo>
                                              <a:lnTo>
                                                <a:pt x="59" y="410"/>
                                              </a:lnTo>
                                              <a:lnTo>
                                                <a:pt x="59" y="410"/>
                                              </a:lnTo>
                                              <a:lnTo>
                                                <a:pt x="58" y="412"/>
                                              </a:lnTo>
                                              <a:lnTo>
                                                <a:pt x="58" y="414"/>
                                              </a:lnTo>
                                              <a:lnTo>
                                                <a:pt x="56" y="418"/>
                                              </a:lnTo>
                                              <a:lnTo>
                                                <a:pt x="56" y="418"/>
                                              </a:lnTo>
                                              <a:lnTo>
                                                <a:pt x="56" y="419"/>
                                              </a:lnTo>
                                              <a:lnTo>
                                                <a:pt x="56" y="421"/>
                                              </a:lnTo>
                                              <a:lnTo>
                                                <a:pt x="57" y="422"/>
                                              </a:lnTo>
                                              <a:lnTo>
                                                <a:pt x="58" y="422"/>
                                              </a:lnTo>
                                              <a:lnTo>
                                                <a:pt x="58" y="422"/>
                                              </a:lnTo>
                                              <a:lnTo>
                                                <a:pt x="55" y="433"/>
                                              </a:lnTo>
                                              <a:lnTo>
                                                <a:pt x="54" y="445"/>
                                              </a:lnTo>
                                              <a:lnTo>
                                                <a:pt x="50" y="469"/>
                                              </a:lnTo>
                                              <a:lnTo>
                                                <a:pt x="50" y="469"/>
                                              </a:lnTo>
                                              <a:lnTo>
                                                <a:pt x="47" y="479"/>
                                              </a:lnTo>
                                              <a:lnTo>
                                                <a:pt x="45" y="490"/>
                                              </a:lnTo>
                                              <a:lnTo>
                                                <a:pt x="42" y="495"/>
                                              </a:lnTo>
                                              <a:lnTo>
                                                <a:pt x="41" y="499"/>
                                              </a:lnTo>
                                              <a:lnTo>
                                                <a:pt x="38" y="501"/>
                                              </a:lnTo>
                                              <a:lnTo>
                                                <a:pt x="37" y="504"/>
                                              </a:lnTo>
                                              <a:lnTo>
                                                <a:pt x="37" y="504"/>
                                              </a:lnTo>
                                              <a:lnTo>
                                                <a:pt x="25" y="512"/>
                                              </a:lnTo>
                                              <a:lnTo>
                                                <a:pt x="18" y="517"/>
                                              </a:lnTo>
                                              <a:lnTo>
                                                <a:pt x="18" y="517"/>
                                              </a:lnTo>
                                              <a:lnTo>
                                                <a:pt x="17" y="517"/>
                                              </a:lnTo>
                                              <a:lnTo>
                                                <a:pt x="15" y="517"/>
                                              </a:lnTo>
                                              <a:lnTo>
                                                <a:pt x="14" y="519"/>
                                              </a:lnTo>
                                              <a:lnTo>
                                                <a:pt x="14" y="519"/>
                                              </a:lnTo>
                                              <a:lnTo>
                                                <a:pt x="11" y="519"/>
                                              </a:lnTo>
                                              <a:lnTo>
                                                <a:pt x="11" y="520"/>
                                              </a:lnTo>
                                              <a:lnTo>
                                                <a:pt x="9" y="521"/>
                                              </a:lnTo>
                                              <a:lnTo>
                                                <a:pt x="7" y="521"/>
                                              </a:lnTo>
                                              <a:lnTo>
                                                <a:pt x="7" y="521"/>
                                              </a:lnTo>
                                              <a:lnTo>
                                                <a:pt x="6" y="521"/>
                                              </a:lnTo>
                                              <a:lnTo>
                                                <a:pt x="4" y="521"/>
                                              </a:lnTo>
                                              <a:lnTo>
                                                <a:pt x="3" y="523"/>
                                              </a:lnTo>
                                              <a:lnTo>
                                                <a:pt x="3" y="523"/>
                                              </a:lnTo>
                                              <a:lnTo>
                                                <a:pt x="3" y="525"/>
                                              </a:lnTo>
                                              <a:lnTo>
                                                <a:pt x="3" y="525"/>
                                              </a:lnTo>
                                              <a:lnTo>
                                                <a:pt x="2" y="526"/>
                                              </a:lnTo>
                                              <a:lnTo>
                                                <a:pt x="2" y="527"/>
                                              </a:lnTo>
                                              <a:lnTo>
                                                <a:pt x="2" y="527"/>
                                              </a:lnTo>
                                              <a:lnTo>
                                                <a:pt x="2" y="527"/>
                                              </a:lnTo>
                                              <a:lnTo>
                                                <a:pt x="1" y="527"/>
                                              </a:lnTo>
                                              <a:lnTo>
                                                <a:pt x="1" y="529"/>
                                              </a:lnTo>
                                              <a:lnTo>
                                                <a:pt x="0" y="530"/>
                                              </a:lnTo>
                                              <a:lnTo>
                                                <a:pt x="0" y="530"/>
                                              </a:lnTo>
                                              <a:lnTo>
                                                <a:pt x="1" y="531"/>
                                              </a:lnTo>
                                              <a:lnTo>
                                                <a:pt x="6" y="534"/>
                                              </a:lnTo>
                                              <a:lnTo>
                                                <a:pt x="12" y="535"/>
                                              </a:lnTo>
                                              <a:lnTo>
                                                <a:pt x="20" y="536"/>
                                              </a:lnTo>
                                              <a:lnTo>
                                                <a:pt x="20" y="536"/>
                                              </a:lnTo>
                                              <a:lnTo>
                                                <a:pt x="39" y="536"/>
                                              </a:lnTo>
                                              <a:lnTo>
                                                <a:pt x="55" y="538"/>
                                              </a:lnTo>
                                              <a:lnTo>
                                                <a:pt x="55" y="538"/>
                                              </a:lnTo>
                                              <a:lnTo>
                                                <a:pt x="59" y="538"/>
                                              </a:lnTo>
                                              <a:lnTo>
                                                <a:pt x="61" y="538"/>
                                              </a:lnTo>
                                              <a:lnTo>
                                                <a:pt x="62" y="537"/>
                                              </a:lnTo>
                                              <a:lnTo>
                                                <a:pt x="62" y="537"/>
                                              </a:lnTo>
                                              <a:lnTo>
                                                <a:pt x="62" y="536"/>
                                              </a:lnTo>
                                              <a:lnTo>
                                                <a:pt x="62" y="532"/>
                                              </a:lnTo>
                                              <a:lnTo>
                                                <a:pt x="62" y="532"/>
                                              </a:lnTo>
                                              <a:lnTo>
                                                <a:pt x="61" y="530"/>
                                              </a:lnTo>
                                              <a:lnTo>
                                                <a:pt x="60" y="530"/>
                                              </a:lnTo>
                                              <a:lnTo>
                                                <a:pt x="58" y="529"/>
                                              </a:lnTo>
                                              <a:lnTo>
                                                <a:pt x="58" y="529"/>
                                              </a:lnTo>
                                              <a:lnTo>
                                                <a:pt x="58" y="527"/>
                                              </a:lnTo>
                                              <a:lnTo>
                                                <a:pt x="58" y="525"/>
                                              </a:lnTo>
                                              <a:lnTo>
                                                <a:pt x="58" y="519"/>
                                              </a:lnTo>
                                              <a:lnTo>
                                                <a:pt x="58" y="511"/>
                                              </a:lnTo>
                                              <a:lnTo>
                                                <a:pt x="59" y="507"/>
                                              </a:lnTo>
                                              <a:lnTo>
                                                <a:pt x="60" y="503"/>
                                              </a:lnTo>
                                              <a:lnTo>
                                                <a:pt x="60" y="503"/>
                                              </a:lnTo>
                                              <a:lnTo>
                                                <a:pt x="63" y="494"/>
                                              </a:lnTo>
                                              <a:lnTo>
                                                <a:pt x="68" y="481"/>
                                              </a:lnTo>
                                              <a:lnTo>
                                                <a:pt x="78" y="459"/>
                                              </a:lnTo>
                                              <a:lnTo>
                                                <a:pt x="78" y="459"/>
                                              </a:lnTo>
                                              <a:lnTo>
                                                <a:pt x="82" y="450"/>
                                              </a:lnTo>
                                              <a:lnTo>
                                                <a:pt x="84" y="442"/>
                                              </a:lnTo>
                                              <a:lnTo>
                                                <a:pt x="86" y="433"/>
                                              </a:lnTo>
                                              <a:lnTo>
                                                <a:pt x="86" y="433"/>
                                              </a:lnTo>
                                              <a:lnTo>
                                                <a:pt x="89" y="434"/>
                                              </a:lnTo>
                                              <a:lnTo>
                                                <a:pt x="90" y="433"/>
                                              </a:lnTo>
                                              <a:lnTo>
                                                <a:pt x="90" y="432"/>
                                              </a:lnTo>
                                              <a:lnTo>
                                                <a:pt x="90" y="432"/>
                                              </a:lnTo>
                                              <a:lnTo>
                                                <a:pt x="90" y="432"/>
                                              </a:lnTo>
                                              <a:lnTo>
                                                <a:pt x="91" y="431"/>
                                              </a:lnTo>
                                              <a:lnTo>
                                                <a:pt x="92" y="431"/>
                                              </a:lnTo>
                                              <a:lnTo>
                                                <a:pt x="92" y="428"/>
                                              </a:lnTo>
                                              <a:lnTo>
                                                <a:pt x="93" y="423"/>
                                              </a:lnTo>
                                              <a:lnTo>
                                                <a:pt x="93" y="423"/>
                                              </a:lnTo>
                                              <a:lnTo>
                                                <a:pt x="93" y="422"/>
                                              </a:lnTo>
                                              <a:lnTo>
                                                <a:pt x="93" y="420"/>
                                              </a:lnTo>
                                              <a:lnTo>
                                                <a:pt x="92" y="418"/>
                                              </a:lnTo>
                                              <a:lnTo>
                                                <a:pt x="92" y="418"/>
                                              </a:lnTo>
                                              <a:lnTo>
                                                <a:pt x="92" y="415"/>
                                              </a:lnTo>
                                              <a:lnTo>
                                                <a:pt x="92" y="413"/>
                                              </a:lnTo>
                                              <a:lnTo>
                                                <a:pt x="94" y="411"/>
                                              </a:lnTo>
                                              <a:lnTo>
                                                <a:pt x="94" y="411"/>
                                              </a:lnTo>
                                              <a:lnTo>
                                                <a:pt x="94" y="411"/>
                                              </a:lnTo>
                                              <a:lnTo>
                                                <a:pt x="94" y="409"/>
                                              </a:lnTo>
                                              <a:lnTo>
                                                <a:pt x="94" y="403"/>
                                              </a:lnTo>
                                              <a:lnTo>
                                                <a:pt x="94" y="397"/>
                                              </a:lnTo>
                                              <a:lnTo>
                                                <a:pt x="94" y="395"/>
                                              </a:lnTo>
                                              <a:lnTo>
                                                <a:pt x="96" y="393"/>
                                              </a:lnTo>
                                              <a:lnTo>
                                                <a:pt x="96" y="393"/>
                                              </a:lnTo>
                                              <a:lnTo>
                                                <a:pt x="96" y="393"/>
                                              </a:lnTo>
                                              <a:lnTo>
                                                <a:pt x="97" y="391"/>
                                              </a:lnTo>
                                              <a:lnTo>
                                                <a:pt x="98" y="390"/>
                                              </a:lnTo>
                                              <a:lnTo>
                                                <a:pt x="99" y="387"/>
                                              </a:lnTo>
                                              <a:lnTo>
                                                <a:pt x="99" y="385"/>
                                              </a:lnTo>
                                              <a:lnTo>
                                                <a:pt x="99" y="385"/>
                                              </a:lnTo>
                                              <a:lnTo>
                                                <a:pt x="101" y="380"/>
                                              </a:lnTo>
                                              <a:lnTo>
                                                <a:pt x="104" y="369"/>
                                              </a:lnTo>
                                              <a:lnTo>
                                                <a:pt x="106" y="358"/>
                                              </a:lnTo>
                                              <a:lnTo>
                                                <a:pt x="109" y="353"/>
                                              </a:lnTo>
                                              <a:lnTo>
                                                <a:pt x="110" y="349"/>
                                              </a:lnTo>
                                              <a:lnTo>
                                                <a:pt x="110" y="349"/>
                                              </a:lnTo>
                                              <a:lnTo>
                                                <a:pt x="114" y="340"/>
                                              </a:lnTo>
                                              <a:lnTo>
                                                <a:pt x="117" y="333"/>
                                              </a:lnTo>
                                              <a:lnTo>
                                                <a:pt x="120" y="324"/>
                                              </a:lnTo>
                                              <a:lnTo>
                                                <a:pt x="120" y="324"/>
                                              </a:lnTo>
                                              <a:lnTo>
                                                <a:pt x="124" y="320"/>
                                              </a:lnTo>
                                              <a:lnTo>
                                                <a:pt x="126" y="317"/>
                                              </a:lnTo>
                                              <a:lnTo>
                                                <a:pt x="126" y="317"/>
                                              </a:lnTo>
                                              <a:lnTo>
                                                <a:pt x="127" y="322"/>
                                              </a:lnTo>
                                              <a:lnTo>
                                                <a:pt x="127" y="327"/>
                                              </a:lnTo>
                                              <a:lnTo>
                                                <a:pt x="127" y="332"/>
                                              </a:lnTo>
                                              <a:lnTo>
                                                <a:pt x="128" y="336"/>
                                              </a:lnTo>
                                              <a:lnTo>
                                                <a:pt x="128" y="336"/>
                                              </a:lnTo>
                                              <a:lnTo>
                                                <a:pt x="128" y="346"/>
                                              </a:lnTo>
                                              <a:lnTo>
                                                <a:pt x="128" y="359"/>
                                              </a:lnTo>
                                              <a:lnTo>
                                                <a:pt x="128" y="372"/>
                                              </a:lnTo>
                                              <a:lnTo>
                                                <a:pt x="128" y="380"/>
                                              </a:lnTo>
                                              <a:lnTo>
                                                <a:pt x="128" y="380"/>
                                              </a:lnTo>
                                              <a:lnTo>
                                                <a:pt x="128" y="385"/>
                                              </a:lnTo>
                                              <a:lnTo>
                                                <a:pt x="128" y="390"/>
                                              </a:lnTo>
                                              <a:lnTo>
                                                <a:pt x="128" y="395"/>
                                              </a:lnTo>
                                              <a:lnTo>
                                                <a:pt x="128" y="399"/>
                                              </a:lnTo>
                                              <a:lnTo>
                                                <a:pt x="128" y="399"/>
                                              </a:lnTo>
                                              <a:lnTo>
                                                <a:pt x="128" y="401"/>
                                              </a:lnTo>
                                              <a:lnTo>
                                                <a:pt x="128" y="403"/>
                                              </a:lnTo>
                                              <a:lnTo>
                                                <a:pt x="127" y="405"/>
                                              </a:lnTo>
                                              <a:lnTo>
                                                <a:pt x="127" y="409"/>
                                              </a:lnTo>
                                              <a:lnTo>
                                                <a:pt x="127" y="411"/>
                                              </a:lnTo>
                                              <a:lnTo>
                                                <a:pt x="127" y="413"/>
                                              </a:lnTo>
                                              <a:lnTo>
                                                <a:pt x="127" y="413"/>
                                              </a:lnTo>
                                              <a:lnTo>
                                                <a:pt x="128" y="417"/>
                                              </a:lnTo>
                                              <a:lnTo>
                                                <a:pt x="128" y="418"/>
                                              </a:lnTo>
                                              <a:lnTo>
                                                <a:pt x="128" y="420"/>
                                              </a:lnTo>
                                              <a:lnTo>
                                                <a:pt x="128" y="422"/>
                                              </a:lnTo>
                                              <a:lnTo>
                                                <a:pt x="128" y="422"/>
                                              </a:lnTo>
                                              <a:lnTo>
                                                <a:pt x="128" y="424"/>
                                              </a:lnTo>
                                              <a:lnTo>
                                                <a:pt x="128" y="427"/>
                                              </a:lnTo>
                                              <a:lnTo>
                                                <a:pt x="128" y="430"/>
                                              </a:lnTo>
                                              <a:lnTo>
                                                <a:pt x="128" y="430"/>
                                              </a:lnTo>
                                              <a:lnTo>
                                                <a:pt x="128" y="430"/>
                                              </a:lnTo>
                                              <a:lnTo>
                                                <a:pt x="127" y="431"/>
                                              </a:lnTo>
                                              <a:lnTo>
                                                <a:pt x="126" y="433"/>
                                              </a:lnTo>
                                              <a:lnTo>
                                                <a:pt x="127" y="440"/>
                                              </a:lnTo>
                                              <a:lnTo>
                                                <a:pt x="127" y="440"/>
                                              </a:lnTo>
                                              <a:lnTo>
                                                <a:pt x="126" y="444"/>
                                              </a:lnTo>
                                              <a:lnTo>
                                                <a:pt x="126" y="447"/>
                                              </a:lnTo>
                                              <a:lnTo>
                                                <a:pt x="126" y="448"/>
                                              </a:lnTo>
                                              <a:lnTo>
                                                <a:pt x="127" y="450"/>
                                              </a:lnTo>
                                              <a:lnTo>
                                                <a:pt x="128" y="450"/>
                                              </a:lnTo>
                                              <a:lnTo>
                                                <a:pt x="128" y="451"/>
                                              </a:lnTo>
                                              <a:lnTo>
                                                <a:pt x="128" y="451"/>
                                              </a:lnTo>
                                              <a:lnTo>
                                                <a:pt x="128" y="464"/>
                                              </a:lnTo>
                                              <a:lnTo>
                                                <a:pt x="130" y="483"/>
                                              </a:lnTo>
                                              <a:lnTo>
                                                <a:pt x="130" y="483"/>
                                              </a:lnTo>
                                              <a:lnTo>
                                                <a:pt x="130" y="488"/>
                                              </a:lnTo>
                                              <a:lnTo>
                                                <a:pt x="128" y="492"/>
                                              </a:lnTo>
                                              <a:lnTo>
                                                <a:pt x="128" y="496"/>
                                              </a:lnTo>
                                              <a:lnTo>
                                                <a:pt x="127" y="500"/>
                                              </a:lnTo>
                                              <a:lnTo>
                                                <a:pt x="126" y="504"/>
                                              </a:lnTo>
                                              <a:lnTo>
                                                <a:pt x="124" y="510"/>
                                              </a:lnTo>
                                              <a:lnTo>
                                                <a:pt x="124" y="510"/>
                                              </a:lnTo>
                                              <a:lnTo>
                                                <a:pt x="123" y="519"/>
                                              </a:lnTo>
                                              <a:lnTo>
                                                <a:pt x="122" y="521"/>
                                              </a:lnTo>
                                              <a:lnTo>
                                                <a:pt x="121" y="523"/>
                                              </a:lnTo>
                                              <a:lnTo>
                                                <a:pt x="121" y="523"/>
                                              </a:lnTo>
                                              <a:lnTo>
                                                <a:pt x="120" y="523"/>
                                              </a:lnTo>
                                              <a:lnTo>
                                                <a:pt x="119" y="524"/>
                                              </a:lnTo>
                                              <a:lnTo>
                                                <a:pt x="119" y="524"/>
                                              </a:lnTo>
                                              <a:lnTo>
                                                <a:pt x="118" y="525"/>
                                              </a:lnTo>
                                              <a:lnTo>
                                                <a:pt x="118" y="526"/>
                                              </a:lnTo>
                                              <a:lnTo>
                                                <a:pt x="117" y="529"/>
                                              </a:lnTo>
                                              <a:lnTo>
                                                <a:pt x="117" y="529"/>
                                              </a:lnTo>
                                              <a:lnTo>
                                                <a:pt x="118" y="531"/>
                                              </a:lnTo>
                                              <a:lnTo>
                                                <a:pt x="118" y="532"/>
                                              </a:lnTo>
                                              <a:lnTo>
                                                <a:pt x="118" y="532"/>
                                              </a:lnTo>
                                              <a:lnTo>
                                                <a:pt x="117" y="532"/>
                                              </a:lnTo>
                                              <a:lnTo>
                                                <a:pt x="116" y="534"/>
                                              </a:lnTo>
                                              <a:lnTo>
                                                <a:pt x="116" y="534"/>
                                              </a:lnTo>
                                              <a:lnTo>
                                                <a:pt x="117" y="536"/>
                                              </a:lnTo>
                                              <a:lnTo>
                                                <a:pt x="117" y="536"/>
                                              </a:lnTo>
                                              <a:lnTo>
                                                <a:pt x="117" y="538"/>
                                              </a:lnTo>
                                              <a:lnTo>
                                                <a:pt x="118" y="538"/>
                                              </a:lnTo>
                                              <a:lnTo>
                                                <a:pt x="120" y="540"/>
                                              </a:lnTo>
                                              <a:lnTo>
                                                <a:pt x="121" y="542"/>
                                              </a:lnTo>
                                              <a:lnTo>
                                                <a:pt x="122" y="543"/>
                                              </a:lnTo>
                                              <a:lnTo>
                                                <a:pt x="123" y="544"/>
                                              </a:lnTo>
                                              <a:lnTo>
                                                <a:pt x="123" y="544"/>
                                              </a:lnTo>
                                              <a:lnTo>
                                                <a:pt x="123" y="546"/>
                                              </a:lnTo>
                                              <a:lnTo>
                                                <a:pt x="123" y="547"/>
                                              </a:lnTo>
                                              <a:lnTo>
                                                <a:pt x="126" y="548"/>
                                              </a:lnTo>
                                              <a:lnTo>
                                                <a:pt x="130" y="549"/>
                                              </a:lnTo>
                                              <a:lnTo>
                                                <a:pt x="133" y="550"/>
                                              </a:lnTo>
                                              <a:lnTo>
                                                <a:pt x="133" y="550"/>
                                              </a:lnTo>
                                              <a:lnTo>
                                                <a:pt x="137" y="550"/>
                                              </a:lnTo>
                                              <a:lnTo>
                                                <a:pt x="140" y="549"/>
                                              </a:lnTo>
                                              <a:lnTo>
                                                <a:pt x="141" y="548"/>
                                              </a:lnTo>
                                              <a:lnTo>
                                                <a:pt x="141" y="547"/>
                                              </a:lnTo>
                                              <a:lnTo>
                                                <a:pt x="141" y="547"/>
                                              </a:lnTo>
                                              <a:lnTo>
                                                <a:pt x="142" y="538"/>
                                              </a:lnTo>
                                              <a:lnTo>
                                                <a:pt x="142" y="538"/>
                                              </a:lnTo>
                                              <a:lnTo>
                                                <a:pt x="143" y="534"/>
                                              </a:lnTo>
                                              <a:lnTo>
                                                <a:pt x="142" y="532"/>
                                              </a:lnTo>
                                              <a:lnTo>
                                                <a:pt x="142" y="532"/>
                                              </a:lnTo>
                                              <a:lnTo>
                                                <a:pt x="142" y="530"/>
                                              </a:lnTo>
                                              <a:lnTo>
                                                <a:pt x="141" y="529"/>
                                              </a:lnTo>
                                              <a:lnTo>
                                                <a:pt x="140" y="527"/>
                                              </a:lnTo>
                                              <a:lnTo>
                                                <a:pt x="139" y="526"/>
                                              </a:lnTo>
                                              <a:lnTo>
                                                <a:pt x="138" y="526"/>
                                              </a:lnTo>
                                              <a:lnTo>
                                                <a:pt x="138" y="526"/>
                                              </a:lnTo>
                                              <a:lnTo>
                                                <a:pt x="140" y="521"/>
                                              </a:lnTo>
                                              <a:lnTo>
                                                <a:pt x="140" y="517"/>
                                              </a:lnTo>
                                              <a:lnTo>
                                                <a:pt x="141" y="506"/>
                                              </a:lnTo>
                                              <a:lnTo>
                                                <a:pt x="141" y="506"/>
                                              </a:lnTo>
                                              <a:lnTo>
                                                <a:pt x="144" y="498"/>
                                              </a:lnTo>
                                              <a:lnTo>
                                                <a:pt x="148" y="483"/>
                                              </a:lnTo>
                                              <a:lnTo>
                                                <a:pt x="153" y="468"/>
                                              </a:lnTo>
                                              <a:lnTo>
                                                <a:pt x="155" y="460"/>
                                              </a:lnTo>
                                              <a:lnTo>
                                                <a:pt x="157" y="453"/>
                                              </a:lnTo>
                                              <a:lnTo>
                                                <a:pt x="157" y="453"/>
                                              </a:lnTo>
                                              <a:lnTo>
                                                <a:pt x="159" y="453"/>
                                              </a:lnTo>
                                              <a:lnTo>
                                                <a:pt x="161" y="452"/>
                                              </a:lnTo>
                                              <a:lnTo>
                                                <a:pt x="162" y="450"/>
                                              </a:lnTo>
                                              <a:lnTo>
                                                <a:pt x="162" y="447"/>
                                              </a:lnTo>
                                              <a:lnTo>
                                                <a:pt x="162" y="447"/>
                                              </a:lnTo>
                                              <a:lnTo>
                                                <a:pt x="162" y="443"/>
                                              </a:lnTo>
                                              <a:lnTo>
                                                <a:pt x="162" y="442"/>
                                              </a:lnTo>
                                              <a:lnTo>
                                                <a:pt x="162" y="442"/>
                                              </a:lnTo>
                                              <a:lnTo>
                                                <a:pt x="162" y="439"/>
                                              </a:lnTo>
                                              <a:lnTo>
                                                <a:pt x="162" y="438"/>
                                              </a:lnTo>
                                              <a:lnTo>
                                                <a:pt x="162" y="436"/>
                                              </a:lnTo>
                                              <a:lnTo>
                                                <a:pt x="162" y="436"/>
                                              </a:lnTo>
                                              <a:lnTo>
                                                <a:pt x="162" y="433"/>
                                              </a:lnTo>
                                              <a:lnTo>
                                                <a:pt x="162" y="432"/>
                                              </a:lnTo>
                                              <a:lnTo>
                                                <a:pt x="161" y="431"/>
                                              </a:lnTo>
                                              <a:lnTo>
                                                <a:pt x="160" y="429"/>
                                              </a:lnTo>
                                              <a:lnTo>
                                                <a:pt x="160" y="429"/>
                                              </a:lnTo>
                                              <a:lnTo>
                                                <a:pt x="160" y="426"/>
                                              </a:lnTo>
                                              <a:lnTo>
                                                <a:pt x="160" y="424"/>
                                              </a:lnTo>
                                              <a:lnTo>
                                                <a:pt x="160" y="422"/>
                                              </a:lnTo>
                                              <a:lnTo>
                                                <a:pt x="160" y="420"/>
                                              </a:lnTo>
                                              <a:lnTo>
                                                <a:pt x="160" y="420"/>
                                              </a:lnTo>
                                              <a:lnTo>
                                                <a:pt x="160" y="419"/>
                                              </a:lnTo>
                                              <a:lnTo>
                                                <a:pt x="160" y="418"/>
                                              </a:lnTo>
                                              <a:lnTo>
                                                <a:pt x="160" y="416"/>
                                              </a:lnTo>
                                              <a:lnTo>
                                                <a:pt x="160" y="415"/>
                                              </a:lnTo>
                                              <a:lnTo>
                                                <a:pt x="160" y="415"/>
                                              </a:lnTo>
                                              <a:lnTo>
                                                <a:pt x="160" y="413"/>
                                              </a:lnTo>
                                              <a:lnTo>
                                                <a:pt x="160" y="410"/>
                                              </a:lnTo>
                                              <a:lnTo>
                                                <a:pt x="160" y="407"/>
                                              </a:lnTo>
                                              <a:lnTo>
                                                <a:pt x="160" y="404"/>
                                              </a:lnTo>
                                              <a:lnTo>
                                                <a:pt x="160" y="404"/>
                                              </a:lnTo>
                                              <a:lnTo>
                                                <a:pt x="160" y="402"/>
                                              </a:lnTo>
                                              <a:lnTo>
                                                <a:pt x="160" y="399"/>
                                              </a:lnTo>
                                              <a:lnTo>
                                                <a:pt x="160" y="396"/>
                                              </a:lnTo>
                                              <a:lnTo>
                                                <a:pt x="160" y="393"/>
                                              </a:lnTo>
                                              <a:lnTo>
                                                <a:pt x="160" y="393"/>
                                              </a:lnTo>
                                              <a:lnTo>
                                                <a:pt x="161" y="388"/>
                                              </a:lnTo>
                                              <a:lnTo>
                                                <a:pt x="162" y="379"/>
                                              </a:lnTo>
                                              <a:lnTo>
                                                <a:pt x="162" y="379"/>
                                              </a:lnTo>
                                              <a:lnTo>
                                                <a:pt x="162" y="374"/>
                                              </a:lnTo>
                                              <a:lnTo>
                                                <a:pt x="162" y="370"/>
                                              </a:lnTo>
                                              <a:lnTo>
                                                <a:pt x="163" y="364"/>
                                              </a:lnTo>
                                              <a:lnTo>
                                                <a:pt x="164" y="357"/>
                                              </a:lnTo>
                                              <a:lnTo>
                                                <a:pt x="164" y="357"/>
                                              </a:lnTo>
                                              <a:lnTo>
                                                <a:pt x="166" y="350"/>
                                              </a:lnTo>
                                              <a:lnTo>
                                                <a:pt x="167" y="345"/>
                                              </a:lnTo>
                                              <a:lnTo>
                                                <a:pt x="167" y="340"/>
                                              </a:lnTo>
                                              <a:lnTo>
                                                <a:pt x="167" y="337"/>
                                              </a:lnTo>
                                              <a:lnTo>
                                                <a:pt x="167" y="337"/>
                                              </a:lnTo>
                                              <a:lnTo>
                                                <a:pt x="167" y="334"/>
                                              </a:lnTo>
                                              <a:lnTo>
                                                <a:pt x="168" y="331"/>
                                              </a:lnTo>
                                              <a:lnTo>
                                                <a:pt x="168" y="329"/>
                                              </a:lnTo>
                                              <a:lnTo>
                                                <a:pt x="169" y="325"/>
                                              </a:lnTo>
                                              <a:lnTo>
                                                <a:pt x="169" y="325"/>
                                              </a:lnTo>
                                              <a:lnTo>
                                                <a:pt x="171" y="319"/>
                                              </a:lnTo>
                                              <a:lnTo>
                                                <a:pt x="172" y="313"/>
                                              </a:lnTo>
                                              <a:lnTo>
                                                <a:pt x="172" y="308"/>
                                              </a:lnTo>
                                              <a:lnTo>
                                                <a:pt x="174" y="306"/>
                                              </a:lnTo>
                                              <a:lnTo>
                                                <a:pt x="174" y="306"/>
                                              </a:lnTo>
                                              <a:lnTo>
                                                <a:pt x="175" y="304"/>
                                              </a:lnTo>
                                              <a:lnTo>
                                                <a:pt x="175" y="299"/>
                                              </a:lnTo>
                                              <a:lnTo>
                                                <a:pt x="176" y="288"/>
                                              </a:lnTo>
                                              <a:lnTo>
                                                <a:pt x="175" y="277"/>
                                              </a:lnTo>
                                              <a:lnTo>
                                                <a:pt x="175" y="273"/>
                                              </a:lnTo>
                                              <a:lnTo>
                                                <a:pt x="174" y="272"/>
                                              </a:lnTo>
                                              <a:lnTo>
                                                <a:pt x="174" y="272"/>
                                              </a:lnTo>
                                              <a:lnTo>
                                                <a:pt x="174" y="266"/>
                                              </a:lnTo>
                                              <a:lnTo>
                                                <a:pt x="174" y="266"/>
                                              </a:lnTo>
                                              <a:lnTo>
                                                <a:pt x="177" y="268"/>
                                              </a:lnTo>
                                              <a:lnTo>
                                                <a:pt x="179" y="269"/>
                                              </a:lnTo>
                                              <a:lnTo>
                                                <a:pt x="182" y="268"/>
                                              </a:lnTo>
                                              <a:lnTo>
                                                <a:pt x="185" y="267"/>
                                              </a:lnTo>
                                              <a:lnTo>
                                                <a:pt x="185" y="267"/>
                                              </a:lnTo>
                                              <a:lnTo>
                                                <a:pt x="188" y="266"/>
                                              </a:lnTo>
                                              <a:lnTo>
                                                <a:pt x="191" y="266"/>
                                              </a:lnTo>
                                              <a:lnTo>
                                                <a:pt x="192" y="266"/>
                                              </a:lnTo>
                                              <a:lnTo>
                                                <a:pt x="193" y="264"/>
                                              </a:lnTo>
                                              <a:lnTo>
                                                <a:pt x="194" y="263"/>
                                              </a:lnTo>
                                              <a:lnTo>
                                                <a:pt x="195" y="261"/>
                                              </a:lnTo>
                                              <a:lnTo>
                                                <a:pt x="195" y="261"/>
                                              </a:lnTo>
                                              <a:lnTo>
                                                <a:pt x="197" y="253"/>
                                              </a:lnTo>
                                              <a:lnTo>
                                                <a:pt x="199" y="243"/>
                                              </a:lnTo>
                                              <a:lnTo>
                                                <a:pt x="199" y="231"/>
                                              </a:lnTo>
                                              <a:lnTo>
                                                <a:pt x="199" y="227"/>
                                              </a:lnTo>
                                              <a:lnTo>
                                                <a:pt x="199" y="224"/>
                                              </a:lnTo>
                                              <a:lnTo>
                                                <a:pt x="199" y="224"/>
                                              </a:lnTo>
                                              <a:lnTo>
                                                <a:pt x="200" y="224"/>
                                              </a:lnTo>
                                              <a:lnTo>
                                                <a:pt x="201" y="220"/>
                                              </a:lnTo>
                                              <a:lnTo>
                                                <a:pt x="202" y="213"/>
                                              </a:lnTo>
                                              <a:lnTo>
                                                <a:pt x="203" y="205"/>
                                              </a:lnTo>
                                              <a:lnTo>
                                                <a:pt x="205" y="198"/>
                                              </a:lnTo>
                                              <a:lnTo>
                                                <a:pt x="205" y="198"/>
                                              </a:lnTo>
                                              <a:lnTo>
                                                <a:pt x="205" y="196"/>
                                              </a:lnTo>
                                              <a:lnTo>
                                                <a:pt x="204" y="193"/>
                                              </a:lnTo>
                                              <a:lnTo>
                                                <a:pt x="203" y="190"/>
                                              </a:lnTo>
                                              <a:lnTo>
                                                <a:pt x="201" y="186"/>
                                              </a:lnTo>
                                              <a:lnTo>
                                                <a:pt x="195" y="180"/>
                                              </a:lnTo>
                                              <a:lnTo>
                                                <a:pt x="190" y="176"/>
                                              </a:lnTo>
                                              <a:lnTo>
                                                <a:pt x="190" y="176"/>
                                              </a:lnTo>
                                              <a:lnTo>
                                                <a:pt x="185" y="148"/>
                                              </a:lnTo>
                                              <a:lnTo>
                                                <a:pt x="182" y="133"/>
                                              </a:lnTo>
                                              <a:lnTo>
                                                <a:pt x="180" y="118"/>
                                              </a:lnTo>
                                              <a:lnTo>
                                                <a:pt x="180" y="118"/>
                                              </a:lnTo>
                                              <a:lnTo>
                                                <a:pt x="179" y="113"/>
                                              </a:lnTo>
                                              <a:lnTo>
                                                <a:pt x="177" y="107"/>
                                              </a:lnTo>
                                              <a:lnTo>
                                                <a:pt x="176" y="102"/>
                                              </a:lnTo>
                                              <a:lnTo>
                                                <a:pt x="174" y="97"/>
                                              </a:lnTo>
                                              <a:lnTo>
                                                <a:pt x="172" y="93"/>
                                              </a:lnTo>
                                              <a:lnTo>
                                                <a:pt x="171" y="90"/>
                                              </a:lnTo>
                                              <a:lnTo>
                                                <a:pt x="169" y="88"/>
                                              </a:lnTo>
                                              <a:lnTo>
                                                <a:pt x="167" y="86"/>
                                              </a:lnTo>
                                              <a:lnTo>
                                                <a:pt x="167" y="86"/>
                                              </a:lnTo>
                                              <a:lnTo>
                                                <a:pt x="167" y="86"/>
                                              </a:lnTo>
                                              <a:lnTo>
                                                <a:pt x="167" y="85"/>
                                              </a:lnTo>
                                              <a:lnTo>
                                                <a:pt x="163" y="85"/>
                                              </a:lnTo>
                                              <a:lnTo>
                                                <a:pt x="160" y="85"/>
                                              </a:lnTo>
                                              <a:lnTo>
                                                <a:pt x="159" y="85"/>
                                              </a:lnTo>
                                              <a:lnTo>
                                                <a:pt x="158" y="85"/>
                                              </a:lnTo>
                                              <a:lnTo>
                                                <a:pt x="158" y="85"/>
                                              </a:lnTo>
                                              <a:lnTo>
                                                <a:pt x="157" y="85"/>
                                              </a:lnTo>
                                              <a:lnTo>
                                                <a:pt x="155" y="82"/>
                                              </a:lnTo>
                                              <a:lnTo>
                                                <a:pt x="153" y="80"/>
                                              </a:lnTo>
                                              <a:lnTo>
                                                <a:pt x="153" y="80"/>
                                              </a:lnTo>
                                              <a:lnTo>
                                                <a:pt x="153" y="80"/>
                                              </a:lnTo>
                                              <a:lnTo>
                                                <a:pt x="153" y="80"/>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28"/>
                                      <wps:cNvSpPr>
                                        <a:spLocks noEditPoints="1"/>
                                      </wps:cNvSpPr>
                                      <wps:spPr bwMode="auto">
                                        <a:xfrm>
                                          <a:off x="4841875" y="277495"/>
                                          <a:ext cx="89535" cy="377190"/>
                                        </a:xfrm>
                                        <a:custGeom>
                                          <a:avLst/>
                                          <a:gdLst>
                                            <a:gd name="T0" fmla="*/ 27 w 141"/>
                                            <a:gd name="T1" fmla="*/ 196 h 594"/>
                                            <a:gd name="T2" fmla="*/ 28 w 141"/>
                                            <a:gd name="T3" fmla="*/ 268 h 594"/>
                                            <a:gd name="T4" fmla="*/ 31 w 141"/>
                                            <a:gd name="T5" fmla="*/ 246 h 594"/>
                                            <a:gd name="T6" fmla="*/ 31 w 141"/>
                                            <a:gd name="T7" fmla="*/ 222 h 594"/>
                                            <a:gd name="T8" fmla="*/ 36 w 141"/>
                                            <a:gd name="T9" fmla="*/ 185 h 594"/>
                                            <a:gd name="T10" fmla="*/ 114 w 141"/>
                                            <a:gd name="T11" fmla="*/ 237 h 594"/>
                                            <a:gd name="T12" fmla="*/ 115 w 141"/>
                                            <a:gd name="T13" fmla="*/ 187 h 594"/>
                                            <a:gd name="T14" fmla="*/ 115 w 141"/>
                                            <a:gd name="T15" fmla="*/ 220 h 594"/>
                                            <a:gd name="T16" fmla="*/ 114 w 141"/>
                                            <a:gd name="T17" fmla="*/ 237 h 594"/>
                                            <a:gd name="T18" fmla="*/ 58 w 141"/>
                                            <a:gd name="T19" fmla="*/ 58 h 594"/>
                                            <a:gd name="T20" fmla="*/ 54 w 141"/>
                                            <a:gd name="T21" fmla="*/ 40 h 594"/>
                                            <a:gd name="T22" fmla="*/ 58 w 141"/>
                                            <a:gd name="T23" fmla="*/ 12 h 594"/>
                                            <a:gd name="T24" fmla="*/ 68 w 141"/>
                                            <a:gd name="T25" fmla="*/ 1 h 594"/>
                                            <a:gd name="T26" fmla="*/ 83 w 141"/>
                                            <a:gd name="T27" fmla="*/ 1 h 594"/>
                                            <a:gd name="T28" fmla="*/ 90 w 141"/>
                                            <a:gd name="T29" fmla="*/ 9 h 594"/>
                                            <a:gd name="T30" fmla="*/ 94 w 141"/>
                                            <a:gd name="T31" fmla="*/ 42 h 594"/>
                                            <a:gd name="T32" fmla="*/ 93 w 141"/>
                                            <a:gd name="T33" fmla="*/ 55 h 594"/>
                                            <a:gd name="T34" fmla="*/ 89 w 141"/>
                                            <a:gd name="T35" fmla="*/ 80 h 594"/>
                                            <a:gd name="T36" fmla="*/ 126 w 141"/>
                                            <a:gd name="T37" fmla="*/ 108 h 594"/>
                                            <a:gd name="T38" fmla="*/ 139 w 141"/>
                                            <a:gd name="T39" fmla="*/ 166 h 594"/>
                                            <a:gd name="T40" fmla="*/ 134 w 141"/>
                                            <a:gd name="T41" fmla="*/ 241 h 594"/>
                                            <a:gd name="T42" fmla="*/ 115 w 141"/>
                                            <a:gd name="T43" fmla="*/ 292 h 594"/>
                                            <a:gd name="T44" fmla="*/ 110 w 141"/>
                                            <a:gd name="T45" fmla="*/ 321 h 594"/>
                                            <a:gd name="T46" fmla="*/ 97 w 141"/>
                                            <a:gd name="T47" fmla="*/ 381 h 594"/>
                                            <a:gd name="T48" fmla="*/ 90 w 141"/>
                                            <a:gd name="T49" fmla="*/ 403 h 594"/>
                                            <a:gd name="T50" fmla="*/ 88 w 141"/>
                                            <a:gd name="T51" fmla="*/ 416 h 594"/>
                                            <a:gd name="T52" fmla="*/ 85 w 141"/>
                                            <a:gd name="T53" fmla="*/ 424 h 594"/>
                                            <a:gd name="T54" fmla="*/ 78 w 141"/>
                                            <a:gd name="T55" fmla="*/ 435 h 594"/>
                                            <a:gd name="T56" fmla="*/ 75 w 141"/>
                                            <a:gd name="T57" fmla="*/ 455 h 594"/>
                                            <a:gd name="T58" fmla="*/ 80 w 141"/>
                                            <a:gd name="T59" fmla="*/ 493 h 594"/>
                                            <a:gd name="T60" fmla="*/ 84 w 141"/>
                                            <a:gd name="T61" fmla="*/ 534 h 594"/>
                                            <a:gd name="T62" fmla="*/ 86 w 141"/>
                                            <a:gd name="T63" fmla="*/ 552 h 594"/>
                                            <a:gd name="T64" fmla="*/ 83 w 141"/>
                                            <a:gd name="T65" fmla="*/ 592 h 594"/>
                                            <a:gd name="T66" fmla="*/ 52 w 141"/>
                                            <a:gd name="T67" fmla="*/ 584 h 594"/>
                                            <a:gd name="T68" fmla="*/ 53 w 141"/>
                                            <a:gd name="T69" fmla="*/ 568 h 594"/>
                                            <a:gd name="T70" fmla="*/ 58 w 141"/>
                                            <a:gd name="T71" fmla="*/ 552 h 594"/>
                                            <a:gd name="T72" fmla="*/ 54 w 141"/>
                                            <a:gd name="T73" fmla="*/ 536 h 594"/>
                                            <a:gd name="T74" fmla="*/ 53 w 141"/>
                                            <a:gd name="T75" fmla="*/ 507 h 594"/>
                                            <a:gd name="T76" fmla="*/ 47 w 141"/>
                                            <a:gd name="T77" fmla="*/ 499 h 594"/>
                                            <a:gd name="T78" fmla="*/ 44 w 141"/>
                                            <a:gd name="T79" fmla="*/ 508 h 594"/>
                                            <a:gd name="T80" fmla="*/ 36 w 141"/>
                                            <a:gd name="T81" fmla="*/ 523 h 594"/>
                                            <a:gd name="T82" fmla="*/ 27 w 141"/>
                                            <a:gd name="T83" fmla="*/ 545 h 594"/>
                                            <a:gd name="T84" fmla="*/ 22 w 141"/>
                                            <a:gd name="T85" fmla="*/ 577 h 594"/>
                                            <a:gd name="T86" fmla="*/ 7 w 141"/>
                                            <a:gd name="T87" fmla="*/ 587 h 594"/>
                                            <a:gd name="T88" fmla="*/ 2 w 141"/>
                                            <a:gd name="T89" fmla="*/ 550 h 594"/>
                                            <a:gd name="T90" fmla="*/ 1 w 141"/>
                                            <a:gd name="T91" fmla="*/ 517 h 594"/>
                                            <a:gd name="T92" fmla="*/ 14 w 141"/>
                                            <a:gd name="T93" fmla="*/ 493 h 594"/>
                                            <a:gd name="T94" fmla="*/ 23 w 141"/>
                                            <a:gd name="T95" fmla="*/ 486 h 594"/>
                                            <a:gd name="T96" fmla="*/ 25 w 141"/>
                                            <a:gd name="T97" fmla="*/ 476 h 594"/>
                                            <a:gd name="T98" fmla="*/ 41 w 141"/>
                                            <a:gd name="T99" fmla="*/ 432 h 594"/>
                                            <a:gd name="T100" fmla="*/ 41 w 141"/>
                                            <a:gd name="T101" fmla="*/ 421 h 594"/>
                                            <a:gd name="T102" fmla="*/ 36 w 141"/>
                                            <a:gd name="T103" fmla="*/ 375 h 594"/>
                                            <a:gd name="T104" fmla="*/ 25 w 141"/>
                                            <a:gd name="T105" fmla="*/ 307 h 594"/>
                                            <a:gd name="T106" fmla="*/ 16 w 141"/>
                                            <a:gd name="T107" fmla="*/ 277 h 594"/>
                                            <a:gd name="T108" fmla="*/ 6 w 141"/>
                                            <a:gd name="T109" fmla="*/ 208 h 594"/>
                                            <a:gd name="T110" fmla="*/ 12 w 141"/>
                                            <a:gd name="T111" fmla="*/ 146 h 594"/>
                                            <a:gd name="T112" fmla="*/ 20 w 141"/>
                                            <a:gd name="T113" fmla="*/ 110 h 594"/>
                                            <a:gd name="T114" fmla="*/ 55 w 141"/>
                                            <a:gd name="T115" fmla="*/ 80 h 5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41" h="594">
                                              <a:moveTo>
                                                <a:pt x="34" y="172"/>
                                              </a:moveTo>
                                              <a:lnTo>
                                                <a:pt x="34" y="172"/>
                                              </a:lnTo>
                                              <a:lnTo>
                                                <a:pt x="34" y="173"/>
                                              </a:lnTo>
                                              <a:lnTo>
                                                <a:pt x="33" y="173"/>
                                              </a:lnTo>
                                              <a:lnTo>
                                                <a:pt x="33" y="173"/>
                                              </a:lnTo>
                                              <a:lnTo>
                                                <a:pt x="30" y="183"/>
                                              </a:lnTo>
                                              <a:lnTo>
                                                <a:pt x="28" y="188"/>
                                              </a:lnTo>
                                              <a:lnTo>
                                                <a:pt x="27" y="196"/>
                                              </a:lnTo>
                                              <a:lnTo>
                                                <a:pt x="27" y="196"/>
                                              </a:lnTo>
                                              <a:lnTo>
                                                <a:pt x="27" y="200"/>
                                              </a:lnTo>
                                              <a:lnTo>
                                                <a:pt x="27" y="205"/>
                                              </a:lnTo>
                                              <a:lnTo>
                                                <a:pt x="27" y="216"/>
                                              </a:lnTo>
                                              <a:lnTo>
                                                <a:pt x="27" y="229"/>
                                              </a:lnTo>
                                              <a:lnTo>
                                                <a:pt x="27" y="240"/>
                                              </a:lnTo>
                                              <a:lnTo>
                                                <a:pt x="27" y="240"/>
                                              </a:lnTo>
                                              <a:lnTo>
                                                <a:pt x="28" y="259"/>
                                              </a:lnTo>
                                              <a:lnTo>
                                                <a:pt x="28" y="268"/>
                                              </a:lnTo>
                                              <a:lnTo>
                                                <a:pt x="28" y="268"/>
                                              </a:lnTo>
                                              <a:lnTo>
                                                <a:pt x="29" y="264"/>
                                              </a:lnTo>
                                              <a:lnTo>
                                                <a:pt x="29" y="261"/>
                                              </a:lnTo>
                                              <a:lnTo>
                                                <a:pt x="29" y="259"/>
                                              </a:lnTo>
                                              <a:lnTo>
                                                <a:pt x="30" y="255"/>
                                              </a:lnTo>
                                              <a:lnTo>
                                                <a:pt x="30" y="255"/>
                                              </a:lnTo>
                                              <a:lnTo>
                                                <a:pt x="31" y="253"/>
                                              </a:lnTo>
                                              <a:lnTo>
                                                <a:pt x="31" y="250"/>
                                              </a:lnTo>
                                              <a:lnTo>
                                                <a:pt x="30" y="248"/>
                                              </a:lnTo>
                                              <a:lnTo>
                                                <a:pt x="31" y="246"/>
                                              </a:lnTo>
                                              <a:lnTo>
                                                <a:pt x="31" y="246"/>
                                              </a:lnTo>
                                              <a:lnTo>
                                                <a:pt x="31" y="245"/>
                                              </a:lnTo>
                                              <a:lnTo>
                                                <a:pt x="31" y="243"/>
                                              </a:lnTo>
                                              <a:lnTo>
                                                <a:pt x="31" y="240"/>
                                              </a:lnTo>
                                              <a:lnTo>
                                                <a:pt x="31" y="237"/>
                                              </a:lnTo>
                                              <a:lnTo>
                                                <a:pt x="31" y="234"/>
                                              </a:lnTo>
                                              <a:lnTo>
                                                <a:pt x="31" y="234"/>
                                              </a:lnTo>
                                              <a:lnTo>
                                                <a:pt x="31" y="229"/>
                                              </a:lnTo>
                                              <a:lnTo>
                                                <a:pt x="31" y="222"/>
                                              </a:lnTo>
                                              <a:lnTo>
                                                <a:pt x="31" y="216"/>
                                              </a:lnTo>
                                              <a:lnTo>
                                                <a:pt x="31" y="213"/>
                                              </a:lnTo>
                                              <a:lnTo>
                                                <a:pt x="32" y="211"/>
                                              </a:lnTo>
                                              <a:lnTo>
                                                <a:pt x="32" y="211"/>
                                              </a:lnTo>
                                              <a:lnTo>
                                                <a:pt x="34" y="208"/>
                                              </a:lnTo>
                                              <a:lnTo>
                                                <a:pt x="34" y="203"/>
                                              </a:lnTo>
                                              <a:lnTo>
                                                <a:pt x="36" y="195"/>
                                              </a:lnTo>
                                              <a:lnTo>
                                                <a:pt x="36" y="187"/>
                                              </a:lnTo>
                                              <a:lnTo>
                                                <a:pt x="36" y="185"/>
                                              </a:lnTo>
                                              <a:lnTo>
                                                <a:pt x="35" y="183"/>
                                              </a:lnTo>
                                              <a:lnTo>
                                                <a:pt x="35" y="183"/>
                                              </a:lnTo>
                                              <a:lnTo>
                                                <a:pt x="34" y="180"/>
                                              </a:lnTo>
                                              <a:lnTo>
                                                <a:pt x="34" y="176"/>
                                              </a:lnTo>
                                              <a:lnTo>
                                                <a:pt x="34" y="172"/>
                                              </a:lnTo>
                                              <a:lnTo>
                                                <a:pt x="34" y="172"/>
                                              </a:lnTo>
                                              <a:lnTo>
                                                <a:pt x="34" y="172"/>
                                              </a:lnTo>
                                              <a:lnTo>
                                                <a:pt x="34" y="172"/>
                                              </a:lnTo>
                                              <a:close/>
                                              <a:moveTo>
                                                <a:pt x="114" y="237"/>
                                              </a:moveTo>
                                              <a:lnTo>
                                                <a:pt x="114" y="237"/>
                                              </a:lnTo>
                                              <a:lnTo>
                                                <a:pt x="117" y="223"/>
                                              </a:lnTo>
                                              <a:lnTo>
                                                <a:pt x="120" y="211"/>
                                              </a:lnTo>
                                              <a:lnTo>
                                                <a:pt x="120" y="211"/>
                                              </a:lnTo>
                                              <a:lnTo>
                                                <a:pt x="120" y="208"/>
                                              </a:lnTo>
                                              <a:lnTo>
                                                <a:pt x="120" y="204"/>
                                              </a:lnTo>
                                              <a:lnTo>
                                                <a:pt x="118" y="198"/>
                                              </a:lnTo>
                                              <a:lnTo>
                                                <a:pt x="117" y="192"/>
                                              </a:lnTo>
                                              <a:lnTo>
                                                <a:pt x="115" y="187"/>
                                              </a:lnTo>
                                              <a:lnTo>
                                                <a:pt x="115" y="187"/>
                                              </a:lnTo>
                                              <a:lnTo>
                                                <a:pt x="115" y="193"/>
                                              </a:lnTo>
                                              <a:lnTo>
                                                <a:pt x="115" y="197"/>
                                              </a:lnTo>
                                              <a:lnTo>
                                                <a:pt x="115" y="201"/>
                                              </a:lnTo>
                                              <a:lnTo>
                                                <a:pt x="115" y="205"/>
                                              </a:lnTo>
                                              <a:lnTo>
                                                <a:pt x="115" y="205"/>
                                              </a:lnTo>
                                              <a:lnTo>
                                                <a:pt x="115" y="209"/>
                                              </a:lnTo>
                                              <a:lnTo>
                                                <a:pt x="115" y="213"/>
                                              </a:lnTo>
                                              <a:lnTo>
                                                <a:pt x="115" y="220"/>
                                              </a:lnTo>
                                              <a:lnTo>
                                                <a:pt x="114" y="224"/>
                                              </a:lnTo>
                                              <a:lnTo>
                                                <a:pt x="114" y="224"/>
                                              </a:lnTo>
                                              <a:lnTo>
                                                <a:pt x="114" y="228"/>
                                              </a:lnTo>
                                              <a:lnTo>
                                                <a:pt x="114" y="231"/>
                                              </a:lnTo>
                                              <a:lnTo>
                                                <a:pt x="114" y="234"/>
                                              </a:lnTo>
                                              <a:lnTo>
                                                <a:pt x="114" y="237"/>
                                              </a:lnTo>
                                              <a:lnTo>
                                                <a:pt x="114" y="237"/>
                                              </a:lnTo>
                                              <a:lnTo>
                                                <a:pt x="114" y="237"/>
                                              </a:lnTo>
                                              <a:lnTo>
                                                <a:pt x="114" y="237"/>
                                              </a:lnTo>
                                              <a:close/>
                                              <a:moveTo>
                                                <a:pt x="59" y="78"/>
                                              </a:moveTo>
                                              <a:lnTo>
                                                <a:pt x="59" y="78"/>
                                              </a:lnTo>
                                              <a:lnTo>
                                                <a:pt x="60" y="76"/>
                                              </a:lnTo>
                                              <a:lnTo>
                                                <a:pt x="61" y="74"/>
                                              </a:lnTo>
                                              <a:lnTo>
                                                <a:pt x="61" y="68"/>
                                              </a:lnTo>
                                              <a:lnTo>
                                                <a:pt x="60" y="59"/>
                                              </a:lnTo>
                                              <a:lnTo>
                                                <a:pt x="60" y="59"/>
                                              </a:lnTo>
                                              <a:lnTo>
                                                <a:pt x="59" y="59"/>
                                              </a:lnTo>
                                              <a:lnTo>
                                                <a:pt x="58" y="58"/>
                                              </a:lnTo>
                                              <a:lnTo>
                                                <a:pt x="58" y="55"/>
                                              </a:lnTo>
                                              <a:lnTo>
                                                <a:pt x="56" y="52"/>
                                              </a:lnTo>
                                              <a:lnTo>
                                                <a:pt x="55" y="47"/>
                                              </a:lnTo>
                                              <a:lnTo>
                                                <a:pt x="55" y="47"/>
                                              </a:lnTo>
                                              <a:lnTo>
                                                <a:pt x="53" y="46"/>
                                              </a:lnTo>
                                              <a:lnTo>
                                                <a:pt x="53" y="42"/>
                                              </a:lnTo>
                                              <a:lnTo>
                                                <a:pt x="53" y="42"/>
                                              </a:lnTo>
                                              <a:lnTo>
                                                <a:pt x="53" y="41"/>
                                              </a:lnTo>
                                              <a:lnTo>
                                                <a:pt x="54" y="40"/>
                                              </a:lnTo>
                                              <a:lnTo>
                                                <a:pt x="55" y="40"/>
                                              </a:lnTo>
                                              <a:lnTo>
                                                <a:pt x="55" y="40"/>
                                              </a:lnTo>
                                              <a:lnTo>
                                                <a:pt x="54" y="37"/>
                                              </a:lnTo>
                                              <a:lnTo>
                                                <a:pt x="53" y="32"/>
                                              </a:lnTo>
                                              <a:lnTo>
                                                <a:pt x="53" y="27"/>
                                              </a:lnTo>
                                              <a:lnTo>
                                                <a:pt x="54" y="22"/>
                                              </a:lnTo>
                                              <a:lnTo>
                                                <a:pt x="54" y="22"/>
                                              </a:lnTo>
                                              <a:lnTo>
                                                <a:pt x="56" y="18"/>
                                              </a:lnTo>
                                              <a:lnTo>
                                                <a:pt x="58" y="12"/>
                                              </a:lnTo>
                                              <a:lnTo>
                                                <a:pt x="61" y="8"/>
                                              </a:lnTo>
                                              <a:lnTo>
                                                <a:pt x="62" y="6"/>
                                              </a:lnTo>
                                              <a:lnTo>
                                                <a:pt x="63" y="6"/>
                                              </a:lnTo>
                                              <a:lnTo>
                                                <a:pt x="63" y="6"/>
                                              </a:lnTo>
                                              <a:lnTo>
                                                <a:pt x="66" y="4"/>
                                              </a:lnTo>
                                              <a:lnTo>
                                                <a:pt x="68" y="3"/>
                                              </a:lnTo>
                                              <a:lnTo>
                                                <a:pt x="68" y="2"/>
                                              </a:lnTo>
                                              <a:lnTo>
                                                <a:pt x="68" y="1"/>
                                              </a:lnTo>
                                              <a:lnTo>
                                                <a:pt x="68" y="1"/>
                                              </a:lnTo>
                                              <a:lnTo>
                                                <a:pt x="71" y="0"/>
                                              </a:lnTo>
                                              <a:lnTo>
                                                <a:pt x="74" y="0"/>
                                              </a:lnTo>
                                              <a:lnTo>
                                                <a:pt x="77" y="1"/>
                                              </a:lnTo>
                                              <a:lnTo>
                                                <a:pt x="78" y="3"/>
                                              </a:lnTo>
                                              <a:lnTo>
                                                <a:pt x="78" y="3"/>
                                              </a:lnTo>
                                              <a:lnTo>
                                                <a:pt x="80" y="1"/>
                                              </a:lnTo>
                                              <a:lnTo>
                                                <a:pt x="81" y="1"/>
                                              </a:lnTo>
                                              <a:lnTo>
                                                <a:pt x="83" y="1"/>
                                              </a:lnTo>
                                              <a:lnTo>
                                                <a:pt x="83" y="1"/>
                                              </a:lnTo>
                                              <a:lnTo>
                                                <a:pt x="81" y="2"/>
                                              </a:lnTo>
                                              <a:lnTo>
                                                <a:pt x="80" y="3"/>
                                              </a:lnTo>
                                              <a:lnTo>
                                                <a:pt x="80" y="3"/>
                                              </a:lnTo>
                                              <a:lnTo>
                                                <a:pt x="80" y="3"/>
                                              </a:lnTo>
                                              <a:lnTo>
                                                <a:pt x="81" y="3"/>
                                              </a:lnTo>
                                              <a:lnTo>
                                                <a:pt x="83" y="3"/>
                                              </a:lnTo>
                                              <a:lnTo>
                                                <a:pt x="85" y="4"/>
                                              </a:lnTo>
                                              <a:lnTo>
                                                <a:pt x="88" y="7"/>
                                              </a:lnTo>
                                              <a:lnTo>
                                                <a:pt x="90" y="9"/>
                                              </a:lnTo>
                                              <a:lnTo>
                                                <a:pt x="90" y="9"/>
                                              </a:lnTo>
                                              <a:lnTo>
                                                <a:pt x="91" y="12"/>
                                              </a:lnTo>
                                              <a:lnTo>
                                                <a:pt x="93" y="18"/>
                                              </a:lnTo>
                                              <a:lnTo>
                                                <a:pt x="95" y="22"/>
                                              </a:lnTo>
                                              <a:lnTo>
                                                <a:pt x="95" y="24"/>
                                              </a:lnTo>
                                              <a:lnTo>
                                                <a:pt x="95" y="27"/>
                                              </a:lnTo>
                                              <a:lnTo>
                                                <a:pt x="95" y="27"/>
                                              </a:lnTo>
                                              <a:lnTo>
                                                <a:pt x="95" y="36"/>
                                              </a:lnTo>
                                              <a:lnTo>
                                                <a:pt x="94" y="42"/>
                                              </a:lnTo>
                                              <a:lnTo>
                                                <a:pt x="94" y="42"/>
                                              </a:lnTo>
                                              <a:lnTo>
                                                <a:pt x="95" y="41"/>
                                              </a:lnTo>
                                              <a:lnTo>
                                                <a:pt x="96" y="41"/>
                                              </a:lnTo>
                                              <a:lnTo>
                                                <a:pt x="96" y="42"/>
                                              </a:lnTo>
                                              <a:lnTo>
                                                <a:pt x="97" y="42"/>
                                              </a:lnTo>
                                              <a:lnTo>
                                                <a:pt x="97" y="44"/>
                                              </a:lnTo>
                                              <a:lnTo>
                                                <a:pt x="96" y="47"/>
                                              </a:lnTo>
                                              <a:lnTo>
                                                <a:pt x="96" y="47"/>
                                              </a:lnTo>
                                              <a:lnTo>
                                                <a:pt x="93" y="55"/>
                                              </a:lnTo>
                                              <a:lnTo>
                                                <a:pt x="92" y="58"/>
                                              </a:lnTo>
                                              <a:lnTo>
                                                <a:pt x="91" y="58"/>
                                              </a:lnTo>
                                              <a:lnTo>
                                                <a:pt x="90" y="58"/>
                                              </a:lnTo>
                                              <a:lnTo>
                                                <a:pt x="90" y="58"/>
                                              </a:lnTo>
                                              <a:lnTo>
                                                <a:pt x="89" y="63"/>
                                              </a:lnTo>
                                              <a:lnTo>
                                                <a:pt x="89" y="70"/>
                                              </a:lnTo>
                                              <a:lnTo>
                                                <a:pt x="89" y="76"/>
                                              </a:lnTo>
                                              <a:lnTo>
                                                <a:pt x="89" y="80"/>
                                              </a:lnTo>
                                              <a:lnTo>
                                                <a:pt x="89" y="80"/>
                                              </a:lnTo>
                                              <a:lnTo>
                                                <a:pt x="95" y="84"/>
                                              </a:lnTo>
                                              <a:lnTo>
                                                <a:pt x="98" y="87"/>
                                              </a:lnTo>
                                              <a:lnTo>
                                                <a:pt x="102" y="90"/>
                                              </a:lnTo>
                                              <a:lnTo>
                                                <a:pt x="102" y="90"/>
                                              </a:lnTo>
                                              <a:lnTo>
                                                <a:pt x="108" y="94"/>
                                              </a:lnTo>
                                              <a:lnTo>
                                                <a:pt x="115" y="99"/>
                                              </a:lnTo>
                                              <a:lnTo>
                                                <a:pt x="122" y="103"/>
                                              </a:lnTo>
                                              <a:lnTo>
                                                <a:pt x="124" y="105"/>
                                              </a:lnTo>
                                              <a:lnTo>
                                                <a:pt x="126" y="108"/>
                                              </a:lnTo>
                                              <a:lnTo>
                                                <a:pt x="126" y="108"/>
                                              </a:lnTo>
                                              <a:lnTo>
                                                <a:pt x="129" y="115"/>
                                              </a:lnTo>
                                              <a:lnTo>
                                                <a:pt x="132" y="124"/>
                                              </a:lnTo>
                                              <a:lnTo>
                                                <a:pt x="134" y="133"/>
                                              </a:lnTo>
                                              <a:lnTo>
                                                <a:pt x="135" y="141"/>
                                              </a:lnTo>
                                              <a:lnTo>
                                                <a:pt x="135" y="141"/>
                                              </a:lnTo>
                                              <a:lnTo>
                                                <a:pt x="136" y="146"/>
                                              </a:lnTo>
                                              <a:lnTo>
                                                <a:pt x="137" y="152"/>
                                              </a:lnTo>
                                              <a:lnTo>
                                                <a:pt x="139" y="166"/>
                                              </a:lnTo>
                                              <a:lnTo>
                                                <a:pt x="139" y="166"/>
                                              </a:lnTo>
                                              <a:lnTo>
                                                <a:pt x="139" y="178"/>
                                              </a:lnTo>
                                              <a:lnTo>
                                                <a:pt x="141" y="192"/>
                                              </a:lnTo>
                                              <a:lnTo>
                                                <a:pt x="141" y="212"/>
                                              </a:lnTo>
                                              <a:lnTo>
                                                <a:pt x="141" y="212"/>
                                              </a:lnTo>
                                              <a:lnTo>
                                                <a:pt x="141" y="216"/>
                                              </a:lnTo>
                                              <a:lnTo>
                                                <a:pt x="139" y="224"/>
                                              </a:lnTo>
                                              <a:lnTo>
                                                <a:pt x="137" y="233"/>
                                              </a:lnTo>
                                              <a:lnTo>
                                                <a:pt x="134" y="241"/>
                                              </a:lnTo>
                                              <a:lnTo>
                                                <a:pt x="134" y="241"/>
                                              </a:lnTo>
                                              <a:lnTo>
                                                <a:pt x="124" y="268"/>
                                              </a:lnTo>
                                              <a:lnTo>
                                                <a:pt x="118" y="279"/>
                                              </a:lnTo>
                                              <a:lnTo>
                                                <a:pt x="116" y="285"/>
                                              </a:lnTo>
                                              <a:lnTo>
                                                <a:pt x="116" y="285"/>
                                              </a:lnTo>
                                              <a:lnTo>
                                                <a:pt x="117" y="287"/>
                                              </a:lnTo>
                                              <a:lnTo>
                                                <a:pt x="117" y="289"/>
                                              </a:lnTo>
                                              <a:lnTo>
                                                <a:pt x="115" y="291"/>
                                              </a:lnTo>
                                              <a:lnTo>
                                                <a:pt x="115" y="292"/>
                                              </a:lnTo>
                                              <a:lnTo>
                                                <a:pt x="115" y="292"/>
                                              </a:lnTo>
                                              <a:lnTo>
                                                <a:pt x="112" y="295"/>
                                              </a:lnTo>
                                              <a:lnTo>
                                                <a:pt x="112" y="300"/>
                                              </a:lnTo>
                                              <a:lnTo>
                                                <a:pt x="110" y="309"/>
                                              </a:lnTo>
                                              <a:lnTo>
                                                <a:pt x="110" y="309"/>
                                              </a:lnTo>
                                              <a:lnTo>
                                                <a:pt x="110" y="311"/>
                                              </a:lnTo>
                                              <a:lnTo>
                                                <a:pt x="110" y="313"/>
                                              </a:lnTo>
                                              <a:lnTo>
                                                <a:pt x="110" y="321"/>
                                              </a:lnTo>
                                              <a:lnTo>
                                                <a:pt x="110" y="321"/>
                                              </a:lnTo>
                                              <a:lnTo>
                                                <a:pt x="110" y="325"/>
                                              </a:lnTo>
                                              <a:lnTo>
                                                <a:pt x="108" y="333"/>
                                              </a:lnTo>
                                              <a:lnTo>
                                                <a:pt x="107" y="342"/>
                                              </a:lnTo>
                                              <a:lnTo>
                                                <a:pt x="105" y="350"/>
                                              </a:lnTo>
                                              <a:lnTo>
                                                <a:pt x="105" y="350"/>
                                              </a:lnTo>
                                              <a:lnTo>
                                                <a:pt x="100" y="367"/>
                                              </a:lnTo>
                                              <a:lnTo>
                                                <a:pt x="98" y="374"/>
                                              </a:lnTo>
                                              <a:lnTo>
                                                <a:pt x="97" y="381"/>
                                              </a:lnTo>
                                              <a:lnTo>
                                                <a:pt x="97" y="381"/>
                                              </a:lnTo>
                                              <a:lnTo>
                                                <a:pt x="96" y="385"/>
                                              </a:lnTo>
                                              <a:lnTo>
                                                <a:pt x="95" y="389"/>
                                              </a:lnTo>
                                              <a:lnTo>
                                                <a:pt x="93" y="391"/>
                                              </a:lnTo>
                                              <a:lnTo>
                                                <a:pt x="93" y="395"/>
                                              </a:lnTo>
                                              <a:lnTo>
                                                <a:pt x="93" y="395"/>
                                              </a:lnTo>
                                              <a:lnTo>
                                                <a:pt x="92" y="397"/>
                                              </a:lnTo>
                                              <a:lnTo>
                                                <a:pt x="92" y="399"/>
                                              </a:lnTo>
                                              <a:lnTo>
                                                <a:pt x="91" y="402"/>
                                              </a:lnTo>
                                              <a:lnTo>
                                                <a:pt x="90" y="403"/>
                                              </a:lnTo>
                                              <a:lnTo>
                                                <a:pt x="90" y="403"/>
                                              </a:lnTo>
                                              <a:lnTo>
                                                <a:pt x="90" y="404"/>
                                              </a:lnTo>
                                              <a:lnTo>
                                                <a:pt x="90" y="406"/>
                                              </a:lnTo>
                                              <a:lnTo>
                                                <a:pt x="90" y="407"/>
                                              </a:lnTo>
                                              <a:lnTo>
                                                <a:pt x="89" y="409"/>
                                              </a:lnTo>
                                              <a:lnTo>
                                                <a:pt x="89" y="409"/>
                                              </a:lnTo>
                                              <a:lnTo>
                                                <a:pt x="89" y="412"/>
                                              </a:lnTo>
                                              <a:lnTo>
                                                <a:pt x="89" y="415"/>
                                              </a:lnTo>
                                              <a:lnTo>
                                                <a:pt x="88" y="416"/>
                                              </a:lnTo>
                                              <a:lnTo>
                                                <a:pt x="87" y="417"/>
                                              </a:lnTo>
                                              <a:lnTo>
                                                <a:pt x="87" y="417"/>
                                              </a:lnTo>
                                              <a:lnTo>
                                                <a:pt x="86" y="418"/>
                                              </a:lnTo>
                                              <a:lnTo>
                                                <a:pt x="86" y="419"/>
                                              </a:lnTo>
                                              <a:lnTo>
                                                <a:pt x="86" y="421"/>
                                              </a:lnTo>
                                              <a:lnTo>
                                                <a:pt x="85" y="423"/>
                                              </a:lnTo>
                                              <a:lnTo>
                                                <a:pt x="85" y="423"/>
                                              </a:lnTo>
                                              <a:lnTo>
                                                <a:pt x="85" y="424"/>
                                              </a:lnTo>
                                              <a:lnTo>
                                                <a:pt x="85" y="424"/>
                                              </a:lnTo>
                                              <a:lnTo>
                                                <a:pt x="83" y="425"/>
                                              </a:lnTo>
                                              <a:lnTo>
                                                <a:pt x="82" y="426"/>
                                              </a:lnTo>
                                              <a:lnTo>
                                                <a:pt x="81" y="428"/>
                                              </a:lnTo>
                                              <a:lnTo>
                                                <a:pt x="81" y="429"/>
                                              </a:lnTo>
                                              <a:lnTo>
                                                <a:pt x="81" y="429"/>
                                              </a:lnTo>
                                              <a:lnTo>
                                                <a:pt x="80" y="430"/>
                                              </a:lnTo>
                                              <a:lnTo>
                                                <a:pt x="80" y="432"/>
                                              </a:lnTo>
                                              <a:lnTo>
                                                <a:pt x="78" y="434"/>
                                              </a:lnTo>
                                              <a:lnTo>
                                                <a:pt x="78" y="435"/>
                                              </a:lnTo>
                                              <a:lnTo>
                                                <a:pt x="78" y="435"/>
                                              </a:lnTo>
                                              <a:lnTo>
                                                <a:pt x="77" y="439"/>
                                              </a:lnTo>
                                              <a:lnTo>
                                                <a:pt x="75" y="441"/>
                                              </a:lnTo>
                                              <a:lnTo>
                                                <a:pt x="74" y="443"/>
                                              </a:lnTo>
                                              <a:lnTo>
                                                <a:pt x="74" y="443"/>
                                              </a:lnTo>
                                              <a:lnTo>
                                                <a:pt x="74" y="448"/>
                                              </a:lnTo>
                                              <a:lnTo>
                                                <a:pt x="75" y="451"/>
                                              </a:lnTo>
                                              <a:lnTo>
                                                <a:pt x="75" y="453"/>
                                              </a:lnTo>
                                              <a:lnTo>
                                                <a:pt x="75" y="455"/>
                                              </a:lnTo>
                                              <a:lnTo>
                                                <a:pt x="75" y="455"/>
                                              </a:lnTo>
                                              <a:lnTo>
                                                <a:pt x="74" y="456"/>
                                              </a:lnTo>
                                              <a:lnTo>
                                                <a:pt x="75" y="457"/>
                                              </a:lnTo>
                                              <a:lnTo>
                                                <a:pt x="75" y="458"/>
                                              </a:lnTo>
                                              <a:lnTo>
                                                <a:pt x="75" y="462"/>
                                              </a:lnTo>
                                              <a:lnTo>
                                                <a:pt x="75" y="462"/>
                                              </a:lnTo>
                                              <a:lnTo>
                                                <a:pt x="76" y="467"/>
                                              </a:lnTo>
                                              <a:lnTo>
                                                <a:pt x="77" y="475"/>
                                              </a:lnTo>
                                              <a:lnTo>
                                                <a:pt x="80" y="493"/>
                                              </a:lnTo>
                                              <a:lnTo>
                                                <a:pt x="80" y="493"/>
                                              </a:lnTo>
                                              <a:lnTo>
                                                <a:pt x="80" y="502"/>
                                              </a:lnTo>
                                              <a:lnTo>
                                                <a:pt x="83" y="510"/>
                                              </a:lnTo>
                                              <a:lnTo>
                                                <a:pt x="84" y="518"/>
                                              </a:lnTo>
                                              <a:lnTo>
                                                <a:pt x="85" y="521"/>
                                              </a:lnTo>
                                              <a:lnTo>
                                                <a:pt x="85" y="525"/>
                                              </a:lnTo>
                                              <a:lnTo>
                                                <a:pt x="85" y="525"/>
                                              </a:lnTo>
                                              <a:lnTo>
                                                <a:pt x="84" y="531"/>
                                              </a:lnTo>
                                              <a:lnTo>
                                                <a:pt x="84" y="534"/>
                                              </a:lnTo>
                                              <a:lnTo>
                                                <a:pt x="84" y="537"/>
                                              </a:lnTo>
                                              <a:lnTo>
                                                <a:pt x="85" y="538"/>
                                              </a:lnTo>
                                              <a:lnTo>
                                                <a:pt x="85" y="538"/>
                                              </a:lnTo>
                                              <a:lnTo>
                                                <a:pt x="85" y="539"/>
                                              </a:lnTo>
                                              <a:lnTo>
                                                <a:pt x="86" y="540"/>
                                              </a:lnTo>
                                              <a:lnTo>
                                                <a:pt x="87" y="544"/>
                                              </a:lnTo>
                                              <a:lnTo>
                                                <a:pt x="87" y="547"/>
                                              </a:lnTo>
                                              <a:lnTo>
                                                <a:pt x="86" y="552"/>
                                              </a:lnTo>
                                              <a:lnTo>
                                                <a:pt x="86" y="552"/>
                                              </a:lnTo>
                                              <a:lnTo>
                                                <a:pt x="85" y="556"/>
                                              </a:lnTo>
                                              <a:lnTo>
                                                <a:pt x="85" y="560"/>
                                              </a:lnTo>
                                              <a:lnTo>
                                                <a:pt x="85" y="567"/>
                                              </a:lnTo>
                                              <a:lnTo>
                                                <a:pt x="85" y="567"/>
                                              </a:lnTo>
                                              <a:lnTo>
                                                <a:pt x="85" y="580"/>
                                              </a:lnTo>
                                              <a:lnTo>
                                                <a:pt x="84" y="587"/>
                                              </a:lnTo>
                                              <a:lnTo>
                                                <a:pt x="84" y="590"/>
                                              </a:lnTo>
                                              <a:lnTo>
                                                <a:pt x="83" y="592"/>
                                              </a:lnTo>
                                              <a:lnTo>
                                                <a:pt x="83" y="592"/>
                                              </a:lnTo>
                                              <a:lnTo>
                                                <a:pt x="81" y="593"/>
                                              </a:lnTo>
                                              <a:lnTo>
                                                <a:pt x="78" y="593"/>
                                              </a:lnTo>
                                              <a:lnTo>
                                                <a:pt x="73" y="594"/>
                                              </a:lnTo>
                                              <a:lnTo>
                                                <a:pt x="68" y="593"/>
                                              </a:lnTo>
                                              <a:lnTo>
                                                <a:pt x="66" y="592"/>
                                              </a:lnTo>
                                              <a:lnTo>
                                                <a:pt x="63" y="591"/>
                                              </a:lnTo>
                                              <a:lnTo>
                                                <a:pt x="63" y="591"/>
                                              </a:lnTo>
                                              <a:lnTo>
                                                <a:pt x="57" y="587"/>
                                              </a:lnTo>
                                              <a:lnTo>
                                                <a:pt x="52" y="584"/>
                                              </a:lnTo>
                                              <a:lnTo>
                                                <a:pt x="52" y="584"/>
                                              </a:lnTo>
                                              <a:lnTo>
                                                <a:pt x="51" y="583"/>
                                              </a:lnTo>
                                              <a:lnTo>
                                                <a:pt x="51" y="581"/>
                                              </a:lnTo>
                                              <a:lnTo>
                                                <a:pt x="51" y="578"/>
                                              </a:lnTo>
                                              <a:lnTo>
                                                <a:pt x="51" y="576"/>
                                              </a:lnTo>
                                              <a:lnTo>
                                                <a:pt x="51" y="574"/>
                                              </a:lnTo>
                                              <a:lnTo>
                                                <a:pt x="51" y="574"/>
                                              </a:lnTo>
                                              <a:lnTo>
                                                <a:pt x="52" y="572"/>
                                              </a:lnTo>
                                              <a:lnTo>
                                                <a:pt x="53" y="568"/>
                                              </a:lnTo>
                                              <a:lnTo>
                                                <a:pt x="56" y="566"/>
                                              </a:lnTo>
                                              <a:lnTo>
                                                <a:pt x="58" y="564"/>
                                              </a:lnTo>
                                              <a:lnTo>
                                                <a:pt x="58" y="564"/>
                                              </a:lnTo>
                                              <a:lnTo>
                                                <a:pt x="58" y="560"/>
                                              </a:lnTo>
                                              <a:lnTo>
                                                <a:pt x="59" y="558"/>
                                              </a:lnTo>
                                              <a:lnTo>
                                                <a:pt x="61" y="557"/>
                                              </a:lnTo>
                                              <a:lnTo>
                                                <a:pt x="61" y="557"/>
                                              </a:lnTo>
                                              <a:lnTo>
                                                <a:pt x="59" y="554"/>
                                              </a:lnTo>
                                              <a:lnTo>
                                                <a:pt x="58" y="552"/>
                                              </a:lnTo>
                                              <a:lnTo>
                                                <a:pt x="58" y="550"/>
                                              </a:lnTo>
                                              <a:lnTo>
                                                <a:pt x="58" y="547"/>
                                              </a:lnTo>
                                              <a:lnTo>
                                                <a:pt x="58" y="547"/>
                                              </a:lnTo>
                                              <a:lnTo>
                                                <a:pt x="57" y="545"/>
                                              </a:lnTo>
                                              <a:lnTo>
                                                <a:pt x="56" y="544"/>
                                              </a:lnTo>
                                              <a:lnTo>
                                                <a:pt x="56" y="543"/>
                                              </a:lnTo>
                                              <a:lnTo>
                                                <a:pt x="55" y="540"/>
                                              </a:lnTo>
                                              <a:lnTo>
                                                <a:pt x="55" y="540"/>
                                              </a:lnTo>
                                              <a:lnTo>
                                                <a:pt x="54" y="536"/>
                                              </a:lnTo>
                                              <a:lnTo>
                                                <a:pt x="53" y="532"/>
                                              </a:lnTo>
                                              <a:lnTo>
                                                <a:pt x="53" y="526"/>
                                              </a:lnTo>
                                              <a:lnTo>
                                                <a:pt x="53" y="524"/>
                                              </a:lnTo>
                                              <a:lnTo>
                                                <a:pt x="54" y="521"/>
                                              </a:lnTo>
                                              <a:lnTo>
                                                <a:pt x="54" y="521"/>
                                              </a:lnTo>
                                              <a:lnTo>
                                                <a:pt x="56" y="517"/>
                                              </a:lnTo>
                                              <a:lnTo>
                                                <a:pt x="56" y="513"/>
                                              </a:lnTo>
                                              <a:lnTo>
                                                <a:pt x="55" y="510"/>
                                              </a:lnTo>
                                              <a:lnTo>
                                                <a:pt x="53" y="507"/>
                                              </a:lnTo>
                                              <a:lnTo>
                                                <a:pt x="53" y="507"/>
                                              </a:lnTo>
                                              <a:lnTo>
                                                <a:pt x="52" y="503"/>
                                              </a:lnTo>
                                              <a:lnTo>
                                                <a:pt x="51" y="498"/>
                                              </a:lnTo>
                                              <a:lnTo>
                                                <a:pt x="51" y="492"/>
                                              </a:lnTo>
                                              <a:lnTo>
                                                <a:pt x="51" y="492"/>
                                              </a:lnTo>
                                              <a:lnTo>
                                                <a:pt x="48" y="494"/>
                                              </a:lnTo>
                                              <a:lnTo>
                                                <a:pt x="46" y="495"/>
                                              </a:lnTo>
                                              <a:lnTo>
                                                <a:pt x="46" y="498"/>
                                              </a:lnTo>
                                              <a:lnTo>
                                                <a:pt x="47" y="499"/>
                                              </a:lnTo>
                                              <a:lnTo>
                                                <a:pt x="47" y="499"/>
                                              </a:lnTo>
                                              <a:lnTo>
                                                <a:pt x="47" y="500"/>
                                              </a:lnTo>
                                              <a:lnTo>
                                                <a:pt x="47" y="502"/>
                                              </a:lnTo>
                                              <a:lnTo>
                                                <a:pt x="47" y="504"/>
                                              </a:lnTo>
                                              <a:lnTo>
                                                <a:pt x="46" y="506"/>
                                              </a:lnTo>
                                              <a:lnTo>
                                                <a:pt x="45" y="507"/>
                                              </a:lnTo>
                                              <a:lnTo>
                                                <a:pt x="44" y="506"/>
                                              </a:lnTo>
                                              <a:lnTo>
                                                <a:pt x="44" y="506"/>
                                              </a:lnTo>
                                              <a:lnTo>
                                                <a:pt x="44" y="508"/>
                                              </a:lnTo>
                                              <a:lnTo>
                                                <a:pt x="43" y="511"/>
                                              </a:lnTo>
                                              <a:lnTo>
                                                <a:pt x="41" y="513"/>
                                              </a:lnTo>
                                              <a:lnTo>
                                                <a:pt x="41" y="513"/>
                                              </a:lnTo>
                                              <a:lnTo>
                                                <a:pt x="41" y="516"/>
                                              </a:lnTo>
                                              <a:lnTo>
                                                <a:pt x="40" y="517"/>
                                              </a:lnTo>
                                              <a:lnTo>
                                                <a:pt x="39" y="520"/>
                                              </a:lnTo>
                                              <a:lnTo>
                                                <a:pt x="37" y="522"/>
                                              </a:lnTo>
                                              <a:lnTo>
                                                <a:pt x="36" y="523"/>
                                              </a:lnTo>
                                              <a:lnTo>
                                                <a:pt x="36" y="523"/>
                                              </a:lnTo>
                                              <a:lnTo>
                                                <a:pt x="36" y="524"/>
                                              </a:lnTo>
                                              <a:lnTo>
                                                <a:pt x="36" y="525"/>
                                              </a:lnTo>
                                              <a:lnTo>
                                                <a:pt x="34" y="527"/>
                                              </a:lnTo>
                                              <a:lnTo>
                                                <a:pt x="31" y="529"/>
                                              </a:lnTo>
                                              <a:lnTo>
                                                <a:pt x="31" y="529"/>
                                              </a:lnTo>
                                              <a:lnTo>
                                                <a:pt x="31" y="534"/>
                                              </a:lnTo>
                                              <a:lnTo>
                                                <a:pt x="29" y="538"/>
                                              </a:lnTo>
                                              <a:lnTo>
                                                <a:pt x="28" y="542"/>
                                              </a:lnTo>
                                              <a:lnTo>
                                                <a:pt x="27" y="545"/>
                                              </a:lnTo>
                                              <a:lnTo>
                                                <a:pt x="27" y="545"/>
                                              </a:lnTo>
                                              <a:lnTo>
                                                <a:pt x="25" y="553"/>
                                              </a:lnTo>
                                              <a:lnTo>
                                                <a:pt x="25" y="558"/>
                                              </a:lnTo>
                                              <a:lnTo>
                                                <a:pt x="24" y="562"/>
                                              </a:lnTo>
                                              <a:lnTo>
                                                <a:pt x="24" y="562"/>
                                              </a:lnTo>
                                              <a:lnTo>
                                                <a:pt x="24" y="568"/>
                                              </a:lnTo>
                                              <a:lnTo>
                                                <a:pt x="22" y="573"/>
                                              </a:lnTo>
                                              <a:lnTo>
                                                <a:pt x="22" y="573"/>
                                              </a:lnTo>
                                              <a:lnTo>
                                                <a:pt x="22" y="577"/>
                                              </a:lnTo>
                                              <a:lnTo>
                                                <a:pt x="19" y="582"/>
                                              </a:lnTo>
                                              <a:lnTo>
                                                <a:pt x="19" y="585"/>
                                              </a:lnTo>
                                              <a:lnTo>
                                                <a:pt x="17" y="587"/>
                                              </a:lnTo>
                                              <a:lnTo>
                                                <a:pt x="15" y="589"/>
                                              </a:lnTo>
                                              <a:lnTo>
                                                <a:pt x="13" y="590"/>
                                              </a:lnTo>
                                              <a:lnTo>
                                                <a:pt x="13" y="590"/>
                                              </a:lnTo>
                                              <a:lnTo>
                                                <a:pt x="11" y="589"/>
                                              </a:lnTo>
                                              <a:lnTo>
                                                <a:pt x="9" y="588"/>
                                              </a:lnTo>
                                              <a:lnTo>
                                                <a:pt x="7" y="587"/>
                                              </a:lnTo>
                                              <a:lnTo>
                                                <a:pt x="5" y="585"/>
                                              </a:lnTo>
                                              <a:lnTo>
                                                <a:pt x="4" y="582"/>
                                              </a:lnTo>
                                              <a:lnTo>
                                                <a:pt x="2" y="578"/>
                                              </a:lnTo>
                                              <a:lnTo>
                                                <a:pt x="1" y="575"/>
                                              </a:lnTo>
                                              <a:lnTo>
                                                <a:pt x="0" y="572"/>
                                              </a:lnTo>
                                              <a:lnTo>
                                                <a:pt x="0" y="572"/>
                                              </a:lnTo>
                                              <a:lnTo>
                                                <a:pt x="0" y="563"/>
                                              </a:lnTo>
                                              <a:lnTo>
                                                <a:pt x="1" y="556"/>
                                              </a:lnTo>
                                              <a:lnTo>
                                                <a:pt x="2" y="550"/>
                                              </a:lnTo>
                                              <a:lnTo>
                                                <a:pt x="3" y="545"/>
                                              </a:lnTo>
                                              <a:lnTo>
                                                <a:pt x="3" y="545"/>
                                              </a:lnTo>
                                              <a:lnTo>
                                                <a:pt x="4" y="544"/>
                                              </a:lnTo>
                                              <a:lnTo>
                                                <a:pt x="4" y="540"/>
                                              </a:lnTo>
                                              <a:lnTo>
                                                <a:pt x="4" y="533"/>
                                              </a:lnTo>
                                              <a:lnTo>
                                                <a:pt x="3" y="526"/>
                                              </a:lnTo>
                                              <a:lnTo>
                                                <a:pt x="2" y="519"/>
                                              </a:lnTo>
                                              <a:lnTo>
                                                <a:pt x="2" y="519"/>
                                              </a:lnTo>
                                              <a:lnTo>
                                                <a:pt x="1" y="517"/>
                                              </a:lnTo>
                                              <a:lnTo>
                                                <a:pt x="0" y="514"/>
                                              </a:lnTo>
                                              <a:lnTo>
                                                <a:pt x="0" y="510"/>
                                              </a:lnTo>
                                              <a:lnTo>
                                                <a:pt x="0" y="507"/>
                                              </a:lnTo>
                                              <a:lnTo>
                                                <a:pt x="2" y="503"/>
                                              </a:lnTo>
                                              <a:lnTo>
                                                <a:pt x="3" y="500"/>
                                              </a:lnTo>
                                              <a:lnTo>
                                                <a:pt x="4" y="498"/>
                                              </a:lnTo>
                                              <a:lnTo>
                                                <a:pt x="6" y="496"/>
                                              </a:lnTo>
                                              <a:lnTo>
                                                <a:pt x="6" y="496"/>
                                              </a:lnTo>
                                              <a:lnTo>
                                                <a:pt x="14" y="493"/>
                                              </a:lnTo>
                                              <a:lnTo>
                                                <a:pt x="14" y="493"/>
                                              </a:lnTo>
                                              <a:lnTo>
                                                <a:pt x="14" y="491"/>
                                              </a:lnTo>
                                              <a:lnTo>
                                                <a:pt x="14" y="490"/>
                                              </a:lnTo>
                                              <a:lnTo>
                                                <a:pt x="16" y="489"/>
                                              </a:lnTo>
                                              <a:lnTo>
                                                <a:pt x="16" y="489"/>
                                              </a:lnTo>
                                              <a:lnTo>
                                                <a:pt x="18" y="489"/>
                                              </a:lnTo>
                                              <a:lnTo>
                                                <a:pt x="19" y="487"/>
                                              </a:lnTo>
                                              <a:lnTo>
                                                <a:pt x="21" y="486"/>
                                              </a:lnTo>
                                              <a:lnTo>
                                                <a:pt x="23" y="486"/>
                                              </a:lnTo>
                                              <a:lnTo>
                                                <a:pt x="23" y="486"/>
                                              </a:lnTo>
                                              <a:lnTo>
                                                <a:pt x="24" y="486"/>
                                              </a:lnTo>
                                              <a:lnTo>
                                                <a:pt x="24" y="485"/>
                                              </a:lnTo>
                                              <a:lnTo>
                                                <a:pt x="23" y="484"/>
                                              </a:lnTo>
                                              <a:lnTo>
                                                <a:pt x="22" y="482"/>
                                              </a:lnTo>
                                              <a:lnTo>
                                                <a:pt x="22" y="480"/>
                                              </a:lnTo>
                                              <a:lnTo>
                                                <a:pt x="24" y="480"/>
                                              </a:lnTo>
                                              <a:lnTo>
                                                <a:pt x="24" y="480"/>
                                              </a:lnTo>
                                              <a:lnTo>
                                                <a:pt x="25" y="476"/>
                                              </a:lnTo>
                                              <a:lnTo>
                                                <a:pt x="27" y="472"/>
                                              </a:lnTo>
                                              <a:lnTo>
                                                <a:pt x="30" y="460"/>
                                              </a:lnTo>
                                              <a:lnTo>
                                                <a:pt x="30" y="460"/>
                                              </a:lnTo>
                                              <a:lnTo>
                                                <a:pt x="31" y="456"/>
                                              </a:lnTo>
                                              <a:lnTo>
                                                <a:pt x="34" y="452"/>
                                              </a:lnTo>
                                              <a:lnTo>
                                                <a:pt x="37" y="443"/>
                                              </a:lnTo>
                                              <a:lnTo>
                                                <a:pt x="43" y="435"/>
                                              </a:lnTo>
                                              <a:lnTo>
                                                <a:pt x="43" y="435"/>
                                              </a:lnTo>
                                              <a:lnTo>
                                                <a:pt x="41" y="432"/>
                                              </a:lnTo>
                                              <a:lnTo>
                                                <a:pt x="41" y="430"/>
                                              </a:lnTo>
                                              <a:lnTo>
                                                <a:pt x="41" y="429"/>
                                              </a:lnTo>
                                              <a:lnTo>
                                                <a:pt x="41" y="429"/>
                                              </a:lnTo>
                                              <a:lnTo>
                                                <a:pt x="41" y="428"/>
                                              </a:lnTo>
                                              <a:lnTo>
                                                <a:pt x="41" y="425"/>
                                              </a:lnTo>
                                              <a:lnTo>
                                                <a:pt x="41" y="423"/>
                                              </a:lnTo>
                                              <a:lnTo>
                                                <a:pt x="41" y="422"/>
                                              </a:lnTo>
                                              <a:lnTo>
                                                <a:pt x="41" y="422"/>
                                              </a:lnTo>
                                              <a:lnTo>
                                                <a:pt x="41" y="421"/>
                                              </a:lnTo>
                                              <a:lnTo>
                                                <a:pt x="41" y="419"/>
                                              </a:lnTo>
                                              <a:lnTo>
                                                <a:pt x="40" y="417"/>
                                              </a:lnTo>
                                              <a:lnTo>
                                                <a:pt x="40" y="413"/>
                                              </a:lnTo>
                                              <a:lnTo>
                                                <a:pt x="40" y="413"/>
                                              </a:lnTo>
                                              <a:lnTo>
                                                <a:pt x="40" y="407"/>
                                              </a:lnTo>
                                              <a:lnTo>
                                                <a:pt x="39" y="398"/>
                                              </a:lnTo>
                                              <a:lnTo>
                                                <a:pt x="36" y="387"/>
                                              </a:lnTo>
                                              <a:lnTo>
                                                <a:pt x="36" y="375"/>
                                              </a:lnTo>
                                              <a:lnTo>
                                                <a:pt x="36" y="375"/>
                                              </a:lnTo>
                                              <a:lnTo>
                                                <a:pt x="34" y="360"/>
                                              </a:lnTo>
                                              <a:lnTo>
                                                <a:pt x="31" y="345"/>
                                              </a:lnTo>
                                              <a:lnTo>
                                                <a:pt x="29" y="331"/>
                                              </a:lnTo>
                                              <a:lnTo>
                                                <a:pt x="28" y="324"/>
                                              </a:lnTo>
                                              <a:lnTo>
                                                <a:pt x="28" y="324"/>
                                              </a:lnTo>
                                              <a:lnTo>
                                                <a:pt x="27" y="318"/>
                                              </a:lnTo>
                                              <a:lnTo>
                                                <a:pt x="27" y="309"/>
                                              </a:lnTo>
                                              <a:lnTo>
                                                <a:pt x="27" y="309"/>
                                              </a:lnTo>
                                              <a:lnTo>
                                                <a:pt x="25" y="307"/>
                                              </a:lnTo>
                                              <a:lnTo>
                                                <a:pt x="24" y="306"/>
                                              </a:lnTo>
                                              <a:lnTo>
                                                <a:pt x="24" y="302"/>
                                              </a:lnTo>
                                              <a:lnTo>
                                                <a:pt x="24" y="298"/>
                                              </a:lnTo>
                                              <a:lnTo>
                                                <a:pt x="24" y="298"/>
                                              </a:lnTo>
                                              <a:lnTo>
                                                <a:pt x="20" y="289"/>
                                              </a:lnTo>
                                              <a:lnTo>
                                                <a:pt x="19" y="284"/>
                                              </a:lnTo>
                                              <a:lnTo>
                                                <a:pt x="17" y="281"/>
                                              </a:lnTo>
                                              <a:lnTo>
                                                <a:pt x="17" y="281"/>
                                              </a:lnTo>
                                              <a:lnTo>
                                                <a:pt x="16" y="277"/>
                                              </a:lnTo>
                                              <a:lnTo>
                                                <a:pt x="15" y="271"/>
                                              </a:lnTo>
                                              <a:lnTo>
                                                <a:pt x="14" y="263"/>
                                              </a:lnTo>
                                              <a:lnTo>
                                                <a:pt x="11" y="252"/>
                                              </a:lnTo>
                                              <a:lnTo>
                                                <a:pt x="11" y="252"/>
                                              </a:lnTo>
                                              <a:lnTo>
                                                <a:pt x="9" y="240"/>
                                              </a:lnTo>
                                              <a:lnTo>
                                                <a:pt x="7" y="226"/>
                                              </a:lnTo>
                                              <a:lnTo>
                                                <a:pt x="6" y="220"/>
                                              </a:lnTo>
                                              <a:lnTo>
                                                <a:pt x="6" y="213"/>
                                              </a:lnTo>
                                              <a:lnTo>
                                                <a:pt x="6" y="208"/>
                                              </a:lnTo>
                                              <a:lnTo>
                                                <a:pt x="6" y="201"/>
                                              </a:lnTo>
                                              <a:lnTo>
                                                <a:pt x="6" y="201"/>
                                              </a:lnTo>
                                              <a:lnTo>
                                                <a:pt x="11" y="162"/>
                                              </a:lnTo>
                                              <a:lnTo>
                                                <a:pt x="11" y="162"/>
                                              </a:lnTo>
                                              <a:lnTo>
                                                <a:pt x="11" y="159"/>
                                              </a:lnTo>
                                              <a:lnTo>
                                                <a:pt x="11" y="154"/>
                                              </a:lnTo>
                                              <a:lnTo>
                                                <a:pt x="11" y="154"/>
                                              </a:lnTo>
                                              <a:lnTo>
                                                <a:pt x="12" y="150"/>
                                              </a:lnTo>
                                              <a:lnTo>
                                                <a:pt x="12" y="146"/>
                                              </a:lnTo>
                                              <a:lnTo>
                                                <a:pt x="13" y="142"/>
                                              </a:lnTo>
                                              <a:lnTo>
                                                <a:pt x="14" y="138"/>
                                              </a:lnTo>
                                              <a:lnTo>
                                                <a:pt x="14" y="138"/>
                                              </a:lnTo>
                                              <a:lnTo>
                                                <a:pt x="14" y="132"/>
                                              </a:lnTo>
                                              <a:lnTo>
                                                <a:pt x="14" y="127"/>
                                              </a:lnTo>
                                              <a:lnTo>
                                                <a:pt x="16" y="121"/>
                                              </a:lnTo>
                                              <a:lnTo>
                                                <a:pt x="18" y="116"/>
                                              </a:lnTo>
                                              <a:lnTo>
                                                <a:pt x="18" y="116"/>
                                              </a:lnTo>
                                              <a:lnTo>
                                                <a:pt x="20" y="110"/>
                                              </a:lnTo>
                                              <a:lnTo>
                                                <a:pt x="24" y="104"/>
                                              </a:lnTo>
                                              <a:lnTo>
                                                <a:pt x="25" y="102"/>
                                              </a:lnTo>
                                              <a:lnTo>
                                                <a:pt x="27" y="99"/>
                                              </a:lnTo>
                                              <a:lnTo>
                                                <a:pt x="29" y="97"/>
                                              </a:lnTo>
                                              <a:lnTo>
                                                <a:pt x="33" y="95"/>
                                              </a:lnTo>
                                              <a:lnTo>
                                                <a:pt x="33" y="95"/>
                                              </a:lnTo>
                                              <a:lnTo>
                                                <a:pt x="40" y="91"/>
                                              </a:lnTo>
                                              <a:lnTo>
                                                <a:pt x="48" y="86"/>
                                              </a:lnTo>
                                              <a:lnTo>
                                                <a:pt x="55" y="80"/>
                                              </a:lnTo>
                                              <a:lnTo>
                                                <a:pt x="59" y="78"/>
                                              </a:lnTo>
                                              <a:lnTo>
                                                <a:pt x="59" y="78"/>
                                              </a:lnTo>
                                              <a:lnTo>
                                                <a:pt x="59" y="78"/>
                                              </a:lnTo>
                                              <a:lnTo>
                                                <a:pt x="59" y="78"/>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29"/>
                                      <wps:cNvSpPr>
                                        <a:spLocks noEditPoints="1"/>
                                      </wps:cNvSpPr>
                                      <wps:spPr bwMode="auto">
                                        <a:xfrm>
                                          <a:off x="5594350" y="271780"/>
                                          <a:ext cx="86360" cy="382905"/>
                                        </a:xfrm>
                                        <a:custGeom>
                                          <a:avLst/>
                                          <a:gdLst>
                                            <a:gd name="T0" fmla="*/ 23 w 136"/>
                                            <a:gd name="T1" fmla="*/ 230 h 603"/>
                                            <a:gd name="T2" fmla="*/ 25 w 136"/>
                                            <a:gd name="T3" fmla="*/ 200 h 603"/>
                                            <a:gd name="T4" fmla="*/ 109 w 136"/>
                                            <a:gd name="T5" fmla="*/ 202 h 603"/>
                                            <a:gd name="T6" fmla="*/ 108 w 136"/>
                                            <a:gd name="T7" fmla="*/ 231 h 603"/>
                                            <a:gd name="T8" fmla="*/ 100 w 136"/>
                                            <a:gd name="T9" fmla="*/ 598 h 603"/>
                                            <a:gd name="T10" fmla="*/ 96 w 136"/>
                                            <a:gd name="T11" fmla="*/ 586 h 603"/>
                                            <a:gd name="T12" fmla="*/ 91 w 136"/>
                                            <a:gd name="T13" fmla="*/ 564 h 603"/>
                                            <a:gd name="T14" fmla="*/ 89 w 136"/>
                                            <a:gd name="T15" fmla="*/ 516 h 603"/>
                                            <a:gd name="T16" fmla="*/ 88 w 136"/>
                                            <a:gd name="T17" fmla="*/ 444 h 603"/>
                                            <a:gd name="T18" fmla="*/ 74 w 136"/>
                                            <a:gd name="T19" fmla="*/ 382 h 603"/>
                                            <a:gd name="T20" fmla="*/ 71 w 136"/>
                                            <a:gd name="T21" fmla="*/ 360 h 603"/>
                                            <a:gd name="T22" fmla="*/ 59 w 136"/>
                                            <a:gd name="T23" fmla="*/ 442 h 603"/>
                                            <a:gd name="T24" fmla="*/ 58 w 136"/>
                                            <a:gd name="T25" fmla="*/ 494 h 603"/>
                                            <a:gd name="T26" fmla="*/ 51 w 136"/>
                                            <a:gd name="T27" fmla="*/ 581 h 603"/>
                                            <a:gd name="T28" fmla="*/ 49 w 136"/>
                                            <a:gd name="T29" fmla="*/ 595 h 603"/>
                                            <a:gd name="T30" fmla="*/ 29 w 136"/>
                                            <a:gd name="T31" fmla="*/ 602 h 603"/>
                                            <a:gd name="T32" fmla="*/ 2 w 136"/>
                                            <a:gd name="T33" fmla="*/ 595 h 603"/>
                                            <a:gd name="T34" fmla="*/ 15 w 136"/>
                                            <a:gd name="T35" fmla="*/ 575 h 603"/>
                                            <a:gd name="T36" fmla="*/ 16 w 136"/>
                                            <a:gd name="T37" fmla="*/ 565 h 603"/>
                                            <a:gd name="T38" fmla="*/ 18 w 136"/>
                                            <a:gd name="T39" fmla="*/ 556 h 603"/>
                                            <a:gd name="T40" fmla="*/ 24 w 136"/>
                                            <a:gd name="T41" fmla="*/ 490 h 603"/>
                                            <a:gd name="T42" fmla="*/ 29 w 136"/>
                                            <a:gd name="T43" fmla="*/ 445 h 603"/>
                                            <a:gd name="T44" fmla="*/ 27 w 136"/>
                                            <a:gd name="T45" fmla="*/ 426 h 603"/>
                                            <a:gd name="T46" fmla="*/ 25 w 136"/>
                                            <a:gd name="T47" fmla="*/ 322 h 603"/>
                                            <a:gd name="T48" fmla="*/ 15 w 136"/>
                                            <a:gd name="T49" fmla="*/ 270 h 603"/>
                                            <a:gd name="T50" fmla="*/ 3 w 136"/>
                                            <a:gd name="T51" fmla="*/ 218 h 603"/>
                                            <a:gd name="T52" fmla="*/ 5 w 136"/>
                                            <a:gd name="T53" fmla="*/ 152 h 603"/>
                                            <a:gd name="T54" fmla="*/ 19 w 136"/>
                                            <a:gd name="T55" fmla="*/ 108 h 603"/>
                                            <a:gd name="T56" fmla="*/ 51 w 136"/>
                                            <a:gd name="T57" fmla="*/ 91 h 603"/>
                                            <a:gd name="T58" fmla="*/ 54 w 136"/>
                                            <a:gd name="T59" fmla="*/ 73 h 603"/>
                                            <a:gd name="T60" fmla="*/ 51 w 136"/>
                                            <a:gd name="T61" fmla="*/ 68 h 603"/>
                                            <a:gd name="T62" fmla="*/ 45 w 136"/>
                                            <a:gd name="T63" fmla="*/ 56 h 603"/>
                                            <a:gd name="T64" fmla="*/ 41 w 136"/>
                                            <a:gd name="T65" fmla="*/ 49 h 603"/>
                                            <a:gd name="T66" fmla="*/ 41 w 136"/>
                                            <a:gd name="T67" fmla="*/ 43 h 603"/>
                                            <a:gd name="T68" fmla="*/ 38 w 136"/>
                                            <a:gd name="T69" fmla="*/ 36 h 603"/>
                                            <a:gd name="T70" fmla="*/ 43 w 136"/>
                                            <a:gd name="T71" fmla="*/ 22 h 603"/>
                                            <a:gd name="T72" fmla="*/ 51 w 136"/>
                                            <a:gd name="T73" fmla="*/ 10 h 603"/>
                                            <a:gd name="T74" fmla="*/ 51 w 136"/>
                                            <a:gd name="T75" fmla="*/ 9 h 603"/>
                                            <a:gd name="T76" fmla="*/ 57 w 136"/>
                                            <a:gd name="T77" fmla="*/ 3 h 603"/>
                                            <a:gd name="T78" fmla="*/ 61 w 136"/>
                                            <a:gd name="T79" fmla="*/ 1 h 603"/>
                                            <a:gd name="T80" fmla="*/ 72 w 136"/>
                                            <a:gd name="T81" fmla="*/ 0 h 603"/>
                                            <a:gd name="T82" fmla="*/ 79 w 136"/>
                                            <a:gd name="T83" fmla="*/ 3 h 603"/>
                                            <a:gd name="T84" fmla="*/ 84 w 136"/>
                                            <a:gd name="T85" fmla="*/ 3 h 603"/>
                                            <a:gd name="T86" fmla="*/ 89 w 136"/>
                                            <a:gd name="T87" fmla="*/ 7 h 603"/>
                                            <a:gd name="T88" fmla="*/ 90 w 136"/>
                                            <a:gd name="T89" fmla="*/ 19 h 603"/>
                                            <a:gd name="T90" fmla="*/ 100 w 136"/>
                                            <a:gd name="T91" fmla="*/ 47 h 603"/>
                                            <a:gd name="T92" fmla="*/ 100 w 136"/>
                                            <a:gd name="T93" fmla="*/ 61 h 603"/>
                                            <a:gd name="T94" fmla="*/ 95 w 136"/>
                                            <a:gd name="T95" fmla="*/ 74 h 603"/>
                                            <a:gd name="T96" fmla="*/ 94 w 136"/>
                                            <a:gd name="T97" fmla="*/ 87 h 603"/>
                                            <a:gd name="T98" fmla="*/ 99 w 136"/>
                                            <a:gd name="T99" fmla="*/ 101 h 603"/>
                                            <a:gd name="T100" fmla="*/ 129 w 136"/>
                                            <a:gd name="T101" fmla="*/ 147 h 603"/>
                                            <a:gd name="T102" fmla="*/ 130 w 136"/>
                                            <a:gd name="T103" fmla="*/ 212 h 603"/>
                                            <a:gd name="T104" fmla="*/ 122 w 136"/>
                                            <a:gd name="T105" fmla="*/ 284 h 603"/>
                                            <a:gd name="T106" fmla="*/ 120 w 136"/>
                                            <a:gd name="T107" fmla="*/ 302 h 603"/>
                                            <a:gd name="T108" fmla="*/ 120 w 136"/>
                                            <a:gd name="T109" fmla="*/ 342 h 603"/>
                                            <a:gd name="T110" fmla="*/ 119 w 136"/>
                                            <a:gd name="T111" fmla="*/ 424 h 603"/>
                                            <a:gd name="T112" fmla="*/ 120 w 136"/>
                                            <a:gd name="T113" fmla="*/ 451 h 603"/>
                                            <a:gd name="T114" fmla="*/ 122 w 136"/>
                                            <a:gd name="T115" fmla="*/ 498 h 603"/>
                                            <a:gd name="T116" fmla="*/ 125 w 136"/>
                                            <a:gd name="T117" fmla="*/ 555 h 603"/>
                                            <a:gd name="T118" fmla="*/ 129 w 136"/>
                                            <a:gd name="T119" fmla="*/ 572 h 603"/>
                                            <a:gd name="T120" fmla="*/ 130 w 136"/>
                                            <a:gd name="T121" fmla="*/ 585 h 603"/>
                                            <a:gd name="T122" fmla="*/ 127 w 136"/>
                                            <a:gd name="T123" fmla="*/ 603 h 6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36" h="603">
                                              <a:moveTo>
                                                <a:pt x="25" y="200"/>
                                              </a:moveTo>
                                              <a:lnTo>
                                                <a:pt x="25" y="200"/>
                                              </a:lnTo>
                                              <a:lnTo>
                                                <a:pt x="23" y="211"/>
                                              </a:lnTo>
                                              <a:lnTo>
                                                <a:pt x="22" y="216"/>
                                              </a:lnTo>
                                              <a:lnTo>
                                                <a:pt x="22" y="221"/>
                                              </a:lnTo>
                                              <a:lnTo>
                                                <a:pt x="22" y="221"/>
                                              </a:lnTo>
                                              <a:lnTo>
                                                <a:pt x="22" y="224"/>
                                              </a:lnTo>
                                              <a:lnTo>
                                                <a:pt x="23" y="230"/>
                                              </a:lnTo>
                                              <a:lnTo>
                                                <a:pt x="24" y="237"/>
                                              </a:lnTo>
                                              <a:lnTo>
                                                <a:pt x="26" y="243"/>
                                              </a:lnTo>
                                              <a:lnTo>
                                                <a:pt x="26" y="243"/>
                                              </a:lnTo>
                                              <a:lnTo>
                                                <a:pt x="27" y="220"/>
                                              </a:lnTo>
                                              <a:lnTo>
                                                <a:pt x="27" y="208"/>
                                              </a:lnTo>
                                              <a:lnTo>
                                                <a:pt x="25" y="200"/>
                                              </a:lnTo>
                                              <a:lnTo>
                                                <a:pt x="25" y="200"/>
                                              </a:lnTo>
                                              <a:lnTo>
                                                <a:pt x="25" y="200"/>
                                              </a:lnTo>
                                              <a:lnTo>
                                                <a:pt x="25" y="200"/>
                                              </a:lnTo>
                                              <a:close/>
                                              <a:moveTo>
                                                <a:pt x="110" y="238"/>
                                              </a:moveTo>
                                              <a:lnTo>
                                                <a:pt x="110" y="238"/>
                                              </a:lnTo>
                                              <a:lnTo>
                                                <a:pt x="110" y="219"/>
                                              </a:lnTo>
                                              <a:lnTo>
                                                <a:pt x="110" y="219"/>
                                              </a:lnTo>
                                              <a:lnTo>
                                                <a:pt x="110" y="211"/>
                                              </a:lnTo>
                                              <a:lnTo>
                                                <a:pt x="109" y="202"/>
                                              </a:lnTo>
                                              <a:lnTo>
                                                <a:pt x="109" y="202"/>
                                              </a:lnTo>
                                              <a:lnTo>
                                                <a:pt x="107" y="211"/>
                                              </a:lnTo>
                                              <a:lnTo>
                                                <a:pt x="107" y="211"/>
                                              </a:lnTo>
                                              <a:lnTo>
                                                <a:pt x="107" y="214"/>
                                              </a:lnTo>
                                              <a:lnTo>
                                                <a:pt x="107" y="218"/>
                                              </a:lnTo>
                                              <a:lnTo>
                                                <a:pt x="107" y="224"/>
                                              </a:lnTo>
                                              <a:lnTo>
                                                <a:pt x="107" y="224"/>
                                              </a:lnTo>
                                              <a:lnTo>
                                                <a:pt x="107" y="228"/>
                                              </a:lnTo>
                                              <a:lnTo>
                                                <a:pt x="108" y="231"/>
                                              </a:lnTo>
                                              <a:lnTo>
                                                <a:pt x="110" y="238"/>
                                              </a:lnTo>
                                              <a:lnTo>
                                                <a:pt x="110" y="238"/>
                                              </a:lnTo>
                                              <a:lnTo>
                                                <a:pt x="110" y="238"/>
                                              </a:lnTo>
                                              <a:lnTo>
                                                <a:pt x="110" y="238"/>
                                              </a:lnTo>
                                              <a:close/>
                                              <a:moveTo>
                                                <a:pt x="105" y="600"/>
                                              </a:moveTo>
                                              <a:lnTo>
                                                <a:pt x="105" y="600"/>
                                              </a:lnTo>
                                              <a:lnTo>
                                                <a:pt x="103" y="598"/>
                                              </a:lnTo>
                                              <a:lnTo>
                                                <a:pt x="100" y="598"/>
                                              </a:lnTo>
                                              <a:lnTo>
                                                <a:pt x="99" y="596"/>
                                              </a:lnTo>
                                              <a:lnTo>
                                                <a:pt x="99" y="596"/>
                                              </a:lnTo>
                                              <a:lnTo>
                                                <a:pt x="98" y="595"/>
                                              </a:lnTo>
                                              <a:lnTo>
                                                <a:pt x="97" y="593"/>
                                              </a:lnTo>
                                              <a:lnTo>
                                                <a:pt x="97" y="590"/>
                                              </a:lnTo>
                                              <a:lnTo>
                                                <a:pt x="97" y="586"/>
                                              </a:lnTo>
                                              <a:lnTo>
                                                <a:pt x="97" y="586"/>
                                              </a:lnTo>
                                              <a:lnTo>
                                                <a:pt x="96" y="586"/>
                                              </a:lnTo>
                                              <a:lnTo>
                                                <a:pt x="95" y="585"/>
                                              </a:lnTo>
                                              <a:lnTo>
                                                <a:pt x="93" y="583"/>
                                              </a:lnTo>
                                              <a:lnTo>
                                                <a:pt x="91" y="581"/>
                                              </a:lnTo>
                                              <a:lnTo>
                                                <a:pt x="91" y="581"/>
                                              </a:lnTo>
                                              <a:lnTo>
                                                <a:pt x="91" y="579"/>
                                              </a:lnTo>
                                              <a:lnTo>
                                                <a:pt x="91" y="576"/>
                                              </a:lnTo>
                                              <a:lnTo>
                                                <a:pt x="91" y="570"/>
                                              </a:lnTo>
                                              <a:lnTo>
                                                <a:pt x="91" y="564"/>
                                              </a:lnTo>
                                              <a:lnTo>
                                                <a:pt x="91" y="558"/>
                                              </a:lnTo>
                                              <a:lnTo>
                                                <a:pt x="91" y="558"/>
                                              </a:lnTo>
                                              <a:lnTo>
                                                <a:pt x="91" y="553"/>
                                              </a:lnTo>
                                              <a:lnTo>
                                                <a:pt x="91" y="547"/>
                                              </a:lnTo>
                                              <a:lnTo>
                                                <a:pt x="91" y="539"/>
                                              </a:lnTo>
                                              <a:lnTo>
                                                <a:pt x="90" y="527"/>
                                              </a:lnTo>
                                              <a:lnTo>
                                                <a:pt x="90" y="527"/>
                                              </a:lnTo>
                                              <a:lnTo>
                                                <a:pt x="89" y="516"/>
                                              </a:lnTo>
                                              <a:lnTo>
                                                <a:pt x="89" y="507"/>
                                              </a:lnTo>
                                              <a:lnTo>
                                                <a:pt x="89" y="493"/>
                                              </a:lnTo>
                                              <a:lnTo>
                                                <a:pt x="89" y="493"/>
                                              </a:lnTo>
                                              <a:lnTo>
                                                <a:pt x="89" y="482"/>
                                              </a:lnTo>
                                              <a:lnTo>
                                                <a:pt x="89" y="470"/>
                                              </a:lnTo>
                                              <a:lnTo>
                                                <a:pt x="88" y="456"/>
                                              </a:lnTo>
                                              <a:lnTo>
                                                <a:pt x="88" y="449"/>
                                              </a:lnTo>
                                              <a:lnTo>
                                                <a:pt x="88" y="444"/>
                                              </a:lnTo>
                                              <a:lnTo>
                                                <a:pt x="88" y="444"/>
                                              </a:lnTo>
                                              <a:lnTo>
                                                <a:pt x="85" y="435"/>
                                              </a:lnTo>
                                              <a:lnTo>
                                                <a:pt x="83" y="426"/>
                                              </a:lnTo>
                                              <a:lnTo>
                                                <a:pt x="82" y="415"/>
                                              </a:lnTo>
                                              <a:lnTo>
                                                <a:pt x="80" y="406"/>
                                              </a:lnTo>
                                              <a:lnTo>
                                                <a:pt x="80" y="406"/>
                                              </a:lnTo>
                                              <a:lnTo>
                                                <a:pt x="76" y="390"/>
                                              </a:lnTo>
                                              <a:lnTo>
                                                <a:pt x="74" y="382"/>
                                              </a:lnTo>
                                              <a:lnTo>
                                                <a:pt x="73" y="375"/>
                                              </a:lnTo>
                                              <a:lnTo>
                                                <a:pt x="73" y="375"/>
                                              </a:lnTo>
                                              <a:lnTo>
                                                <a:pt x="73" y="369"/>
                                              </a:lnTo>
                                              <a:lnTo>
                                                <a:pt x="73" y="365"/>
                                              </a:lnTo>
                                              <a:lnTo>
                                                <a:pt x="72" y="361"/>
                                              </a:lnTo>
                                              <a:lnTo>
                                                <a:pt x="71" y="360"/>
                                              </a:lnTo>
                                              <a:lnTo>
                                                <a:pt x="71" y="360"/>
                                              </a:lnTo>
                                              <a:lnTo>
                                                <a:pt x="71" y="360"/>
                                              </a:lnTo>
                                              <a:lnTo>
                                                <a:pt x="68" y="372"/>
                                              </a:lnTo>
                                              <a:lnTo>
                                                <a:pt x="68" y="372"/>
                                              </a:lnTo>
                                              <a:lnTo>
                                                <a:pt x="66" y="383"/>
                                              </a:lnTo>
                                              <a:lnTo>
                                                <a:pt x="64" y="400"/>
                                              </a:lnTo>
                                              <a:lnTo>
                                                <a:pt x="61" y="430"/>
                                              </a:lnTo>
                                              <a:lnTo>
                                                <a:pt x="61" y="430"/>
                                              </a:lnTo>
                                              <a:lnTo>
                                                <a:pt x="61" y="436"/>
                                              </a:lnTo>
                                              <a:lnTo>
                                                <a:pt x="59" y="442"/>
                                              </a:lnTo>
                                              <a:lnTo>
                                                <a:pt x="58" y="448"/>
                                              </a:lnTo>
                                              <a:lnTo>
                                                <a:pt x="58" y="450"/>
                                              </a:lnTo>
                                              <a:lnTo>
                                                <a:pt x="58" y="454"/>
                                              </a:lnTo>
                                              <a:lnTo>
                                                <a:pt x="58" y="454"/>
                                              </a:lnTo>
                                              <a:lnTo>
                                                <a:pt x="58" y="461"/>
                                              </a:lnTo>
                                              <a:lnTo>
                                                <a:pt x="58" y="470"/>
                                              </a:lnTo>
                                              <a:lnTo>
                                                <a:pt x="57" y="479"/>
                                              </a:lnTo>
                                              <a:lnTo>
                                                <a:pt x="58" y="494"/>
                                              </a:lnTo>
                                              <a:lnTo>
                                                <a:pt x="58" y="494"/>
                                              </a:lnTo>
                                              <a:lnTo>
                                                <a:pt x="58" y="509"/>
                                              </a:lnTo>
                                              <a:lnTo>
                                                <a:pt x="57" y="527"/>
                                              </a:lnTo>
                                              <a:lnTo>
                                                <a:pt x="56" y="558"/>
                                              </a:lnTo>
                                              <a:lnTo>
                                                <a:pt x="56" y="558"/>
                                              </a:lnTo>
                                              <a:lnTo>
                                                <a:pt x="54" y="568"/>
                                              </a:lnTo>
                                              <a:lnTo>
                                                <a:pt x="54" y="576"/>
                                              </a:lnTo>
                                              <a:lnTo>
                                                <a:pt x="51" y="581"/>
                                              </a:lnTo>
                                              <a:lnTo>
                                                <a:pt x="49" y="585"/>
                                              </a:lnTo>
                                              <a:lnTo>
                                                <a:pt x="49" y="585"/>
                                              </a:lnTo>
                                              <a:lnTo>
                                                <a:pt x="49" y="587"/>
                                              </a:lnTo>
                                              <a:lnTo>
                                                <a:pt x="49" y="589"/>
                                              </a:lnTo>
                                              <a:lnTo>
                                                <a:pt x="49" y="590"/>
                                              </a:lnTo>
                                              <a:lnTo>
                                                <a:pt x="49" y="590"/>
                                              </a:lnTo>
                                              <a:lnTo>
                                                <a:pt x="49" y="593"/>
                                              </a:lnTo>
                                              <a:lnTo>
                                                <a:pt x="49" y="595"/>
                                              </a:lnTo>
                                              <a:lnTo>
                                                <a:pt x="47" y="596"/>
                                              </a:lnTo>
                                              <a:lnTo>
                                                <a:pt x="47" y="596"/>
                                              </a:lnTo>
                                              <a:lnTo>
                                                <a:pt x="45" y="597"/>
                                              </a:lnTo>
                                              <a:lnTo>
                                                <a:pt x="40" y="598"/>
                                              </a:lnTo>
                                              <a:lnTo>
                                                <a:pt x="35" y="598"/>
                                              </a:lnTo>
                                              <a:lnTo>
                                                <a:pt x="32" y="600"/>
                                              </a:lnTo>
                                              <a:lnTo>
                                                <a:pt x="32" y="600"/>
                                              </a:lnTo>
                                              <a:lnTo>
                                                <a:pt x="29" y="602"/>
                                              </a:lnTo>
                                              <a:lnTo>
                                                <a:pt x="26" y="602"/>
                                              </a:lnTo>
                                              <a:lnTo>
                                                <a:pt x="18" y="602"/>
                                              </a:lnTo>
                                              <a:lnTo>
                                                <a:pt x="10" y="602"/>
                                              </a:lnTo>
                                              <a:lnTo>
                                                <a:pt x="6" y="600"/>
                                              </a:lnTo>
                                              <a:lnTo>
                                                <a:pt x="4" y="600"/>
                                              </a:lnTo>
                                              <a:lnTo>
                                                <a:pt x="4" y="600"/>
                                              </a:lnTo>
                                              <a:lnTo>
                                                <a:pt x="2" y="597"/>
                                              </a:lnTo>
                                              <a:lnTo>
                                                <a:pt x="2" y="595"/>
                                              </a:lnTo>
                                              <a:lnTo>
                                                <a:pt x="2" y="593"/>
                                              </a:lnTo>
                                              <a:lnTo>
                                                <a:pt x="3" y="591"/>
                                              </a:lnTo>
                                              <a:lnTo>
                                                <a:pt x="5" y="587"/>
                                              </a:lnTo>
                                              <a:lnTo>
                                                <a:pt x="7" y="585"/>
                                              </a:lnTo>
                                              <a:lnTo>
                                                <a:pt x="7" y="585"/>
                                              </a:lnTo>
                                              <a:lnTo>
                                                <a:pt x="9" y="583"/>
                                              </a:lnTo>
                                              <a:lnTo>
                                                <a:pt x="11" y="582"/>
                                              </a:lnTo>
                                              <a:lnTo>
                                                <a:pt x="15" y="575"/>
                                              </a:lnTo>
                                              <a:lnTo>
                                                <a:pt x="15" y="575"/>
                                              </a:lnTo>
                                              <a:lnTo>
                                                <a:pt x="15" y="574"/>
                                              </a:lnTo>
                                              <a:lnTo>
                                                <a:pt x="15" y="572"/>
                                              </a:lnTo>
                                              <a:lnTo>
                                                <a:pt x="15" y="570"/>
                                              </a:lnTo>
                                              <a:lnTo>
                                                <a:pt x="15" y="568"/>
                                              </a:lnTo>
                                              <a:lnTo>
                                                <a:pt x="15" y="568"/>
                                              </a:lnTo>
                                              <a:lnTo>
                                                <a:pt x="16" y="566"/>
                                              </a:lnTo>
                                              <a:lnTo>
                                                <a:pt x="16" y="565"/>
                                              </a:lnTo>
                                              <a:lnTo>
                                                <a:pt x="16" y="564"/>
                                              </a:lnTo>
                                              <a:lnTo>
                                                <a:pt x="16" y="562"/>
                                              </a:lnTo>
                                              <a:lnTo>
                                                <a:pt x="16" y="562"/>
                                              </a:lnTo>
                                              <a:lnTo>
                                                <a:pt x="16" y="561"/>
                                              </a:lnTo>
                                              <a:lnTo>
                                                <a:pt x="17" y="560"/>
                                              </a:lnTo>
                                              <a:lnTo>
                                                <a:pt x="17" y="559"/>
                                              </a:lnTo>
                                              <a:lnTo>
                                                <a:pt x="18" y="556"/>
                                              </a:lnTo>
                                              <a:lnTo>
                                                <a:pt x="18" y="556"/>
                                              </a:lnTo>
                                              <a:lnTo>
                                                <a:pt x="18" y="551"/>
                                              </a:lnTo>
                                              <a:lnTo>
                                                <a:pt x="19" y="543"/>
                                              </a:lnTo>
                                              <a:lnTo>
                                                <a:pt x="22" y="534"/>
                                              </a:lnTo>
                                              <a:lnTo>
                                                <a:pt x="24" y="526"/>
                                              </a:lnTo>
                                              <a:lnTo>
                                                <a:pt x="24" y="526"/>
                                              </a:lnTo>
                                              <a:lnTo>
                                                <a:pt x="24" y="516"/>
                                              </a:lnTo>
                                              <a:lnTo>
                                                <a:pt x="23" y="507"/>
                                              </a:lnTo>
                                              <a:lnTo>
                                                <a:pt x="24" y="490"/>
                                              </a:lnTo>
                                              <a:lnTo>
                                                <a:pt x="24" y="490"/>
                                              </a:lnTo>
                                              <a:lnTo>
                                                <a:pt x="25" y="477"/>
                                              </a:lnTo>
                                              <a:lnTo>
                                                <a:pt x="27" y="463"/>
                                              </a:lnTo>
                                              <a:lnTo>
                                                <a:pt x="27" y="463"/>
                                              </a:lnTo>
                                              <a:lnTo>
                                                <a:pt x="27" y="458"/>
                                              </a:lnTo>
                                              <a:lnTo>
                                                <a:pt x="28" y="454"/>
                                              </a:lnTo>
                                              <a:lnTo>
                                                <a:pt x="29" y="449"/>
                                              </a:lnTo>
                                              <a:lnTo>
                                                <a:pt x="29" y="445"/>
                                              </a:lnTo>
                                              <a:lnTo>
                                                <a:pt x="29" y="445"/>
                                              </a:lnTo>
                                              <a:lnTo>
                                                <a:pt x="29" y="442"/>
                                              </a:lnTo>
                                              <a:lnTo>
                                                <a:pt x="29" y="440"/>
                                              </a:lnTo>
                                              <a:lnTo>
                                                <a:pt x="28" y="436"/>
                                              </a:lnTo>
                                              <a:lnTo>
                                                <a:pt x="27" y="432"/>
                                              </a:lnTo>
                                              <a:lnTo>
                                                <a:pt x="27" y="429"/>
                                              </a:lnTo>
                                              <a:lnTo>
                                                <a:pt x="27" y="426"/>
                                              </a:lnTo>
                                              <a:lnTo>
                                                <a:pt x="27" y="426"/>
                                              </a:lnTo>
                                              <a:lnTo>
                                                <a:pt x="27" y="415"/>
                                              </a:lnTo>
                                              <a:lnTo>
                                                <a:pt x="27" y="401"/>
                                              </a:lnTo>
                                              <a:lnTo>
                                                <a:pt x="24" y="372"/>
                                              </a:lnTo>
                                              <a:lnTo>
                                                <a:pt x="24" y="372"/>
                                              </a:lnTo>
                                              <a:lnTo>
                                                <a:pt x="24" y="360"/>
                                              </a:lnTo>
                                              <a:lnTo>
                                                <a:pt x="24" y="345"/>
                                              </a:lnTo>
                                              <a:lnTo>
                                                <a:pt x="25" y="322"/>
                                              </a:lnTo>
                                              <a:lnTo>
                                                <a:pt x="25" y="322"/>
                                              </a:lnTo>
                                              <a:lnTo>
                                                <a:pt x="27" y="302"/>
                                              </a:lnTo>
                                              <a:lnTo>
                                                <a:pt x="27" y="302"/>
                                              </a:lnTo>
                                              <a:lnTo>
                                                <a:pt x="26" y="299"/>
                                              </a:lnTo>
                                              <a:lnTo>
                                                <a:pt x="24" y="295"/>
                                              </a:lnTo>
                                              <a:lnTo>
                                                <a:pt x="23" y="289"/>
                                              </a:lnTo>
                                              <a:lnTo>
                                                <a:pt x="19" y="280"/>
                                              </a:lnTo>
                                              <a:lnTo>
                                                <a:pt x="19" y="280"/>
                                              </a:lnTo>
                                              <a:lnTo>
                                                <a:pt x="15" y="270"/>
                                              </a:lnTo>
                                              <a:lnTo>
                                                <a:pt x="11" y="258"/>
                                              </a:lnTo>
                                              <a:lnTo>
                                                <a:pt x="6" y="240"/>
                                              </a:lnTo>
                                              <a:lnTo>
                                                <a:pt x="6" y="240"/>
                                              </a:lnTo>
                                              <a:lnTo>
                                                <a:pt x="5" y="233"/>
                                              </a:lnTo>
                                              <a:lnTo>
                                                <a:pt x="3" y="227"/>
                                              </a:lnTo>
                                              <a:lnTo>
                                                <a:pt x="3" y="222"/>
                                              </a:lnTo>
                                              <a:lnTo>
                                                <a:pt x="3" y="218"/>
                                              </a:lnTo>
                                              <a:lnTo>
                                                <a:pt x="3" y="218"/>
                                              </a:lnTo>
                                              <a:lnTo>
                                                <a:pt x="4" y="198"/>
                                              </a:lnTo>
                                              <a:lnTo>
                                                <a:pt x="4" y="186"/>
                                              </a:lnTo>
                                              <a:lnTo>
                                                <a:pt x="5" y="174"/>
                                              </a:lnTo>
                                              <a:lnTo>
                                                <a:pt x="5" y="174"/>
                                              </a:lnTo>
                                              <a:lnTo>
                                                <a:pt x="3" y="173"/>
                                              </a:lnTo>
                                              <a:lnTo>
                                                <a:pt x="0" y="171"/>
                                              </a:lnTo>
                                              <a:lnTo>
                                                <a:pt x="0" y="171"/>
                                              </a:lnTo>
                                              <a:lnTo>
                                                <a:pt x="5" y="152"/>
                                              </a:lnTo>
                                              <a:lnTo>
                                                <a:pt x="5" y="152"/>
                                              </a:lnTo>
                                              <a:lnTo>
                                                <a:pt x="6" y="144"/>
                                              </a:lnTo>
                                              <a:lnTo>
                                                <a:pt x="10" y="131"/>
                                              </a:lnTo>
                                              <a:lnTo>
                                                <a:pt x="10" y="131"/>
                                              </a:lnTo>
                                              <a:lnTo>
                                                <a:pt x="11" y="122"/>
                                              </a:lnTo>
                                              <a:lnTo>
                                                <a:pt x="14" y="116"/>
                                              </a:lnTo>
                                              <a:lnTo>
                                                <a:pt x="16" y="111"/>
                                              </a:lnTo>
                                              <a:lnTo>
                                                <a:pt x="19" y="108"/>
                                              </a:lnTo>
                                              <a:lnTo>
                                                <a:pt x="19" y="108"/>
                                              </a:lnTo>
                                              <a:lnTo>
                                                <a:pt x="24" y="105"/>
                                              </a:lnTo>
                                              <a:lnTo>
                                                <a:pt x="32" y="101"/>
                                              </a:lnTo>
                                              <a:lnTo>
                                                <a:pt x="42" y="96"/>
                                              </a:lnTo>
                                              <a:lnTo>
                                                <a:pt x="42" y="96"/>
                                              </a:lnTo>
                                              <a:lnTo>
                                                <a:pt x="46" y="94"/>
                                              </a:lnTo>
                                              <a:lnTo>
                                                <a:pt x="48" y="93"/>
                                              </a:lnTo>
                                              <a:lnTo>
                                                <a:pt x="51" y="91"/>
                                              </a:lnTo>
                                              <a:lnTo>
                                                <a:pt x="53" y="91"/>
                                              </a:lnTo>
                                              <a:lnTo>
                                                <a:pt x="53" y="91"/>
                                              </a:lnTo>
                                              <a:lnTo>
                                                <a:pt x="54" y="83"/>
                                              </a:lnTo>
                                              <a:lnTo>
                                                <a:pt x="54" y="74"/>
                                              </a:lnTo>
                                              <a:lnTo>
                                                <a:pt x="54" y="74"/>
                                              </a:lnTo>
                                              <a:lnTo>
                                                <a:pt x="53" y="74"/>
                                              </a:lnTo>
                                              <a:lnTo>
                                                <a:pt x="53" y="74"/>
                                              </a:lnTo>
                                              <a:lnTo>
                                                <a:pt x="54" y="73"/>
                                              </a:lnTo>
                                              <a:lnTo>
                                                <a:pt x="54" y="72"/>
                                              </a:lnTo>
                                              <a:lnTo>
                                                <a:pt x="54" y="70"/>
                                              </a:lnTo>
                                              <a:lnTo>
                                                <a:pt x="54" y="70"/>
                                              </a:lnTo>
                                              <a:lnTo>
                                                <a:pt x="53" y="71"/>
                                              </a:lnTo>
                                              <a:lnTo>
                                                <a:pt x="52" y="70"/>
                                              </a:lnTo>
                                              <a:lnTo>
                                                <a:pt x="52" y="70"/>
                                              </a:lnTo>
                                              <a:lnTo>
                                                <a:pt x="51" y="70"/>
                                              </a:lnTo>
                                              <a:lnTo>
                                                <a:pt x="51" y="68"/>
                                              </a:lnTo>
                                              <a:lnTo>
                                                <a:pt x="50" y="66"/>
                                              </a:lnTo>
                                              <a:lnTo>
                                                <a:pt x="49" y="65"/>
                                              </a:lnTo>
                                              <a:lnTo>
                                                <a:pt x="49" y="65"/>
                                              </a:lnTo>
                                              <a:lnTo>
                                                <a:pt x="48" y="61"/>
                                              </a:lnTo>
                                              <a:lnTo>
                                                <a:pt x="47" y="60"/>
                                              </a:lnTo>
                                              <a:lnTo>
                                                <a:pt x="46" y="58"/>
                                              </a:lnTo>
                                              <a:lnTo>
                                                <a:pt x="46" y="58"/>
                                              </a:lnTo>
                                              <a:lnTo>
                                                <a:pt x="45" y="56"/>
                                              </a:lnTo>
                                              <a:lnTo>
                                                <a:pt x="44" y="55"/>
                                              </a:lnTo>
                                              <a:lnTo>
                                                <a:pt x="43" y="52"/>
                                              </a:lnTo>
                                              <a:lnTo>
                                                <a:pt x="43" y="50"/>
                                              </a:lnTo>
                                              <a:lnTo>
                                                <a:pt x="43" y="50"/>
                                              </a:lnTo>
                                              <a:lnTo>
                                                <a:pt x="42" y="50"/>
                                              </a:lnTo>
                                              <a:lnTo>
                                                <a:pt x="41" y="50"/>
                                              </a:lnTo>
                                              <a:lnTo>
                                                <a:pt x="41" y="49"/>
                                              </a:lnTo>
                                              <a:lnTo>
                                                <a:pt x="41" y="49"/>
                                              </a:lnTo>
                                              <a:lnTo>
                                                <a:pt x="41" y="49"/>
                                              </a:lnTo>
                                              <a:lnTo>
                                                <a:pt x="42" y="49"/>
                                              </a:lnTo>
                                              <a:lnTo>
                                                <a:pt x="42" y="48"/>
                                              </a:lnTo>
                                              <a:lnTo>
                                                <a:pt x="42" y="48"/>
                                              </a:lnTo>
                                              <a:lnTo>
                                                <a:pt x="42" y="47"/>
                                              </a:lnTo>
                                              <a:lnTo>
                                                <a:pt x="41" y="46"/>
                                              </a:lnTo>
                                              <a:lnTo>
                                                <a:pt x="41" y="45"/>
                                              </a:lnTo>
                                              <a:lnTo>
                                                <a:pt x="41" y="43"/>
                                              </a:lnTo>
                                              <a:lnTo>
                                                <a:pt x="41" y="43"/>
                                              </a:lnTo>
                                              <a:lnTo>
                                                <a:pt x="40" y="42"/>
                                              </a:lnTo>
                                              <a:lnTo>
                                                <a:pt x="39" y="40"/>
                                              </a:lnTo>
                                              <a:lnTo>
                                                <a:pt x="39" y="38"/>
                                              </a:lnTo>
                                              <a:lnTo>
                                                <a:pt x="39" y="38"/>
                                              </a:lnTo>
                                              <a:lnTo>
                                                <a:pt x="39" y="36"/>
                                              </a:lnTo>
                                              <a:lnTo>
                                                <a:pt x="39" y="36"/>
                                              </a:lnTo>
                                              <a:lnTo>
                                                <a:pt x="38" y="36"/>
                                              </a:lnTo>
                                              <a:lnTo>
                                                <a:pt x="38" y="36"/>
                                              </a:lnTo>
                                              <a:lnTo>
                                                <a:pt x="39" y="35"/>
                                              </a:lnTo>
                                              <a:lnTo>
                                                <a:pt x="39" y="33"/>
                                              </a:lnTo>
                                              <a:lnTo>
                                                <a:pt x="41" y="30"/>
                                              </a:lnTo>
                                              <a:lnTo>
                                                <a:pt x="42" y="28"/>
                                              </a:lnTo>
                                              <a:lnTo>
                                                <a:pt x="42" y="28"/>
                                              </a:lnTo>
                                              <a:lnTo>
                                                <a:pt x="42" y="25"/>
                                              </a:lnTo>
                                              <a:lnTo>
                                                <a:pt x="43" y="22"/>
                                              </a:lnTo>
                                              <a:lnTo>
                                                <a:pt x="44" y="19"/>
                                              </a:lnTo>
                                              <a:lnTo>
                                                <a:pt x="46" y="19"/>
                                              </a:lnTo>
                                              <a:lnTo>
                                                <a:pt x="46" y="19"/>
                                              </a:lnTo>
                                              <a:lnTo>
                                                <a:pt x="46" y="17"/>
                                              </a:lnTo>
                                              <a:lnTo>
                                                <a:pt x="47" y="14"/>
                                              </a:lnTo>
                                              <a:lnTo>
                                                <a:pt x="49" y="12"/>
                                              </a:lnTo>
                                              <a:lnTo>
                                                <a:pt x="51" y="10"/>
                                              </a:lnTo>
                                              <a:lnTo>
                                                <a:pt x="51" y="10"/>
                                              </a:lnTo>
                                              <a:lnTo>
                                                <a:pt x="49" y="10"/>
                                              </a:lnTo>
                                              <a:lnTo>
                                                <a:pt x="49" y="9"/>
                                              </a:lnTo>
                                              <a:lnTo>
                                                <a:pt x="49" y="8"/>
                                              </a:lnTo>
                                              <a:lnTo>
                                                <a:pt x="49" y="7"/>
                                              </a:lnTo>
                                              <a:lnTo>
                                                <a:pt x="49" y="7"/>
                                              </a:lnTo>
                                              <a:lnTo>
                                                <a:pt x="49" y="8"/>
                                              </a:lnTo>
                                              <a:lnTo>
                                                <a:pt x="49" y="9"/>
                                              </a:lnTo>
                                              <a:lnTo>
                                                <a:pt x="51" y="9"/>
                                              </a:lnTo>
                                              <a:lnTo>
                                                <a:pt x="54" y="8"/>
                                              </a:lnTo>
                                              <a:lnTo>
                                                <a:pt x="54" y="8"/>
                                              </a:lnTo>
                                              <a:lnTo>
                                                <a:pt x="54" y="7"/>
                                              </a:lnTo>
                                              <a:lnTo>
                                                <a:pt x="56" y="5"/>
                                              </a:lnTo>
                                              <a:lnTo>
                                                <a:pt x="56" y="4"/>
                                              </a:lnTo>
                                              <a:lnTo>
                                                <a:pt x="56" y="3"/>
                                              </a:lnTo>
                                              <a:lnTo>
                                                <a:pt x="56" y="3"/>
                                              </a:lnTo>
                                              <a:lnTo>
                                                <a:pt x="57" y="3"/>
                                              </a:lnTo>
                                              <a:lnTo>
                                                <a:pt x="59" y="3"/>
                                              </a:lnTo>
                                              <a:lnTo>
                                                <a:pt x="61" y="3"/>
                                              </a:lnTo>
                                              <a:lnTo>
                                                <a:pt x="61" y="3"/>
                                              </a:lnTo>
                                              <a:lnTo>
                                                <a:pt x="61" y="3"/>
                                              </a:lnTo>
                                              <a:lnTo>
                                                <a:pt x="61" y="2"/>
                                              </a:lnTo>
                                              <a:lnTo>
                                                <a:pt x="61" y="1"/>
                                              </a:lnTo>
                                              <a:lnTo>
                                                <a:pt x="61" y="1"/>
                                              </a:lnTo>
                                              <a:lnTo>
                                                <a:pt x="61" y="1"/>
                                              </a:lnTo>
                                              <a:lnTo>
                                                <a:pt x="62" y="0"/>
                                              </a:lnTo>
                                              <a:lnTo>
                                                <a:pt x="64" y="0"/>
                                              </a:lnTo>
                                              <a:lnTo>
                                                <a:pt x="66" y="1"/>
                                              </a:lnTo>
                                              <a:lnTo>
                                                <a:pt x="66" y="1"/>
                                              </a:lnTo>
                                              <a:lnTo>
                                                <a:pt x="68" y="1"/>
                                              </a:lnTo>
                                              <a:lnTo>
                                                <a:pt x="69" y="0"/>
                                              </a:lnTo>
                                              <a:lnTo>
                                                <a:pt x="71" y="0"/>
                                              </a:lnTo>
                                              <a:lnTo>
                                                <a:pt x="72" y="0"/>
                                              </a:lnTo>
                                              <a:lnTo>
                                                <a:pt x="73" y="0"/>
                                              </a:lnTo>
                                              <a:lnTo>
                                                <a:pt x="73" y="0"/>
                                              </a:lnTo>
                                              <a:lnTo>
                                                <a:pt x="74" y="0"/>
                                              </a:lnTo>
                                              <a:lnTo>
                                                <a:pt x="76" y="1"/>
                                              </a:lnTo>
                                              <a:lnTo>
                                                <a:pt x="77" y="2"/>
                                              </a:lnTo>
                                              <a:lnTo>
                                                <a:pt x="78" y="3"/>
                                              </a:lnTo>
                                              <a:lnTo>
                                                <a:pt x="78" y="3"/>
                                              </a:lnTo>
                                              <a:lnTo>
                                                <a:pt x="79" y="3"/>
                                              </a:lnTo>
                                              <a:lnTo>
                                                <a:pt x="81" y="3"/>
                                              </a:lnTo>
                                              <a:lnTo>
                                                <a:pt x="83" y="5"/>
                                              </a:lnTo>
                                              <a:lnTo>
                                                <a:pt x="83" y="5"/>
                                              </a:lnTo>
                                              <a:lnTo>
                                                <a:pt x="84" y="6"/>
                                              </a:lnTo>
                                              <a:lnTo>
                                                <a:pt x="84" y="5"/>
                                              </a:lnTo>
                                              <a:lnTo>
                                                <a:pt x="83" y="3"/>
                                              </a:lnTo>
                                              <a:lnTo>
                                                <a:pt x="83" y="3"/>
                                              </a:lnTo>
                                              <a:lnTo>
                                                <a:pt x="84" y="3"/>
                                              </a:lnTo>
                                              <a:lnTo>
                                                <a:pt x="86" y="3"/>
                                              </a:lnTo>
                                              <a:lnTo>
                                                <a:pt x="86" y="4"/>
                                              </a:lnTo>
                                              <a:lnTo>
                                                <a:pt x="86" y="4"/>
                                              </a:lnTo>
                                              <a:lnTo>
                                                <a:pt x="86" y="3"/>
                                              </a:lnTo>
                                              <a:lnTo>
                                                <a:pt x="88" y="3"/>
                                              </a:lnTo>
                                              <a:lnTo>
                                                <a:pt x="88" y="3"/>
                                              </a:lnTo>
                                              <a:lnTo>
                                                <a:pt x="88" y="4"/>
                                              </a:lnTo>
                                              <a:lnTo>
                                                <a:pt x="89" y="7"/>
                                              </a:lnTo>
                                              <a:lnTo>
                                                <a:pt x="90" y="10"/>
                                              </a:lnTo>
                                              <a:lnTo>
                                                <a:pt x="90" y="12"/>
                                              </a:lnTo>
                                              <a:lnTo>
                                                <a:pt x="90" y="12"/>
                                              </a:lnTo>
                                              <a:lnTo>
                                                <a:pt x="90" y="12"/>
                                              </a:lnTo>
                                              <a:lnTo>
                                                <a:pt x="91" y="14"/>
                                              </a:lnTo>
                                              <a:lnTo>
                                                <a:pt x="91" y="17"/>
                                              </a:lnTo>
                                              <a:lnTo>
                                                <a:pt x="90" y="19"/>
                                              </a:lnTo>
                                              <a:lnTo>
                                                <a:pt x="90" y="19"/>
                                              </a:lnTo>
                                              <a:lnTo>
                                                <a:pt x="91" y="23"/>
                                              </a:lnTo>
                                              <a:lnTo>
                                                <a:pt x="94" y="28"/>
                                              </a:lnTo>
                                              <a:lnTo>
                                                <a:pt x="96" y="35"/>
                                              </a:lnTo>
                                              <a:lnTo>
                                                <a:pt x="97" y="38"/>
                                              </a:lnTo>
                                              <a:lnTo>
                                                <a:pt x="97" y="38"/>
                                              </a:lnTo>
                                              <a:lnTo>
                                                <a:pt x="99" y="40"/>
                                              </a:lnTo>
                                              <a:lnTo>
                                                <a:pt x="99" y="40"/>
                                              </a:lnTo>
                                              <a:lnTo>
                                                <a:pt x="100" y="47"/>
                                              </a:lnTo>
                                              <a:lnTo>
                                                <a:pt x="99" y="50"/>
                                              </a:lnTo>
                                              <a:lnTo>
                                                <a:pt x="98" y="53"/>
                                              </a:lnTo>
                                              <a:lnTo>
                                                <a:pt x="98" y="53"/>
                                              </a:lnTo>
                                              <a:lnTo>
                                                <a:pt x="100" y="56"/>
                                              </a:lnTo>
                                              <a:lnTo>
                                                <a:pt x="100" y="58"/>
                                              </a:lnTo>
                                              <a:lnTo>
                                                <a:pt x="100" y="59"/>
                                              </a:lnTo>
                                              <a:lnTo>
                                                <a:pt x="100" y="59"/>
                                              </a:lnTo>
                                              <a:lnTo>
                                                <a:pt x="100" y="61"/>
                                              </a:lnTo>
                                              <a:lnTo>
                                                <a:pt x="98" y="61"/>
                                              </a:lnTo>
                                              <a:lnTo>
                                                <a:pt x="96" y="63"/>
                                              </a:lnTo>
                                              <a:lnTo>
                                                <a:pt x="96" y="63"/>
                                              </a:lnTo>
                                              <a:lnTo>
                                                <a:pt x="95" y="69"/>
                                              </a:lnTo>
                                              <a:lnTo>
                                                <a:pt x="95" y="71"/>
                                              </a:lnTo>
                                              <a:lnTo>
                                                <a:pt x="94" y="72"/>
                                              </a:lnTo>
                                              <a:lnTo>
                                                <a:pt x="94" y="72"/>
                                              </a:lnTo>
                                              <a:lnTo>
                                                <a:pt x="95" y="74"/>
                                              </a:lnTo>
                                              <a:lnTo>
                                                <a:pt x="95" y="75"/>
                                              </a:lnTo>
                                              <a:lnTo>
                                                <a:pt x="94" y="78"/>
                                              </a:lnTo>
                                              <a:lnTo>
                                                <a:pt x="94" y="78"/>
                                              </a:lnTo>
                                              <a:lnTo>
                                                <a:pt x="95" y="82"/>
                                              </a:lnTo>
                                              <a:lnTo>
                                                <a:pt x="95" y="83"/>
                                              </a:lnTo>
                                              <a:lnTo>
                                                <a:pt x="95" y="86"/>
                                              </a:lnTo>
                                              <a:lnTo>
                                                <a:pt x="95" y="86"/>
                                              </a:lnTo>
                                              <a:lnTo>
                                                <a:pt x="94" y="87"/>
                                              </a:lnTo>
                                              <a:lnTo>
                                                <a:pt x="93" y="88"/>
                                              </a:lnTo>
                                              <a:lnTo>
                                                <a:pt x="90" y="89"/>
                                              </a:lnTo>
                                              <a:lnTo>
                                                <a:pt x="83" y="91"/>
                                              </a:lnTo>
                                              <a:lnTo>
                                                <a:pt x="83" y="91"/>
                                              </a:lnTo>
                                              <a:lnTo>
                                                <a:pt x="88" y="95"/>
                                              </a:lnTo>
                                              <a:lnTo>
                                                <a:pt x="93" y="98"/>
                                              </a:lnTo>
                                              <a:lnTo>
                                                <a:pt x="99" y="101"/>
                                              </a:lnTo>
                                              <a:lnTo>
                                                <a:pt x="99" y="101"/>
                                              </a:lnTo>
                                              <a:lnTo>
                                                <a:pt x="103" y="101"/>
                                              </a:lnTo>
                                              <a:lnTo>
                                                <a:pt x="108" y="103"/>
                                              </a:lnTo>
                                              <a:lnTo>
                                                <a:pt x="112" y="106"/>
                                              </a:lnTo>
                                              <a:lnTo>
                                                <a:pt x="115" y="108"/>
                                              </a:lnTo>
                                              <a:lnTo>
                                                <a:pt x="115" y="108"/>
                                              </a:lnTo>
                                              <a:lnTo>
                                                <a:pt x="119" y="116"/>
                                              </a:lnTo>
                                              <a:lnTo>
                                                <a:pt x="124" y="131"/>
                                              </a:lnTo>
                                              <a:lnTo>
                                                <a:pt x="129" y="147"/>
                                              </a:lnTo>
                                              <a:lnTo>
                                                <a:pt x="132" y="164"/>
                                              </a:lnTo>
                                              <a:lnTo>
                                                <a:pt x="132" y="164"/>
                                              </a:lnTo>
                                              <a:lnTo>
                                                <a:pt x="131" y="166"/>
                                              </a:lnTo>
                                              <a:lnTo>
                                                <a:pt x="130" y="168"/>
                                              </a:lnTo>
                                              <a:lnTo>
                                                <a:pt x="127" y="170"/>
                                              </a:lnTo>
                                              <a:lnTo>
                                                <a:pt x="127" y="170"/>
                                              </a:lnTo>
                                              <a:lnTo>
                                                <a:pt x="130" y="212"/>
                                              </a:lnTo>
                                              <a:lnTo>
                                                <a:pt x="130" y="212"/>
                                              </a:lnTo>
                                              <a:lnTo>
                                                <a:pt x="130" y="223"/>
                                              </a:lnTo>
                                              <a:lnTo>
                                                <a:pt x="130" y="237"/>
                                              </a:lnTo>
                                              <a:lnTo>
                                                <a:pt x="130" y="237"/>
                                              </a:lnTo>
                                              <a:lnTo>
                                                <a:pt x="129" y="249"/>
                                              </a:lnTo>
                                              <a:lnTo>
                                                <a:pt x="126" y="261"/>
                                              </a:lnTo>
                                              <a:lnTo>
                                                <a:pt x="124" y="275"/>
                                              </a:lnTo>
                                              <a:lnTo>
                                                <a:pt x="122" y="284"/>
                                              </a:lnTo>
                                              <a:lnTo>
                                                <a:pt x="122" y="284"/>
                                              </a:lnTo>
                                              <a:lnTo>
                                                <a:pt x="124" y="286"/>
                                              </a:lnTo>
                                              <a:lnTo>
                                                <a:pt x="124" y="289"/>
                                              </a:lnTo>
                                              <a:lnTo>
                                                <a:pt x="124" y="293"/>
                                              </a:lnTo>
                                              <a:lnTo>
                                                <a:pt x="122" y="293"/>
                                              </a:lnTo>
                                              <a:lnTo>
                                                <a:pt x="122" y="293"/>
                                              </a:lnTo>
                                              <a:lnTo>
                                                <a:pt x="122" y="293"/>
                                              </a:lnTo>
                                              <a:lnTo>
                                                <a:pt x="122" y="296"/>
                                              </a:lnTo>
                                              <a:lnTo>
                                                <a:pt x="120" y="302"/>
                                              </a:lnTo>
                                              <a:lnTo>
                                                <a:pt x="120" y="302"/>
                                              </a:lnTo>
                                              <a:lnTo>
                                                <a:pt x="119" y="305"/>
                                              </a:lnTo>
                                              <a:lnTo>
                                                <a:pt x="119" y="308"/>
                                              </a:lnTo>
                                              <a:lnTo>
                                                <a:pt x="119" y="312"/>
                                              </a:lnTo>
                                              <a:lnTo>
                                                <a:pt x="117" y="315"/>
                                              </a:lnTo>
                                              <a:lnTo>
                                                <a:pt x="117" y="315"/>
                                              </a:lnTo>
                                              <a:lnTo>
                                                <a:pt x="119" y="326"/>
                                              </a:lnTo>
                                              <a:lnTo>
                                                <a:pt x="120" y="342"/>
                                              </a:lnTo>
                                              <a:lnTo>
                                                <a:pt x="122" y="360"/>
                                              </a:lnTo>
                                              <a:lnTo>
                                                <a:pt x="122" y="367"/>
                                              </a:lnTo>
                                              <a:lnTo>
                                                <a:pt x="122" y="375"/>
                                              </a:lnTo>
                                              <a:lnTo>
                                                <a:pt x="122" y="375"/>
                                              </a:lnTo>
                                              <a:lnTo>
                                                <a:pt x="120" y="401"/>
                                              </a:lnTo>
                                              <a:lnTo>
                                                <a:pt x="119" y="422"/>
                                              </a:lnTo>
                                              <a:lnTo>
                                                <a:pt x="119" y="422"/>
                                              </a:lnTo>
                                              <a:lnTo>
                                                <a:pt x="119" y="424"/>
                                              </a:lnTo>
                                              <a:lnTo>
                                                <a:pt x="119" y="426"/>
                                              </a:lnTo>
                                              <a:lnTo>
                                                <a:pt x="119" y="432"/>
                                              </a:lnTo>
                                              <a:lnTo>
                                                <a:pt x="117" y="437"/>
                                              </a:lnTo>
                                              <a:lnTo>
                                                <a:pt x="117" y="442"/>
                                              </a:lnTo>
                                              <a:lnTo>
                                                <a:pt x="117" y="442"/>
                                              </a:lnTo>
                                              <a:lnTo>
                                                <a:pt x="117" y="445"/>
                                              </a:lnTo>
                                              <a:lnTo>
                                                <a:pt x="119" y="448"/>
                                              </a:lnTo>
                                              <a:lnTo>
                                                <a:pt x="120" y="451"/>
                                              </a:lnTo>
                                              <a:lnTo>
                                                <a:pt x="120" y="456"/>
                                              </a:lnTo>
                                              <a:lnTo>
                                                <a:pt x="120" y="456"/>
                                              </a:lnTo>
                                              <a:lnTo>
                                                <a:pt x="120" y="461"/>
                                              </a:lnTo>
                                              <a:lnTo>
                                                <a:pt x="121" y="465"/>
                                              </a:lnTo>
                                              <a:lnTo>
                                                <a:pt x="122" y="470"/>
                                              </a:lnTo>
                                              <a:lnTo>
                                                <a:pt x="122" y="476"/>
                                              </a:lnTo>
                                              <a:lnTo>
                                                <a:pt x="122" y="476"/>
                                              </a:lnTo>
                                              <a:lnTo>
                                                <a:pt x="122" y="498"/>
                                              </a:lnTo>
                                              <a:lnTo>
                                                <a:pt x="124" y="520"/>
                                              </a:lnTo>
                                              <a:lnTo>
                                                <a:pt x="124" y="520"/>
                                              </a:lnTo>
                                              <a:lnTo>
                                                <a:pt x="124" y="526"/>
                                              </a:lnTo>
                                              <a:lnTo>
                                                <a:pt x="124" y="530"/>
                                              </a:lnTo>
                                              <a:lnTo>
                                                <a:pt x="124" y="533"/>
                                              </a:lnTo>
                                              <a:lnTo>
                                                <a:pt x="124" y="540"/>
                                              </a:lnTo>
                                              <a:lnTo>
                                                <a:pt x="124" y="540"/>
                                              </a:lnTo>
                                              <a:lnTo>
                                                <a:pt x="125" y="555"/>
                                              </a:lnTo>
                                              <a:lnTo>
                                                <a:pt x="125" y="561"/>
                                              </a:lnTo>
                                              <a:lnTo>
                                                <a:pt x="126" y="563"/>
                                              </a:lnTo>
                                              <a:lnTo>
                                                <a:pt x="127" y="565"/>
                                              </a:lnTo>
                                              <a:lnTo>
                                                <a:pt x="127" y="565"/>
                                              </a:lnTo>
                                              <a:lnTo>
                                                <a:pt x="129" y="567"/>
                                              </a:lnTo>
                                              <a:lnTo>
                                                <a:pt x="130" y="569"/>
                                              </a:lnTo>
                                              <a:lnTo>
                                                <a:pt x="130" y="570"/>
                                              </a:lnTo>
                                              <a:lnTo>
                                                <a:pt x="129" y="572"/>
                                              </a:lnTo>
                                              <a:lnTo>
                                                <a:pt x="129" y="572"/>
                                              </a:lnTo>
                                              <a:lnTo>
                                                <a:pt x="129" y="574"/>
                                              </a:lnTo>
                                              <a:lnTo>
                                                <a:pt x="129" y="577"/>
                                              </a:lnTo>
                                              <a:lnTo>
                                                <a:pt x="129" y="579"/>
                                              </a:lnTo>
                                              <a:lnTo>
                                                <a:pt x="127" y="579"/>
                                              </a:lnTo>
                                              <a:lnTo>
                                                <a:pt x="127" y="580"/>
                                              </a:lnTo>
                                              <a:lnTo>
                                                <a:pt x="127" y="580"/>
                                              </a:lnTo>
                                              <a:lnTo>
                                                <a:pt x="130" y="585"/>
                                              </a:lnTo>
                                              <a:lnTo>
                                                <a:pt x="135" y="593"/>
                                              </a:lnTo>
                                              <a:lnTo>
                                                <a:pt x="135" y="593"/>
                                              </a:lnTo>
                                              <a:lnTo>
                                                <a:pt x="136" y="596"/>
                                              </a:lnTo>
                                              <a:lnTo>
                                                <a:pt x="136" y="598"/>
                                              </a:lnTo>
                                              <a:lnTo>
                                                <a:pt x="135" y="602"/>
                                              </a:lnTo>
                                              <a:lnTo>
                                                <a:pt x="132" y="602"/>
                                              </a:lnTo>
                                              <a:lnTo>
                                                <a:pt x="132" y="602"/>
                                              </a:lnTo>
                                              <a:lnTo>
                                                <a:pt x="127" y="603"/>
                                              </a:lnTo>
                                              <a:lnTo>
                                                <a:pt x="119" y="603"/>
                                              </a:lnTo>
                                              <a:lnTo>
                                                <a:pt x="110" y="602"/>
                                              </a:lnTo>
                                              <a:lnTo>
                                                <a:pt x="108" y="602"/>
                                              </a:lnTo>
                                              <a:lnTo>
                                                <a:pt x="105" y="600"/>
                                              </a:lnTo>
                                              <a:lnTo>
                                                <a:pt x="105" y="600"/>
                                              </a:lnTo>
                                              <a:lnTo>
                                                <a:pt x="105" y="600"/>
                                              </a:lnTo>
                                              <a:lnTo>
                                                <a:pt x="105" y="600"/>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0"/>
                                      <wps:cNvSpPr>
                                        <a:spLocks noEditPoints="1"/>
                                      </wps:cNvSpPr>
                                      <wps:spPr bwMode="auto">
                                        <a:xfrm>
                                          <a:off x="5163820" y="286385"/>
                                          <a:ext cx="81915" cy="368300"/>
                                        </a:xfrm>
                                        <a:custGeom>
                                          <a:avLst/>
                                          <a:gdLst>
                                            <a:gd name="T0" fmla="*/ 70 w 129"/>
                                            <a:gd name="T1" fmla="*/ 1 h 580"/>
                                            <a:gd name="T2" fmla="*/ 80 w 129"/>
                                            <a:gd name="T3" fmla="*/ 1 h 580"/>
                                            <a:gd name="T4" fmla="*/ 93 w 129"/>
                                            <a:gd name="T5" fmla="*/ 15 h 580"/>
                                            <a:gd name="T6" fmla="*/ 98 w 129"/>
                                            <a:gd name="T7" fmla="*/ 45 h 580"/>
                                            <a:gd name="T8" fmla="*/ 102 w 129"/>
                                            <a:gd name="T9" fmla="*/ 63 h 580"/>
                                            <a:gd name="T10" fmla="*/ 102 w 129"/>
                                            <a:gd name="T11" fmla="*/ 79 h 580"/>
                                            <a:gd name="T12" fmla="*/ 96 w 129"/>
                                            <a:gd name="T13" fmla="*/ 86 h 580"/>
                                            <a:gd name="T14" fmla="*/ 96 w 129"/>
                                            <a:gd name="T15" fmla="*/ 78 h 580"/>
                                            <a:gd name="T16" fmla="*/ 95 w 129"/>
                                            <a:gd name="T17" fmla="*/ 78 h 580"/>
                                            <a:gd name="T18" fmla="*/ 98 w 129"/>
                                            <a:gd name="T19" fmla="*/ 88 h 580"/>
                                            <a:gd name="T20" fmla="*/ 115 w 129"/>
                                            <a:gd name="T21" fmla="*/ 96 h 580"/>
                                            <a:gd name="T22" fmla="*/ 125 w 129"/>
                                            <a:gd name="T23" fmla="*/ 112 h 580"/>
                                            <a:gd name="T24" fmla="*/ 129 w 129"/>
                                            <a:gd name="T25" fmla="*/ 138 h 580"/>
                                            <a:gd name="T26" fmla="*/ 127 w 129"/>
                                            <a:gd name="T27" fmla="*/ 175 h 580"/>
                                            <a:gd name="T28" fmla="*/ 120 w 129"/>
                                            <a:gd name="T29" fmla="*/ 227 h 580"/>
                                            <a:gd name="T30" fmla="*/ 122 w 129"/>
                                            <a:gd name="T31" fmla="*/ 266 h 580"/>
                                            <a:gd name="T32" fmla="*/ 118 w 129"/>
                                            <a:gd name="T33" fmla="*/ 364 h 580"/>
                                            <a:gd name="T34" fmla="*/ 119 w 129"/>
                                            <a:gd name="T35" fmla="*/ 443 h 580"/>
                                            <a:gd name="T36" fmla="*/ 120 w 129"/>
                                            <a:gd name="T37" fmla="*/ 547 h 580"/>
                                            <a:gd name="T38" fmla="*/ 122 w 129"/>
                                            <a:gd name="T39" fmla="*/ 562 h 580"/>
                                            <a:gd name="T40" fmla="*/ 115 w 129"/>
                                            <a:gd name="T41" fmla="*/ 574 h 580"/>
                                            <a:gd name="T42" fmla="*/ 101 w 129"/>
                                            <a:gd name="T43" fmla="*/ 574 h 580"/>
                                            <a:gd name="T44" fmla="*/ 95 w 129"/>
                                            <a:gd name="T45" fmla="*/ 558 h 580"/>
                                            <a:gd name="T46" fmla="*/ 90 w 129"/>
                                            <a:gd name="T47" fmla="*/ 546 h 580"/>
                                            <a:gd name="T48" fmla="*/ 87 w 129"/>
                                            <a:gd name="T49" fmla="*/ 499 h 580"/>
                                            <a:gd name="T50" fmla="*/ 90 w 129"/>
                                            <a:gd name="T51" fmla="*/ 423 h 580"/>
                                            <a:gd name="T52" fmla="*/ 86 w 129"/>
                                            <a:gd name="T53" fmla="*/ 361 h 580"/>
                                            <a:gd name="T54" fmla="*/ 75 w 129"/>
                                            <a:gd name="T55" fmla="*/ 344 h 580"/>
                                            <a:gd name="T56" fmla="*/ 68 w 129"/>
                                            <a:gd name="T57" fmla="*/ 410 h 580"/>
                                            <a:gd name="T58" fmla="*/ 65 w 129"/>
                                            <a:gd name="T59" fmla="*/ 518 h 580"/>
                                            <a:gd name="T60" fmla="*/ 51 w 129"/>
                                            <a:gd name="T61" fmla="*/ 567 h 580"/>
                                            <a:gd name="T62" fmla="*/ 34 w 129"/>
                                            <a:gd name="T63" fmla="*/ 574 h 580"/>
                                            <a:gd name="T64" fmla="*/ 18 w 129"/>
                                            <a:gd name="T65" fmla="*/ 580 h 580"/>
                                            <a:gd name="T66" fmla="*/ 0 w 129"/>
                                            <a:gd name="T67" fmla="*/ 571 h 580"/>
                                            <a:gd name="T68" fmla="*/ 3 w 129"/>
                                            <a:gd name="T69" fmla="*/ 564 h 580"/>
                                            <a:gd name="T70" fmla="*/ 22 w 129"/>
                                            <a:gd name="T71" fmla="*/ 546 h 580"/>
                                            <a:gd name="T72" fmla="*/ 21 w 129"/>
                                            <a:gd name="T73" fmla="*/ 531 h 580"/>
                                            <a:gd name="T74" fmla="*/ 31 w 129"/>
                                            <a:gd name="T75" fmla="*/ 503 h 580"/>
                                            <a:gd name="T76" fmla="*/ 36 w 129"/>
                                            <a:gd name="T77" fmla="*/ 448 h 580"/>
                                            <a:gd name="T78" fmla="*/ 39 w 129"/>
                                            <a:gd name="T79" fmla="*/ 441 h 580"/>
                                            <a:gd name="T80" fmla="*/ 39 w 129"/>
                                            <a:gd name="T81" fmla="*/ 432 h 580"/>
                                            <a:gd name="T82" fmla="*/ 39 w 129"/>
                                            <a:gd name="T83" fmla="*/ 420 h 580"/>
                                            <a:gd name="T84" fmla="*/ 39 w 129"/>
                                            <a:gd name="T85" fmla="*/ 343 h 580"/>
                                            <a:gd name="T86" fmla="*/ 42 w 129"/>
                                            <a:gd name="T87" fmla="*/ 254 h 580"/>
                                            <a:gd name="T88" fmla="*/ 47 w 129"/>
                                            <a:gd name="T89" fmla="*/ 216 h 580"/>
                                            <a:gd name="T90" fmla="*/ 34 w 129"/>
                                            <a:gd name="T91" fmla="*/ 167 h 580"/>
                                            <a:gd name="T92" fmla="*/ 32 w 129"/>
                                            <a:gd name="T93" fmla="*/ 147 h 580"/>
                                            <a:gd name="T94" fmla="*/ 34 w 129"/>
                                            <a:gd name="T95" fmla="*/ 111 h 580"/>
                                            <a:gd name="T96" fmla="*/ 45 w 129"/>
                                            <a:gd name="T97" fmla="*/ 98 h 580"/>
                                            <a:gd name="T98" fmla="*/ 64 w 129"/>
                                            <a:gd name="T99" fmla="*/ 81 h 580"/>
                                            <a:gd name="T100" fmla="*/ 57 w 129"/>
                                            <a:gd name="T101" fmla="*/ 82 h 580"/>
                                            <a:gd name="T102" fmla="*/ 51 w 129"/>
                                            <a:gd name="T103" fmla="*/ 82 h 580"/>
                                            <a:gd name="T104" fmla="*/ 42 w 129"/>
                                            <a:gd name="T105" fmla="*/ 82 h 580"/>
                                            <a:gd name="T106" fmla="*/ 51 w 129"/>
                                            <a:gd name="T107" fmla="*/ 70 h 580"/>
                                            <a:gd name="T108" fmla="*/ 48 w 129"/>
                                            <a:gd name="T109" fmla="*/ 76 h 580"/>
                                            <a:gd name="T110" fmla="*/ 43 w 129"/>
                                            <a:gd name="T111" fmla="*/ 76 h 580"/>
                                            <a:gd name="T112" fmla="*/ 48 w 129"/>
                                            <a:gd name="T113" fmla="*/ 70 h 580"/>
                                            <a:gd name="T114" fmla="*/ 50 w 129"/>
                                            <a:gd name="T115" fmla="*/ 43 h 580"/>
                                            <a:gd name="T116" fmla="*/ 56 w 129"/>
                                            <a:gd name="T117" fmla="*/ 15 h 580"/>
                                            <a:gd name="T118" fmla="*/ 61 w 129"/>
                                            <a:gd name="T119" fmla="*/ 6 h 580"/>
                                            <a:gd name="T120" fmla="*/ 112 w 129"/>
                                            <a:gd name="T121" fmla="*/ 196 h 580"/>
                                            <a:gd name="T122" fmla="*/ 112 w 129"/>
                                            <a:gd name="T123" fmla="*/ 187 h 5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9" h="580">
                                              <a:moveTo>
                                                <a:pt x="61" y="6"/>
                                              </a:moveTo>
                                              <a:lnTo>
                                                <a:pt x="61" y="6"/>
                                              </a:lnTo>
                                              <a:lnTo>
                                                <a:pt x="65" y="4"/>
                                              </a:lnTo>
                                              <a:lnTo>
                                                <a:pt x="68" y="2"/>
                                              </a:lnTo>
                                              <a:lnTo>
                                                <a:pt x="70" y="1"/>
                                              </a:lnTo>
                                              <a:lnTo>
                                                <a:pt x="71" y="1"/>
                                              </a:lnTo>
                                              <a:lnTo>
                                                <a:pt x="71" y="1"/>
                                              </a:lnTo>
                                              <a:lnTo>
                                                <a:pt x="75" y="0"/>
                                              </a:lnTo>
                                              <a:lnTo>
                                                <a:pt x="78" y="0"/>
                                              </a:lnTo>
                                              <a:lnTo>
                                                <a:pt x="80" y="1"/>
                                              </a:lnTo>
                                              <a:lnTo>
                                                <a:pt x="80" y="1"/>
                                              </a:lnTo>
                                              <a:lnTo>
                                                <a:pt x="83" y="4"/>
                                              </a:lnTo>
                                              <a:lnTo>
                                                <a:pt x="87" y="7"/>
                                              </a:lnTo>
                                              <a:lnTo>
                                                <a:pt x="90" y="12"/>
                                              </a:lnTo>
                                              <a:lnTo>
                                                <a:pt x="93" y="15"/>
                                              </a:lnTo>
                                              <a:lnTo>
                                                <a:pt x="93" y="18"/>
                                              </a:lnTo>
                                              <a:lnTo>
                                                <a:pt x="93" y="18"/>
                                              </a:lnTo>
                                              <a:lnTo>
                                                <a:pt x="95" y="32"/>
                                              </a:lnTo>
                                              <a:lnTo>
                                                <a:pt x="96" y="39"/>
                                              </a:lnTo>
                                              <a:lnTo>
                                                <a:pt x="98" y="45"/>
                                              </a:lnTo>
                                              <a:lnTo>
                                                <a:pt x="98" y="45"/>
                                              </a:lnTo>
                                              <a:lnTo>
                                                <a:pt x="101" y="55"/>
                                              </a:lnTo>
                                              <a:lnTo>
                                                <a:pt x="102" y="60"/>
                                              </a:lnTo>
                                              <a:lnTo>
                                                <a:pt x="102" y="63"/>
                                              </a:lnTo>
                                              <a:lnTo>
                                                <a:pt x="102" y="63"/>
                                              </a:lnTo>
                                              <a:lnTo>
                                                <a:pt x="102" y="67"/>
                                              </a:lnTo>
                                              <a:lnTo>
                                                <a:pt x="103" y="71"/>
                                              </a:lnTo>
                                              <a:lnTo>
                                                <a:pt x="104" y="76"/>
                                              </a:lnTo>
                                              <a:lnTo>
                                                <a:pt x="103" y="78"/>
                                              </a:lnTo>
                                              <a:lnTo>
                                                <a:pt x="102" y="79"/>
                                              </a:lnTo>
                                              <a:lnTo>
                                                <a:pt x="102" y="79"/>
                                              </a:lnTo>
                                              <a:lnTo>
                                                <a:pt x="101" y="83"/>
                                              </a:lnTo>
                                              <a:lnTo>
                                                <a:pt x="99" y="85"/>
                                              </a:lnTo>
                                              <a:lnTo>
                                                <a:pt x="96" y="86"/>
                                              </a:lnTo>
                                              <a:lnTo>
                                                <a:pt x="96" y="86"/>
                                              </a:lnTo>
                                              <a:lnTo>
                                                <a:pt x="97" y="85"/>
                                              </a:lnTo>
                                              <a:lnTo>
                                                <a:pt x="97" y="82"/>
                                              </a:lnTo>
                                              <a:lnTo>
                                                <a:pt x="97" y="79"/>
                                              </a:lnTo>
                                              <a:lnTo>
                                                <a:pt x="97" y="79"/>
                                              </a:lnTo>
                                              <a:lnTo>
                                                <a:pt x="96" y="78"/>
                                              </a:lnTo>
                                              <a:lnTo>
                                                <a:pt x="95" y="76"/>
                                              </a:lnTo>
                                              <a:lnTo>
                                                <a:pt x="94" y="76"/>
                                              </a:lnTo>
                                              <a:lnTo>
                                                <a:pt x="94" y="76"/>
                                              </a:lnTo>
                                              <a:lnTo>
                                                <a:pt x="95" y="76"/>
                                              </a:lnTo>
                                              <a:lnTo>
                                                <a:pt x="95" y="78"/>
                                              </a:lnTo>
                                              <a:lnTo>
                                                <a:pt x="96" y="79"/>
                                              </a:lnTo>
                                              <a:lnTo>
                                                <a:pt x="96" y="79"/>
                                              </a:lnTo>
                                              <a:lnTo>
                                                <a:pt x="96" y="86"/>
                                              </a:lnTo>
                                              <a:lnTo>
                                                <a:pt x="96" y="86"/>
                                              </a:lnTo>
                                              <a:lnTo>
                                                <a:pt x="98" y="88"/>
                                              </a:lnTo>
                                              <a:lnTo>
                                                <a:pt x="101" y="89"/>
                                              </a:lnTo>
                                              <a:lnTo>
                                                <a:pt x="104" y="91"/>
                                              </a:lnTo>
                                              <a:lnTo>
                                                <a:pt x="104" y="91"/>
                                              </a:lnTo>
                                              <a:lnTo>
                                                <a:pt x="112" y="93"/>
                                              </a:lnTo>
                                              <a:lnTo>
                                                <a:pt x="115" y="96"/>
                                              </a:lnTo>
                                              <a:lnTo>
                                                <a:pt x="119" y="99"/>
                                              </a:lnTo>
                                              <a:lnTo>
                                                <a:pt x="119" y="99"/>
                                              </a:lnTo>
                                              <a:lnTo>
                                                <a:pt x="120" y="101"/>
                                              </a:lnTo>
                                              <a:lnTo>
                                                <a:pt x="122" y="104"/>
                                              </a:lnTo>
                                              <a:lnTo>
                                                <a:pt x="125" y="112"/>
                                              </a:lnTo>
                                              <a:lnTo>
                                                <a:pt x="127" y="119"/>
                                              </a:lnTo>
                                              <a:lnTo>
                                                <a:pt x="128" y="126"/>
                                              </a:lnTo>
                                              <a:lnTo>
                                                <a:pt x="128" y="126"/>
                                              </a:lnTo>
                                              <a:lnTo>
                                                <a:pt x="129" y="132"/>
                                              </a:lnTo>
                                              <a:lnTo>
                                                <a:pt x="129" y="138"/>
                                              </a:lnTo>
                                              <a:lnTo>
                                                <a:pt x="129" y="138"/>
                                              </a:lnTo>
                                              <a:lnTo>
                                                <a:pt x="127" y="139"/>
                                              </a:lnTo>
                                              <a:lnTo>
                                                <a:pt x="127" y="149"/>
                                              </a:lnTo>
                                              <a:lnTo>
                                                <a:pt x="127" y="149"/>
                                              </a:lnTo>
                                              <a:lnTo>
                                                <a:pt x="127" y="175"/>
                                              </a:lnTo>
                                              <a:lnTo>
                                                <a:pt x="126" y="198"/>
                                              </a:lnTo>
                                              <a:lnTo>
                                                <a:pt x="126" y="198"/>
                                              </a:lnTo>
                                              <a:lnTo>
                                                <a:pt x="124" y="211"/>
                                              </a:lnTo>
                                              <a:lnTo>
                                                <a:pt x="120" y="227"/>
                                              </a:lnTo>
                                              <a:lnTo>
                                                <a:pt x="120" y="227"/>
                                              </a:lnTo>
                                              <a:lnTo>
                                                <a:pt x="119" y="234"/>
                                              </a:lnTo>
                                              <a:lnTo>
                                                <a:pt x="119" y="235"/>
                                              </a:lnTo>
                                              <a:lnTo>
                                                <a:pt x="119" y="235"/>
                                              </a:lnTo>
                                              <a:lnTo>
                                                <a:pt x="121" y="252"/>
                                              </a:lnTo>
                                              <a:lnTo>
                                                <a:pt x="122" y="266"/>
                                              </a:lnTo>
                                              <a:lnTo>
                                                <a:pt x="124" y="281"/>
                                              </a:lnTo>
                                              <a:lnTo>
                                                <a:pt x="124" y="281"/>
                                              </a:lnTo>
                                              <a:lnTo>
                                                <a:pt x="122" y="301"/>
                                              </a:lnTo>
                                              <a:lnTo>
                                                <a:pt x="121" y="326"/>
                                              </a:lnTo>
                                              <a:lnTo>
                                                <a:pt x="118" y="364"/>
                                              </a:lnTo>
                                              <a:lnTo>
                                                <a:pt x="118" y="364"/>
                                              </a:lnTo>
                                              <a:lnTo>
                                                <a:pt x="117" y="387"/>
                                              </a:lnTo>
                                              <a:lnTo>
                                                <a:pt x="117" y="408"/>
                                              </a:lnTo>
                                              <a:lnTo>
                                                <a:pt x="117" y="408"/>
                                              </a:lnTo>
                                              <a:lnTo>
                                                <a:pt x="119" y="443"/>
                                              </a:lnTo>
                                              <a:lnTo>
                                                <a:pt x="122" y="482"/>
                                              </a:lnTo>
                                              <a:lnTo>
                                                <a:pt x="122" y="482"/>
                                              </a:lnTo>
                                              <a:lnTo>
                                                <a:pt x="122" y="500"/>
                                              </a:lnTo>
                                              <a:lnTo>
                                                <a:pt x="121" y="522"/>
                                              </a:lnTo>
                                              <a:lnTo>
                                                <a:pt x="120" y="547"/>
                                              </a:lnTo>
                                              <a:lnTo>
                                                <a:pt x="118" y="548"/>
                                              </a:lnTo>
                                              <a:lnTo>
                                                <a:pt x="118" y="548"/>
                                              </a:lnTo>
                                              <a:lnTo>
                                                <a:pt x="120" y="554"/>
                                              </a:lnTo>
                                              <a:lnTo>
                                                <a:pt x="122" y="559"/>
                                              </a:lnTo>
                                              <a:lnTo>
                                                <a:pt x="122" y="562"/>
                                              </a:lnTo>
                                              <a:lnTo>
                                                <a:pt x="122" y="562"/>
                                              </a:lnTo>
                                              <a:lnTo>
                                                <a:pt x="121" y="566"/>
                                              </a:lnTo>
                                              <a:lnTo>
                                                <a:pt x="119" y="569"/>
                                              </a:lnTo>
                                              <a:lnTo>
                                                <a:pt x="117" y="572"/>
                                              </a:lnTo>
                                              <a:lnTo>
                                                <a:pt x="115" y="574"/>
                                              </a:lnTo>
                                              <a:lnTo>
                                                <a:pt x="115" y="574"/>
                                              </a:lnTo>
                                              <a:lnTo>
                                                <a:pt x="107" y="574"/>
                                              </a:lnTo>
                                              <a:lnTo>
                                                <a:pt x="104" y="574"/>
                                              </a:lnTo>
                                              <a:lnTo>
                                                <a:pt x="101" y="574"/>
                                              </a:lnTo>
                                              <a:lnTo>
                                                <a:pt x="101" y="574"/>
                                              </a:lnTo>
                                              <a:lnTo>
                                                <a:pt x="98" y="571"/>
                                              </a:lnTo>
                                              <a:lnTo>
                                                <a:pt x="96" y="567"/>
                                              </a:lnTo>
                                              <a:lnTo>
                                                <a:pt x="95" y="562"/>
                                              </a:lnTo>
                                              <a:lnTo>
                                                <a:pt x="95" y="558"/>
                                              </a:lnTo>
                                              <a:lnTo>
                                                <a:pt x="95" y="558"/>
                                              </a:lnTo>
                                              <a:lnTo>
                                                <a:pt x="94" y="555"/>
                                              </a:lnTo>
                                              <a:lnTo>
                                                <a:pt x="94" y="551"/>
                                              </a:lnTo>
                                              <a:lnTo>
                                                <a:pt x="93" y="549"/>
                                              </a:lnTo>
                                              <a:lnTo>
                                                <a:pt x="90" y="546"/>
                                              </a:lnTo>
                                              <a:lnTo>
                                                <a:pt x="90" y="546"/>
                                              </a:lnTo>
                                              <a:lnTo>
                                                <a:pt x="88" y="537"/>
                                              </a:lnTo>
                                              <a:lnTo>
                                                <a:pt x="86" y="527"/>
                                              </a:lnTo>
                                              <a:lnTo>
                                                <a:pt x="86" y="517"/>
                                              </a:lnTo>
                                              <a:lnTo>
                                                <a:pt x="86" y="517"/>
                                              </a:lnTo>
                                              <a:lnTo>
                                                <a:pt x="87" y="499"/>
                                              </a:lnTo>
                                              <a:lnTo>
                                                <a:pt x="88" y="475"/>
                                              </a:lnTo>
                                              <a:lnTo>
                                                <a:pt x="91" y="437"/>
                                              </a:lnTo>
                                              <a:lnTo>
                                                <a:pt x="91" y="437"/>
                                              </a:lnTo>
                                              <a:lnTo>
                                                <a:pt x="90" y="431"/>
                                              </a:lnTo>
                                              <a:lnTo>
                                                <a:pt x="90" y="423"/>
                                              </a:lnTo>
                                              <a:lnTo>
                                                <a:pt x="88" y="411"/>
                                              </a:lnTo>
                                              <a:lnTo>
                                                <a:pt x="88" y="411"/>
                                              </a:lnTo>
                                              <a:lnTo>
                                                <a:pt x="87" y="389"/>
                                              </a:lnTo>
                                              <a:lnTo>
                                                <a:pt x="87" y="372"/>
                                              </a:lnTo>
                                              <a:lnTo>
                                                <a:pt x="86" y="361"/>
                                              </a:lnTo>
                                              <a:lnTo>
                                                <a:pt x="86" y="361"/>
                                              </a:lnTo>
                                              <a:lnTo>
                                                <a:pt x="81" y="299"/>
                                              </a:lnTo>
                                              <a:lnTo>
                                                <a:pt x="81" y="299"/>
                                              </a:lnTo>
                                              <a:lnTo>
                                                <a:pt x="78" y="325"/>
                                              </a:lnTo>
                                              <a:lnTo>
                                                <a:pt x="75" y="344"/>
                                              </a:lnTo>
                                              <a:lnTo>
                                                <a:pt x="73" y="357"/>
                                              </a:lnTo>
                                              <a:lnTo>
                                                <a:pt x="73" y="357"/>
                                              </a:lnTo>
                                              <a:lnTo>
                                                <a:pt x="72" y="368"/>
                                              </a:lnTo>
                                              <a:lnTo>
                                                <a:pt x="70" y="389"/>
                                              </a:lnTo>
                                              <a:lnTo>
                                                <a:pt x="68" y="410"/>
                                              </a:lnTo>
                                              <a:lnTo>
                                                <a:pt x="66" y="425"/>
                                              </a:lnTo>
                                              <a:lnTo>
                                                <a:pt x="66" y="425"/>
                                              </a:lnTo>
                                              <a:lnTo>
                                                <a:pt x="66" y="473"/>
                                              </a:lnTo>
                                              <a:lnTo>
                                                <a:pt x="65" y="518"/>
                                              </a:lnTo>
                                              <a:lnTo>
                                                <a:pt x="65" y="518"/>
                                              </a:lnTo>
                                              <a:lnTo>
                                                <a:pt x="65" y="545"/>
                                              </a:lnTo>
                                              <a:lnTo>
                                                <a:pt x="66" y="562"/>
                                              </a:lnTo>
                                              <a:lnTo>
                                                <a:pt x="58" y="564"/>
                                              </a:lnTo>
                                              <a:lnTo>
                                                <a:pt x="58" y="564"/>
                                              </a:lnTo>
                                              <a:lnTo>
                                                <a:pt x="51" y="567"/>
                                              </a:lnTo>
                                              <a:lnTo>
                                                <a:pt x="46" y="569"/>
                                              </a:lnTo>
                                              <a:lnTo>
                                                <a:pt x="39" y="571"/>
                                              </a:lnTo>
                                              <a:lnTo>
                                                <a:pt x="39" y="571"/>
                                              </a:lnTo>
                                              <a:lnTo>
                                                <a:pt x="36" y="573"/>
                                              </a:lnTo>
                                              <a:lnTo>
                                                <a:pt x="34" y="574"/>
                                              </a:lnTo>
                                              <a:lnTo>
                                                <a:pt x="29" y="577"/>
                                              </a:lnTo>
                                              <a:lnTo>
                                                <a:pt x="25" y="580"/>
                                              </a:lnTo>
                                              <a:lnTo>
                                                <a:pt x="22" y="580"/>
                                              </a:lnTo>
                                              <a:lnTo>
                                                <a:pt x="18" y="580"/>
                                              </a:lnTo>
                                              <a:lnTo>
                                                <a:pt x="18" y="580"/>
                                              </a:lnTo>
                                              <a:lnTo>
                                                <a:pt x="14" y="580"/>
                                              </a:lnTo>
                                              <a:lnTo>
                                                <a:pt x="11" y="579"/>
                                              </a:lnTo>
                                              <a:lnTo>
                                                <a:pt x="5" y="576"/>
                                              </a:lnTo>
                                              <a:lnTo>
                                                <a:pt x="2" y="573"/>
                                              </a:lnTo>
                                              <a:lnTo>
                                                <a:pt x="0" y="571"/>
                                              </a:lnTo>
                                              <a:lnTo>
                                                <a:pt x="0" y="571"/>
                                              </a:lnTo>
                                              <a:lnTo>
                                                <a:pt x="0" y="571"/>
                                              </a:lnTo>
                                              <a:lnTo>
                                                <a:pt x="0" y="567"/>
                                              </a:lnTo>
                                              <a:lnTo>
                                                <a:pt x="2" y="565"/>
                                              </a:lnTo>
                                              <a:lnTo>
                                                <a:pt x="3" y="564"/>
                                              </a:lnTo>
                                              <a:lnTo>
                                                <a:pt x="4" y="562"/>
                                              </a:lnTo>
                                              <a:lnTo>
                                                <a:pt x="4" y="562"/>
                                              </a:lnTo>
                                              <a:lnTo>
                                                <a:pt x="9" y="559"/>
                                              </a:lnTo>
                                              <a:lnTo>
                                                <a:pt x="14" y="554"/>
                                              </a:lnTo>
                                              <a:lnTo>
                                                <a:pt x="22" y="546"/>
                                              </a:lnTo>
                                              <a:lnTo>
                                                <a:pt x="22" y="546"/>
                                              </a:lnTo>
                                              <a:lnTo>
                                                <a:pt x="20" y="540"/>
                                              </a:lnTo>
                                              <a:lnTo>
                                                <a:pt x="20" y="535"/>
                                              </a:lnTo>
                                              <a:lnTo>
                                                <a:pt x="21" y="531"/>
                                              </a:lnTo>
                                              <a:lnTo>
                                                <a:pt x="21" y="531"/>
                                              </a:lnTo>
                                              <a:lnTo>
                                                <a:pt x="22" y="525"/>
                                              </a:lnTo>
                                              <a:lnTo>
                                                <a:pt x="26" y="518"/>
                                              </a:lnTo>
                                              <a:lnTo>
                                                <a:pt x="29" y="510"/>
                                              </a:lnTo>
                                              <a:lnTo>
                                                <a:pt x="29" y="505"/>
                                              </a:lnTo>
                                              <a:lnTo>
                                                <a:pt x="31" y="503"/>
                                              </a:lnTo>
                                              <a:lnTo>
                                                <a:pt x="31" y="503"/>
                                              </a:lnTo>
                                              <a:lnTo>
                                                <a:pt x="31" y="489"/>
                                              </a:lnTo>
                                              <a:lnTo>
                                                <a:pt x="34" y="470"/>
                                              </a:lnTo>
                                              <a:lnTo>
                                                <a:pt x="34" y="453"/>
                                              </a:lnTo>
                                              <a:lnTo>
                                                <a:pt x="36" y="448"/>
                                              </a:lnTo>
                                              <a:lnTo>
                                                <a:pt x="36" y="446"/>
                                              </a:lnTo>
                                              <a:lnTo>
                                                <a:pt x="36" y="446"/>
                                              </a:lnTo>
                                              <a:lnTo>
                                                <a:pt x="39" y="443"/>
                                              </a:lnTo>
                                              <a:lnTo>
                                                <a:pt x="39" y="442"/>
                                              </a:lnTo>
                                              <a:lnTo>
                                                <a:pt x="39" y="441"/>
                                              </a:lnTo>
                                              <a:lnTo>
                                                <a:pt x="39" y="441"/>
                                              </a:lnTo>
                                              <a:lnTo>
                                                <a:pt x="37" y="436"/>
                                              </a:lnTo>
                                              <a:lnTo>
                                                <a:pt x="38" y="435"/>
                                              </a:lnTo>
                                              <a:lnTo>
                                                <a:pt x="39" y="432"/>
                                              </a:lnTo>
                                              <a:lnTo>
                                                <a:pt x="39" y="432"/>
                                              </a:lnTo>
                                              <a:lnTo>
                                                <a:pt x="39" y="431"/>
                                              </a:lnTo>
                                              <a:lnTo>
                                                <a:pt x="39" y="429"/>
                                              </a:lnTo>
                                              <a:lnTo>
                                                <a:pt x="39" y="425"/>
                                              </a:lnTo>
                                              <a:lnTo>
                                                <a:pt x="39" y="425"/>
                                              </a:lnTo>
                                              <a:lnTo>
                                                <a:pt x="39" y="420"/>
                                              </a:lnTo>
                                              <a:lnTo>
                                                <a:pt x="39" y="413"/>
                                              </a:lnTo>
                                              <a:lnTo>
                                                <a:pt x="39" y="413"/>
                                              </a:lnTo>
                                              <a:lnTo>
                                                <a:pt x="39" y="378"/>
                                              </a:lnTo>
                                              <a:lnTo>
                                                <a:pt x="39" y="343"/>
                                              </a:lnTo>
                                              <a:lnTo>
                                                <a:pt x="39" y="343"/>
                                              </a:lnTo>
                                              <a:lnTo>
                                                <a:pt x="39" y="310"/>
                                              </a:lnTo>
                                              <a:lnTo>
                                                <a:pt x="40" y="288"/>
                                              </a:lnTo>
                                              <a:lnTo>
                                                <a:pt x="41" y="269"/>
                                              </a:lnTo>
                                              <a:lnTo>
                                                <a:pt x="41" y="269"/>
                                              </a:lnTo>
                                              <a:lnTo>
                                                <a:pt x="42" y="254"/>
                                              </a:lnTo>
                                              <a:lnTo>
                                                <a:pt x="44" y="242"/>
                                              </a:lnTo>
                                              <a:lnTo>
                                                <a:pt x="46" y="228"/>
                                              </a:lnTo>
                                              <a:lnTo>
                                                <a:pt x="47" y="218"/>
                                              </a:lnTo>
                                              <a:lnTo>
                                                <a:pt x="47" y="218"/>
                                              </a:lnTo>
                                              <a:lnTo>
                                                <a:pt x="47" y="216"/>
                                              </a:lnTo>
                                              <a:lnTo>
                                                <a:pt x="47" y="216"/>
                                              </a:lnTo>
                                              <a:lnTo>
                                                <a:pt x="42" y="200"/>
                                              </a:lnTo>
                                              <a:lnTo>
                                                <a:pt x="42" y="200"/>
                                              </a:lnTo>
                                              <a:lnTo>
                                                <a:pt x="39" y="186"/>
                                              </a:lnTo>
                                              <a:lnTo>
                                                <a:pt x="34" y="167"/>
                                              </a:lnTo>
                                              <a:lnTo>
                                                <a:pt x="34" y="167"/>
                                              </a:lnTo>
                                              <a:lnTo>
                                                <a:pt x="33" y="155"/>
                                              </a:lnTo>
                                              <a:lnTo>
                                                <a:pt x="32" y="148"/>
                                              </a:lnTo>
                                              <a:lnTo>
                                                <a:pt x="32" y="147"/>
                                              </a:lnTo>
                                              <a:lnTo>
                                                <a:pt x="32" y="147"/>
                                              </a:lnTo>
                                              <a:lnTo>
                                                <a:pt x="31" y="145"/>
                                              </a:lnTo>
                                              <a:lnTo>
                                                <a:pt x="31" y="145"/>
                                              </a:lnTo>
                                              <a:lnTo>
                                                <a:pt x="31" y="129"/>
                                              </a:lnTo>
                                              <a:lnTo>
                                                <a:pt x="33" y="116"/>
                                              </a:lnTo>
                                              <a:lnTo>
                                                <a:pt x="34" y="111"/>
                                              </a:lnTo>
                                              <a:lnTo>
                                                <a:pt x="35" y="108"/>
                                              </a:lnTo>
                                              <a:lnTo>
                                                <a:pt x="35" y="108"/>
                                              </a:lnTo>
                                              <a:lnTo>
                                                <a:pt x="38" y="103"/>
                                              </a:lnTo>
                                              <a:lnTo>
                                                <a:pt x="41" y="101"/>
                                              </a:lnTo>
                                              <a:lnTo>
                                                <a:pt x="45" y="98"/>
                                              </a:lnTo>
                                              <a:lnTo>
                                                <a:pt x="49" y="96"/>
                                              </a:lnTo>
                                              <a:lnTo>
                                                <a:pt x="49" y="96"/>
                                              </a:lnTo>
                                              <a:lnTo>
                                                <a:pt x="64" y="83"/>
                                              </a:lnTo>
                                              <a:lnTo>
                                                <a:pt x="64" y="83"/>
                                              </a:lnTo>
                                              <a:lnTo>
                                                <a:pt x="64" y="81"/>
                                              </a:lnTo>
                                              <a:lnTo>
                                                <a:pt x="64" y="76"/>
                                              </a:lnTo>
                                              <a:lnTo>
                                                <a:pt x="64" y="76"/>
                                              </a:lnTo>
                                              <a:lnTo>
                                                <a:pt x="61" y="79"/>
                                              </a:lnTo>
                                              <a:lnTo>
                                                <a:pt x="57" y="82"/>
                                              </a:lnTo>
                                              <a:lnTo>
                                                <a:pt x="57" y="82"/>
                                              </a:lnTo>
                                              <a:lnTo>
                                                <a:pt x="51" y="85"/>
                                              </a:lnTo>
                                              <a:lnTo>
                                                <a:pt x="49" y="86"/>
                                              </a:lnTo>
                                              <a:lnTo>
                                                <a:pt x="52" y="81"/>
                                              </a:lnTo>
                                              <a:lnTo>
                                                <a:pt x="52" y="81"/>
                                              </a:lnTo>
                                              <a:lnTo>
                                                <a:pt x="51" y="82"/>
                                              </a:lnTo>
                                              <a:lnTo>
                                                <a:pt x="48" y="83"/>
                                              </a:lnTo>
                                              <a:lnTo>
                                                <a:pt x="48" y="83"/>
                                              </a:lnTo>
                                              <a:lnTo>
                                                <a:pt x="44" y="83"/>
                                              </a:lnTo>
                                              <a:lnTo>
                                                <a:pt x="42" y="82"/>
                                              </a:lnTo>
                                              <a:lnTo>
                                                <a:pt x="42" y="82"/>
                                              </a:lnTo>
                                              <a:lnTo>
                                                <a:pt x="46" y="79"/>
                                              </a:lnTo>
                                              <a:lnTo>
                                                <a:pt x="50" y="76"/>
                                              </a:lnTo>
                                              <a:lnTo>
                                                <a:pt x="50" y="76"/>
                                              </a:lnTo>
                                              <a:lnTo>
                                                <a:pt x="51" y="72"/>
                                              </a:lnTo>
                                              <a:lnTo>
                                                <a:pt x="51" y="70"/>
                                              </a:lnTo>
                                              <a:lnTo>
                                                <a:pt x="52" y="67"/>
                                              </a:lnTo>
                                              <a:lnTo>
                                                <a:pt x="52" y="67"/>
                                              </a:lnTo>
                                              <a:lnTo>
                                                <a:pt x="51" y="70"/>
                                              </a:lnTo>
                                              <a:lnTo>
                                                <a:pt x="50" y="72"/>
                                              </a:lnTo>
                                              <a:lnTo>
                                                <a:pt x="48" y="76"/>
                                              </a:lnTo>
                                              <a:lnTo>
                                                <a:pt x="48" y="76"/>
                                              </a:lnTo>
                                              <a:lnTo>
                                                <a:pt x="46" y="76"/>
                                              </a:lnTo>
                                              <a:lnTo>
                                                <a:pt x="44" y="76"/>
                                              </a:lnTo>
                                              <a:lnTo>
                                                <a:pt x="43" y="76"/>
                                              </a:lnTo>
                                              <a:lnTo>
                                                <a:pt x="43" y="76"/>
                                              </a:lnTo>
                                              <a:lnTo>
                                                <a:pt x="44" y="76"/>
                                              </a:lnTo>
                                              <a:lnTo>
                                                <a:pt x="45" y="76"/>
                                              </a:lnTo>
                                              <a:lnTo>
                                                <a:pt x="46" y="74"/>
                                              </a:lnTo>
                                              <a:lnTo>
                                                <a:pt x="47" y="72"/>
                                              </a:lnTo>
                                              <a:lnTo>
                                                <a:pt x="48" y="70"/>
                                              </a:lnTo>
                                              <a:lnTo>
                                                <a:pt x="49" y="66"/>
                                              </a:lnTo>
                                              <a:lnTo>
                                                <a:pt x="50" y="60"/>
                                              </a:lnTo>
                                              <a:lnTo>
                                                <a:pt x="50" y="60"/>
                                              </a:lnTo>
                                              <a:lnTo>
                                                <a:pt x="50" y="51"/>
                                              </a:lnTo>
                                              <a:lnTo>
                                                <a:pt x="50" y="43"/>
                                              </a:lnTo>
                                              <a:lnTo>
                                                <a:pt x="50" y="43"/>
                                              </a:lnTo>
                                              <a:lnTo>
                                                <a:pt x="51" y="35"/>
                                              </a:lnTo>
                                              <a:lnTo>
                                                <a:pt x="52" y="27"/>
                                              </a:lnTo>
                                              <a:lnTo>
                                                <a:pt x="54" y="20"/>
                                              </a:lnTo>
                                              <a:lnTo>
                                                <a:pt x="56" y="15"/>
                                              </a:lnTo>
                                              <a:lnTo>
                                                <a:pt x="56" y="15"/>
                                              </a:lnTo>
                                              <a:lnTo>
                                                <a:pt x="57" y="12"/>
                                              </a:lnTo>
                                              <a:lnTo>
                                                <a:pt x="61" y="6"/>
                                              </a:lnTo>
                                              <a:lnTo>
                                                <a:pt x="61" y="6"/>
                                              </a:lnTo>
                                              <a:lnTo>
                                                <a:pt x="61" y="6"/>
                                              </a:lnTo>
                                              <a:lnTo>
                                                <a:pt x="61" y="6"/>
                                              </a:lnTo>
                                              <a:close/>
                                              <a:moveTo>
                                                <a:pt x="110" y="177"/>
                                              </a:moveTo>
                                              <a:lnTo>
                                                <a:pt x="110" y="185"/>
                                              </a:lnTo>
                                              <a:lnTo>
                                                <a:pt x="110" y="185"/>
                                              </a:lnTo>
                                              <a:lnTo>
                                                <a:pt x="112" y="196"/>
                                              </a:lnTo>
                                              <a:lnTo>
                                                <a:pt x="112" y="196"/>
                                              </a:lnTo>
                                              <a:lnTo>
                                                <a:pt x="112" y="194"/>
                                              </a:lnTo>
                                              <a:lnTo>
                                                <a:pt x="112" y="194"/>
                                              </a:lnTo>
                                              <a:lnTo>
                                                <a:pt x="112" y="191"/>
                                              </a:lnTo>
                                              <a:lnTo>
                                                <a:pt x="112" y="187"/>
                                              </a:lnTo>
                                              <a:lnTo>
                                                <a:pt x="110" y="177"/>
                                              </a:lnTo>
                                              <a:lnTo>
                                                <a:pt x="110" y="177"/>
                                              </a:lnTo>
                                              <a:lnTo>
                                                <a:pt x="110" y="177"/>
                                              </a:lnTo>
                                              <a:lnTo>
                                                <a:pt x="110" y="177"/>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1"/>
                                      <wps:cNvSpPr>
                                        <a:spLocks noEditPoints="1"/>
                                      </wps:cNvSpPr>
                                      <wps:spPr bwMode="auto">
                                        <a:xfrm>
                                          <a:off x="5381625" y="270510"/>
                                          <a:ext cx="94615" cy="384175"/>
                                        </a:xfrm>
                                        <a:custGeom>
                                          <a:avLst/>
                                          <a:gdLst>
                                            <a:gd name="T0" fmla="*/ 129 w 149"/>
                                            <a:gd name="T1" fmla="*/ 225 h 605"/>
                                            <a:gd name="T2" fmla="*/ 107 w 149"/>
                                            <a:gd name="T3" fmla="*/ 294 h 605"/>
                                            <a:gd name="T4" fmla="*/ 111 w 149"/>
                                            <a:gd name="T5" fmla="*/ 334 h 605"/>
                                            <a:gd name="T6" fmla="*/ 114 w 149"/>
                                            <a:gd name="T7" fmla="*/ 395 h 605"/>
                                            <a:gd name="T8" fmla="*/ 122 w 149"/>
                                            <a:gd name="T9" fmla="*/ 448 h 605"/>
                                            <a:gd name="T10" fmla="*/ 129 w 149"/>
                                            <a:gd name="T11" fmla="*/ 502 h 605"/>
                                            <a:gd name="T12" fmla="*/ 131 w 149"/>
                                            <a:gd name="T13" fmla="*/ 551 h 605"/>
                                            <a:gd name="T14" fmla="*/ 148 w 149"/>
                                            <a:gd name="T15" fmla="*/ 584 h 605"/>
                                            <a:gd name="T16" fmla="*/ 144 w 149"/>
                                            <a:gd name="T17" fmla="*/ 605 h 605"/>
                                            <a:gd name="T18" fmla="*/ 115 w 149"/>
                                            <a:gd name="T19" fmla="*/ 589 h 605"/>
                                            <a:gd name="T20" fmla="*/ 104 w 149"/>
                                            <a:gd name="T21" fmla="*/ 576 h 605"/>
                                            <a:gd name="T22" fmla="*/ 101 w 149"/>
                                            <a:gd name="T23" fmla="*/ 565 h 605"/>
                                            <a:gd name="T24" fmla="*/ 94 w 149"/>
                                            <a:gd name="T25" fmla="*/ 558 h 605"/>
                                            <a:gd name="T26" fmla="*/ 88 w 149"/>
                                            <a:gd name="T27" fmla="*/ 534 h 605"/>
                                            <a:gd name="T28" fmla="*/ 84 w 149"/>
                                            <a:gd name="T29" fmla="*/ 507 h 605"/>
                                            <a:gd name="T30" fmla="*/ 82 w 149"/>
                                            <a:gd name="T31" fmla="*/ 475 h 605"/>
                                            <a:gd name="T32" fmla="*/ 78 w 149"/>
                                            <a:gd name="T33" fmla="*/ 450 h 605"/>
                                            <a:gd name="T34" fmla="*/ 75 w 149"/>
                                            <a:gd name="T35" fmla="*/ 425 h 605"/>
                                            <a:gd name="T36" fmla="*/ 73 w 149"/>
                                            <a:gd name="T37" fmla="*/ 402 h 605"/>
                                            <a:gd name="T38" fmla="*/ 67 w 149"/>
                                            <a:gd name="T39" fmla="*/ 364 h 605"/>
                                            <a:gd name="T40" fmla="*/ 61 w 149"/>
                                            <a:gd name="T41" fmla="*/ 375 h 605"/>
                                            <a:gd name="T42" fmla="*/ 59 w 149"/>
                                            <a:gd name="T43" fmla="*/ 432 h 605"/>
                                            <a:gd name="T44" fmla="*/ 59 w 149"/>
                                            <a:gd name="T45" fmla="*/ 452 h 605"/>
                                            <a:gd name="T46" fmla="*/ 63 w 149"/>
                                            <a:gd name="T47" fmla="*/ 468 h 605"/>
                                            <a:gd name="T48" fmla="*/ 62 w 149"/>
                                            <a:gd name="T49" fmla="*/ 509 h 605"/>
                                            <a:gd name="T50" fmla="*/ 68 w 149"/>
                                            <a:gd name="T51" fmla="*/ 528 h 605"/>
                                            <a:gd name="T52" fmla="*/ 69 w 149"/>
                                            <a:gd name="T53" fmla="*/ 543 h 605"/>
                                            <a:gd name="T54" fmla="*/ 67 w 149"/>
                                            <a:gd name="T55" fmla="*/ 556 h 605"/>
                                            <a:gd name="T56" fmla="*/ 48 w 149"/>
                                            <a:gd name="T57" fmla="*/ 590 h 605"/>
                                            <a:gd name="T58" fmla="*/ 24 w 149"/>
                                            <a:gd name="T59" fmla="*/ 588 h 605"/>
                                            <a:gd name="T60" fmla="*/ 34 w 149"/>
                                            <a:gd name="T61" fmla="*/ 560 h 605"/>
                                            <a:gd name="T62" fmla="*/ 31 w 149"/>
                                            <a:gd name="T63" fmla="*/ 523 h 605"/>
                                            <a:gd name="T64" fmla="*/ 24 w 149"/>
                                            <a:gd name="T65" fmla="*/ 481 h 605"/>
                                            <a:gd name="T66" fmla="*/ 25 w 149"/>
                                            <a:gd name="T67" fmla="*/ 452 h 605"/>
                                            <a:gd name="T68" fmla="*/ 22 w 149"/>
                                            <a:gd name="T69" fmla="*/ 421 h 605"/>
                                            <a:gd name="T70" fmla="*/ 21 w 149"/>
                                            <a:gd name="T71" fmla="*/ 387 h 605"/>
                                            <a:gd name="T72" fmla="*/ 17 w 149"/>
                                            <a:gd name="T73" fmla="*/ 345 h 605"/>
                                            <a:gd name="T74" fmla="*/ 19 w 149"/>
                                            <a:gd name="T75" fmla="*/ 302 h 605"/>
                                            <a:gd name="T76" fmla="*/ 11 w 149"/>
                                            <a:gd name="T77" fmla="*/ 256 h 605"/>
                                            <a:gd name="T78" fmla="*/ 1 w 149"/>
                                            <a:gd name="T79" fmla="*/ 202 h 605"/>
                                            <a:gd name="T80" fmla="*/ 2 w 149"/>
                                            <a:gd name="T81" fmla="*/ 168 h 605"/>
                                            <a:gd name="T82" fmla="*/ 11 w 149"/>
                                            <a:gd name="T83" fmla="*/ 138 h 605"/>
                                            <a:gd name="T84" fmla="*/ 27 w 149"/>
                                            <a:gd name="T85" fmla="*/ 98 h 605"/>
                                            <a:gd name="T86" fmla="*/ 52 w 149"/>
                                            <a:gd name="T87" fmla="*/ 78 h 605"/>
                                            <a:gd name="T88" fmla="*/ 55 w 149"/>
                                            <a:gd name="T89" fmla="*/ 56 h 605"/>
                                            <a:gd name="T90" fmla="*/ 48 w 149"/>
                                            <a:gd name="T91" fmla="*/ 38 h 605"/>
                                            <a:gd name="T92" fmla="*/ 53 w 149"/>
                                            <a:gd name="T93" fmla="*/ 17 h 605"/>
                                            <a:gd name="T94" fmla="*/ 73 w 149"/>
                                            <a:gd name="T95" fmla="*/ 0 h 605"/>
                                            <a:gd name="T96" fmla="*/ 92 w 149"/>
                                            <a:gd name="T97" fmla="*/ 17 h 605"/>
                                            <a:gd name="T98" fmla="*/ 95 w 149"/>
                                            <a:gd name="T99" fmla="*/ 43 h 605"/>
                                            <a:gd name="T100" fmla="*/ 88 w 149"/>
                                            <a:gd name="T101" fmla="*/ 59 h 605"/>
                                            <a:gd name="T102" fmla="*/ 94 w 149"/>
                                            <a:gd name="T103" fmla="*/ 85 h 605"/>
                                            <a:gd name="T104" fmla="*/ 119 w 149"/>
                                            <a:gd name="T105" fmla="*/ 99 h 605"/>
                                            <a:gd name="T106" fmla="*/ 131 w 149"/>
                                            <a:gd name="T107" fmla="*/ 143 h 605"/>
                                            <a:gd name="T108" fmla="*/ 136 w 149"/>
                                            <a:gd name="T109" fmla="*/ 170 h 605"/>
                                            <a:gd name="T110" fmla="*/ 132 w 149"/>
                                            <a:gd name="T111" fmla="*/ 176 h 605"/>
                                            <a:gd name="T112" fmla="*/ 19 w 149"/>
                                            <a:gd name="T113" fmla="*/ 221 h 605"/>
                                            <a:gd name="T114" fmla="*/ 26 w 149"/>
                                            <a:gd name="T115" fmla="*/ 245 h 605"/>
                                            <a:gd name="T116" fmla="*/ 31 w 149"/>
                                            <a:gd name="T117" fmla="*/ 222 h 605"/>
                                            <a:gd name="T118" fmla="*/ 31 w 149"/>
                                            <a:gd name="T119" fmla="*/ 200 h 605"/>
                                            <a:gd name="T120" fmla="*/ 26 w 149"/>
                                            <a:gd name="T121" fmla="*/ 184 h 605"/>
                                            <a:gd name="T122" fmla="*/ 107 w 149"/>
                                            <a:gd name="T123" fmla="*/ 224 h 605"/>
                                            <a:gd name="T124" fmla="*/ 112 w 149"/>
                                            <a:gd name="T125" fmla="*/ 212 h 6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49" h="605">
                                              <a:moveTo>
                                                <a:pt x="132" y="176"/>
                                              </a:moveTo>
                                              <a:lnTo>
                                                <a:pt x="132" y="176"/>
                                              </a:lnTo>
                                              <a:lnTo>
                                                <a:pt x="132" y="189"/>
                                              </a:lnTo>
                                              <a:lnTo>
                                                <a:pt x="132" y="203"/>
                                              </a:lnTo>
                                              <a:lnTo>
                                                <a:pt x="132" y="203"/>
                                              </a:lnTo>
                                              <a:lnTo>
                                                <a:pt x="132" y="210"/>
                                              </a:lnTo>
                                              <a:lnTo>
                                                <a:pt x="131" y="219"/>
                                              </a:lnTo>
                                              <a:lnTo>
                                                <a:pt x="131" y="219"/>
                                              </a:lnTo>
                                              <a:lnTo>
                                                <a:pt x="129" y="225"/>
                                              </a:lnTo>
                                              <a:lnTo>
                                                <a:pt x="127" y="234"/>
                                              </a:lnTo>
                                              <a:lnTo>
                                                <a:pt x="121" y="252"/>
                                              </a:lnTo>
                                              <a:lnTo>
                                                <a:pt x="121" y="252"/>
                                              </a:lnTo>
                                              <a:lnTo>
                                                <a:pt x="115" y="268"/>
                                              </a:lnTo>
                                              <a:lnTo>
                                                <a:pt x="111" y="279"/>
                                              </a:lnTo>
                                              <a:lnTo>
                                                <a:pt x="111" y="279"/>
                                              </a:lnTo>
                                              <a:lnTo>
                                                <a:pt x="109" y="286"/>
                                              </a:lnTo>
                                              <a:lnTo>
                                                <a:pt x="107" y="291"/>
                                              </a:lnTo>
                                              <a:lnTo>
                                                <a:pt x="107" y="294"/>
                                              </a:lnTo>
                                              <a:lnTo>
                                                <a:pt x="107" y="297"/>
                                              </a:lnTo>
                                              <a:lnTo>
                                                <a:pt x="107" y="297"/>
                                              </a:lnTo>
                                              <a:lnTo>
                                                <a:pt x="108" y="300"/>
                                              </a:lnTo>
                                              <a:lnTo>
                                                <a:pt x="109" y="304"/>
                                              </a:lnTo>
                                              <a:lnTo>
                                                <a:pt x="109" y="304"/>
                                              </a:lnTo>
                                              <a:lnTo>
                                                <a:pt x="110" y="313"/>
                                              </a:lnTo>
                                              <a:lnTo>
                                                <a:pt x="110" y="317"/>
                                              </a:lnTo>
                                              <a:lnTo>
                                                <a:pt x="112" y="322"/>
                                              </a:lnTo>
                                              <a:lnTo>
                                                <a:pt x="111" y="334"/>
                                              </a:lnTo>
                                              <a:lnTo>
                                                <a:pt x="111" y="334"/>
                                              </a:lnTo>
                                              <a:lnTo>
                                                <a:pt x="111" y="341"/>
                                              </a:lnTo>
                                              <a:lnTo>
                                                <a:pt x="112" y="347"/>
                                              </a:lnTo>
                                              <a:lnTo>
                                                <a:pt x="113" y="358"/>
                                              </a:lnTo>
                                              <a:lnTo>
                                                <a:pt x="114" y="368"/>
                                              </a:lnTo>
                                              <a:lnTo>
                                                <a:pt x="114" y="373"/>
                                              </a:lnTo>
                                              <a:lnTo>
                                                <a:pt x="114" y="380"/>
                                              </a:lnTo>
                                              <a:lnTo>
                                                <a:pt x="114" y="395"/>
                                              </a:lnTo>
                                              <a:lnTo>
                                                <a:pt x="114" y="395"/>
                                              </a:lnTo>
                                              <a:lnTo>
                                                <a:pt x="114" y="401"/>
                                              </a:lnTo>
                                              <a:lnTo>
                                                <a:pt x="114" y="407"/>
                                              </a:lnTo>
                                              <a:lnTo>
                                                <a:pt x="116" y="417"/>
                                              </a:lnTo>
                                              <a:lnTo>
                                                <a:pt x="117" y="426"/>
                                              </a:lnTo>
                                              <a:lnTo>
                                                <a:pt x="118" y="432"/>
                                              </a:lnTo>
                                              <a:lnTo>
                                                <a:pt x="118" y="438"/>
                                              </a:lnTo>
                                              <a:lnTo>
                                                <a:pt x="118" y="438"/>
                                              </a:lnTo>
                                              <a:lnTo>
                                                <a:pt x="120" y="444"/>
                                              </a:lnTo>
                                              <a:lnTo>
                                                <a:pt x="122" y="448"/>
                                              </a:lnTo>
                                              <a:lnTo>
                                                <a:pt x="122" y="454"/>
                                              </a:lnTo>
                                              <a:lnTo>
                                                <a:pt x="122" y="461"/>
                                              </a:lnTo>
                                              <a:lnTo>
                                                <a:pt x="122" y="484"/>
                                              </a:lnTo>
                                              <a:lnTo>
                                                <a:pt x="122" y="484"/>
                                              </a:lnTo>
                                              <a:lnTo>
                                                <a:pt x="122" y="488"/>
                                              </a:lnTo>
                                              <a:lnTo>
                                                <a:pt x="122" y="490"/>
                                              </a:lnTo>
                                              <a:lnTo>
                                                <a:pt x="125" y="495"/>
                                              </a:lnTo>
                                              <a:lnTo>
                                                <a:pt x="129" y="500"/>
                                              </a:lnTo>
                                              <a:lnTo>
                                                <a:pt x="129" y="502"/>
                                              </a:lnTo>
                                              <a:lnTo>
                                                <a:pt x="129" y="505"/>
                                              </a:lnTo>
                                              <a:lnTo>
                                                <a:pt x="129" y="524"/>
                                              </a:lnTo>
                                              <a:lnTo>
                                                <a:pt x="129" y="524"/>
                                              </a:lnTo>
                                              <a:lnTo>
                                                <a:pt x="129" y="526"/>
                                              </a:lnTo>
                                              <a:lnTo>
                                                <a:pt x="130" y="528"/>
                                              </a:lnTo>
                                              <a:lnTo>
                                                <a:pt x="132" y="529"/>
                                              </a:lnTo>
                                              <a:lnTo>
                                                <a:pt x="132" y="531"/>
                                              </a:lnTo>
                                              <a:lnTo>
                                                <a:pt x="131" y="551"/>
                                              </a:lnTo>
                                              <a:lnTo>
                                                <a:pt x="131" y="551"/>
                                              </a:lnTo>
                                              <a:lnTo>
                                                <a:pt x="133" y="557"/>
                                              </a:lnTo>
                                              <a:lnTo>
                                                <a:pt x="135" y="564"/>
                                              </a:lnTo>
                                              <a:lnTo>
                                                <a:pt x="137" y="570"/>
                                              </a:lnTo>
                                              <a:lnTo>
                                                <a:pt x="139" y="573"/>
                                              </a:lnTo>
                                              <a:lnTo>
                                                <a:pt x="140" y="576"/>
                                              </a:lnTo>
                                              <a:lnTo>
                                                <a:pt x="140" y="576"/>
                                              </a:lnTo>
                                              <a:lnTo>
                                                <a:pt x="143" y="580"/>
                                              </a:lnTo>
                                              <a:lnTo>
                                                <a:pt x="146" y="583"/>
                                              </a:lnTo>
                                              <a:lnTo>
                                                <a:pt x="148" y="584"/>
                                              </a:lnTo>
                                              <a:lnTo>
                                                <a:pt x="149" y="586"/>
                                              </a:lnTo>
                                              <a:lnTo>
                                                <a:pt x="149" y="589"/>
                                              </a:lnTo>
                                              <a:lnTo>
                                                <a:pt x="149" y="591"/>
                                              </a:lnTo>
                                              <a:lnTo>
                                                <a:pt x="149" y="601"/>
                                              </a:lnTo>
                                              <a:lnTo>
                                                <a:pt x="149" y="601"/>
                                              </a:lnTo>
                                              <a:lnTo>
                                                <a:pt x="149" y="602"/>
                                              </a:lnTo>
                                              <a:lnTo>
                                                <a:pt x="148" y="604"/>
                                              </a:lnTo>
                                              <a:lnTo>
                                                <a:pt x="146" y="605"/>
                                              </a:lnTo>
                                              <a:lnTo>
                                                <a:pt x="144" y="605"/>
                                              </a:lnTo>
                                              <a:lnTo>
                                                <a:pt x="136" y="604"/>
                                              </a:lnTo>
                                              <a:lnTo>
                                                <a:pt x="136" y="604"/>
                                              </a:lnTo>
                                              <a:lnTo>
                                                <a:pt x="133" y="603"/>
                                              </a:lnTo>
                                              <a:lnTo>
                                                <a:pt x="131" y="602"/>
                                              </a:lnTo>
                                              <a:lnTo>
                                                <a:pt x="129" y="601"/>
                                              </a:lnTo>
                                              <a:lnTo>
                                                <a:pt x="126" y="598"/>
                                              </a:lnTo>
                                              <a:lnTo>
                                                <a:pt x="121" y="593"/>
                                              </a:lnTo>
                                              <a:lnTo>
                                                <a:pt x="118" y="591"/>
                                              </a:lnTo>
                                              <a:lnTo>
                                                <a:pt x="115" y="589"/>
                                              </a:lnTo>
                                              <a:lnTo>
                                                <a:pt x="115" y="589"/>
                                              </a:lnTo>
                                              <a:lnTo>
                                                <a:pt x="112" y="587"/>
                                              </a:lnTo>
                                              <a:lnTo>
                                                <a:pt x="110" y="586"/>
                                              </a:lnTo>
                                              <a:lnTo>
                                                <a:pt x="106" y="586"/>
                                              </a:lnTo>
                                              <a:lnTo>
                                                <a:pt x="105" y="584"/>
                                              </a:lnTo>
                                              <a:lnTo>
                                                <a:pt x="105" y="583"/>
                                              </a:lnTo>
                                              <a:lnTo>
                                                <a:pt x="105" y="583"/>
                                              </a:lnTo>
                                              <a:lnTo>
                                                <a:pt x="104" y="580"/>
                                              </a:lnTo>
                                              <a:lnTo>
                                                <a:pt x="104" y="576"/>
                                              </a:lnTo>
                                              <a:lnTo>
                                                <a:pt x="105" y="570"/>
                                              </a:lnTo>
                                              <a:lnTo>
                                                <a:pt x="105" y="570"/>
                                              </a:lnTo>
                                              <a:lnTo>
                                                <a:pt x="104" y="571"/>
                                              </a:lnTo>
                                              <a:lnTo>
                                                <a:pt x="103" y="571"/>
                                              </a:lnTo>
                                              <a:lnTo>
                                                <a:pt x="101" y="570"/>
                                              </a:lnTo>
                                              <a:lnTo>
                                                <a:pt x="101" y="570"/>
                                              </a:lnTo>
                                              <a:lnTo>
                                                <a:pt x="100" y="569"/>
                                              </a:lnTo>
                                              <a:lnTo>
                                                <a:pt x="101" y="566"/>
                                              </a:lnTo>
                                              <a:lnTo>
                                                <a:pt x="101" y="565"/>
                                              </a:lnTo>
                                              <a:lnTo>
                                                <a:pt x="100" y="563"/>
                                              </a:lnTo>
                                              <a:lnTo>
                                                <a:pt x="100" y="563"/>
                                              </a:lnTo>
                                              <a:lnTo>
                                                <a:pt x="100" y="562"/>
                                              </a:lnTo>
                                              <a:lnTo>
                                                <a:pt x="98" y="562"/>
                                              </a:lnTo>
                                              <a:lnTo>
                                                <a:pt x="97" y="562"/>
                                              </a:lnTo>
                                              <a:lnTo>
                                                <a:pt x="96" y="562"/>
                                              </a:lnTo>
                                              <a:lnTo>
                                                <a:pt x="96" y="562"/>
                                              </a:lnTo>
                                              <a:lnTo>
                                                <a:pt x="95" y="560"/>
                                              </a:lnTo>
                                              <a:lnTo>
                                                <a:pt x="94" y="558"/>
                                              </a:lnTo>
                                              <a:lnTo>
                                                <a:pt x="92" y="554"/>
                                              </a:lnTo>
                                              <a:lnTo>
                                                <a:pt x="92" y="554"/>
                                              </a:lnTo>
                                              <a:lnTo>
                                                <a:pt x="90" y="550"/>
                                              </a:lnTo>
                                              <a:lnTo>
                                                <a:pt x="89" y="548"/>
                                              </a:lnTo>
                                              <a:lnTo>
                                                <a:pt x="89" y="545"/>
                                              </a:lnTo>
                                              <a:lnTo>
                                                <a:pt x="90" y="539"/>
                                              </a:lnTo>
                                              <a:lnTo>
                                                <a:pt x="90" y="539"/>
                                              </a:lnTo>
                                              <a:lnTo>
                                                <a:pt x="89" y="536"/>
                                              </a:lnTo>
                                              <a:lnTo>
                                                <a:pt x="88" y="534"/>
                                              </a:lnTo>
                                              <a:lnTo>
                                                <a:pt x="87" y="532"/>
                                              </a:lnTo>
                                              <a:lnTo>
                                                <a:pt x="87" y="529"/>
                                              </a:lnTo>
                                              <a:lnTo>
                                                <a:pt x="87" y="523"/>
                                              </a:lnTo>
                                              <a:lnTo>
                                                <a:pt x="87" y="523"/>
                                              </a:lnTo>
                                              <a:lnTo>
                                                <a:pt x="87" y="521"/>
                                              </a:lnTo>
                                              <a:lnTo>
                                                <a:pt x="86" y="519"/>
                                              </a:lnTo>
                                              <a:lnTo>
                                                <a:pt x="85" y="516"/>
                                              </a:lnTo>
                                              <a:lnTo>
                                                <a:pt x="85" y="516"/>
                                              </a:lnTo>
                                              <a:lnTo>
                                                <a:pt x="84" y="507"/>
                                              </a:lnTo>
                                              <a:lnTo>
                                                <a:pt x="83" y="500"/>
                                              </a:lnTo>
                                              <a:lnTo>
                                                <a:pt x="83" y="500"/>
                                              </a:lnTo>
                                              <a:lnTo>
                                                <a:pt x="83" y="497"/>
                                              </a:lnTo>
                                              <a:lnTo>
                                                <a:pt x="82" y="495"/>
                                              </a:lnTo>
                                              <a:lnTo>
                                                <a:pt x="82" y="492"/>
                                              </a:lnTo>
                                              <a:lnTo>
                                                <a:pt x="82" y="481"/>
                                              </a:lnTo>
                                              <a:lnTo>
                                                <a:pt x="82" y="481"/>
                                              </a:lnTo>
                                              <a:lnTo>
                                                <a:pt x="82" y="478"/>
                                              </a:lnTo>
                                              <a:lnTo>
                                                <a:pt x="82" y="475"/>
                                              </a:lnTo>
                                              <a:lnTo>
                                                <a:pt x="80" y="473"/>
                                              </a:lnTo>
                                              <a:lnTo>
                                                <a:pt x="80" y="470"/>
                                              </a:lnTo>
                                              <a:lnTo>
                                                <a:pt x="80" y="470"/>
                                              </a:lnTo>
                                              <a:lnTo>
                                                <a:pt x="80" y="466"/>
                                              </a:lnTo>
                                              <a:lnTo>
                                                <a:pt x="79" y="463"/>
                                              </a:lnTo>
                                              <a:lnTo>
                                                <a:pt x="80" y="457"/>
                                              </a:lnTo>
                                              <a:lnTo>
                                                <a:pt x="80" y="457"/>
                                              </a:lnTo>
                                              <a:lnTo>
                                                <a:pt x="79" y="453"/>
                                              </a:lnTo>
                                              <a:lnTo>
                                                <a:pt x="78" y="450"/>
                                              </a:lnTo>
                                              <a:lnTo>
                                                <a:pt x="78" y="445"/>
                                              </a:lnTo>
                                              <a:lnTo>
                                                <a:pt x="78" y="445"/>
                                              </a:lnTo>
                                              <a:lnTo>
                                                <a:pt x="77" y="442"/>
                                              </a:lnTo>
                                              <a:lnTo>
                                                <a:pt x="77" y="438"/>
                                              </a:lnTo>
                                              <a:lnTo>
                                                <a:pt x="77" y="430"/>
                                              </a:lnTo>
                                              <a:lnTo>
                                                <a:pt x="77" y="430"/>
                                              </a:lnTo>
                                              <a:lnTo>
                                                <a:pt x="77" y="429"/>
                                              </a:lnTo>
                                              <a:lnTo>
                                                <a:pt x="76" y="427"/>
                                              </a:lnTo>
                                              <a:lnTo>
                                                <a:pt x="75" y="425"/>
                                              </a:lnTo>
                                              <a:lnTo>
                                                <a:pt x="75" y="424"/>
                                              </a:lnTo>
                                              <a:lnTo>
                                                <a:pt x="75" y="419"/>
                                              </a:lnTo>
                                              <a:lnTo>
                                                <a:pt x="75" y="419"/>
                                              </a:lnTo>
                                              <a:lnTo>
                                                <a:pt x="75" y="417"/>
                                              </a:lnTo>
                                              <a:lnTo>
                                                <a:pt x="74" y="414"/>
                                              </a:lnTo>
                                              <a:lnTo>
                                                <a:pt x="74" y="411"/>
                                              </a:lnTo>
                                              <a:lnTo>
                                                <a:pt x="73" y="408"/>
                                              </a:lnTo>
                                              <a:lnTo>
                                                <a:pt x="73" y="408"/>
                                              </a:lnTo>
                                              <a:lnTo>
                                                <a:pt x="73" y="402"/>
                                              </a:lnTo>
                                              <a:lnTo>
                                                <a:pt x="72" y="397"/>
                                              </a:lnTo>
                                              <a:lnTo>
                                                <a:pt x="70" y="387"/>
                                              </a:lnTo>
                                              <a:lnTo>
                                                <a:pt x="70" y="387"/>
                                              </a:lnTo>
                                              <a:lnTo>
                                                <a:pt x="68" y="381"/>
                                              </a:lnTo>
                                              <a:lnTo>
                                                <a:pt x="67" y="379"/>
                                              </a:lnTo>
                                              <a:lnTo>
                                                <a:pt x="67" y="375"/>
                                              </a:lnTo>
                                              <a:lnTo>
                                                <a:pt x="67" y="368"/>
                                              </a:lnTo>
                                              <a:lnTo>
                                                <a:pt x="67" y="368"/>
                                              </a:lnTo>
                                              <a:lnTo>
                                                <a:pt x="67" y="364"/>
                                              </a:lnTo>
                                              <a:lnTo>
                                                <a:pt x="66" y="361"/>
                                              </a:lnTo>
                                              <a:lnTo>
                                                <a:pt x="65" y="357"/>
                                              </a:lnTo>
                                              <a:lnTo>
                                                <a:pt x="65" y="352"/>
                                              </a:lnTo>
                                              <a:lnTo>
                                                <a:pt x="65" y="352"/>
                                              </a:lnTo>
                                              <a:lnTo>
                                                <a:pt x="65" y="363"/>
                                              </a:lnTo>
                                              <a:lnTo>
                                                <a:pt x="65" y="363"/>
                                              </a:lnTo>
                                              <a:lnTo>
                                                <a:pt x="64" y="366"/>
                                              </a:lnTo>
                                              <a:lnTo>
                                                <a:pt x="63" y="368"/>
                                              </a:lnTo>
                                              <a:lnTo>
                                                <a:pt x="61" y="375"/>
                                              </a:lnTo>
                                              <a:lnTo>
                                                <a:pt x="61" y="375"/>
                                              </a:lnTo>
                                              <a:lnTo>
                                                <a:pt x="60" y="401"/>
                                              </a:lnTo>
                                              <a:lnTo>
                                                <a:pt x="60" y="401"/>
                                              </a:lnTo>
                                              <a:lnTo>
                                                <a:pt x="60" y="417"/>
                                              </a:lnTo>
                                              <a:lnTo>
                                                <a:pt x="60" y="417"/>
                                              </a:lnTo>
                                              <a:lnTo>
                                                <a:pt x="60" y="424"/>
                                              </a:lnTo>
                                              <a:lnTo>
                                                <a:pt x="60" y="430"/>
                                              </a:lnTo>
                                              <a:lnTo>
                                                <a:pt x="60" y="430"/>
                                              </a:lnTo>
                                              <a:lnTo>
                                                <a:pt x="59" y="432"/>
                                              </a:lnTo>
                                              <a:lnTo>
                                                <a:pt x="58" y="433"/>
                                              </a:lnTo>
                                              <a:lnTo>
                                                <a:pt x="58" y="434"/>
                                              </a:lnTo>
                                              <a:lnTo>
                                                <a:pt x="57" y="437"/>
                                              </a:lnTo>
                                              <a:lnTo>
                                                <a:pt x="57" y="437"/>
                                              </a:lnTo>
                                              <a:lnTo>
                                                <a:pt x="57" y="439"/>
                                              </a:lnTo>
                                              <a:lnTo>
                                                <a:pt x="58" y="442"/>
                                              </a:lnTo>
                                              <a:lnTo>
                                                <a:pt x="59" y="444"/>
                                              </a:lnTo>
                                              <a:lnTo>
                                                <a:pt x="59" y="445"/>
                                              </a:lnTo>
                                              <a:lnTo>
                                                <a:pt x="59" y="452"/>
                                              </a:lnTo>
                                              <a:lnTo>
                                                <a:pt x="59" y="453"/>
                                              </a:lnTo>
                                              <a:lnTo>
                                                <a:pt x="59" y="453"/>
                                              </a:lnTo>
                                              <a:lnTo>
                                                <a:pt x="59" y="459"/>
                                              </a:lnTo>
                                              <a:lnTo>
                                                <a:pt x="59" y="459"/>
                                              </a:lnTo>
                                              <a:lnTo>
                                                <a:pt x="59" y="461"/>
                                              </a:lnTo>
                                              <a:lnTo>
                                                <a:pt x="60" y="463"/>
                                              </a:lnTo>
                                              <a:lnTo>
                                                <a:pt x="61" y="466"/>
                                              </a:lnTo>
                                              <a:lnTo>
                                                <a:pt x="61" y="466"/>
                                              </a:lnTo>
                                              <a:lnTo>
                                                <a:pt x="63" y="468"/>
                                              </a:lnTo>
                                              <a:lnTo>
                                                <a:pt x="63" y="470"/>
                                              </a:lnTo>
                                              <a:lnTo>
                                                <a:pt x="63" y="474"/>
                                              </a:lnTo>
                                              <a:lnTo>
                                                <a:pt x="63" y="474"/>
                                              </a:lnTo>
                                              <a:lnTo>
                                                <a:pt x="62" y="479"/>
                                              </a:lnTo>
                                              <a:lnTo>
                                                <a:pt x="61" y="500"/>
                                              </a:lnTo>
                                              <a:lnTo>
                                                <a:pt x="61" y="500"/>
                                              </a:lnTo>
                                              <a:lnTo>
                                                <a:pt x="61" y="504"/>
                                              </a:lnTo>
                                              <a:lnTo>
                                                <a:pt x="61" y="506"/>
                                              </a:lnTo>
                                              <a:lnTo>
                                                <a:pt x="62" y="509"/>
                                              </a:lnTo>
                                              <a:lnTo>
                                                <a:pt x="62" y="509"/>
                                              </a:lnTo>
                                              <a:lnTo>
                                                <a:pt x="63" y="512"/>
                                              </a:lnTo>
                                              <a:lnTo>
                                                <a:pt x="64" y="512"/>
                                              </a:lnTo>
                                              <a:lnTo>
                                                <a:pt x="64" y="516"/>
                                              </a:lnTo>
                                              <a:lnTo>
                                                <a:pt x="64" y="520"/>
                                              </a:lnTo>
                                              <a:lnTo>
                                                <a:pt x="64" y="520"/>
                                              </a:lnTo>
                                              <a:lnTo>
                                                <a:pt x="64" y="524"/>
                                              </a:lnTo>
                                              <a:lnTo>
                                                <a:pt x="65" y="525"/>
                                              </a:lnTo>
                                              <a:lnTo>
                                                <a:pt x="68" y="528"/>
                                              </a:lnTo>
                                              <a:lnTo>
                                                <a:pt x="70" y="531"/>
                                              </a:lnTo>
                                              <a:lnTo>
                                                <a:pt x="71" y="534"/>
                                              </a:lnTo>
                                              <a:lnTo>
                                                <a:pt x="72" y="536"/>
                                              </a:lnTo>
                                              <a:lnTo>
                                                <a:pt x="72" y="536"/>
                                              </a:lnTo>
                                              <a:lnTo>
                                                <a:pt x="71" y="538"/>
                                              </a:lnTo>
                                              <a:lnTo>
                                                <a:pt x="70" y="539"/>
                                              </a:lnTo>
                                              <a:lnTo>
                                                <a:pt x="68" y="540"/>
                                              </a:lnTo>
                                              <a:lnTo>
                                                <a:pt x="68" y="540"/>
                                              </a:lnTo>
                                              <a:lnTo>
                                                <a:pt x="69" y="543"/>
                                              </a:lnTo>
                                              <a:lnTo>
                                                <a:pt x="69" y="543"/>
                                              </a:lnTo>
                                              <a:lnTo>
                                                <a:pt x="68" y="545"/>
                                              </a:lnTo>
                                              <a:lnTo>
                                                <a:pt x="67" y="548"/>
                                              </a:lnTo>
                                              <a:lnTo>
                                                <a:pt x="67" y="548"/>
                                              </a:lnTo>
                                              <a:lnTo>
                                                <a:pt x="68" y="550"/>
                                              </a:lnTo>
                                              <a:lnTo>
                                                <a:pt x="68" y="554"/>
                                              </a:lnTo>
                                              <a:lnTo>
                                                <a:pt x="68" y="554"/>
                                              </a:lnTo>
                                              <a:lnTo>
                                                <a:pt x="68" y="556"/>
                                              </a:lnTo>
                                              <a:lnTo>
                                                <a:pt x="67" y="556"/>
                                              </a:lnTo>
                                              <a:lnTo>
                                                <a:pt x="65" y="558"/>
                                              </a:lnTo>
                                              <a:lnTo>
                                                <a:pt x="64" y="562"/>
                                              </a:lnTo>
                                              <a:lnTo>
                                                <a:pt x="62" y="565"/>
                                              </a:lnTo>
                                              <a:lnTo>
                                                <a:pt x="62" y="565"/>
                                              </a:lnTo>
                                              <a:lnTo>
                                                <a:pt x="57" y="576"/>
                                              </a:lnTo>
                                              <a:lnTo>
                                                <a:pt x="57" y="576"/>
                                              </a:lnTo>
                                              <a:lnTo>
                                                <a:pt x="55" y="581"/>
                                              </a:lnTo>
                                              <a:lnTo>
                                                <a:pt x="52" y="586"/>
                                              </a:lnTo>
                                              <a:lnTo>
                                                <a:pt x="48" y="590"/>
                                              </a:lnTo>
                                              <a:lnTo>
                                                <a:pt x="45" y="593"/>
                                              </a:lnTo>
                                              <a:lnTo>
                                                <a:pt x="45" y="593"/>
                                              </a:lnTo>
                                              <a:lnTo>
                                                <a:pt x="40" y="594"/>
                                              </a:lnTo>
                                              <a:lnTo>
                                                <a:pt x="34" y="595"/>
                                              </a:lnTo>
                                              <a:lnTo>
                                                <a:pt x="34" y="595"/>
                                              </a:lnTo>
                                              <a:lnTo>
                                                <a:pt x="31" y="594"/>
                                              </a:lnTo>
                                              <a:lnTo>
                                                <a:pt x="27" y="591"/>
                                              </a:lnTo>
                                              <a:lnTo>
                                                <a:pt x="25" y="590"/>
                                              </a:lnTo>
                                              <a:lnTo>
                                                <a:pt x="24" y="588"/>
                                              </a:lnTo>
                                              <a:lnTo>
                                                <a:pt x="23" y="586"/>
                                              </a:lnTo>
                                              <a:lnTo>
                                                <a:pt x="23" y="584"/>
                                              </a:lnTo>
                                              <a:lnTo>
                                                <a:pt x="23" y="584"/>
                                              </a:lnTo>
                                              <a:lnTo>
                                                <a:pt x="23" y="581"/>
                                              </a:lnTo>
                                              <a:lnTo>
                                                <a:pt x="24" y="578"/>
                                              </a:lnTo>
                                              <a:lnTo>
                                                <a:pt x="27" y="571"/>
                                              </a:lnTo>
                                              <a:lnTo>
                                                <a:pt x="31" y="566"/>
                                              </a:lnTo>
                                              <a:lnTo>
                                                <a:pt x="34" y="560"/>
                                              </a:lnTo>
                                              <a:lnTo>
                                                <a:pt x="34" y="560"/>
                                              </a:lnTo>
                                              <a:lnTo>
                                                <a:pt x="35" y="557"/>
                                              </a:lnTo>
                                              <a:lnTo>
                                                <a:pt x="36" y="556"/>
                                              </a:lnTo>
                                              <a:lnTo>
                                                <a:pt x="36" y="554"/>
                                              </a:lnTo>
                                              <a:lnTo>
                                                <a:pt x="36" y="548"/>
                                              </a:lnTo>
                                              <a:lnTo>
                                                <a:pt x="36" y="548"/>
                                              </a:lnTo>
                                              <a:lnTo>
                                                <a:pt x="34" y="538"/>
                                              </a:lnTo>
                                              <a:lnTo>
                                                <a:pt x="31" y="528"/>
                                              </a:lnTo>
                                              <a:lnTo>
                                                <a:pt x="31" y="528"/>
                                              </a:lnTo>
                                              <a:lnTo>
                                                <a:pt x="31" y="523"/>
                                              </a:lnTo>
                                              <a:lnTo>
                                                <a:pt x="31" y="523"/>
                                              </a:lnTo>
                                              <a:lnTo>
                                                <a:pt x="31" y="510"/>
                                              </a:lnTo>
                                              <a:lnTo>
                                                <a:pt x="31" y="504"/>
                                              </a:lnTo>
                                              <a:lnTo>
                                                <a:pt x="29" y="499"/>
                                              </a:lnTo>
                                              <a:lnTo>
                                                <a:pt x="29" y="499"/>
                                              </a:lnTo>
                                              <a:lnTo>
                                                <a:pt x="27" y="494"/>
                                              </a:lnTo>
                                              <a:lnTo>
                                                <a:pt x="26" y="491"/>
                                              </a:lnTo>
                                              <a:lnTo>
                                                <a:pt x="24" y="487"/>
                                              </a:lnTo>
                                              <a:lnTo>
                                                <a:pt x="24" y="481"/>
                                              </a:lnTo>
                                              <a:lnTo>
                                                <a:pt x="24" y="481"/>
                                              </a:lnTo>
                                              <a:lnTo>
                                                <a:pt x="24" y="473"/>
                                              </a:lnTo>
                                              <a:lnTo>
                                                <a:pt x="24" y="473"/>
                                              </a:lnTo>
                                              <a:lnTo>
                                                <a:pt x="25" y="466"/>
                                              </a:lnTo>
                                              <a:lnTo>
                                                <a:pt x="25" y="466"/>
                                              </a:lnTo>
                                              <a:lnTo>
                                                <a:pt x="24" y="463"/>
                                              </a:lnTo>
                                              <a:lnTo>
                                                <a:pt x="24" y="459"/>
                                              </a:lnTo>
                                              <a:lnTo>
                                                <a:pt x="24" y="459"/>
                                              </a:lnTo>
                                              <a:lnTo>
                                                <a:pt x="25" y="452"/>
                                              </a:lnTo>
                                              <a:lnTo>
                                                <a:pt x="26" y="445"/>
                                              </a:lnTo>
                                              <a:lnTo>
                                                <a:pt x="26" y="445"/>
                                              </a:lnTo>
                                              <a:lnTo>
                                                <a:pt x="26" y="440"/>
                                              </a:lnTo>
                                              <a:lnTo>
                                                <a:pt x="26" y="434"/>
                                              </a:lnTo>
                                              <a:lnTo>
                                                <a:pt x="26" y="434"/>
                                              </a:lnTo>
                                              <a:lnTo>
                                                <a:pt x="26" y="432"/>
                                              </a:lnTo>
                                              <a:lnTo>
                                                <a:pt x="25" y="429"/>
                                              </a:lnTo>
                                              <a:lnTo>
                                                <a:pt x="23" y="425"/>
                                              </a:lnTo>
                                              <a:lnTo>
                                                <a:pt x="22" y="421"/>
                                              </a:lnTo>
                                              <a:lnTo>
                                                <a:pt x="21" y="418"/>
                                              </a:lnTo>
                                              <a:lnTo>
                                                <a:pt x="21" y="415"/>
                                              </a:lnTo>
                                              <a:lnTo>
                                                <a:pt x="22" y="398"/>
                                              </a:lnTo>
                                              <a:lnTo>
                                                <a:pt x="22" y="398"/>
                                              </a:lnTo>
                                              <a:lnTo>
                                                <a:pt x="21" y="396"/>
                                              </a:lnTo>
                                              <a:lnTo>
                                                <a:pt x="21" y="396"/>
                                              </a:lnTo>
                                              <a:lnTo>
                                                <a:pt x="21" y="391"/>
                                              </a:lnTo>
                                              <a:lnTo>
                                                <a:pt x="21" y="387"/>
                                              </a:lnTo>
                                              <a:lnTo>
                                                <a:pt x="21" y="387"/>
                                              </a:lnTo>
                                              <a:lnTo>
                                                <a:pt x="21" y="382"/>
                                              </a:lnTo>
                                              <a:lnTo>
                                                <a:pt x="21" y="378"/>
                                              </a:lnTo>
                                              <a:lnTo>
                                                <a:pt x="21" y="375"/>
                                              </a:lnTo>
                                              <a:lnTo>
                                                <a:pt x="21" y="370"/>
                                              </a:lnTo>
                                              <a:lnTo>
                                                <a:pt x="21" y="370"/>
                                              </a:lnTo>
                                              <a:lnTo>
                                                <a:pt x="21" y="363"/>
                                              </a:lnTo>
                                              <a:lnTo>
                                                <a:pt x="19" y="358"/>
                                              </a:lnTo>
                                              <a:lnTo>
                                                <a:pt x="19" y="352"/>
                                              </a:lnTo>
                                              <a:lnTo>
                                                <a:pt x="17" y="345"/>
                                              </a:lnTo>
                                              <a:lnTo>
                                                <a:pt x="17" y="345"/>
                                              </a:lnTo>
                                              <a:lnTo>
                                                <a:pt x="17" y="339"/>
                                              </a:lnTo>
                                              <a:lnTo>
                                                <a:pt x="17" y="334"/>
                                              </a:lnTo>
                                              <a:lnTo>
                                                <a:pt x="17" y="334"/>
                                              </a:lnTo>
                                              <a:lnTo>
                                                <a:pt x="18" y="326"/>
                                              </a:lnTo>
                                              <a:lnTo>
                                                <a:pt x="19" y="317"/>
                                              </a:lnTo>
                                              <a:lnTo>
                                                <a:pt x="19" y="307"/>
                                              </a:lnTo>
                                              <a:lnTo>
                                                <a:pt x="19" y="307"/>
                                              </a:lnTo>
                                              <a:lnTo>
                                                <a:pt x="19" y="302"/>
                                              </a:lnTo>
                                              <a:lnTo>
                                                <a:pt x="21" y="298"/>
                                              </a:lnTo>
                                              <a:lnTo>
                                                <a:pt x="21" y="294"/>
                                              </a:lnTo>
                                              <a:lnTo>
                                                <a:pt x="21" y="294"/>
                                              </a:lnTo>
                                              <a:lnTo>
                                                <a:pt x="18" y="285"/>
                                              </a:lnTo>
                                              <a:lnTo>
                                                <a:pt x="15" y="276"/>
                                              </a:lnTo>
                                              <a:lnTo>
                                                <a:pt x="15" y="276"/>
                                              </a:lnTo>
                                              <a:lnTo>
                                                <a:pt x="14" y="266"/>
                                              </a:lnTo>
                                              <a:lnTo>
                                                <a:pt x="11" y="256"/>
                                              </a:lnTo>
                                              <a:lnTo>
                                                <a:pt x="11" y="256"/>
                                              </a:lnTo>
                                              <a:lnTo>
                                                <a:pt x="6" y="245"/>
                                              </a:lnTo>
                                              <a:lnTo>
                                                <a:pt x="4" y="238"/>
                                              </a:lnTo>
                                              <a:lnTo>
                                                <a:pt x="2" y="231"/>
                                              </a:lnTo>
                                              <a:lnTo>
                                                <a:pt x="2" y="231"/>
                                              </a:lnTo>
                                              <a:lnTo>
                                                <a:pt x="1" y="221"/>
                                              </a:lnTo>
                                              <a:lnTo>
                                                <a:pt x="0" y="215"/>
                                              </a:lnTo>
                                              <a:lnTo>
                                                <a:pt x="0" y="209"/>
                                              </a:lnTo>
                                              <a:lnTo>
                                                <a:pt x="0" y="209"/>
                                              </a:lnTo>
                                              <a:lnTo>
                                                <a:pt x="1" y="202"/>
                                              </a:lnTo>
                                              <a:lnTo>
                                                <a:pt x="2" y="198"/>
                                              </a:lnTo>
                                              <a:lnTo>
                                                <a:pt x="2" y="195"/>
                                              </a:lnTo>
                                              <a:lnTo>
                                                <a:pt x="5" y="178"/>
                                              </a:lnTo>
                                              <a:lnTo>
                                                <a:pt x="5" y="178"/>
                                              </a:lnTo>
                                              <a:lnTo>
                                                <a:pt x="3" y="176"/>
                                              </a:lnTo>
                                              <a:lnTo>
                                                <a:pt x="1" y="175"/>
                                              </a:lnTo>
                                              <a:lnTo>
                                                <a:pt x="1" y="175"/>
                                              </a:lnTo>
                                              <a:lnTo>
                                                <a:pt x="2" y="171"/>
                                              </a:lnTo>
                                              <a:lnTo>
                                                <a:pt x="2" y="168"/>
                                              </a:lnTo>
                                              <a:lnTo>
                                                <a:pt x="4" y="163"/>
                                              </a:lnTo>
                                              <a:lnTo>
                                                <a:pt x="4" y="163"/>
                                              </a:lnTo>
                                              <a:lnTo>
                                                <a:pt x="5" y="160"/>
                                              </a:lnTo>
                                              <a:lnTo>
                                                <a:pt x="5" y="158"/>
                                              </a:lnTo>
                                              <a:lnTo>
                                                <a:pt x="7" y="154"/>
                                              </a:lnTo>
                                              <a:lnTo>
                                                <a:pt x="7" y="154"/>
                                              </a:lnTo>
                                              <a:lnTo>
                                                <a:pt x="9" y="150"/>
                                              </a:lnTo>
                                              <a:lnTo>
                                                <a:pt x="9" y="147"/>
                                              </a:lnTo>
                                              <a:lnTo>
                                                <a:pt x="11" y="138"/>
                                              </a:lnTo>
                                              <a:lnTo>
                                                <a:pt x="11" y="138"/>
                                              </a:lnTo>
                                              <a:lnTo>
                                                <a:pt x="12" y="132"/>
                                              </a:lnTo>
                                              <a:lnTo>
                                                <a:pt x="13" y="125"/>
                                              </a:lnTo>
                                              <a:lnTo>
                                                <a:pt x="14" y="119"/>
                                              </a:lnTo>
                                              <a:lnTo>
                                                <a:pt x="16" y="113"/>
                                              </a:lnTo>
                                              <a:lnTo>
                                                <a:pt x="16" y="113"/>
                                              </a:lnTo>
                                              <a:lnTo>
                                                <a:pt x="21" y="104"/>
                                              </a:lnTo>
                                              <a:lnTo>
                                                <a:pt x="23" y="101"/>
                                              </a:lnTo>
                                              <a:lnTo>
                                                <a:pt x="27" y="98"/>
                                              </a:lnTo>
                                              <a:lnTo>
                                                <a:pt x="27" y="98"/>
                                              </a:lnTo>
                                              <a:lnTo>
                                                <a:pt x="33" y="94"/>
                                              </a:lnTo>
                                              <a:lnTo>
                                                <a:pt x="39" y="93"/>
                                              </a:lnTo>
                                              <a:lnTo>
                                                <a:pt x="44" y="89"/>
                                              </a:lnTo>
                                              <a:lnTo>
                                                <a:pt x="47" y="88"/>
                                              </a:lnTo>
                                              <a:lnTo>
                                                <a:pt x="50" y="85"/>
                                              </a:lnTo>
                                              <a:lnTo>
                                                <a:pt x="50" y="85"/>
                                              </a:lnTo>
                                              <a:lnTo>
                                                <a:pt x="51" y="82"/>
                                              </a:lnTo>
                                              <a:lnTo>
                                                <a:pt x="52" y="78"/>
                                              </a:lnTo>
                                              <a:lnTo>
                                                <a:pt x="53" y="75"/>
                                              </a:lnTo>
                                              <a:lnTo>
                                                <a:pt x="56" y="73"/>
                                              </a:lnTo>
                                              <a:lnTo>
                                                <a:pt x="56" y="73"/>
                                              </a:lnTo>
                                              <a:lnTo>
                                                <a:pt x="56" y="63"/>
                                              </a:lnTo>
                                              <a:lnTo>
                                                <a:pt x="56" y="63"/>
                                              </a:lnTo>
                                              <a:lnTo>
                                                <a:pt x="56" y="60"/>
                                              </a:lnTo>
                                              <a:lnTo>
                                                <a:pt x="55" y="58"/>
                                              </a:lnTo>
                                              <a:lnTo>
                                                <a:pt x="55" y="57"/>
                                              </a:lnTo>
                                              <a:lnTo>
                                                <a:pt x="55" y="56"/>
                                              </a:lnTo>
                                              <a:lnTo>
                                                <a:pt x="55" y="56"/>
                                              </a:lnTo>
                                              <a:lnTo>
                                                <a:pt x="53" y="55"/>
                                              </a:lnTo>
                                              <a:lnTo>
                                                <a:pt x="52" y="54"/>
                                              </a:lnTo>
                                              <a:lnTo>
                                                <a:pt x="51" y="53"/>
                                              </a:lnTo>
                                              <a:lnTo>
                                                <a:pt x="50" y="50"/>
                                              </a:lnTo>
                                              <a:lnTo>
                                                <a:pt x="48" y="45"/>
                                              </a:lnTo>
                                              <a:lnTo>
                                                <a:pt x="48" y="40"/>
                                              </a:lnTo>
                                              <a:lnTo>
                                                <a:pt x="48" y="40"/>
                                              </a:lnTo>
                                              <a:lnTo>
                                                <a:pt x="48" y="38"/>
                                              </a:lnTo>
                                              <a:lnTo>
                                                <a:pt x="49" y="36"/>
                                              </a:lnTo>
                                              <a:lnTo>
                                                <a:pt x="49" y="36"/>
                                              </a:lnTo>
                                              <a:lnTo>
                                                <a:pt x="51" y="35"/>
                                              </a:lnTo>
                                              <a:lnTo>
                                                <a:pt x="51" y="35"/>
                                              </a:lnTo>
                                              <a:lnTo>
                                                <a:pt x="52" y="35"/>
                                              </a:lnTo>
                                              <a:lnTo>
                                                <a:pt x="52" y="35"/>
                                              </a:lnTo>
                                              <a:lnTo>
                                                <a:pt x="52" y="28"/>
                                              </a:lnTo>
                                              <a:lnTo>
                                                <a:pt x="53" y="22"/>
                                              </a:lnTo>
                                              <a:lnTo>
                                                <a:pt x="53" y="17"/>
                                              </a:lnTo>
                                              <a:lnTo>
                                                <a:pt x="55" y="12"/>
                                              </a:lnTo>
                                              <a:lnTo>
                                                <a:pt x="57" y="7"/>
                                              </a:lnTo>
                                              <a:lnTo>
                                                <a:pt x="59" y="5"/>
                                              </a:lnTo>
                                              <a:lnTo>
                                                <a:pt x="59" y="5"/>
                                              </a:lnTo>
                                              <a:lnTo>
                                                <a:pt x="62" y="2"/>
                                              </a:lnTo>
                                              <a:lnTo>
                                                <a:pt x="65" y="0"/>
                                              </a:lnTo>
                                              <a:lnTo>
                                                <a:pt x="68" y="0"/>
                                              </a:lnTo>
                                              <a:lnTo>
                                                <a:pt x="73" y="0"/>
                                              </a:lnTo>
                                              <a:lnTo>
                                                <a:pt x="73" y="0"/>
                                              </a:lnTo>
                                              <a:lnTo>
                                                <a:pt x="78" y="0"/>
                                              </a:lnTo>
                                              <a:lnTo>
                                                <a:pt x="82" y="2"/>
                                              </a:lnTo>
                                              <a:lnTo>
                                                <a:pt x="84" y="2"/>
                                              </a:lnTo>
                                              <a:lnTo>
                                                <a:pt x="84" y="2"/>
                                              </a:lnTo>
                                              <a:lnTo>
                                                <a:pt x="87" y="6"/>
                                              </a:lnTo>
                                              <a:lnTo>
                                                <a:pt x="88" y="9"/>
                                              </a:lnTo>
                                              <a:lnTo>
                                                <a:pt x="90" y="12"/>
                                              </a:lnTo>
                                              <a:lnTo>
                                                <a:pt x="92" y="17"/>
                                              </a:lnTo>
                                              <a:lnTo>
                                                <a:pt x="92" y="17"/>
                                              </a:lnTo>
                                              <a:lnTo>
                                                <a:pt x="92" y="24"/>
                                              </a:lnTo>
                                              <a:lnTo>
                                                <a:pt x="92" y="29"/>
                                              </a:lnTo>
                                              <a:lnTo>
                                                <a:pt x="92" y="36"/>
                                              </a:lnTo>
                                              <a:lnTo>
                                                <a:pt x="92" y="36"/>
                                              </a:lnTo>
                                              <a:lnTo>
                                                <a:pt x="95" y="37"/>
                                              </a:lnTo>
                                              <a:lnTo>
                                                <a:pt x="95" y="37"/>
                                              </a:lnTo>
                                              <a:lnTo>
                                                <a:pt x="95" y="37"/>
                                              </a:lnTo>
                                              <a:lnTo>
                                                <a:pt x="95" y="39"/>
                                              </a:lnTo>
                                              <a:lnTo>
                                                <a:pt x="95" y="43"/>
                                              </a:lnTo>
                                              <a:lnTo>
                                                <a:pt x="95" y="43"/>
                                              </a:lnTo>
                                              <a:lnTo>
                                                <a:pt x="95" y="48"/>
                                              </a:lnTo>
                                              <a:lnTo>
                                                <a:pt x="94" y="53"/>
                                              </a:lnTo>
                                              <a:lnTo>
                                                <a:pt x="92" y="55"/>
                                              </a:lnTo>
                                              <a:lnTo>
                                                <a:pt x="92" y="56"/>
                                              </a:lnTo>
                                              <a:lnTo>
                                                <a:pt x="90" y="57"/>
                                              </a:lnTo>
                                              <a:lnTo>
                                                <a:pt x="88" y="57"/>
                                              </a:lnTo>
                                              <a:lnTo>
                                                <a:pt x="88" y="57"/>
                                              </a:lnTo>
                                              <a:lnTo>
                                                <a:pt x="88" y="59"/>
                                              </a:lnTo>
                                              <a:lnTo>
                                                <a:pt x="87" y="61"/>
                                              </a:lnTo>
                                              <a:lnTo>
                                                <a:pt x="87" y="72"/>
                                              </a:lnTo>
                                              <a:lnTo>
                                                <a:pt x="87" y="72"/>
                                              </a:lnTo>
                                              <a:lnTo>
                                                <a:pt x="89" y="73"/>
                                              </a:lnTo>
                                              <a:lnTo>
                                                <a:pt x="90" y="75"/>
                                              </a:lnTo>
                                              <a:lnTo>
                                                <a:pt x="92" y="79"/>
                                              </a:lnTo>
                                              <a:lnTo>
                                                <a:pt x="92" y="83"/>
                                              </a:lnTo>
                                              <a:lnTo>
                                                <a:pt x="92" y="84"/>
                                              </a:lnTo>
                                              <a:lnTo>
                                                <a:pt x="94" y="85"/>
                                              </a:lnTo>
                                              <a:lnTo>
                                                <a:pt x="94" y="85"/>
                                              </a:lnTo>
                                              <a:lnTo>
                                                <a:pt x="97" y="88"/>
                                              </a:lnTo>
                                              <a:lnTo>
                                                <a:pt x="100" y="89"/>
                                              </a:lnTo>
                                              <a:lnTo>
                                                <a:pt x="105" y="92"/>
                                              </a:lnTo>
                                              <a:lnTo>
                                                <a:pt x="110" y="94"/>
                                              </a:lnTo>
                                              <a:lnTo>
                                                <a:pt x="113" y="95"/>
                                              </a:lnTo>
                                              <a:lnTo>
                                                <a:pt x="116" y="97"/>
                                              </a:lnTo>
                                              <a:lnTo>
                                                <a:pt x="116" y="97"/>
                                              </a:lnTo>
                                              <a:lnTo>
                                                <a:pt x="119" y="99"/>
                                              </a:lnTo>
                                              <a:lnTo>
                                                <a:pt x="121" y="103"/>
                                              </a:lnTo>
                                              <a:lnTo>
                                                <a:pt x="123" y="106"/>
                                              </a:lnTo>
                                              <a:lnTo>
                                                <a:pt x="125" y="110"/>
                                              </a:lnTo>
                                              <a:lnTo>
                                                <a:pt x="125" y="110"/>
                                              </a:lnTo>
                                              <a:lnTo>
                                                <a:pt x="127" y="116"/>
                                              </a:lnTo>
                                              <a:lnTo>
                                                <a:pt x="129" y="122"/>
                                              </a:lnTo>
                                              <a:lnTo>
                                                <a:pt x="131" y="129"/>
                                              </a:lnTo>
                                              <a:lnTo>
                                                <a:pt x="131" y="136"/>
                                              </a:lnTo>
                                              <a:lnTo>
                                                <a:pt x="131" y="143"/>
                                              </a:lnTo>
                                              <a:lnTo>
                                                <a:pt x="131" y="143"/>
                                              </a:lnTo>
                                              <a:lnTo>
                                                <a:pt x="131" y="147"/>
                                              </a:lnTo>
                                              <a:lnTo>
                                                <a:pt x="132" y="150"/>
                                              </a:lnTo>
                                              <a:lnTo>
                                                <a:pt x="134" y="157"/>
                                              </a:lnTo>
                                              <a:lnTo>
                                                <a:pt x="134" y="157"/>
                                              </a:lnTo>
                                              <a:lnTo>
                                                <a:pt x="134" y="163"/>
                                              </a:lnTo>
                                              <a:lnTo>
                                                <a:pt x="135" y="168"/>
                                              </a:lnTo>
                                              <a:lnTo>
                                                <a:pt x="135" y="168"/>
                                              </a:lnTo>
                                              <a:lnTo>
                                                <a:pt x="136" y="170"/>
                                              </a:lnTo>
                                              <a:lnTo>
                                                <a:pt x="136" y="171"/>
                                              </a:lnTo>
                                              <a:lnTo>
                                                <a:pt x="136" y="172"/>
                                              </a:lnTo>
                                              <a:lnTo>
                                                <a:pt x="136" y="172"/>
                                              </a:lnTo>
                                              <a:lnTo>
                                                <a:pt x="136" y="173"/>
                                              </a:lnTo>
                                              <a:lnTo>
                                                <a:pt x="135" y="175"/>
                                              </a:lnTo>
                                              <a:lnTo>
                                                <a:pt x="132" y="176"/>
                                              </a:lnTo>
                                              <a:lnTo>
                                                <a:pt x="132" y="176"/>
                                              </a:lnTo>
                                              <a:lnTo>
                                                <a:pt x="132" y="176"/>
                                              </a:lnTo>
                                              <a:lnTo>
                                                <a:pt x="132" y="176"/>
                                              </a:lnTo>
                                              <a:close/>
                                              <a:moveTo>
                                                <a:pt x="26" y="184"/>
                                              </a:moveTo>
                                              <a:lnTo>
                                                <a:pt x="26" y="184"/>
                                              </a:lnTo>
                                              <a:lnTo>
                                                <a:pt x="23" y="194"/>
                                              </a:lnTo>
                                              <a:lnTo>
                                                <a:pt x="19" y="203"/>
                                              </a:lnTo>
                                              <a:lnTo>
                                                <a:pt x="19" y="203"/>
                                              </a:lnTo>
                                              <a:lnTo>
                                                <a:pt x="19" y="211"/>
                                              </a:lnTo>
                                              <a:lnTo>
                                                <a:pt x="19" y="216"/>
                                              </a:lnTo>
                                              <a:lnTo>
                                                <a:pt x="19" y="221"/>
                                              </a:lnTo>
                                              <a:lnTo>
                                                <a:pt x="19" y="221"/>
                                              </a:lnTo>
                                              <a:lnTo>
                                                <a:pt x="21" y="235"/>
                                              </a:lnTo>
                                              <a:lnTo>
                                                <a:pt x="22" y="243"/>
                                              </a:lnTo>
                                              <a:lnTo>
                                                <a:pt x="23" y="250"/>
                                              </a:lnTo>
                                              <a:lnTo>
                                                <a:pt x="23" y="250"/>
                                              </a:lnTo>
                                              <a:lnTo>
                                                <a:pt x="24" y="250"/>
                                              </a:lnTo>
                                              <a:lnTo>
                                                <a:pt x="24" y="249"/>
                                              </a:lnTo>
                                              <a:lnTo>
                                                <a:pt x="24" y="249"/>
                                              </a:lnTo>
                                              <a:lnTo>
                                                <a:pt x="25" y="246"/>
                                              </a:lnTo>
                                              <a:lnTo>
                                                <a:pt x="26" y="245"/>
                                              </a:lnTo>
                                              <a:lnTo>
                                                <a:pt x="26" y="245"/>
                                              </a:lnTo>
                                              <a:lnTo>
                                                <a:pt x="26" y="245"/>
                                              </a:lnTo>
                                              <a:lnTo>
                                                <a:pt x="26" y="240"/>
                                              </a:lnTo>
                                              <a:lnTo>
                                                <a:pt x="26" y="240"/>
                                              </a:lnTo>
                                              <a:lnTo>
                                                <a:pt x="27" y="235"/>
                                              </a:lnTo>
                                              <a:lnTo>
                                                <a:pt x="28" y="231"/>
                                              </a:lnTo>
                                              <a:lnTo>
                                                <a:pt x="29" y="226"/>
                                              </a:lnTo>
                                              <a:lnTo>
                                                <a:pt x="31" y="222"/>
                                              </a:lnTo>
                                              <a:lnTo>
                                                <a:pt x="31" y="222"/>
                                              </a:lnTo>
                                              <a:lnTo>
                                                <a:pt x="29" y="219"/>
                                              </a:lnTo>
                                              <a:lnTo>
                                                <a:pt x="29" y="218"/>
                                              </a:lnTo>
                                              <a:lnTo>
                                                <a:pt x="29" y="216"/>
                                              </a:lnTo>
                                              <a:lnTo>
                                                <a:pt x="29" y="214"/>
                                              </a:lnTo>
                                              <a:lnTo>
                                                <a:pt x="29" y="214"/>
                                              </a:lnTo>
                                              <a:lnTo>
                                                <a:pt x="29" y="210"/>
                                              </a:lnTo>
                                              <a:lnTo>
                                                <a:pt x="31" y="207"/>
                                              </a:lnTo>
                                              <a:lnTo>
                                                <a:pt x="31" y="203"/>
                                              </a:lnTo>
                                              <a:lnTo>
                                                <a:pt x="31" y="200"/>
                                              </a:lnTo>
                                              <a:lnTo>
                                                <a:pt x="31" y="200"/>
                                              </a:lnTo>
                                              <a:lnTo>
                                                <a:pt x="31" y="194"/>
                                              </a:lnTo>
                                              <a:lnTo>
                                                <a:pt x="31" y="188"/>
                                              </a:lnTo>
                                              <a:lnTo>
                                                <a:pt x="29" y="183"/>
                                              </a:lnTo>
                                              <a:lnTo>
                                                <a:pt x="29" y="176"/>
                                              </a:lnTo>
                                              <a:lnTo>
                                                <a:pt x="27" y="185"/>
                                              </a:lnTo>
                                              <a:lnTo>
                                                <a:pt x="27" y="185"/>
                                              </a:lnTo>
                                              <a:lnTo>
                                                <a:pt x="26" y="184"/>
                                              </a:lnTo>
                                              <a:lnTo>
                                                <a:pt x="26" y="184"/>
                                              </a:lnTo>
                                              <a:lnTo>
                                                <a:pt x="26" y="184"/>
                                              </a:lnTo>
                                              <a:lnTo>
                                                <a:pt x="26" y="184"/>
                                              </a:lnTo>
                                              <a:close/>
                                              <a:moveTo>
                                                <a:pt x="108" y="184"/>
                                              </a:moveTo>
                                              <a:lnTo>
                                                <a:pt x="110" y="183"/>
                                              </a:lnTo>
                                              <a:lnTo>
                                                <a:pt x="110" y="183"/>
                                              </a:lnTo>
                                              <a:lnTo>
                                                <a:pt x="108" y="183"/>
                                              </a:lnTo>
                                              <a:lnTo>
                                                <a:pt x="106" y="220"/>
                                              </a:lnTo>
                                              <a:lnTo>
                                                <a:pt x="106" y="220"/>
                                              </a:lnTo>
                                              <a:lnTo>
                                                <a:pt x="107" y="224"/>
                                              </a:lnTo>
                                              <a:lnTo>
                                                <a:pt x="107" y="227"/>
                                              </a:lnTo>
                                              <a:lnTo>
                                                <a:pt x="107" y="227"/>
                                              </a:lnTo>
                                              <a:lnTo>
                                                <a:pt x="107" y="230"/>
                                              </a:lnTo>
                                              <a:lnTo>
                                                <a:pt x="107" y="237"/>
                                              </a:lnTo>
                                              <a:lnTo>
                                                <a:pt x="107" y="237"/>
                                              </a:lnTo>
                                              <a:lnTo>
                                                <a:pt x="111" y="223"/>
                                              </a:lnTo>
                                              <a:lnTo>
                                                <a:pt x="111" y="223"/>
                                              </a:lnTo>
                                              <a:lnTo>
                                                <a:pt x="111" y="218"/>
                                              </a:lnTo>
                                              <a:lnTo>
                                                <a:pt x="112" y="212"/>
                                              </a:lnTo>
                                              <a:lnTo>
                                                <a:pt x="112" y="206"/>
                                              </a:lnTo>
                                              <a:lnTo>
                                                <a:pt x="111" y="201"/>
                                              </a:lnTo>
                                              <a:lnTo>
                                                <a:pt x="111" y="201"/>
                                              </a:lnTo>
                                              <a:lnTo>
                                                <a:pt x="110" y="190"/>
                                              </a:lnTo>
                                              <a:lnTo>
                                                <a:pt x="108" y="184"/>
                                              </a:lnTo>
                                              <a:lnTo>
                                                <a:pt x="108" y="184"/>
                                              </a:lnTo>
                                              <a:lnTo>
                                                <a:pt x="108" y="184"/>
                                              </a:lnTo>
                                              <a:lnTo>
                                                <a:pt x="108" y="184"/>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32"/>
                                      <wps:cNvSpPr>
                                        <a:spLocks noEditPoints="1"/>
                                      </wps:cNvSpPr>
                                      <wps:spPr bwMode="auto">
                                        <a:xfrm>
                                          <a:off x="5054600" y="276860"/>
                                          <a:ext cx="109220" cy="377825"/>
                                        </a:xfrm>
                                        <a:custGeom>
                                          <a:avLst/>
                                          <a:gdLst>
                                            <a:gd name="T0" fmla="*/ 154 w 172"/>
                                            <a:gd name="T1" fmla="*/ 352 h 595"/>
                                            <a:gd name="T2" fmla="*/ 123 w 172"/>
                                            <a:gd name="T3" fmla="*/ 320 h 595"/>
                                            <a:gd name="T4" fmla="*/ 115 w 172"/>
                                            <a:gd name="T5" fmla="*/ 246 h 595"/>
                                            <a:gd name="T6" fmla="*/ 111 w 172"/>
                                            <a:gd name="T7" fmla="*/ 175 h 595"/>
                                            <a:gd name="T8" fmla="*/ 107 w 172"/>
                                            <a:gd name="T9" fmla="*/ 119 h 595"/>
                                            <a:gd name="T10" fmla="*/ 85 w 172"/>
                                            <a:gd name="T11" fmla="*/ 90 h 595"/>
                                            <a:gd name="T12" fmla="*/ 112 w 172"/>
                                            <a:gd name="T13" fmla="*/ 46 h 595"/>
                                            <a:gd name="T14" fmla="*/ 98 w 172"/>
                                            <a:gd name="T15" fmla="*/ 35 h 595"/>
                                            <a:gd name="T16" fmla="*/ 81 w 172"/>
                                            <a:gd name="T17" fmla="*/ 0 h 595"/>
                                            <a:gd name="T18" fmla="*/ 59 w 172"/>
                                            <a:gd name="T19" fmla="*/ 27 h 595"/>
                                            <a:gd name="T20" fmla="*/ 42 w 172"/>
                                            <a:gd name="T21" fmla="*/ 60 h 595"/>
                                            <a:gd name="T22" fmla="*/ 54 w 172"/>
                                            <a:gd name="T23" fmla="*/ 88 h 595"/>
                                            <a:gd name="T24" fmla="*/ 17 w 172"/>
                                            <a:gd name="T25" fmla="*/ 96 h 595"/>
                                            <a:gd name="T26" fmla="*/ 2 w 172"/>
                                            <a:gd name="T27" fmla="*/ 117 h 595"/>
                                            <a:gd name="T28" fmla="*/ 4 w 172"/>
                                            <a:gd name="T29" fmla="*/ 148 h 595"/>
                                            <a:gd name="T30" fmla="*/ 9 w 172"/>
                                            <a:gd name="T31" fmla="*/ 171 h 595"/>
                                            <a:gd name="T32" fmla="*/ 23 w 172"/>
                                            <a:gd name="T33" fmla="*/ 249 h 595"/>
                                            <a:gd name="T34" fmla="*/ 32 w 172"/>
                                            <a:gd name="T35" fmla="*/ 275 h 595"/>
                                            <a:gd name="T36" fmla="*/ 32 w 172"/>
                                            <a:gd name="T37" fmla="*/ 295 h 595"/>
                                            <a:gd name="T38" fmla="*/ 29 w 172"/>
                                            <a:gd name="T39" fmla="*/ 321 h 595"/>
                                            <a:gd name="T40" fmla="*/ 29 w 172"/>
                                            <a:gd name="T41" fmla="*/ 368 h 595"/>
                                            <a:gd name="T42" fmla="*/ 30 w 172"/>
                                            <a:gd name="T43" fmla="*/ 389 h 595"/>
                                            <a:gd name="T44" fmla="*/ 32 w 172"/>
                                            <a:gd name="T45" fmla="*/ 455 h 595"/>
                                            <a:gd name="T46" fmla="*/ 36 w 172"/>
                                            <a:gd name="T47" fmla="*/ 471 h 595"/>
                                            <a:gd name="T48" fmla="*/ 31 w 172"/>
                                            <a:gd name="T49" fmla="*/ 518 h 595"/>
                                            <a:gd name="T50" fmla="*/ 27 w 172"/>
                                            <a:gd name="T51" fmla="*/ 550 h 595"/>
                                            <a:gd name="T52" fmla="*/ 32 w 172"/>
                                            <a:gd name="T53" fmla="*/ 570 h 595"/>
                                            <a:gd name="T54" fmla="*/ 34 w 172"/>
                                            <a:gd name="T55" fmla="*/ 585 h 595"/>
                                            <a:gd name="T56" fmla="*/ 34 w 172"/>
                                            <a:gd name="T57" fmla="*/ 595 h 595"/>
                                            <a:gd name="T58" fmla="*/ 79 w 172"/>
                                            <a:gd name="T59" fmla="*/ 592 h 595"/>
                                            <a:gd name="T60" fmla="*/ 86 w 172"/>
                                            <a:gd name="T61" fmla="*/ 594 h 595"/>
                                            <a:gd name="T62" fmla="*/ 81 w 172"/>
                                            <a:gd name="T63" fmla="*/ 580 h 595"/>
                                            <a:gd name="T64" fmla="*/ 78 w 172"/>
                                            <a:gd name="T65" fmla="*/ 592 h 595"/>
                                            <a:gd name="T66" fmla="*/ 68 w 172"/>
                                            <a:gd name="T67" fmla="*/ 572 h 595"/>
                                            <a:gd name="T68" fmla="*/ 88 w 172"/>
                                            <a:gd name="T69" fmla="*/ 563 h 595"/>
                                            <a:gd name="T70" fmla="*/ 92 w 172"/>
                                            <a:gd name="T71" fmla="*/ 544 h 595"/>
                                            <a:gd name="T72" fmla="*/ 72 w 172"/>
                                            <a:gd name="T73" fmla="*/ 532 h 595"/>
                                            <a:gd name="T74" fmla="*/ 70 w 172"/>
                                            <a:gd name="T75" fmla="*/ 511 h 595"/>
                                            <a:gd name="T76" fmla="*/ 72 w 172"/>
                                            <a:gd name="T77" fmla="*/ 472 h 595"/>
                                            <a:gd name="T78" fmla="*/ 81 w 172"/>
                                            <a:gd name="T79" fmla="*/ 430 h 595"/>
                                            <a:gd name="T80" fmla="*/ 81 w 172"/>
                                            <a:gd name="T81" fmla="*/ 473 h 595"/>
                                            <a:gd name="T82" fmla="*/ 83 w 172"/>
                                            <a:gd name="T83" fmla="*/ 428 h 595"/>
                                            <a:gd name="T84" fmla="*/ 91 w 172"/>
                                            <a:gd name="T85" fmla="*/ 378 h 595"/>
                                            <a:gd name="T86" fmla="*/ 96 w 172"/>
                                            <a:gd name="T87" fmla="*/ 391 h 595"/>
                                            <a:gd name="T88" fmla="*/ 96 w 172"/>
                                            <a:gd name="T89" fmla="*/ 359 h 595"/>
                                            <a:gd name="T90" fmla="*/ 100 w 172"/>
                                            <a:gd name="T91" fmla="*/ 325 h 595"/>
                                            <a:gd name="T92" fmla="*/ 98 w 172"/>
                                            <a:gd name="T93" fmla="*/ 281 h 595"/>
                                            <a:gd name="T94" fmla="*/ 105 w 172"/>
                                            <a:gd name="T95" fmla="*/ 319 h 595"/>
                                            <a:gd name="T96" fmla="*/ 107 w 172"/>
                                            <a:gd name="T97" fmla="*/ 339 h 595"/>
                                            <a:gd name="T98" fmla="*/ 112 w 172"/>
                                            <a:gd name="T99" fmla="*/ 351 h 595"/>
                                            <a:gd name="T100" fmla="*/ 133 w 172"/>
                                            <a:gd name="T101" fmla="*/ 409 h 595"/>
                                            <a:gd name="T102" fmla="*/ 154 w 172"/>
                                            <a:gd name="T103" fmla="*/ 378 h 595"/>
                                            <a:gd name="T104" fmla="*/ 171 w 172"/>
                                            <a:gd name="T105" fmla="*/ 384 h 595"/>
                                            <a:gd name="T106" fmla="*/ 23 w 172"/>
                                            <a:gd name="T107" fmla="*/ 193 h 595"/>
                                            <a:gd name="T108" fmla="*/ 25 w 172"/>
                                            <a:gd name="T109" fmla="*/ 206 h 595"/>
                                            <a:gd name="T110" fmla="*/ 32 w 172"/>
                                            <a:gd name="T111" fmla="*/ 296 h 595"/>
                                            <a:gd name="T112" fmla="*/ 32 w 172"/>
                                            <a:gd name="T113" fmla="*/ 301 h 595"/>
                                            <a:gd name="T114" fmla="*/ 32 w 172"/>
                                            <a:gd name="T115" fmla="*/ 303 h 595"/>
                                            <a:gd name="T116" fmla="*/ 32 w 172"/>
                                            <a:gd name="T117" fmla="*/ 305 h 595"/>
                                            <a:gd name="T118" fmla="*/ 35 w 172"/>
                                            <a:gd name="T119" fmla="*/ 323 h 5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72" h="595">
                                              <a:moveTo>
                                                <a:pt x="171" y="371"/>
                                              </a:moveTo>
                                              <a:lnTo>
                                                <a:pt x="171" y="371"/>
                                              </a:lnTo>
                                              <a:lnTo>
                                                <a:pt x="171" y="364"/>
                                              </a:lnTo>
                                              <a:lnTo>
                                                <a:pt x="171" y="356"/>
                                              </a:lnTo>
                                              <a:lnTo>
                                                <a:pt x="171" y="356"/>
                                              </a:lnTo>
                                              <a:lnTo>
                                                <a:pt x="171" y="352"/>
                                              </a:lnTo>
                                              <a:lnTo>
                                                <a:pt x="170" y="347"/>
                                              </a:lnTo>
                                              <a:lnTo>
                                                <a:pt x="170" y="347"/>
                                              </a:lnTo>
                                              <a:lnTo>
                                                <a:pt x="166" y="347"/>
                                              </a:lnTo>
                                              <a:lnTo>
                                                <a:pt x="162" y="349"/>
                                              </a:lnTo>
                                              <a:lnTo>
                                                <a:pt x="159" y="351"/>
                                              </a:lnTo>
                                              <a:lnTo>
                                                <a:pt x="154" y="352"/>
                                              </a:lnTo>
                                              <a:lnTo>
                                                <a:pt x="154" y="352"/>
                                              </a:lnTo>
                                              <a:lnTo>
                                                <a:pt x="154" y="349"/>
                                              </a:lnTo>
                                              <a:lnTo>
                                                <a:pt x="154" y="345"/>
                                              </a:lnTo>
                                              <a:lnTo>
                                                <a:pt x="154" y="345"/>
                                              </a:lnTo>
                                              <a:lnTo>
                                                <a:pt x="138" y="339"/>
                                              </a:lnTo>
                                              <a:lnTo>
                                                <a:pt x="123" y="333"/>
                                              </a:lnTo>
                                              <a:lnTo>
                                                <a:pt x="123" y="333"/>
                                              </a:lnTo>
                                              <a:lnTo>
                                                <a:pt x="124" y="330"/>
                                              </a:lnTo>
                                              <a:lnTo>
                                                <a:pt x="125" y="325"/>
                                              </a:lnTo>
                                              <a:lnTo>
                                                <a:pt x="125" y="325"/>
                                              </a:lnTo>
                                              <a:lnTo>
                                                <a:pt x="124" y="324"/>
                                              </a:lnTo>
                                              <a:lnTo>
                                                <a:pt x="123" y="320"/>
                                              </a:lnTo>
                                              <a:lnTo>
                                                <a:pt x="120" y="317"/>
                                              </a:lnTo>
                                              <a:lnTo>
                                                <a:pt x="120" y="317"/>
                                              </a:lnTo>
                                              <a:lnTo>
                                                <a:pt x="117" y="310"/>
                                              </a:lnTo>
                                              <a:lnTo>
                                                <a:pt x="117" y="310"/>
                                              </a:lnTo>
                                              <a:lnTo>
                                                <a:pt x="116" y="306"/>
                                              </a:lnTo>
                                              <a:lnTo>
                                                <a:pt x="115" y="300"/>
                                              </a:lnTo>
                                              <a:lnTo>
                                                <a:pt x="115" y="300"/>
                                              </a:lnTo>
                                              <a:lnTo>
                                                <a:pt x="115" y="291"/>
                                              </a:lnTo>
                                              <a:lnTo>
                                                <a:pt x="115" y="280"/>
                                              </a:lnTo>
                                              <a:lnTo>
                                                <a:pt x="115" y="259"/>
                                              </a:lnTo>
                                              <a:lnTo>
                                                <a:pt x="115" y="259"/>
                                              </a:lnTo>
                                              <a:lnTo>
                                                <a:pt x="115" y="246"/>
                                              </a:lnTo>
                                              <a:lnTo>
                                                <a:pt x="115" y="235"/>
                                              </a:lnTo>
                                              <a:lnTo>
                                                <a:pt x="113" y="223"/>
                                              </a:lnTo>
                                              <a:lnTo>
                                                <a:pt x="110" y="214"/>
                                              </a:lnTo>
                                              <a:lnTo>
                                                <a:pt x="110" y="214"/>
                                              </a:lnTo>
                                              <a:lnTo>
                                                <a:pt x="109" y="206"/>
                                              </a:lnTo>
                                              <a:lnTo>
                                                <a:pt x="108" y="198"/>
                                              </a:lnTo>
                                              <a:lnTo>
                                                <a:pt x="107" y="183"/>
                                              </a:lnTo>
                                              <a:lnTo>
                                                <a:pt x="107" y="183"/>
                                              </a:lnTo>
                                              <a:lnTo>
                                                <a:pt x="110" y="181"/>
                                              </a:lnTo>
                                              <a:lnTo>
                                                <a:pt x="112" y="178"/>
                                              </a:lnTo>
                                              <a:lnTo>
                                                <a:pt x="112" y="178"/>
                                              </a:lnTo>
                                              <a:lnTo>
                                                <a:pt x="111" y="175"/>
                                              </a:lnTo>
                                              <a:lnTo>
                                                <a:pt x="111" y="171"/>
                                              </a:lnTo>
                                              <a:lnTo>
                                                <a:pt x="111" y="171"/>
                                              </a:lnTo>
                                              <a:lnTo>
                                                <a:pt x="110" y="170"/>
                                              </a:lnTo>
                                              <a:lnTo>
                                                <a:pt x="110" y="170"/>
                                              </a:lnTo>
                                              <a:lnTo>
                                                <a:pt x="110" y="167"/>
                                              </a:lnTo>
                                              <a:lnTo>
                                                <a:pt x="110" y="167"/>
                                              </a:lnTo>
                                              <a:lnTo>
                                                <a:pt x="110" y="154"/>
                                              </a:lnTo>
                                              <a:lnTo>
                                                <a:pt x="110" y="154"/>
                                              </a:lnTo>
                                              <a:lnTo>
                                                <a:pt x="109" y="133"/>
                                              </a:lnTo>
                                              <a:lnTo>
                                                <a:pt x="109" y="133"/>
                                              </a:lnTo>
                                              <a:lnTo>
                                                <a:pt x="108" y="122"/>
                                              </a:lnTo>
                                              <a:lnTo>
                                                <a:pt x="107" y="119"/>
                                              </a:lnTo>
                                              <a:lnTo>
                                                <a:pt x="105" y="115"/>
                                              </a:lnTo>
                                              <a:lnTo>
                                                <a:pt x="105" y="115"/>
                                              </a:lnTo>
                                              <a:lnTo>
                                                <a:pt x="100" y="111"/>
                                              </a:lnTo>
                                              <a:lnTo>
                                                <a:pt x="96" y="107"/>
                                              </a:lnTo>
                                              <a:lnTo>
                                                <a:pt x="96" y="107"/>
                                              </a:lnTo>
                                              <a:lnTo>
                                                <a:pt x="87" y="100"/>
                                              </a:lnTo>
                                              <a:lnTo>
                                                <a:pt x="87" y="100"/>
                                              </a:lnTo>
                                              <a:lnTo>
                                                <a:pt x="87" y="97"/>
                                              </a:lnTo>
                                              <a:lnTo>
                                                <a:pt x="86" y="95"/>
                                              </a:lnTo>
                                              <a:lnTo>
                                                <a:pt x="86" y="93"/>
                                              </a:lnTo>
                                              <a:lnTo>
                                                <a:pt x="85" y="90"/>
                                              </a:lnTo>
                                              <a:lnTo>
                                                <a:pt x="85" y="90"/>
                                              </a:lnTo>
                                              <a:lnTo>
                                                <a:pt x="86" y="84"/>
                                              </a:lnTo>
                                              <a:lnTo>
                                                <a:pt x="86" y="84"/>
                                              </a:lnTo>
                                              <a:lnTo>
                                                <a:pt x="86" y="78"/>
                                              </a:lnTo>
                                              <a:lnTo>
                                                <a:pt x="86" y="78"/>
                                              </a:lnTo>
                                              <a:lnTo>
                                                <a:pt x="88" y="75"/>
                                              </a:lnTo>
                                              <a:lnTo>
                                                <a:pt x="90" y="70"/>
                                              </a:lnTo>
                                              <a:lnTo>
                                                <a:pt x="90" y="70"/>
                                              </a:lnTo>
                                              <a:lnTo>
                                                <a:pt x="98" y="64"/>
                                              </a:lnTo>
                                              <a:lnTo>
                                                <a:pt x="106" y="55"/>
                                              </a:lnTo>
                                              <a:lnTo>
                                                <a:pt x="106" y="55"/>
                                              </a:lnTo>
                                              <a:lnTo>
                                                <a:pt x="110" y="50"/>
                                              </a:lnTo>
                                              <a:lnTo>
                                                <a:pt x="112" y="46"/>
                                              </a:lnTo>
                                              <a:lnTo>
                                                <a:pt x="115" y="39"/>
                                              </a:lnTo>
                                              <a:lnTo>
                                                <a:pt x="116" y="32"/>
                                              </a:lnTo>
                                              <a:lnTo>
                                                <a:pt x="116" y="32"/>
                                              </a:lnTo>
                                              <a:lnTo>
                                                <a:pt x="116" y="28"/>
                                              </a:lnTo>
                                              <a:lnTo>
                                                <a:pt x="115" y="25"/>
                                              </a:lnTo>
                                              <a:lnTo>
                                                <a:pt x="115" y="25"/>
                                              </a:lnTo>
                                              <a:lnTo>
                                                <a:pt x="113" y="27"/>
                                              </a:lnTo>
                                              <a:lnTo>
                                                <a:pt x="111" y="28"/>
                                              </a:lnTo>
                                              <a:lnTo>
                                                <a:pt x="107" y="32"/>
                                              </a:lnTo>
                                              <a:lnTo>
                                                <a:pt x="107" y="32"/>
                                              </a:lnTo>
                                              <a:lnTo>
                                                <a:pt x="102" y="35"/>
                                              </a:lnTo>
                                              <a:lnTo>
                                                <a:pt x="98" y="35"/>
                                              </a:lnTo>
                                              <a:lnTo>
                                                <a:pt x="96" y="35"/>
                                              </a:lnTo>
                                              <a:lnTo>
                                                <a:pt x="96" y="35"/>
                                              </a:lnTo>
                                              <a:lnTo>
                                                <a:pt x="92" y="22"/>
                                              </a:lnTo>
                                              <a:lnTo>
                                                <a:pt x="90" y="11"/>
                                              </a:lnTo>
                                              <a:lnTo>
                                                <a:pt x="90" y="11"/>
                                              </a:lnTo>
                                              <a:lnTo>
                                                <a:pt x="88" y="6"/>
                                              </a:lnTo>
                                              <a:lnTo>
                                                <a:pt x="87" y="3"/>
                                              </a:lnTo>
                                              <a:lnTo>
                                                <a:pt x="87" y="3"/>
                                              </a:lnTo>
                                              <a:lnTo>
                                                <a:pt x="86" y="2"/>
                                              </a:lnTo>
                                              <a:lnTo>
                                                <a:pt x="85" y="2"/>
                                              </a:lnTo>
                                              <a:lnTo>
                                                <a:pt x="81" y="0"/>
                                              </a:lnTo>
                                              <a:lnTo>
                                                <a:pt x="81" y="0"/>
                                              </a:lnTo>
                                              <a:lnTo>
                                                <a:pt x="74" y="0"/>
                                              </a:lnTo>
                                              <a:lnTo>
                                                <a:pt x="74" y="0"/>
                                              </a:lnTo>
                                              <a:lnTo>
                                                <a:pt x="71" y="2"/>
                                              </a:lnTo>
                                              <a:lnTo>
                                                <a:pt x="67" y="3"/>
                                              </a:lnTo>
                                              <a:lnTo>
                                                <a:pt x="64" y="5"/>
                                              </a:lnTo>
                                              <a:lnTo>
                                                <a:pt x="61" y="9"/>
                                              </a:lnTo>
                                              <a:lnTo>
                                                <a:pt x="61" y="9"/>
                                              </a:lnTo>
                                              <a:lnTo>
                                                <a:pt x="60" y="12"/>
                                              </a:lnTo>
                                              <a:lnTo>
                                                <a:pt x="60" y="17"/>
                                              </a:lnTo>
                                              <a:lnTo>
                                                <a:pt x="60" y="22"/>
                                              </a:lnTo>
                                              <a:lnTo>
                                                <a:pt x="59" y="27"/>
                                              </a:lnTo>
                                              <a:lnTo>
                                                <a:pt x="59" y="27"/>
                                              </a:lnTo>
                                              <a:lnTo>
                                                <a:pt x="55" y="25"/>
                                              </a:lnTo>
                                              <a:lnTo>
                                                <a:pt x="51" y="24"/>
                                              </a:lnTo>
                                              <a:lnTo>
                                                <a:pt x="47" y="25"/>
                                              </a:lnTo>
                                              <a:lnTo>
                                                <a:pt x="44" y="27"/>
                                              </a:lnTo>
                                              <a:lnTo>
                                                <a:pt x="41" y="28"/>
                                              </a:lnTo>
                                              <a:lnTo>
                                                <a:pt x="39" y="32"/>
                                              </a:lnTo>
                                              <a:lnTo>
                                                <a:pt x="37" y="36"/>
                                              </a:lnTo>
                                              <a:lnTo>
                                                <a:pt x="36" y="41"/>
                                              </a:lnTo>
                                              <a:lnTo>
                                                <a:pt x="36" y="41"/>
                                              </a:lnTo>
                                              <a:lnTo>
                                                <a:pt x="37" y="48"/>
                                              </a:lnTo>
                                              <a:lnTo>
                                                <a:pt x="39" y="55"/>
                                              </a:lnTo>
                                              <a:lnTo>
                                                <a:pt x="42" y="60"/>
                                              </a:lnTo>
                                              <a:lnTo>
                                                <a:pt x="45" y="64"/>
                                              </a:lnTo>
                                              <a:lnTo>
                                                <a:pt x="45" y="64"/>
                                              </a:lnTo>
                                              <a:lnTo>
                                                <a:pt x="49" y="68"/>
                                              </a:lnTo>
                                              <a:lnTo>
                                                <a:pt x="54" y="70"/>
                                              </a:lnTo>
                                              <a:lnTo>
                                                <a:pt x="62" y="75"/>
                                              </a:lnTo>
                                              <a:lnTo>
                                                <a:pt x="62" y="75"/>
                                              </a:lnTo>
                                              <a:lnTo>
                                                <a:pt x="61" y="78"/>
                                              </a:lnTo>
                                              <a:lnTo>
                                                <a:pt x="61" y="78"/>
                                              </a:lnTo>
                                              <a:lnTo>
                                                <a:pt x="59" y="79"/>
                                              </a:lnTo>
                                              <a:lnTo>
                                                <a:pt x="57" y="83"/>
                                              </a:lnTo>
                                              <a:lnTo>
                                                <a:pt x="54" y="88"/>
                                              </a:lnTo>
                                              <a:lnTo>
                                                <a:pt x="54" y="88"/>
                                              </a:lnTo>
                                              <a:lnTo>
                                                <a:pt x="50" y="90"/>
                                              </a:lnTo>
                                              <a:lnTo>
                                                <a:pt x="46" y="93"/>
                                              </a:lnTo>
                                              <a:lnTo>
                                                <a:pt x="46" y="93"/>
                                              </a:lnTo>
                                              <a:lnTo>
                                                <a:pt x="44" y="93"/>
                                              </a:lnTo>
                                              <a:lnTo>
                                                <a:pt x="40" y="93"/>
                                              </a:lnTo>
                                              <a:lnTo>
                                                <a:pt x="34" y="92"/>
                                              </a:lnTo>
                                              <a:lnTo>
                                                <a:pt x="27" y="89"/>
                                              </a:lnTo>
                                              <a:lnTo>
                                                <a:pt x="25" y="89"/>
                                              </a:lnTo>
                                              <a:lnTo>
                                                <a:pt x="22" y="90"/>
                                              </a:lnTo>
                                              <a:lnTo>
                                                <a:pt x="22" y="90"/>
                                              </a:lnTo>
                                              <a:lnTo>
                                                <a:pt x="17" y="96"/>
                                              </a:lnTo>
                                              <a:lnTo>
                                                <a:pt x="17" y="96"/>
                                              </a:lnTo>
                                              <a:lnTo>
                                                <a:pt x="15" y="101"/>
                                              </a:lnTo>
                                              <a:lnTo>
                                                <a:pt x="14" y="103"/>
                                              </a:lnTo>
                                              <a:lnTo>
                                                <a:pt x="12" y="102"/>
                                              </a:lnTo>
                                              <a:lnTo>
                                                <a:pt x="12" y="102"/>
                                              </a:lnTo>
                                              <a:lnTo>
                                                <a:pt x="12" y="105"/>
                                              </a:lnTo>
                                              <a:lnTo>
                                                <a:pt x="12" y="107"/>
                                              </a:lnTo>
                                              <a:lnTo>
                                                <a:pt x="10" y="112"/>
                                              </a:lnTo>
                                              <a:lnTo>
                                                <a:pt x="10" y="112"/>
                                              </a:lnTo>
                                              <a:lnTo>
                                                <a:pt x="8" y="114"/>
                                              </a:lnTo>
                                              <a:lnTo>
                                                <a:pt x="7" y="117"/>
                                              </a:lnTo>
                                              <a:lnTo>
                                                <a:pt x="5" y="118"/>
                                              </a:lnTo>
                                              <a:lnTo>
                                                <a:pt x="2" y="117"/>
                                              </a:lnTo>
                                              <a:lnTo>
                                                <a:pt x="2" y="117"/>
                                              </a:lnTo>
                                              <a:lnTo>
                                                <a:pt x="1" y="120"/>
                                              </a:lnTo>
                                              <a:lnTo>
                                                <a:pt x="0" y="124"/>
                                              </a:lnTo>
                                              <a:lnTo>
                                                <a:pt x="0" y="124"/>
                                              </a:lnTo>
                                              <a:lnTo>
                                                <a:pt x="1" y="127"/>
                                              </a:lnTo>
                                              <a:lnTo>
                                                <a:pt x="2" y="131"/>
                                              </a:lnTo>
                                              <a:lnTo>
                                                <a:pt x="4" y="134"/>
                                              </a:lnTo>
                                              <a:lnTo>
                                                <a:pt x="5" y="138"/>
                                              </a:lnTo>
                                              <a:lnTo>
                                                <a:pt x="5" y="138"/>
                                              </a:lnTo>
                                              <a:lnTo>
                                                <a:pt x="5" y="144"/>
                                              </a:lnTo>
                                              <a:lnTo>
                                                <a:pt x="4" y="148"/>
                                              </a:lnTo>
                                              <a:lnTo>
                                                <a:pt x="4" y="148"/>
                                              </a:lnTo>
                                              <a:lnTo>
                                                <a:pt x="5" y="151"/>
                                              </a:lnTo>
                                              <a:lnTo>
                                                <a:pt x="7" y="153"/>
                                              </a:lnTo>
                                              <a:lnTo>
                                                <a:pt x="9" y="157"/>
                                              </a:lnTo>
                                              <a:lnTo>
                                                <a:pt x="9" y="157"/>
                                              </a:lnTo>
                                              <a:lnTo>
                                                <a:pt x="9" y="159"/>
                                              </a:lnTo>
                                              <a:lnTo>
                                                <a:pt x="8" y="162"/>
                                              </a:lnTo>
                                              <a:lnTo>
                                                <a:pt x="7" y="165"/>
                                              </a:lnTo>
                                              <a:lnTo>
                                                <a:pt x="7" y="167"/>
                                              </a:lnTo>
                                              <a:lnTo>
                                                <a:pt x="7" y="167"/>
                                              </a:lnTo>
                                              <a:lnTo>
                                                <a:pt x="7" y="169"/>
                                              </a:lnTo>
                                              <a:lnTo>
                                                <a:pt x="9" y="171"/>
                                              </a:lnTo>
                                              <a:lnTo>
                                                <a:pt x="9" y="171"/>
                                              </a:lnTo>
                                              <a:lnTo>
                                                <a:pt x="5" y="189"/>
                                              </a:lnTo>
                                              <a:lnTo>
                                                <a:pt x="1" y="208"/>
                                              </a:lnTo>
                                              <a:lnTo>
                                                <a:pt x="1" y="208"/>
                                              </a:lnTo>
                                              <a:lnTo>
                                                <a:pt x="1" y="210"/>
                                              </a:lnTo>
                                              <a:lnTo>
                                                <a:pt x="2" y="212"/>
                                              </a:lnTo>
                                              <a:lnTo>
                                                <a:pt x="6" y="216"/>
                                              </a:lnTo>
                                              <a:lnTo>
                                                <a:pt x="6" y="216"/>
                                              </a:lnTo>
                                              <a:lnTo>
                                                <a:pt x="11" y="227"/>
                                              </a:lnTo>
                                              <a:lnTo>
                                                <a:pt x="15" y="238"/>
                                              </a:lnTo>
                                              <a:lnTo>
                                                <a:pt x="15" y="238"/>
                                              </a:lnTo>
                                              <a:lnTo>
                                                <a:pt x="20" y="243"/>
                                              </a:lnTo>
                                              <a:lnTo>
                                                <a:pt x="23" y="249"/>
                                              </a:lnTo>
                                              <a:lnTo>
                                                <a:pt x="31" y="261"/>
                                              </a:lnTo>
                                              <a:lnTo>
                                                <a:pt x="31" y="261"/>
                                              </a:lnTo>
                                              <a:lnTo>
                                                <a:pt x="30" y="263"/>
                                              </a:lnTo>
                                              <a:lnTo>
                                                <a:pt x="31" y="266"/>
                                              </a:lnTo>
                                              <a:lnTo>
                                                <a:pt x="31" y="268"/>
                                              </a:lnTo>
                                              <a:lnTo>
                                                <a:pt x="31" y="271"/>
                                              </a:lnTo>
                                              <a:lnTo>
                                                <a:pt x="31" y="271"/>
                                              </a:lnTo>
                                              <a:lnTo>
                                                <a:pt x="31" y="272"/>
                                              </a:lnTo>
                                              <a:lnTo>
                                                <a:pt x="30" y="273"/>
                                              </a:lnTo>
                                              <a:lnTo>
                                                <a:pt x="30" y="273"/>
                                              </a:lnTo>
                                              <a:lnTo>
                                                <a:pt x="31" y="274"/>
                                              </a:lnTo>
                                              <a:lnTo>
                                                <a:pt x="32" y="275"/>
                                              </a:lnTo>
                                              <a:lnTo>
                                                <a:pt x="32" y="275"/>
                                              </a:lnTo>
                                              <a:lnTo>
                                                <a:pt x="31" y="277"/>
                                              </a:lnTo>
                                              <a:lnTo>
                                                <a:pt x="30" y="280"/>
                                              </a:lnTo>
                                              <a:lnTo>
                                                <a:pt x="31" y="282"/>
                                              </a:lnTo>
                                              <a:lnTo>
                                                <a:pt x="31" y="283"/>
                                              </a:lnTo>
                                              <a:lnTo>
                                                <a:pt x="31" y="283"/>
                                              </a:lnTo>
                                              <a:lnTo>
                                                <a:pt x="30" y="286"/>
                                              </a:lnTo>
                                              <a:lnTo>
                                                <a:pt x="30" y="286"/>
                                              </a:lnTo>
                                              <a:lnTo>
                                                <a:pt x="32" y="289"/>
                                              </a:lnTo>
                                              <a:lnTo>
                                                <a:pt x="32" y="293"/>
                                              </a:lnTo>
                                              <a:lnTo>
                                                <a:pt x="32" y="293"/>
                                              </a:lnTo>
                                              <a:lnTo>
                                                <a:pt x="32" y="295"/>
                                              </a:lnTo>
                                              <a:lnTo>
                                                <a:pt x="31" y="296"/>
                                              </a:lnTo>
                                              <a:lnTo>
                                                <a:pt x="32" y="299"/>
                                              </a:lnTo>
                                              <a:lnTo>
                                                <a:pt x="32" y="299"/>
                                              </a:lnTo>
                                              <a:lnTo>
                                                <a:pt x="30" y="301"/>
                                              </a:lnTo>
                                              <a:lnTo>
                                                <a:pt x="30" y="301"/>
                                              </a:lnTo>
                                              <a:lnTo>
                                                <a:pt x="30" y="307"/>
                                              </a:lnTo>
                                              <a:lnTo>
                                                <a:pt x="30" y="307"/>
                                              </a:lnTo>
                                              <a:lnTo>
                                                <a:pt x="30" y="312"/>
                                              </a:lnTo>
                                              <a:lnTo>
                                                <a:pt x="30" y="312"/>
                                              </a:lnTo>
                                              <a:lnTo>
                                                <a:pt x="30" y="316"/>
                                              </a:lnTo>
                                              <a:lnTo>
                                                <a:pt x="29" y="321"/>
                                              </a:lnTo>
                                              <a:lnTo>
                                                <a:pt x="29" y="321"/>
                                              </a:lnTo>
                                              <a:lnTo>
                                                <a:pt x="29" y="325"/>
                                              </a:lnTo>
                                              <a:lnTo>
                                                <a:pt x="30" y="331"/>
                                              </a:lnTo>
                                              <a:lnTo>
                                                <a:pt x="30" y="331"/>
                                              </a:lnTo>
                                              <a:lnTo>
                                                <a:pt x="30" y="336"/>
                                              </a:lnTo>
                                              <a:lnTo>
                                                <a:pt x="31" y="339"/>
                                              </a:lnTo>
                                              <a:lnTo>
                                                <a:pt x="31" y="339"/>
                                              </a:lnTo>
                                              <a:lnTo>
                                                <a:pt x="29" y="343"/>
                                              </a:lnTo>
                                              <a:lnTo>
                                                <a:pt x="29" y="343"/>
                                              </a:lnTo>
                                              <a:lnTo>
                                                <a:pt x="29" y="349"/>
                                              </a:lnTo>
                                              <a:lnTo>
                                                <a:pt x="29" y="355"/>
                                              </a:lnTo>
                                              <a:lnTo>
                                                <a:pt x="29" y="368"/>
                                              </a:lnTo>
                                              <a:lnTo>
                                                <a:pt x="29" y="368"/>
                                              </a:lnTo>
                                              <a:lnTo>
                                                <a:pt x="27" y="369"/>
                                              </a:lnTo>
                                              <a:lnTo>
                                                <a:pt x="27" y="369"/>
                                              </a:lnTo>
                                              <a:lnTo>
                                                <a:pt x="27" y="369"/>
                                              </a:lnTo>
                                              <a:lnTo>
                                                <a:pt x="27" y="372"/>
                                              </a:lnTo>
                                              <a:lnTo>
                                                <a:pt x="27" y="372"/>
                                              </a:lnTo>
                                              <a:lnTo>
                                                <a:pt x="32" y="371"/>
                                              </a:lnTo>
                                              <a:lnTo>
                                                <a:pt x="32" y="371"/>
                                              </a:lnTo>
                                              <a:lnTo>
                                                <a:pt x="31" y="376"/>
                                              </a:lnTo>
                                              <a:lnTo>
                                                <a:pt x="31" y="382"/>
                                              </a:lnTo>
                                              <a:lnTo>
                                                <a:pt x="31" y="382"/>
                                              </a:lnTo>
                                              <a:lnTo>
                                                <a:pt x="30" y="389"/>
                                              </a:lnTo>
                                              <a:lnTo>
                                                <a:pt x="30" y="389"/>
                                              </a:lnTo>
                                              <a:lnTo>
                                                <a:pt x="30" y="395"/>
                                              </a:lnTo>
                                              <a:lnTo>
                                                <a:pt x="30" y="401"/>
                                              </a:lnTo>
                                              <a:lnTo>
                                                <a:pt x="30" y="401"/>
                                              </a:lnTo>
                                              <a:lnTo>
                                                <a:pt x="32" y="402"/>
                                              </a:lnTo>
                                              <a:lnTo>
                                                <a:pt x="32" y="402"/>
                                              </a:lnTo>
                                              <a:lnTo>
                                                <a:pt x="34" y="407"/>
                                              </a:lnTo>
                                              <a:lnTo>
                                                <a:pt x="34" y="409"/>
                                              </a:lnTo>
                                              <a:lnTo>
                                                <a:pt x="34" y="409"/>
                                              </a:lnTo>
                                              <a:lnTo>
                                                <a:pt x="32" y="435"/>
                                              </a:lnTo>
                                              <a:lnTo>
                                                <a:pt x="32" y="435"/>
                                              </a:lnTo>
                                              <a:lnTo>
                                                <a:pt x="32" y="445"/>
                                              </a:lnTo>
                                              <a:lnTo>
                                                <a:pt x="32" y="455"/>
                                              </a:lnTo>
                                              <a:lnTo>
                                                <a:pt x="32" y="455"/>
                                              </a:lnTo>
                                              <a:lnTo>
                                                <a:pt x="35" y="454"/>
                                              </a:lnTo>
                                              <a:lnTo>
                                                <a:pt x="35" y="454"/>
                                              </a:lnTo>
                                              <a:lnTo>
                                                <a:pt x="34" y="451"/>
                                              </a:lnTo>
                                              <a:lnTo>
                                                <a:pt x="35" y="447"/>
                                              </a:lnTo>
                                              <a:lnTo>
                                                <a:pt x="35" y="447"/>
                                              </a:lnTo>
                                              <a:lnTo>
                                                <a:pt x="35" y="451"/>
                                              </a:lnTo>
                                              <a:lnTo>
                                                <a:pt x="36" y="454"/>
                                              </a:lnTo>
                                              <a:lnTo>
                                                <a:pt x="37" y="460"/>
                                              </a:lnTo>
                                              <a:lnTo>
                                                <a:pt x="37" y="460"/>
                                              </a:lnTo>
                                              <a:lnTo>
                                                <a:pt x="37" y="465"/>
                                              </a:lnTo>
                                              <a:lnTo>
                                                <a:pt x="36" y="471"/>
                                              </a:lnTo>
                                              <a:lnTo>
                                                <a:pt x="36" y="471"/>
                                              </a:lnTo>
                                              <a:lnTo>
                                                <a:pt x="34" y="483"/>
                                              </a:lnTo>
                                              <a:lnTo>
                                                <a:pt x="34" y="488"/>
                                              </a:lnTo>
                                              <a:lnTo>
                                                <a:pt x="34" y="493"/>
                                              </a:lnTo>
                                              <a:lnTo>
                                                <a:pt x="34" y="493"/>
                                              </a:lnTo>
                                              <a:lnTo>
                                                <a:pt x="32" y="499"/>
                                              </a:lnTo>
                                              <a:lnTo>
                                                <a:pt x="32" y="505"/>
                                              </a:lnTo>
                                              <a:lnTo>
                                                <a:pt x="32" y="505"/>
                                              </a:lnTo>
                                              <a:lnTo>
                                                <a:pt x="32" y="512"/>
                                              </a:lnTo>
                                              <a:lnTo>
                                                <a:pt x="32" y="515"/>
                                              </a:lnTo>
                                              <a:lnTo>
                                                <a:pt x="31" y="518"/>
                                              </a:lnTo>
                                              <a:lnTo>
                                                <a:pt x="31" y="518"/>
                                              </a:lnTo>
                                              <a:lnTo>
                                                <a:pt x="29" y="520"/>
                                              </a:lnTo>
                                              <a:lnTo>
                                                <a:pt x="29" y="522"/>
                                              </a:lnTo>
                                              <a:lnTo>
                                                <a:pt x="29" y="523"/>
                                              </a:lnTo>
                                              <a:lnTo>
                                                <a:pt x="29" y="523"/>
                                              </a:lnTo>
                                              <a:lnTo>
                                                <a:pt x="29" y="526"/>
                                              </a:lnTo>
                                              <a:lnTo>
                                                <a:pt x="30" y="529"/>
                                              </a:lnTo>
                                              <a:lnTo>
                                                <a:pt x="30" y="529"/>
                                              </a:lnTo>
                                              <a:lnTo>
                                                <a:pt x="29" y="539"/>
                                              </a:lnTo>
                                              <a:lnTo>
                                                <a:pt x="29" y="539"/>
                                              </a:lnTo>
                                              <a:lnTo>
                                                <a:pt x="27" y="545"/>
                                              </a:lnTo>
                                              <a:lnTo>
                                                <a:pt x="27" y="548"/>
                                              </a:lnTo>
                                              <a:lnTo>
                                                <a:pt x="27" y="550"/>
                                              </a:lnTo>
                                              <a:lnTo>
                                                <a:pt x="27" y="550"/>
                                              </a:lnTo>
                                              <a:lnTo>
                                                <a:pt x="27" y="555"/>
                                              </a:lnTo>
                                              <a:lnTo>
                                                <a:pt x="27" y="559"/>
                                              </a:lnTo>
                                              <a:lnTo>
                                                <a:pt x="27" y="561"/>
                                              </a:lnTo>
                                              <a:lnTo>
                                                <a:pt x="27" y="561"/>
                                              </a:lnTo>
                                              <a:lnTo>
                                                <a:pt x="29" y="564"/>
                                              </a:lnTo>
                                              <a:lnTo>
                                                <a:pt x="30" y="567"/>
                                              </a:lnTo>
                                              <a:lnTo>
                                                <a:pt x="30" y="567"/>
                                              </a:lnTo>
                                              <a:lnTo>
                                                <a:pt x="29" y="568"/>
                                              </a:lnTo>
                                              <a:lnTo>
                                                <a:pt x="29" y="568"/>
                                              </a:lnTo>
                                              <a:lnTo>
                                                <a:pt x="30" y="569"/>
                                              </a:lnTo>
                                              <a:lnTo>
                                                <a:pt x="32" y="570"/>
                                              </a:lnTo>
                                              <a:lnTo>
                                                <a:pt x="32" y="570"/>
                                              </a:lnTo>
                                              <a:lnTo>
                                                <a:pt x="32" y="573"/>
                                              </a:lnTo>
                                              <a:lnTo>
                                                <a:pt x="32" y="573"/>
                                              </a:lnTo>
                                              <a:lnTo>
                                                <a:pt x="34" y="575"/>
                                              </a:lnTo>
                                              <a:lnTo>
                                                <a:pt x="34" y="575"/>
                                              </a:lnTo>
                                              <a:lnTo>
                                                <a:pt x="34" y="577"/>
                                              </a:lnTo>
                                              <a:lnTo>
                                                <a:pt x="35" y="580"/>
                                              </a:lnTo>
                                              <a:lnTo>
                                                <a:pt x="38" y="583"/>
                                              </a:lnTo>
                                              <a:lnTo>
                                                <a:pt x="38" y="583"/>
                                              </a:lnTo>
                                              <a:lnTo>
                                                <a:pt x="35" y="587"/>
                                              </a:lnTo>
                                              <a:lnTo>
                                                <a:pt x="35" y="587"/>
                                              </a:lnTo>
                                              <a:lnTo>
                                                <a:pt x="34" y="585"/>
                                              </a:lnTo>
                                              <a:lnTo>
                                                <a:pt x="34" y="585"/>
                                              </a:lnTo>
                                              <a:lnTo>
                                                <a:pt x="32" y="585"/>
                                              </a:lnTo>
                                              <a:lnTo>
                                                <a:pt x="32" y="585"/>
                                              </a:lnTo>
                                              <a:lnTo>
                                                <a:pt x="32" y="586"/>
                                              </a:lnTo>
                                              <a:lnTo>
                                                <a:pt x="32" y="586"/>
                                              </a:lnTo>
                                              <a:lnTo>
                                                <a:pt x="32" y="586"/>
                                              </a:lnTo>
                                              <a:lnTo>
                                                <a:pt x="32" y="589"/>
                                              </a:lnTo>
                                              <a:lnTo>
                                                <a:pt x="34" y="593"/>
                                              </a:lnTo>
                                              <a:lnTo>
                                                <a:pt x="34" y="593"/>
                                              </a:lnTo>
                                              <a:lnTo>
                                                <a:pt x="34" y="594"/>
                                              </a:lnTo>
                                              <a:lnTo>
                                                <a:pt x="34" y="595"/>
                                              </a:lnTo>
                                              <a:lnTo>
                                                <a:pt x="34" y="595"/>
                                              </a:lnTo>
                                              <a:lnTo>
                                                <a:pt x="34" y="592"/>
                                              </a:lnTo>
                                              <a:lnTo>
                                                <a:pt x="34" y="592"/>
                                              </a:lnTo>
                                              <a:lnTo>
                                                <a:pt x="57" y="592"/>
                                              </a:lnTo>
                                              <a:lnTo>
                                                <a:pt x="78" y="592"/>
                                              </a:lnTo>
                                              <a:lnTo>
                                                <a:pt x="78" y="592"/>
                                              </a:lnTo>
                                              <a:lnTo>
                                                <a:pt x="78" y="592"/>
                                              </a:lnTo>
                                              <a:lnTo>
                                                <a:pt x="78" y="592"/>
                                              </a:lnTo>
                                              <a:lnTo>
                                                <a:pt x="78" y="592"/>
                                              </a:lnTo>
                                              <a:lnTo>
                                                <a:pt x="78" y="592"/>
                                              </a:lnTo>
                                              <a:lnTo>
                                                <a:pt x="78" y="592"/>
                                              </a:lnTo>
                                              <a:lnTo>
                                                <a:pt x="78" y="592"/>
                                              </a:lnTo>
                                              <a:lnTo>
                                                <a:pt x="79" y="592"/>
                                              </a:lnTo>
                                              <a:lnTo>
                                                <a:pt x="79" y="592"/>
                                              </a:lnTo>
                                              <a:lnTo>
                                                <a:pt x="81" y="593"/>
                                              </a:lnTo>
                                              <a:lnTo>
                                                <a:pt x="81" y="593"/>
                                              </a:lnTo>
                                              <a:lnTo>
                                                <a:pt x="81" y="592"/>
                                              </a:lnTo>
                                              <a:lnTo>
                                                <a:pt x="81" y="593"/>
                                              </a:lnTo>
                                              <a:lnTo>
                                                <a:pt x="81" y="593"/>
                                              </a:lnTo>
                                              <a:lnTo>
                                                <a:pt x="81" y="592"/>
                                              </a:lnTo>
                                              <a:lnTo>
                                                <a:pt x="82" y="592"/>
                                              </a:lnTo>
                                              <a:lnTo>
                                                <a:pt x="83" y="592"/>
                                              </a:lnTo>
                                              <a:lnTo>
                                                <a:pt x="83" y="592"/>
                                              </a:lnTo>
                                              <a:lnTo>
                                                <a:pt x="86" y="594"/>
                                              </a:lnTo>
                                              <a:lnTo>
                                                <a:pt x="86" y="594"/>
                                              </a:lnTo>
                                              <a:lnTo>
                                                <a:pt x="85" y="593"/>
                                              </a:lnTo>
                                              <a:lnTo>
                                                <a:pt x="85" y="592"/>
                                              </a:lnTo>
                                              <a:lnTo>
                                                <a:pt x="85" y="592"/>
                                              </a:lnTo>
                                              <a:lnTo>
                                                <a:pt x="83" y="588"/>
                                              </a:lnTo>
                                              <a:lnTo>
                                                <a:pt x="81" y="585"/>
                                              </a:lnTo>
                                              <a:lnTo>
                                                <a:pt x="81" y="585"/>
                                              </a:lnTo>
                                              <a:lnTo>
                                                <a:pt x="82" y="583"/>
                                              </a:lnTo>
                                              <a:lnTo>
                                                <a:pt x="83" y="581"/>
                                              </a:lnTo>
                                              <a:lnTo>
                                                <a:pt x="83" y="581"/>
                                              </a:lnTo>
                                              <a:lnTo>
                                                <a:pt x="81" y="581"/>
                                              </a:lnTo>
                                              <a:lnTo>
                                                <a:pt x="81" y="580"/>
                                              </a:lnTo>
                                              <a:lnTo>
                                                <a:pt x="81" y="580"/>
                                              </a:lnTo>
                                              <a:lnTo>
                                                <a:pt x="81" y="581"/>
                                              </a:lnTo>
                                              <a:lnTo>
                                                <a:pt x="81" y="581"/>
                                              </a:lnTo>
                                              <a:lnTo>
                                                <a:pt x="81" y="581"/>
                                              </a:lnTo>
                                              <a:lnTo>
                                                <a:pt x="81" y="582"/>
                                              </a:lnTo>
                                              <a:lnTo>
                                                <a:pt x="81" y="585"/>
                                              </a:lnTo>
                                              <a:lnTo>
                                                <a:pt x="81" y="587"/>
                                              </a:lnTo>
                                              <a:lnTo>
                                                <a:pt x="81" y="587"/>
                                              </a:lnTo>
                                              <a:lnTo>
                                                <a:pt x="81" y="592"/>
                                              </a:lnTo>
                                              <a:lnTo>
                                                <a:pt x="81" y="592"/>
                                              </a:lnTo>
                                              <a:lnTo>
                                                <a:pt x="79" y="592"/>
                                              </a:lnTo>
                                              <a:lnTo>
                                                <a:pt x="78" y="592"/>
                                              </a:lnTo>
                                              <a:lnTo>
                                                <a:pt x="78" y="592"/>
                                              </a:lnTo>
                                              <a:lnTo>
                                                <a:pt x="74" y="585"/>
                                              </a:lnTo>
                                              <a:lnTo>
                                                <a:pt x="74" y="585"/>
                                              </a:lnTo>
                                              <a:lnTo>
                                                <a:pt x="73" y="581"/>
                                              </a:lnTo>
                                              <a:lnTo>
                                                <a:pt x="72" y="580"/>
                                              </a:lnTo>
                                              <a:lnTo>
                                                <a:pt x="70" y="579"/>
                                              </a:lnTo>
                                              <a:lnTo>
                                                <a:pt x="70" y="579"/>
                                              </a:lnTo>
                                              <a:lnTo>
                                                <a:pt x="69" y="577"/>
                                              </a:lnTo>
                                              <a:lnTo>
                                                <a:pt x="69" y="575"/>
                                              </a:lnTo>
                                              <a:lnTo>
                                                <a:pt x="67" y="574"/>
                                              </a:lnTo>
                                              <a:lnTo>
                                                <a:pt x="66" y="572"/>
                                              </a:lnTo>
                                              <a:lnTo>
                                                <a:pt x="66" y="572"/>
                                              </a:lnTo>
                                              <a:lnTo>
                                                <a:pt x="68" y="572"/>
                                              </a:lnTo>
                                              <a:lnTo>
                                                <a:pt x="69" y="570"/>
                                              </a:lnTo>
                                              <a:lnTo>
                                                <a:pt x="72" y="569"/>
                                              </a:lnTo>
                                              <a:lnTo>
                                                <a:pt x="72" y="569"/>
                                              </a:lnTo>
                                              <a:lnTo>
                                                <a:pt x="74" y="567"/>
                                              </a:lnTo>
                                              <a:lnTo>
                                                <a:pt x="74" y="567"/>
                                              </a:lnTo>
                                              <a:lnTo>
                                                <a:pt x="73" y="566"/>
                                              </a:lnTo>
                                              <a:lnTo>
                                                <a:pt x="72" y="566"/>
                                              </a:lnTo>
                                              <a:lnTo>
                                                <a:pt x="72" y="566"/>
                                              </a:lnTo>
                                              <a:lnTo>
                                                <a:pt x="81" y="563"/>
                                              </a:lnTo>
                                              <a:lnTo>
                                                <a:pt x="81" y="563"/>
                                              </a:lnTo>
                                              <a:lnTo>
                                                <a:pt x="86" y="563"/>
                                              </a:lnTo>
                                              <a:lnTo>
                                                <a:pt x="88" y="563"/>
                                              </a:lnTo>
                                              <a:lnTo>
                                                <a:pt x="91" y="562"/>
                                              </a:lnTo>
                                              <a:lnTo>
                                                <a:pt x="91" y="562"/>
                                              </a:lnTo>
                                              <a:lnTo>
                                                <a:pt x="92" y="561"/>
                                              </a:lnTo>
                                              <a:lnTo>
                                                <a:pt x="93" y="559"/>
                                              </a:lnTo>
                                              <a:lnTo>
                                                <a:pt x="92" y="556"/>
                                              </a:lnTo>
                                              <a:lnTo>
                                                <a:pt x="91" y="555"/>
                                              </a:lnTo>
                                              <a:lnTo>
                                                <a:pt x="91" y="555"/>
                                              </a:lnTo>
                                              <a:lnTo>
                                                <a:pt x="92" y="553"/>
                                              </a:lnTo>
                                              <a:lnTo>
                                                <a:pt x="93" y="550"/>
                                              </a:lnTo>
                                              <a:lnTo>
                                                <a:pt x="93" y="547"/>
                                              </a:lnTo>
                                              <a:lnTo>
                                                <a:pt x="92" y="544"/>
                                              </a:lnTo>
                                              <a:lnTo>
                                                <a:pt x="92" y="544"/>
                                              </a:lnTo>
                                              <a:lnTo>
                                                <a:pt x="91" y="543"/>
                                              </a:lnTo>
                                              <a:lnTo>
                                                <a:pt x="90" y="542"/>
                                              </a:lnTo>
                                              <a:lnTo>
                                                <a:pt x="90" y="542"/>
                                              </a:lnTo>
                                              <a:lnTo>
                                                <a:pt x="86" y="541"/>
                                              </a:lnTo>
                                              <a:lnTo>
                                                <a:pt x="83" y="541"/>
                                              </a:lnTo>
                                              <a:lnTo>
                                                <a:pt x="81" y="541"/>
                                              </a:lnTo>
                                              <a:lnTo>
                                                <a:pt x="78" y="538"/>
                                              </a:lnTo>
                                              <a:lnTo>
                                                <a:pt x="78" y="538"/>
                                              </a:lnTo>
                                              <a:lnTo>
                                                <a:pt x="77" y="537"/>
                                              </a:lnTo>
                                              <a:lnTo>
                                                <a:pt x="77" y="537"/>
                                              </a:lnTo>
                                              <a:lnTo>
                                                <a:pt x="72" y="532"/>
                                              </a:lnTo>
                                              <a:lnTo>
                                                <a:pt x="72" y="532"/>
                                              </a:lnTo>
                                              <a:lnTo>
                                                <a:pt x="73" y="531"/>
                                              </a:lnTo>
                                              <a:lnTo>
                                                <a:pt x="74" y="529"/>
                                              </a:lnTo>
                                              <a:lnTo>
                                                <a:pt x="74" y="529"/>
                                              </a:lnTo>
                                              <a:lnTo>
                                                <a:pt x="74" y="526"/>
                                              </a:lnTo>
                                              <a:lnTo>
                                                <a:pt x="74" y="522"/>
                                              </a:lnTo>
                                              <a:lnTo>
                                                <a:pt x="74" y="522"/>
                                              </a:lnTo>
                                              <a:lnTo>
                                                <a:pt x="74" y="521"/>
                                              </a:lnTo>
                                              <a:lnTo>
                                                <a:pt x="74" y="521"/>
                                              </a:lnTo>
                                              <a:lnTo>
                                                <a:pt x="73" y="516"/>
                                              </a:lnTo>
                                              <a:lnTo>
                                                <a:pt x="72" y="513"/>
                                              </a:lnTo>
                                              <a:lnTo>
                                                <a:pt x="70" y="511"/>
                                              </a:lnTo>
                                              <a:lnTo>
                                                <a:pt x="70" y="511"/>
                                              </a:lnTo>
                                              <a:lnTo>
                                                <a:pt x="69" y="510"/>
                                              </a:lnTo>
                                              <a:lnTo>
                                                <a:pt x="69" y="510"/>
                                              </a:lnTo>
                                              <a:lnTo>
                                                <a:pt x="67" y="506"/>
                                              </a:lnTo>
                                              <a:lnTo>
                                                <a:pt x="66" y="503"/>
                                              </a:lnTo>
                                              <a:lnTo>
                                                <a:pt x="68" y="495"/>
                                              </a:lnTo>
                                              <a:lnTo>
                                                <a:pt x="68" y="495"/>
                                              </a:lnTo>
                                              <a:lnTo>
                                                <a:pt x="69" y="486"/>
                                              </a:lnTo>
                                              <a:lnTo>
                                                <a:pt x="69" y="486"/>
                                              </a:lnTo>
                                              <a:lnTo>
                                                <a:pt x="70" y="478"/>
                                              </a:lnTo>
                                              <a:lnTo>
                                                <a:pt x="70" y="478"/>
                                              </a:lnTo>
                                              <a:lnTo>
                                                <a:pt x="71" y="474"/>
                                              </a:lnTo>
                                              <a:lnTo>
                                                <a:pt x="72" y="472"/>
                                              </a:lnTo>
                                              <a:lnTo>
                                                <a:pt x="72" y="472"/>
                                              </a:lnTo>
                                              <a:lnTo>
                                                <a:pt x="73" y="466"/>
                                              </a:lnTo>
                                              <a:lnTo>
                                                <a:pt x="74" y="461"/>
                                              </a:lnTo>
                                              <a:lnTo>
                                                <a:pt x="74" y="461"/>
                                              </a:lnTo>
                                              <a:lnTo>
                                                <a:pt x="76" y="449"/>
                                              </a:lnTo>
                                              <a:lnTo>
                                                <a:pt x="77" y="439"/>
                                              </a:lnTo>
                                              <a:lnTo>
                                                <a:pt x="77" y="439"/>
                                              </a:lnTo>
                                              <a:lnTo>
                                                <a:pt x="78" y="432"/>
                                              </a:lnTo>
                                              <a:lnTo>
                                                <a:pt x="79" y="428"/>
                                              </a:lnTo>
                                              <a:lnTo>
                                                <a:pt x="81" y="425"/>
                                              </a:lnTo>
                                              <a:lnTo>
                                                <a:pt x="81" y="425"/>
                                              </a:lnTo>
                                              <a:lnTo>
                                                <a:pt x="81" y="430"/>
                                              </a:lnTo>
                                              <a:lnTo>
                                                <a:pt x="81" y="435"/>
                                              </a:lnTo>
                                              <a:lnTo>
                                                <a:pt x="81" y="435"/>
                                              </a:lnTo>
                                              <a:lnTo>
                                                <a:pt x="81" y="446"/>
                                              </a:lnTo>
                                              <a:lnTo>
                                                <a:pt x="81" y="446"/>
                                              </a:lnTo>
                                              <a:lnTo>
                                                <a:pt x="81" y="453"/>
                                              </a:lnTo>
                                              <a:lnTo>
                                                <a:pt x="81" y="460"/>
                                              </a:lnTo>
                                              <a:lnTo>
                                                <a:pt x="81" y="460"/>
                                              </a:lnTo>
                                              <a:lnTo>
                                                <a:pt x="81" y="466"/>
                                              </a:lnTo>
                                              <a:lnTo>
                                                <a:pt x="81" y="466"/>
                                              </a:lnTo>
                                              <a:lnTo>
                                                <a:pt x="81" y="470"/>
                                              </a:lnTo>
                                              <a:lnTo>
                                                <a:pt x="81" y="473"/>
                                              </a:lnTo>
                                              <a:lnTo>
                                                <a:pt x="81" y="473"/>
                                              </a:lnTo>
                                              <a:lnTo>
                                                <a:pt x="81" y="470"/>
                                              </a:lnTo>
                                              <a:lnTo>
                                                <a:pt x="83" y="466"/>
                                              </a:lnTo>
                                              <a:lnTo>
                                                <a:pt x="83" y="466"/>
                                              </a:lnTo>
                                              <a:lnTo>
                                                <a:pt x="82" y="462"/>
                                              </a:lnTo>
                                              <a:lnTo>
                                                <a:pt x="81" y="458"/>
                                              </a:lnTo>
                                              <a:lnTo>
                                                <a:pt x="81" y="458"/>
                                              </a:lnTo>
                                              <a:lnTo>
                                                <a:pt x="81" y="452"/>
                                              </a:lnTo>
                                              <a:lnTo>
                                                <a:pt x="82" y="447"/>
                                              </a:lnTo>
                                              <a:lnTo>
                                                <a:pt x="82" y="447"/>
                                              </a:lnTo>
                                              <a:lnTo>
                                                <a:pt x="83" y="436"/>
                                              </a:lnTo>
                                              <a:lnTo>
                                                <a:pt x="83" y="428"/>
                                              </a:lnTo>
                                              <a:lnTo>
                                                <a:pt x="83" y="428"/>
                                              </a:lnTo>
                                              <a:lnTo>
                                                <a:pt x="86" y="419"/>
                                              </a:lnTo>
                                              <a:lnTo>
                                                <a:pt x="86" y="415"/>
                                              </a:lnTo>
                                              <a:lnTo>
                                                <a:pt x="87" y="412"/>
                                              </a:lnTo>
                                              <a:lnTo>
                                                <a:pt x="87" y="412"/>
                                              </a:lnTo>
                                              <a:lnTo>
                                                <a:pt x="90" y="410"/>
                                              </a:lnTo>
                                              <a:lnTo>
                                                <a:pt x="92" y="408"/>
                                              </a:lnTo>
                                              <a:lnTo>
                                                <a:pt x="92" y="408"/>
                                              </a:lnTo>
                                              <a:lnTo>
                                                <a:pt x="91" y="400"/>
                                              </a:lnTo>
                                              <a:lnTo>
                                                <a:pt x="91" y="389"/>
                                              </a:lnTo>
                                              <a:lnTo>
                                                <a:pt x="91" y="389"/>
                                              </a:lnTo>
                                              <a:lnTo>
                                                <a:pt x="91" y="378"/>
                                              </a:lnTo>
                                              <a:lnTo>
                                                <a:pt x="91" y="378"/>
                                              </a:lnTo>
                                              <a:lnTo>
                                                <a:pt x="91" y="374"/>
                                              </a:lnTo>
                                              <a:lnTo>
                                                <a:pt x="92" y="371"/>
                                              </a:lnTo>
                                              <a:lnTo>
                                                <a:pt x="93" y="371"/>
                                              </a:lnTo>
                                              <a:lnTo>
                                                <a:pt x="93" y="371"/>
                                              </a:lnTo>
                                              <a:lnTo>
                                                <a:pt x="94" y="379"/>
                                              </a:lnTo>
                                              <a:lnTo>
                                                <a:pt x="94" y="387"/>
                                              </a:lnTo>
                                              <a:lnTo>
                                                <a:pt x="94" y="387"/>
                                              </a:lnTo>
                                              <a:lnTo>
                                                <a:pt x="94" y="387"/>
                                              </a:lnTo>
                                              <a:lnTo>
                                                <a:pt x="96" y="388"/>
                                              </a:lnTo>
                                              <a:lnTo>
                                                <a:pt x="96" y="388"/>
                                              </a:lnTo>
                                              <a:lnTo>
                                                <a:pt x="96" y="390"/>
                                              </a:lnTo>
                                              <a:lnTo>
                                                <a:pt x="96" y="391"/>
                                              </a:lnTo>
                                              <a:lnTo>
                                                <a:pt x="96" y="391"/>
                                              </a:lnTo>
                                              <a:lnTo>
                                                <a:pt x="96" y="390"/>
                                              </a:lnTo>
                                              <a:lnTo>
                                                <a:pt x="96" y="389"/>
                                              </a:lnTo>
                                              <a:lnTo>
                                                <a:pt x="96" y="387"/>
                                              </a:lnTo>
                                              <a:lnTo>
                                                <a:pt x="97" y="385"/>
                                              </a:lnTo>
                                              <a:lnTo>
                                                <a:pt x="97" y="385"/>
                                              </a:lnTo>
                                              <a:lnTo>
                                                <a:pt x="96" y="384"/>
                                              </a:lnTo>
                                              <a:lnTo>
                                                <a:pt x="96" y="384"/>
                                              </a:lnTo>
                                              <a:lnTo>
                                                <a:pt x="96" y="384"/>
                                              </a:lnTo>
                                              <a:lnTo>
                                                <a:pt x="96" y="361"/>
                                              </a:lnTo>
                                              <a:lnTo>
                                                <a:pt x="96" y="361"/>
                                              </a:lnTo>
                                              <a:lnTo>
                                                <a:pt x="96" y="359"/>
                                              </a:lnTo>
                                              <a:lnTo>
                                                <a:pt x="94" y="358"/>
                                              </a:lnTo>
                                              <a:lnTo>
                                                <a:pt x="94" y="358"/>
                                              </a:lnTo>
                                              <a:lnTo>
                                                <a:pt x="94" y="352"/>
                                              </a:lnTo>
                                              <a:lnTo>
                                                <a:pt x="93" y="345"/>
                                              </a:lnTo>
                                              <a:lnTo>
                                                <a:pt x="93" y="345"/>
                                              </a:lnTo>
                                              <a:lnTo>
                                                <a:pt x="96" y="342"/>
                                              </a:lnTo>
                                              <a:lnTo>
                                                <a:pt x="96" y="338"/>
                                              </a:lnTo>
                                              <a:lnTo>
                                                <a:pt x="96" y="338"/>
                                              </a:lnTo>
                                              <a:lnTo>
                                                <a:pt x="98" y="338"/>
                                              </a:lnTo>
                                              <a:lnTo>
                                                <a:pt x="98" y="338"/>
                                              </a:lnTo>
                                              <a:lnTo>
                                                <a:pt x="100" y="332"/>
                                              </a:lnTo>
                                              <a:lnTo>
                                                <a:pt x="100" y="325"/>
                                              </a:lnTo>
                                              <a:lnTo>
                                                <a:pt x="98" y="316"/>
                                              </a:lnTo>
                                              <a:lnTo>
                                                <a:pt x="98" y="304"/>
                                              </a:lnTo>
                                              <a:lnTo>
                                                <a:pt x="97" y="293"/>
                                              </a:lnTo>
                                              <a:lnTo>
                                                <a:pt x="97" y="293"/>
                                              </a:lnTo>
                                              <a:lnTo>
                                                <a:pt x="98" y="288"/>
                                              </a:lnTo>
                                              <a:lnTo>
                                                <a:pt x="98" y="288"/>
                                              </a:lnTo>
                                              <a:lnTo>
                                                <a:pt x="98" y="287"/>
                                              </a:lnTo>
                                              <a:lnTo>
                                                <a:pt x="98" y="285"/>
                                              </a:lnTo>
                                              <a:lnTo>
                                                <a:pt x="98" y="285"/>
                                              </a:lnTo>
                                              <a:lnTo>
                                                <a:pt x="98" y="283"/>
                                              </a:lnTo>
                                              <a:lnTo>
                                                <a:pt x="98" y="281"/>
                                              </a:lnTo>
                                              <a:lnTo>
                                                <a:pt x="98" y="281"/>
                                              </a:lnTo>
                                              <a:lnTo>
                                                <a:pt x="98" y="280"/>
                                              </a:lnTo>
                                              <a:lnTo>
                                                <a:pt x="98" y="275"/>
                                              </a:lnTo>
                                              <a:lnTo>
                                                <a:pt x="98" y="273"/>
                                              </a:lnTo>
                                              <a:lnTo>
                                                <a:pt x="98" y="269"/>
                                              </a:lnTo>
                                              <a:lnTo>
                                                <a:pt x="98" y="269"/>
                                              </a:lnTo>
                                              <a:lnTo>
                                                <a:pt x="102" y="288"/>
                                              </a:lnTo>
                                              <a:lnTo>
                                                <a:pt x="105" y="298"/>
                                              </a:lnTo>
                                              <a:lnTo>
                                                <a:pt x="105" y="307"/>
                                              </a:lnTo>
                                              <a:lnTo>
                                                <a:pt x="105" y="307"/>
                                              </a:lnTo>
                                              <a:lnTo>
                                                <a:pt x="105" y="313"/>
                                              </a:lnTo>
                                              <a:lnTo>
                                                <a:pt x="105" y="319"/>
                                              </a:lnTo>
                                              <a:lnTo>
                                                <a:pt x="105" y="319"/>
                                              </a:lnTo>
                                              <a:lnTo>
                                                <a:pt x="107" y="324"/>
                                              </a:lnTo>
                                              <a:lnTo>
                                                <a:pt x="108" y="324"/>
                                              </a:lnTo>
                                              <a:lnTo>
                                                <a:pt x="107" y="326"/>
                                              </a:lnTo>
                                              <a:lnTo>
                                                <a:pt x="107" y="326"/>
                                              </a:lnTo>
                                              <a:lnTo>
                                                <a:pt x="106" y="325"/>
                                              </a:lnTo>
                                              <a:lnTo>
                                                <a:pt x="105" y="325"/>
                                              </a:lnTo>
                                              <a:lnTo>
                                                <a:pt x="105" y="326"/>
                                              </a:lnTo>
                                              <a:lnTo>
                                                <a:pt x="106" y="329"/>
                                              </a:lnTo>
                                              <a:lnTo>
                                                <a:pt x="106" y="329"/>
                                              </a:lnTo>
                                              <a:lnTo>
                                                <a:pt x="105" y="331"/>
                                              </a:lnTo>
                                              <a:lnTo>
                                                <a:pt x="105" y="334"/>
                                              </a:lnTo>
                                              <a:lnTo>
                                                <a:pt x="107" y="339"/>
                                              </a:lnTo>
                                              <a:lnTo>
                                                <a:pt x="107" y="339"/>
                                              </a:lnTo>
                                              <a:lnTo>
                                                <a:pt x="109" y="339"/>
                                              </a:lnTo>
                                              <a:lnTo>
                                                <a:pt x="110" y="342"/>
                                              </a:lnTo>
                                              <a:lnTo>
                                                <a:pt x="110" y="343"/>
                                              </a:lnTo>
                                              <a:lnTo>
                                                <a:pt x="111" y="344"/>
                                              </a:lnTo>
                                              <a:lnTo>
                                                <a:pt x="111" y="344"/>
                                              </a:lnTo>
                                              <a:lnTo>
                                                <a:pt x="113" y="344"/>
                                              </a:lnTo>
                                              <a:lnTo>
                                                <a:pt x="115" y="345"/>
                                              </a:lnTo>
                                              <a:lnTo>
                                                <a:pt x="115" y="345"/>
                                              </a:lnTo>
                                              <a:lnTo>
                                                <a:pt x="112" y="347"/>
                                              </a:lnTo>
                                              <a:lnTo>
                                                <a:pt x="112" y="349"/>
                                              </a:lnTo>
                                              <a:lnTo>
                                                <a:pt x="112" y="351"/>
                                              </a:lnTo>
                                              <a:lnTo>
                                                <a:pt x="112" y="351"/>
                                              </a:lnTo>
                                              <a:lnTo>
                                                <a:pt x="115" y="350"/>
                                              </a:lnTo>
                                              <a:lnTo>
                                                <a:pt x="116" y="349"/>
                                              </a:lnTo>
                                              <a:lnTo>
                                                <a:pt x="120" y="345"/>
                                              </a:lnTo>
                                              <a:lnTo>
                                                <a:pt x="120" y="345"/>
                                              </a:lnTo>
                                              <a:lnTo>
                                                <a:pt x="132" y="358"/>
                                              </a:lnTo>
                                              <a:lnTo>
                                                <a:pt x="132" y="358"/>
                                              </a:lnTo>
                                              <a:lnTo>
                                                <a:pt x="130" y="364"/>
                                              </a:lnTo>
                                              <a:lnTo>
                                                <a:pt x="130" y="371"/>
                                              </a:lnTo>
                                              <a:lnTo>
                                                <a:pt x="130" y="384"/>
                                              </a:lnTo>
                                              <a:lnTo>
                                                <a:pt x="133" y="409"/>
                                              </a:lnTo>
                                              <a:lnTo>
                                                <a:pt x="133" y="409"/>
                                              </a:lnTo>
                                              <a:lnTo>
                                                <a:pt x="142" y="409"/>
                                              </a:lnTo>
                                              <a:lnTo>
                                                <a:pt x="142" y="409"/>
                                              </a:lnTo>
                                              <a:lnTo>
                                                <a:pt x="144" y="409"/>
                                              </a:lnTo>
                                              <a:lnTo>
                                                <a:pt x="147" y="408"/>
                                              </a:lnTo>
                                              <a:lnTo>
                                                <a:pt x="152" y="406"/>
                                              </a:lnTo>
                                              <a:lnTo>
                                                <a:pt x="152" y="406"/>
                                              </a:lnTo>
                                              <a:lnTo>
                                                <a:pt x="157" y="403"/>
                                              </a:lnTo>
                                              <a:lnTo>
                                                <a:pt x="161" y="400"/>
                                              </a:lnTo>
                                              <a:lnTo>
                                                <a:pt x="161" y="400"/>
                                              </a:lnTo>
                                              <a:lnTo>
                                                <a:pt x="160" y="393"/>
                                              </a:lnTo>
                                              <a:lnTo>
                                                <a:pt x="159" y="388"/>
                                              </a:lnTo>
                                              <a:lnTo>
                                                <a:pt x="154" y="378"/>
                                              </a:lnTo>
                                              <a:lnTo>
                                                <a:pt x="154" y="378"/>
                                              </a:lnTo>
                                              <a:lnTo>
                                                <a:pt x="162" y="388"/>
                                              </a:lnTo>
                                              <a:lnTo>
                                                <a:pt x="162" y="388"/>
                                              </a:lnTo>
                                              <a:lnTo>
                                                <a:pt x="164" y="390"/>
                                              </a:lnTo>
                                              <a:lnTo>
                                                <a:pt x="166" y="391"/>
                                              </a:lnTo>
                                              <a:lnTo>
                                                <a:pt x="166" y="391"/>
                                              </a:lnTo>
                                              <a:lnTo>
                                                <a:pt x="167" y="390"/>
                                              </a:lnTo>
                                              <a:lnTo>
                                                <a:pt x="168" y="389"/>
                                              </a:lnTo>
                                              <a:lnTo>
                                                <a:pt x="169" y="388"/>
                                              </a:lnTo>
                                              <a:lnTo>
                                                <a:pt x="171" y="388"/>
                                              </a:lnTo>
                                              <a:lnTo>
                                                <a:pt x="171" y="388"/>
                                              </a:lnTo>
                                              <a:lnTo>
                                                <a:pt x="171" y="384"/>
                                              </a:lnTo>
                                              <a:lnTo>
                                                <a:pt x="172" y="381"/>
                                              </a:lnTo>
                                              <a:lnTo>
                                                <a:pt x="171" y="371"/>
                                              </a:lnTo>
                                              <a:lnTo>
                                                <a:pt x="171" y="371"/>
                                              </a:lnTo>
                                              <a:lnTo>
                                                <a:pt x="171" y="371"/>
                                              </a:lnTo>
                                              <a:lnTo>
                                                <a:pt x="171" y="371"/>
                                              </a:lnTo>
                                              <a:close/>
                                              <a:moveTo>
                                                <a:pt x="25" y="206"/>
                                              </a:moveTo>
                                              <a:lnTo>
                                                <a:pt x="25" y="206"/>
                                              </a:lnTo>
                                              <a:lnTo>
                                                <a:pt x="22" y="202"/>
                                              </a:lnTo>
                                              <a:lnTo>
                                                <a:pt x="22" y="199"/>
                                              </a:lnTo>
                                              <a:lnTo>
                                                <a:pt x="22" y="196"/>
                                              </a:lnTo>
                                              <a:lnTo>
                                                <a:pt x="22" y="196"/>
                                              </a:lnTo>
                                              <a:lnTo>
                                                <a:pt x="23" y="193"/>
                                              </a:lnTo>
                                              <a:lnTo>
                                                <a:pt x="25" y="191"/>
                                              </a:lnTo>
                                              <a:lnTo>
                                                <a:pt x="29" y="188"/>
                                              </a:lnTo>
                                              <a:lnTo>
                                                <a:pt x="29" y="188"/>
                                              </a:lnTo>
                                              <a:lnTo>
                                                <a:pt x="30" y="181"/>
                                              </a:lnTo>
                                              <a:lnTo>
                                                <a:pt x="30" y="181"/>
                                              </a:lnTo>
                                              <a:lnTo>
                                                <a:pt x="30" y="192"/>
                                              </a:lnTo>
                                              <a:lnTo>
                                                <a:pt x="31" y="203"/>
                                              </a:lnTo>
                                              <a:lnTo>
                                                <a:pt x="32" y="226"/>
                                              </a:lnTo>
                                              <a:lnTo>
                                                <a:pt x="32" y="226"/>
                                              </a:lnTo>
                                              <a:lnTo>
                                                <a:pt x="25" y="206"/>
                                              </a:lnTo>
                                              <a:lnTo>
                                                <a:pt x="25" y="206"/>
                                              </a:lnTo>
                                              <a:lnTo>
                                                <a:pt x="25" y="206"/>
                                              </a:lnTo>
                                              <a:lnTo>
                                                <a:pt x="25" y="206"/>
                                              </a:lnTo>
                                              <a:close/>
                                              <a:moveTo>
                                                <a:pt x="34" y="296"/>
                                              </a:moveTo>
                                              <a:lnTo>
                                                <a:pt x="34" y="296"/>
                                              </a:lnTo>
                                              <a:lnTo>
                                                <a:pt x="34" y="296"/>
                                              </a:lnTo>
                                              <a:lnTo>
                                                <a:pt x="32" y="297"/>
                                              </a:lnTo>
                                              <a:lnTo>
                                                <a:pt x="32" y="297"/>
                                              </a:lnTo>
                                              <a:lnTo>
                                                <a:pt x="34" y="296"/>
                                              </a:lnTo>
                                              <a:lnTo>
                                                <a:pt x="34" y="296"/>
                                              </a:lnTo>
                                              <a:lnTo>
                                                <a:pt x="34" y="296"/>
                                              </a:lnTo>
                                              <a:lnTo>
                                                <a:pt x="34" y="296"/>
                                              </a:lnTo>
                                              <a:close/>
                                              <a:moveTo>
                                                <a:pt x="32" y="296"/>
                                              </a:moveTo>
                                              <a:lnTo>
                                                <a:pt x="32" y="296"/>
                                              </a:lnTo>
                                              <a:lnTo>
                                                <a:pt x="32" y="296"/>
                                              </a:lnTo>
                                              <a:lnTo>
                                                <a:pt x="32" y="297"/>
                                              </a:lnTo>
                                              <a:lnTo>
                                                <a:pt x="32" y="297"/>
                                              </a:lnTo>
                                              <a:lnTo>
                                                <a:pt x="32" y="296"/>
                                              </a:lnTo>
                                              <a:lnTo>
                                                <a:pt x="32" y="296"/>
                                              </a:lnTo>
                                              <a:lnTo>
                                                <a:pt x="32" y="296"/>
                                              </a:lnTo>
                                              <a:lnTo>
                                                <a:pt x="32" y="296"/>
                                              </a:lnTo>
                                              <a:lnTo>
                                                <a:pt x="32" y="296"/>
                                              </a:lnTo>
                                              <a:close/>
                                              <a:moveTo>
                                                <a:pt x="32" y="299"/>
                                              </a:moveTo>
                                              <a:lnTo>
                                                <a:pt x="32" y="299"/>
                                              </a:lnTo>
                                              <a:lnTo>
                                                <a:pt x="32" y="301"/>
                                              </a:lnTo>
                                              <a:lnTo>
                                                <a:pt x="32" y="301"/>
                                              </a:lnTo>
                                              <a:lnTo>
                                                <a:pt x="32" y="300"/>
                                              </a:lnTo>
                                              <a:lnTo>
                                                <a:pt x="32" y="299"/>
                                              </a:lnTo>
                                              <a:lnTo>
                                                <a:pt x="32" y="299"/>
                                              </a:lnTo>
                                              <a:lnTo>
                                                <a:pt x="32" y="299"/>
                                              </a:lnTo>
                                              <a:lnTo>
                                                <a:pt x="32" y="299"/>
                                              </a:lnTo>
                                              <a:close/>
                                              <a:moveTo>
                                                <a:pt x="32" y="303"/>
                                              </a:moveTo>
                                              <a:lnTo>
                                                <a:pt x="32" y="303"/>
                                              </a:lnTo>
                                              <a:lnTo>
                                                <a:pt x="32" y="303"/>
                                              </a:lnTo>
                                              <a:lnTo>
                                                <a:pt x="32" y="304"/>
                                              </a:lnTo>
                                              <a:lnTo>
                                                <a:pt x="32" y="304"/>
                                              </a:lnTo>
                                              <a:lnTo>
                                                <a:pt x="31" y="303"/>
                                              </a:lnTo>
                                              <a:lnTo>
                                                <a:pt x="32" y="303"/>
                                              </a:lnTo>
                                              <a:lnTo>
                                                <a:pt x="32" y="303"/>
                                              </a:lnTo>
                                              <a:lnTo>
                                                <a:pt x="32" y="303"/>
                                              </a:lnTo>
                                              <a:lnTo>
                                                <a:pt x="32" y="303"/>
                                              </a:lnTo>
                                              <a:close/>
                                              <a:moveTo>
                                                <a:pt x="32" y="305"/>
                                              </a:moveTo>
                                              <a:lnTo>
                                                <a:pt x="32" y="305"/>
                                              </a:lnTo>
                                              <a:lnTo>
                                                <a:pt x="32" y="307"/>
                                              </a:lnTo>
                                              <a:lnTo>
                                                <a:pt x="32" y="310"/>
                                              </a:lnTo>
                                              <a:lnTo>
                                                <a:pt x="32" y="310"/>
                                              </a:lnTo>
                                              <a:lnTo>
                                                <a:pt x="31" y="310"/>
                                              </a:lnTo>
                                              <a:lnTo>
                                                <a:pt x="31" y="308"/>
                                              </a:lnTo>
                                              <a:lnTo>
                                                <a:pt x="32" y="305"/>
                                              </a:lnTo>
                                              <a:lnTo>
                                                <a:pt x="32" y="305"/>
                                              </a:lnTo>
                                              <a:lnTo>
                                                <a:pt x="32" y="305"/>
                                              </a:lnTo>
                                              <a:lnTo>
                                                <a:pt x="32" y="305"/>
                                              </a:lnTo>
                                              <a:close/>
                                              <a:moveTo>
                                                <a:pt x="34" y="332"/>
                                              </a:moveTo>
                                              <a:lnTo>
                                                <a:pt x="34" y="332"/>
                                              </a:lnTo>
                                              <a:lnTo>
                                                <a:pt x="32" y="330"/>
                                              </a:lnTo>
                                              <a:lnTo>
                                                <a:pt x="32" y="330"/>
                                              </a:lnTo>
                                              <a:lnTo>
                                                <a:pt x="32" y="323"/>
                                              </a:lnTo>
                                              <a:lnTo>
                                                <a:pt x="32" y="319"/>
                                              </a:lnTo>
                                              <a:lnTo>
                                                <a:pt x="32" y="316"/>
                                              </a:lnTo>
                                              <a:lnTo>
                                                <a:pt x="32" y="316"/>
                                              </a:lnTo>
                                              <a:lnTo>
                                                <a:pt x="34" y="319"/>
                                              </a:lnTo>
                                              <a:lnTo>
                                                <a:pt x="35" y="323"/>
                                              </a:lnTo>
                                              <a:lnTo>
                                                <a:pt x="35" y="323"/>
                                              </a:lnTo>
                                              <a:lnTo>
                                                <a:pt x="34" y="332"/>
                                              </a:lnTo>
                                              <a:lnTo>
                                                <a:pt x="34" y="332"/>
                                              </a:lnTo>
                                              <a:lnTo>
                                                <a:pt x="34" y="332"/>
                                              </a:lnTo>
                                              <a:lnTo>
                                                <a:pt x="34" y="332"/>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33"/>
                                      <wps:cNvSpPr>
                                        <a:spLocks/>
                                      </wps:cNvSpPr>
                                      <wps:spPr bwMode="auto">
                                        <a:xfrm>
                                          <a:off x="5510530" y="286385"/>
                                          <a:ext cx="52705" cy="368300"/>
                                        </a:xfrm>
                                        <a:custGeom>
                                          <a:avLst/>
                                          <a:gdLst>
                                            <a:gd name="T0" fmla="*/ 68 w 83"/>
                                            <a:gd name="T1" fmla="*/ 535 h 580"/>
                                            <a:gd name="T2" fmla="*/ 74 w 83"/>
                                            <a:gd name="T3" fmla="*/ 524 h 580"/>
                                            <a:gd name="T4" fmla="*/ 83 w 83"/>
                                            <a:gd name="T5" fmla="*/ 513 h 580"/>
                                            <a:gd name="T6" fmla="*/ 73 w 83"/>
                                            <a:gd name="T7" fmla="*/ 479 h 580"/>
                                            <a:gd name="T8" fmla="*/ 58 w 83"/>
                                            <a:gd name="T9" fmla="*/ 419 h 580"/>
                                            <a:gd name="T10" fmla="*/ 54 w 83"/>
                                            <a:gd name="T11" fmla="*/ 385 h 580"/>
                                            <a:gd name="T12" fmla="*/ 51 w 83"/>
                                            <a:gd name="T13" fmla="*/ 365 h 580"/>
                                            <a:gd name="T14" fmla="*/ 53 w 83"/>
                                            <a:gd name="T15" fmla="*/ 347 h 580"/>
                                            <a:gd name="T16" fmla="*/ 62 w 83"/>
                                            <a:gd name="T17" fmla="*/ 309 h 580"/>
                                            <a:gd name="T18" fmla="*/ 69 w 83"/>
                                            <a:gd name="T19" fmla="*/ 280 h 580"/>
                                            <a:gd name="T20" fmla="*/ 64 w 83"/>
                                            <a:gd name="T21" fmla="*/ 244 h 580"/>
                                            <a:gd name="T22" fmla="*/ 61 w 83"/>
                                            <a:gd name="T23" fmla="*/ 231 h 580"/>
                                            <a:gd name="T24" fmla="*/ 60 w 83"/>
                                            <a:gd name="T25" fmla="*/ 224 h 580"/>
                                            <a:gd name="T26" fmla="*/ 58 w 83"/>
                                            <a:gd name="T27" fmla="*/ 212 h 580"/>
                                            <a:gd name="T28" fmla="*/ 60 w 83"/>
                                            <a:gd name="T29" fmla="*/ 204 h 580"/>
                                            <a:gd name="T30" fmla="*/ 60 w 83"/>
                                            <a:gd name="T31" fmla="*/ 196 h 580"/>
                                            <a:gd name="T32" fmla="*/ 63 w 83"/>
                                            <a:gd name="T33" fmla="*/ 167 h 580"/>
                                            <a:gd name="T34" fmla="*/ 63 w 83"/>
                                            <a:gd name="T35" fmla="*/ 115 h 580"/>
                                            <a:gd name="T36" fmla="*/ 54 w 83"/>
                                            <a:gd name="T37" fmla="*/ 96 h 580"/>
                                            <a:gd name="T38" fmla="*/ 62 w 83"/>
                                            <a:gd name="T39" fmla="*/ 48 h 580"/>
                                            <a:gd name="T40" fmla="*/ 66 w 83"/>
                                            <a:gd name="T41" fmla="*/ 32 h 580"/>
                                            <a:gd name="T42" fmla="*/ 45 w 83"/>
                                            <a:gd name="T43" fmla="*/ 0 h 580"/>
                                            <a:gd name="T44" fmla="*/ 27 w 83"/>
                                            <a:gd name="T45" fmla="*/ 6 h 580"/>
                                            <a:gd name="T46" fmla="*/ 0 w 83"/>
                                            <a:gd name="T47" fmla="*/ 8 h 580"/>
                                            <a:gd name="T48" fmla="*/ 14 w 83"/>
                                            <a:gd name="T49" fmla="*/ 25 h 580"/>
                                            <a:gd name="T50" fmla="*/ 14 w 83"/>
                                            <a:gd name="T51" fmla="*/ 32 h 580"/>
                                            <a:gd name="T52" fmla="*/ 14 w 83"/>
                                            <a:gd name="T53" fmla="*/ 32 h 580"/>
                                            <a:gd name="T54" fmla="*/ 11 w 83"/>
                                            <a:gd name="T55" fmla="*/ 45 h 580"/>
                                            <a:gd name="T56" fmla="*/ 12 w 83"/>
                                            <a:gd name="T57" fmla="*/ 52 h 580"/>
                                            <a:gd name="T58" fmla="*/ 12 w 83"/>
                                            <a:gd name="T59" fmla="*/ 60 h 580"/>
                                            <a:gd name="T60" fmla="*/ 12 w 83"/>
                                            <a:gd name="T61" fmla="*/ 70 h 580"/>
                                            <a:gd name="T62" fmla="*/ 22 w 83"/>
                                            <a:gd name="T63" fmla="*/ 83 h 580"/>
                                            <a:gd name="T64" fmla="*/ 17 w 83"/>
                                            <a:gd name="T65" fmla="*/ 97 h 580"/>
                                            <a:gd name="T66" fmla="*/ 12 w 83"/>
                                            <a:gd name="T67" fmla="*/ 125 h 580"/>
                                            <a:gd name="T68" fmla="*/ 2 w 83"/>
                                            <a:gd name="T69" fmla="*/ 143 h 580"/>
                                            <a:gd name="T70" fmla="*/ 11 w 83"/>
                                            <a:gd name="T71" fmla="*/ 158 h 580"/>
                                            <a:gd name="T72" fmla="*/ 12 w 83"/>
                                            <a:gd name="T73" fmla="*/ 201 h 580"/>
                                            <a:gd name="T74" fmla="*/ 9 w 83"/>
                                            <a:gd name="T75" fmla="*/ 235 h 580"/>
                                            <a:gd name="T76" fmla="*/ 9 w 83"/>
                                            <a:gd name="T77" fmla="*/ 255 h 580"/>
                                            <a:gd name="T78" fmla="*/ 8 w 83"/>
                                            <a:gd name="T79" fmla="*/ 279 h 580"/>
                                            <a:gd name="T80" fmla="*/ 13 w 83"/>
                                            <a:gd name="T81" fmla="*/ 346 h 580"/>
                                            <a:gd name="T82" fmla="*/ 14 w 83"/>
                                            <a:gd name="T83" fmla="*/ 387 h 580"/>
                                            <a:gd name="T84" fmla="*/ 27 w 83"/>
                                            <a:gd name="T85" fmla="*/ 430 h 580"/>
                                            <a:gd name="T86" fmla="*/ 36 w 83"/>
                                            <a:gd name="T87" fmla="*/ 488 h 580"/>
                                            <a:gd name="T88" fmla="*/ 39 w 83"/>
                                            <a:gd name="T89" fmla="*/ 501 h 580"/>
                                            <a:gd name="T90" fmla="*/ 37 w 83"/>
                                            <a:gd name="T91" fmla="*/ 513 h 580"/>
                                            <a:gd name="T92" fmla="*/ 17 w 83"/>
                                            <a:gd name="T93" fmla="*/ 531 h 580"/>
                                            <a:gd name="T94" fmla="*/ 11 w 83"/>
                                            <a:gd name="T95" fmla="*/ 543 h 580"/>
                                            <a:gd name="T96" fmla="*/ 36 w 83"/>
                                            <a:gd name="T97" fmla="*/ 554 h 580"/>
                                            <a:gd name="T98" fmla="*/ 36 w 83"/>
                                            <a:gd name="T99" fmla="*/ 559 h 580"/>
                                            <a:gd name="T100" fmla="*/ 28 w 83"/>
                                            <a:gd name="T101" fmla="*/ 574 h 580"/>
                                            <a:gd name="T102" fmla="*/ 22 w 83"/>
                                            <a:gd name="T103" fmla="*/ 580 h 580"/>
                                            <a:gd name="T104" fmla="*/ 58 w 83"/>
                                            <a:gd name="T105" fmla="*/ 578 h 580"/>
                                            <a:gd name="T106" fmla="*/ 72 w 83"/>
                                            <a:gd name="T107" fmla="*/ 561 h 580"/>
                                            <a:gd name="T108" fmla="*/ 83 w 83"/>
                                            <a:gd name="T109" fmla="*/ 553 h 5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83" h="580">
                                              <a:moveTo>
                                                <a:pt x="81" y="541"/>
                                              </a:moveTo>
                                              <a:lnTo>
                                                <a:pt x="81" y="541"/>
                                              </a:lnTo>
                                              <a:lnTo>
                                                <a:pt x="76" y="541"/>
                                              </a:lnTo>
                                              <a:lnTo>
                                                <a:pt x="76" y="541"/>
                                              </a:lnTo>
                                              <a:lnTo>
                                                <a:pt x="73" y="538"/>
                                              </a:lnTo>
                                              <a:lnTo>
                                                <a:pt x="71" y="535"/>
                                              </a:lnTo>
                                              <a:lnTo>
                                                <a:pt x="68" y="535"/>
                                              </a:lnTo>
                                              <a:lnTo>
                                                <a:pt x="68" y="535"/>
                                              </a:lnTo>
                                              <a:lnTo>
                                                <a:pt x="68" y="532"/>
                                              </a:lnTo>
                                              <a:lnTo>
                                                <a:pt x="69" y="531"/>
                                              </a:lnTo>
                                              <a:lnTo>
                                                <a:pt x="71" y="529"/>
                                              </a:lnTo>
                                              <a:lnTo>
                                                <a:pt x="71" y="529"/>
                                              </a:lnTo>
                                              <a:lnTo>
                                                <a:pt x="74" y="524"/>
                                              </a:lnTo>
                                              <a:lnTo>
                                                <a:pt x="74" y="524"/>
                                              </a:lnTo>
                                              <a:lnTo>
                                                <a:pt x="77" y="523"/>
                                              </a:lnTo>
                                              <a:lnTo>
                                                <a:pt x="80" y="522"/>
                                              </a:lnTo>
                                              <a:lnTo>
                                                <a:pt x="80" y="522"/>
                                              </a:lnTo>
                                              <a:lnTo>
                                                <a:pt x="83" y="519"/>
                                              </a:lnTo>
                                              <a:lnTo>
                                                <a:pt x="83" y="516"/>
                                              </a:lnTo>
                                              <a:lnTo>
                                                <a:pt x="83" y="516"/>
                                              </a:lnTo>
                                              <a:lnTo>
                                                <a:pt x="83" y="513"/>
                                              </a:lnTo>
                                              <a:lnTo>
                                                <a:pt x="83" y="508"/>
                                              </a:lnTo>
                                              <a:lnTo>
                                                <a:pt x="83" y="508"/>
                                              </a:lnTo>
                                              <a:lnTo>
                                                <a:pt x="80" y="496"/>
                                              </a:lnTo>
                                              <a:lnTo>
                                                <a:pt x="78" y="490"/>
                                              </a:lnTo>
                                              <a:lnTo>
                                                <a:pt x="76" y="485"/>
                                              </a:lnTo>
                                              <a:lnTo>
                                                <a:pt x="76" y="485"/>
                                              </a:lnTo>
                                              <a:lnTo>
                                                <a:pt x="73" y="479"/>
                                              </a:lnTo>
                                              <a:lnTo>
                                                <a:pt x="72" y="475"/>
                                              </a:lnTo>
                                              <a:lnTo>
                                                <a:pt x="70" y="471"/>
                                              </a:lnTo>
                                              <a:lnTo>
                                                <a:pt x="70" y="471"/>
                                              </a:lnTo>
                                              <a:lnTo>
                                                <a:pt x="68" y="455"/>
                                              </a:lnTo>
                                              <a:lnTo>
                                                <a:pt x="63" y="439"/>
                                              </a:lnTo>
                                              <a:lnTo>
                                                <a:pt x="63" y="439"/>
                                              </a:lnTo>
                                              <a:lnTo>
                                                <a:pt x="58" y="419"/>
                                              </a:lnTo>
                                              <a:lnTo>
                                                <a:pt x="55" y="398"/>
                                              </a:lnTo>
                                              <a:lnTo>
                                                <a:pt x="55" y="398"/>
                                              </a:lnTo>
                                              <a:lnTo>
                                                <a:pt x="54" y="392"/>
                                              </a:lnTo>
                                              <a:lnTo>
                                                <a:pt x="53" y="388"/>
                                              </a:lnTo>
                                              <a:lnTo>
                                                <a:pt x="53" y="388"/>
                                              </a:lnTo>
                                              <a:lnTo>
                                                <a:pt x="54" y="385"/>
                                              </a:lnTo>
                                              <a:lnTo>
                                                <a:pt x="54" y="385"/>
                                              </a:lnTo>
                                              <a:lnTo>
                                                <a:pt x="53" y="376"/>
                                              </a:lnTo>
                                              <a:lnTo>
                                                <a:pt x="53" y="376"/>
                                              </a:lnTo>
                                              <a:lnTo>
                                                <a:pt x="53" y="373"/>
                                              </a:lnTo>
                                              <a:lnTo>
                                                <a:pt x="53" y="373"/>
                                              </a:lnTo>
                                              <a:lnTo>
                                                <a:pt x="51" y="369"/>
                                              </a:lnTo>
                                              <a:lnTo>
                                                <a:pt x="51" y="369"/>
                                              </a:lnTo>
                                              <a:lnTo>
                                                <a:pt x="51" y="365"/>
                                              </a:lnTo>
                                              <a:lnTo>
                                                <a:pt x="51" y="365"/>
                                              </a:lnTo>
                                              <a:lnTo>
                                                <a:pt x="53" y="362"/>
                                              </a:lnTo>
                                              <a:lnTo>
                                                <a:pt x="53" y="362"/>
                                              </a:lnTo>
                                              <a:lnTo>
                                                <a:pt x="53" y="357"/>
                                              </a:lnTo>
                                              <a:lnTo>
                                                <a:pt x="53" y="357"/>
                                              </a:lnTo>
                                              <a:lnTo>
                                                <a:pt x="53" y="347"/>
                                              </a:lnTo>
                                              <a:lnTo>
                                                <a:pt x="53" y="347"/>
                                              </a:lnTo>
                                              <a:lnTo>
                                                <a:pt x="53" y="343"/>
                                              </a:lnTo>
                                              <a:lnTo>
                                                <a:pt x="54" y="341"/>
                                              </a:lnTo>
                                              <a:lnTo>
                                                <a:pt x="56" y="336"/>
                                              </a:lnTo>
                                              <a:lnTo>
                                                <a:pt x="56" y="336"/>
                                              </a:lnTo>
                                              <a:lnTo>
                                                <a:pt x="58" y="328"/>
                                              </a:lnTo>
                                              <a:lnTo>
                                                <a:pt x="60" y="320"/>
                                              </a:lnTo>
                                              <a:lnTo>
                                                <a:pt x="62" y="309"/>
                                              </a:lnTo>
                                              <a:lnTo>
                                                <a:pt x="63" y="299"/>
                                              </a:lnTo>
                                              <a:lnTo>
                                                <a:pt x="63" y="299"/>
                                              </a:lnTo>
                                              <a:lnTo>
                                                <a:pt x="65" y="296"/>
                                              </a:lnTo>
                                              <a:lnTo>
                                                <a:pt x="67" y="291"/>
                                              </a:lnTo>
                                              <a:lnTo>
                                                <a:pt x="68" y="285"/>
                                              </a:lnTo>
                                              <a:lnTo>
                                                <a:pt x="69" y="280"/>
                                              </a:lnTo>
                                              <a:lnTo>
                                                <a:pt x="69" y="280"/>
                                              </a:lnTo>
                                              <a:lnTo>
                                                <a:pt x="70" y="264"/>
                                              </a:lnTo>
                                              <a:lnTo>
                                                <a:pt x="69" y="257"/>
                                              </a:lnTo>
                                              <a:lnTo>
                                                <a:pt x="68" y="252"/>
                                              </a:lnTo>
                                              <a:lnTo>
                                                <a:pt x="68" y="252"/>
                                              </a:lnTo>
                                              <a:lnTo>
                                                <a:pt x="67" y="247"/>
                                              </a:lnTo>
                                              <a:lnTo>
                                                <a:pt x="64" y="244"/>
                                              </a:lnTo>
                                              <a:lnTo>
                                                <a:pt x="64" y="244"/>
                                              </a:lnTo>
                                              <a:lnTo>
                                                <a:pt x="64" y="239"/>
                                              </a:lnTo>
                                              <a:lnTo>
                                                <a:pt x="63" y="234"/>
                                              </a:lnTo>
                                              <a:lnTo>
                                                <a:pt x="63" y="234"/>
                                              </a:lnTo>
                                              <a:lnTo>
                                                <a:pt x="62" y="234"/>
                                              </a:lnTo>
                                              <a:lnTo>
                                                <a:pt x="61" y="233"/>
                                              </a:lnTo>
                                              <a:lnTo>
                                                <a:pt x="61" y="233"/>
                                              </a:lnTo>
                                              <a:lnTo>
                                                <a:pt x="61" y="231"/>
                                              </a:lnTo>
                                              <a:lnTo>
                                                <a:pt x="62" y="230"/>
                                              </a:lnTo>
                                              <a:lnTo>
                                                <a:pt x="63" y="227"/>
                                              </a:lnTo>
                                              <a:lnTo>
                                                <a:pt x="63" y="226"/>
                                              </a:lnTo>
                                              <a:lnTo>
                                                <a:pt x="63" y="226"/>
                                              </a:lnTo>
                                              <a:lnTo>
                                                <a:pt x="63" y="226"/>
                                              </a:lnTo>
                                              <a:lnTo>
                                                <a:pt x="61" y="225"/>
                                              </a:lnTo>
                                              <a:lnTo>
                                                <a:pt x="60" y="224"/>
                                              </a:lnTo>
                                              <a:lnTo>
                                                <a:pt x="59" y="222"/>
                                              </a:lnTo>
                                              <a:lnTo>
                                                <a:pt x="59" y="222"/>
                                              </a:lnTo>
                                              <a:lnTo>
                                                <a:pt x="59" y="219"/>
                                              </a:lnTo>
                                              <a:lnTo>
                                                <a:pt x="59" y="217"/>
                                              </a:lnTo>
                                              <a:lnTo>
                                                <a:pt x="59" y="217"/>
                                              </a:lnTo>
                                              <a:lnTo>
                                                <a:pt x="58" y="214"/>
                                              </a:lnTo>
                                              <a:lnTo>
                                                <a:pt x="58" y="212"/>
                                              </a:lnTo>
                                              <a:lnTo>
                                                <a:pt x="58" y="212"/>
                                              </a:lnTo>
                                              <a:lnTo>
                                                <a:pt x="59" y="209"/>
                                              </a:lnTo>
                                              <a:lnTo>
                                                <a:pt x="59" y="209"/>
                                              </a:lnTo>
                                              <a:lnTo>
                                                <a:pt x="58" y="206"/>
                                              </a:lnTo>
                                              <a:lnTo>
                                                <a:pt x="58" y="206"/>
                                              </a:lnTo>
                                              <a:lnTo>
                                                <a:pt x="59" y="205"/>
                                              </a:lnTo>
                                              <a:lnTo>
                                                <a:pt x="60" y="204"/>
                                              </a:lnTo>
                                              <a:lnTo>
                                                <a:pt x="60" y="204"/>
                                              </a:lnTo>
                                              <a:lnTo>
                                                <a:pt x="59" y="201"/>
                                              </a:lnTo>
                                              <a:lnTo>
                                                <a:pt x="59" y="199"/>
                                              </a:lnTo>
                                              <a:lnTo>
                                                <a:pt x="59" y="199"/>
                                              </a:lnTo>
                                              <a:lnTo>
                                                <a:pt x="60" y="199"/>
                                              </a:lnTo>
                                              <a:lnTo>
                                                <a:pt x="60" y="196"/>
                                              </a:lnTo>
                                              <a:lnTo>
                                                <a:pt x="60" y="196"/>
                                              </a:lnTo>
                                              <a:lnTo>
                                                <a:pt x="59" y="194"/>
                                              </a:lnTo>
                                              <a:lnTo>
                                                <a:pt x="58" y="192"/>
                                              </a:lnTo>
                                              <a:lnTo>
                                                <a:pt x="58" y="192"/>
                                              </a:lnTo>
                                              <a:lnTo>
                                                <a:pt x="59" y="186"/>
                                              </a:lnTo>
                                              <a:lnTo>
                                                <a:pt x="60" y="181"/>
                                              </a:lnTo>
                                              <a:lnTo>
                                                <a:pt x="60" y="181"/>
                                              </a:lnTo>
                                              <a:lnTo>
                                                <a:pt x="63" y="167"/>
                                              </a:lnTo>
                                              <a:lnTo>
                                                <a:pt x="65" y="153"/>
                                              </a:lnTo>
                                              <a:lnTo>
                                                <a:pt x="65" y="153"/>
                                              </a:lnTo>
                                              <a:lnTo>
                                                <a:pt x="66" y="143"/>
                                              </a:lnTo>
                                              <a:lnTo>
                                                <a:pt x="65" y="135"/>
                                              </a:lnTo>
                                              <a:lnTo>
                                                <a:pt x="63" y="118"/>
                                              </a:lnTo>
                                              <a:lnTo>
                                                <a:pt x="63" y="118"/>
                                              </a:lnTo>
                                              <a:lnTo>
                                                <a:pt x="63" y="115"/>
                                              </a:lnTo>
                                              <a:lnTo>
                                                <a:pt x="62" y="109"/>
                                              </a:lnTo>
                                              <a:lnTo>
                                                <a:pt x="62" y="109"/>
                                              </a:lnTo>
                                              <a:lnTo>
                                                <a:pt x="61" y="104"/>
                                              </a:lnTo>
                                              <a:lnTo>
                                                <a:pt x="58" y="102"/>
                                              </a:lnTo>
                                              <a:lnTo>
                                                <a:pt x="57" y="98"/>
                                              </a:lnTo>
                                              <a:lnTo>
                                                <a:pt x="54" y="96"/>
                                              </a:lnTo>
                                              <a:lnTo>
                                                <a:pt x="54" y="96"/>
                                              </a:lnTo>
                                              <a:lnTo>
                                                <a:pt x="58" y="91"/>
                                              </a:lnTo>
                                              <a:lnTo>
                                                <a:pt x="60" y="86"/>
                                              </a:lnTo>
                                              <a:lnTo>
                                                <a:pt x="62" y="79"/>
                                              </a:lnTo>
                                              <a:lnTo>
                                                <a:pt x="63" y="72"/>
                                              </a:lnTo>
                                              <a:lnTo>
                                                <a:pt x="63" y="72"/>
                                              </a:lnTo>
                                              <a:lnTo>
                                                <a:pt x="63" y="60"/>
                                              </a:lnTo>
                                              <a:lnTo>
                                                <a:pt x="62" y="48"/>
                                              </a:lnTo>
                                              <a:lnTo>
                                                <a:pt x="62" y="48"/>
                                              </a:lnTo>
                                              <a:lnTo>
                                                <a:pt x="64" y="46"/>
                                              </a:lnTo>
                                              <a:lnTo>
                                                <a:pt x="65" y="44"/>
                                              </a:lnTo>
                                              <a:lnTo>
                                                <a:pt x="67" y="40"/>
                                              </a:lnTo>
                                              <a:lnTo>
                                                <a:pt x="67" y="37"/>
                                              </a:lnTo>
                                              <a:lnTo>
                                                <a:pt x="67" y="37"/>
                                              </a:lnTo>
                                              <a:lnTo>
                                                <a:pt x="66" y="32"/>
                                              </a:lnTo>
                                              <a:lnTo>
                                                <a:pt x="65" y="27"/>
                                              </a:lnTo>
                                              <a:lnTo>
                                                <a:pt x="62" y="18"/>
                                              </a:lnTo>
                                              <a:lnTo>
                                                <a:pt x="57" y="11"/>
                                              </a:lnTo>
                                              <a:lnTo>
                                                <a:pt x="51" y="5"/>
                                              </a:lnTo>
                                              <a:lnTo>
                                                <a:pt x="51" y="5"/>
                                              </a:lnTo>
                                              <a:lnTo>
                                                <a:pt x="48" y="2"/>
                                              </a:lnTo>
                                              <a:lnTo>
                                                <a:pt x="45" y="0"/>
                                              </a:lnTo>
                                              <a:lnTo>
                                                <a:pt x="44" y="0"/>
                                              </a:lnTo>
                                              <a:lnTo>
                                                <a:pt x="44" y="0"/>
                                              </a:lnTo>
                                              <a:lnTo>
                                                <a:pt x="40" y="2"/>
                                              </a:lnTo>
                                              <a:lnTo>
                                                <a:pt x="40" y="2"/>
                                              </a:lnTo>
                                              <a:lnTo>
                                                <a:pt x="31" y="8"/>
                                              </a:lnTo>
                                              <a:lnTo>
                                                <a:pt x="31" y="8"/>
                                              </a:lnTo>
                                              <a:lnTo>
                                                <a:pt x="27" y="6"/>
                                              </a:lnTo>
                                              <a:lnTo>
                                                <a:pt x="21" y="5"/>
                                              </a:lnTo>
                                              <a:lnTo>
                                                <a:pt x="14" y="5"/>
                                              </a:lnTo>
                                              <a:lnTo>
                                                <a:pt x="7" y="5"/>
                                              </a:lnTo>
                                              <a:lnTo>
                                                <a:pt x="7" y="5"/>
                                              </a:lnTo>
                                              <a:lnTo>
                                                <a:pt x="3" y="6"/>
                                              </a:lnTo>
                                              <a:lnTo>
                                                <a:pt x="2" y="7"/>
                                              </a:lnTo>
                                              <a:lnTo>
                                                <a:pt x="0" y="8"/>
                                              </a:lnTo>
                                              <a:lnTo>
                                                <a:pt x="0" y="8"/>
                                              </a:lnTo>
                                              <a:lnTo>
                                                <a:pt x="2" y="9"/>
                                              </a:lnTo>
                                              <a:lnTo>
                                                <a:pt x="2" y="11"/>
                                              </a:lnTo>
                                              <a:lnTo>
                                                <a:pt x="4" y="13"/>
                                              </a:lnTo>
                                              <a:lnTo>
                                                <a:pt x="4" y="13"/>
                                              </a:lnTo>
                                              <a:lnTo>
                                                <a:pt x="9" y="18"/>
                                              </a:lnTo>
                                              <a:lnTo>
                                                <a:pt x="14" y="25"/>
                                              </a:lnTo>
                                              <a:lnTo>
                                                <a:pt x="14" y="25"/>
                                              </a:lnTo>
                                              <a:lnTo>
                                                <a:pt x="13" y="27"/>
                                              </a:lnTo>
                                              <a:lnTo>
                                                <a:pt x="13" y="27"/>
                                              </a:lnTo>
                                              <a:lnTo>
                                                <a:pt x="14" y="27"/>
                                              </a:lnTo>
                                              <a:lnTo>
                                                <a:pt x="14" y="27"/>
                                              </a:lnTo>
                                              <a:lnTo>
                                                <a:pt x="14" y="27"/>
                                              </a:lnTo>
                                              <a:lnTo>
                                                <a:pt x="14" y="32"/>
                                              </a:lnTo>
                                              <a:lnTo>
                                                <a:pt x="14" y="32"/>
                                              </a:lnTo>
                                              <a:lnTo>
                                                <a:pt x="14" y="31"/>
                                              </a:lnTo>
                                              <a:lnTo>
                                                <a:pt x="14" y="29"/>
                                              </a:lnTo>
                                              <a:lnTo>
                                                <a:pt x="14" y="29"/>
                                              </a:lnTo>
                                              <a:lnTo>
                                                <a:pt x="14" y="29"/>
                                              </a:lnTo>
                                              <a:lnTo>
                                                <a:pt x="14" y="32"/>
                                              </a:lnTo>
                                              <a:lnTo>
                                                <a:pt x="14" y="32"/>
                                              </a:lnTo>
                                              <a:lnTo>
                                                <a:pt x="17" y="34"/>
                                              </a:lnTo>
                                              <a:lnTo>
                                                <a:pt x="17" y="34"/>
                                              </a:lnTo>
                                              <a:lnTo>
                                                <a:pt x="16" y="37"/>
                                              </a:lnTo>
                                              <a:lnTo>
                                                <a:pt x="16" y="39"/>
                                              </a:lnTo>
                                              <a:lnTo>
                                                <a:pt x="13" y="41"/>
                                              </a:lnTo>
                                              <a:lnTo>
                                                <a:pt x="12" y="44"/>
                                              </a:lnTo>
                                              <a:lnTo>
                                                <a:pt x="11" y="45"/>
                                              </a:lnTo>
                                              <a:lnTo>
                                                <a:pt x="11" y="47"/>
                                              </a:lnTo>
                                              <a:lnTo>
                                                <a:pt x="11" y="47"/>
                                              </a:lnTo>
                                              <a:lnTo>
                                                <a:pt x="11" y="48"/>
                                              </a:lnTo>
                                              <a:lnTo>
                                                <a:pt x="12" y="50"/>
                                              </a:lnTo>
                                              <a:lnTo>
                                                <a:pt x="12" y="51"/>
                                              </a:lnTo>
                                              <a:lnTo>
                                                <a:pt x="12" y="52"/>
                                              </a:lnTo>
                                              <a:lnTo>
                                                <a:pt x="12" y="52"/>
                                              </a:lnTo>
                                              <a:lnTo>
                                                <a:pt x="12" y="53"/>
                                              </a:lnTo>
                                              <a:lnTo>
                                                <a:pt x="12" y="57"/>
                                              </a:lnTo>
                                              <a:lnTo>
                                                <a:pt x="12" y="57"/>
                                              </a:lnTo>
                                              <a:lnTo>
                                                <a:pt x="12" y="58"/>
                                              </a:lnTo>
                                              <a:lnTo>
                                                <a:pt x="12" y="60"/>
                                              </a:lnTo>
                                              <a:lnTo>
                                                <a:pt x="12" y="60"/>
                                              </a:lnTo>
                                              <a:lnTo>
                                                <a:pt x="12" y="60"/>
                                              </a:lnTo>
                                              <a:lnTo>
                                                <a:pt x="11" y="63"/>
                                              </a:lnTo>
                                              <a:lnTo>
                                                <a:pt x="11" y="63"/>
                                              </a:lnTo>
                                              <a:lnTo>
                                                <a:pt x="12" y="64"/>
                                              </a:lnTo>
                                              <a:lnTo>
                                                <a:pt x="13" y="65"/>
                                              </a:lnTo>
                                              <a:lnTo>
                                                <a:pt x="13" y="65"/>
                                              </a:lnTo>
                                              <a:lnTo>
                                                <a:pt x="12" y="67"/>
                                              </a:lnTo>
                                              <a:lnTo>
                                                <a:pt x="12" y="70"/>
                                              </a:lnTo>
                                              <a:lnTo>
                                                <a:pt x="12" y="71"/>
                                              </a:lnTo>
                                              <a:lnTo>
                                                <a:pt x="13" y="73"/>
                                              </a:lnTo>
                                              <a:lnTo>
                                                <a:pt x="13" y="73"/>
                                              </a:lnTo>
                                              <a:lnTo>
                                                <a:pt x="14" y="76"/>
                                              </a:lnTo>
                                              <a:lnTo>
                                                <a:pt x="17" y="77"/>
                                              </a:lnTo>
                                              <a:lnTo>
                                                <a:pt x="20" y="79"/>
                                              </a:lnTo>
                                              <a:lnTo>
                                                <a:pt x="22" y="83"/>
                                              </a:lnTo>
                                              <a:lnTo>
                                                <a:pt x="22" y="83"/>
                                              </a:lnTo>
                                              <a:lnTo>
                                                <a:pt x="23" y="86"/>
                                              </a:lnTo>
                                              <a:lnTo>
                                                <a:pt x="25" y="90"/>
                                              </a:lnTo>
                                              <a:lnTo>
                                                <a:pt x="25" y="90"/>
                                              </a:lnTo>
                                              <a:lnTo>
                                                <a:pt x="20" y="94"/>
                                              </a:lnTo>
                                              <a:lnTo>
                                                <a:pt x="18" y="95"/>
                                              </a:lnTo>
                                              <a:lnTo>
                                                <a:pt x="17" y="97"/>
                                              </a:lnTo>
                                              <a:lnTo>
                                                <a:pt x="17" y="97"/>
                                              </a:lnTo>
                                              <a:lnTo>
                                                <a:pt x="16" y="102"/>
                                              </a:lnTo>
                                              <a:lnTo>
                                                <a:pt x="14" y="108"/>
                                              </a:lnTo>
                                              <a:lnTo>
                                                <a:pt x="14" y="118"/>
                                              </a:lnTo>
                                              <a:lnTo>
                                                <a:pt x="14" y="118"/>
                                              </a:lnTo>
                                              <a:lnTo>
                                                <a:pt x="13" y="123"/>
                                              </a:lnTo>
                                              <a:lnTo>
                                                <a:pt x="12" y="125"/>
                                              </a:lnTo>
                                              <a:lnTo>
                                                <a:pt x="7" y="131"/>
                                              </a:lnTo>
                                              <a:lnTo>
                                                <a:pt x="7" y="131"/>
                                              </a:lnTo>
                                              <a:lnTo>
                                                <a:pt x="4" y="136"/>
                                              </a:lnTo>
                                              <a:lnTo>
                                                <a:pt x="3" y="138"/>
                                              </a:lnTo>
                                              <a:lnTo>
                                                <a:pt x="2" y="141"/>
                                              </a:lnTo>
                                              <a:lnTo>
                                                <a:pt x="2" y="141"/>
                                              </a:lnTo>
                                              <a:lnTo>
                                                <a:pt x="2" y="143"/>
                                              </a:lnTo>
                                              <a:lnTo>
                                                <a:pt x="3" y="149"/>
                                              </a:lnTo>
                                              <a:lnTo>
                                                <a:pt x="4" y="153"/>
                                              </a:lnTo>
                                              <a:lnTo>
                                                <a:pt x="7" y="156"/>
                                              </a:lnTo>
                                              <a:lnTo>
                                                <a:pt x="7" y="156"/>
                                              </a:lnTo>
                                              <a:lnTo>
                                                <a:pt x="9" y="157"/>
                                              </a:lnTo>
                                              <a:lnTo>
                                                <a:pt x="11" y="158"/>
                                              </a:lnTo>
                                              <a:lnTo>
                                                <a:pt x="11" y="158"/>
                                              </a:lnTo>
                                              <a:lnTo>
                                                <a:pt x="11" y="162"/>
                                              </a:lnTo>
                                              <a:lnTo>
                                                <a:pt x="11" y="167"/>
                                              </a:lnTo>
                                              <a:lnTo>
                                                <a:pt x="12" y="175"/>
                                              </a:lnTo>
                                              <a:lnTo>
                                                <a:pt x="13" y="183"/>
                                              </a:lnTo>
                                              <a:lnTo>
                                                <a:pt x="13" y="193"/>
                                              </a:lnTo>
                                              <a:lnTo>
                                                <a:pt x="13" y="193"/>
                                              </a:lnTo>
                                              <a:lnTo>
                                                <a:pt x="12" y="201"/>
                                              </a:lnTo>
                                              <a:lnTo>
                                                <a:pt x="12" y="211"/>
                                              </a:lnTo>
                                              <a:lnTo>
                                                <a:pt x="12" y="211"/>
                                              </a:lnTo>
                                              <a:lnTo>
                                                <a:pt x="9" y="220"/>
                                              </a:lnTo>
                                              <a:lnTo>
                                                <a:pt x="8" y="227"/>
                                              </a:lnTo>
                                              <a:lnTo>
                                                <a:pt x="8" y="227"/>
                                              </a:lnTo>
                                              <a:lnTo>
                                                <a:pt x="9" y="235"/>
                                              </a:lnTo>
                                              <a:lnTo>
                                                <a:pt x="9" y="235"/>
                                              </a:lnTo>
                                              <a:lnTo>
                                                <a:pt x="9" y="244"/>
                                              </a:lnTo>
                                              <a:lnTo>
                                                <a:pt x="9" y="244"/>
                                              </a:lnTo>
                                              <a:lnTo>
                                                <a:pt x="8" y="247"/>
                                              </a:lnTo>
                                              <a:lnTo>
                                                <a:pt x="8" y="247"/>
                                              </a:lnTo>
                                              <a:lnTo>
                                                <a:pt x="8" y="251"/>
                                              </a:lnTo>
                                              <a:lnTo>
                                                <a:pt x="9" y="255"/>
                                              </a:lnTo>
                                              <a:lnTo>
                                                <a:pt x="9" y="255"/>
                                              </a:lnTo>
                                              <a:lnTo>
                                                <a:pt x="9" y="258"/>
                                              </a:lnTo>
                                              <a:lnTo>
                                                <a:pt x="9" y="263"/>
                                              </a:lnTo>
                                              <a:lnTo>
                                                <a:pt x="9" y="263"/>
                                              </a:lnTo>
                                              <a:lnTo>
                                                <a:pt x="9" y="270"/>
                                              </a:lnTo>
                                              <a:lnTo>
                                                <a:pt x="9" y="270"/>
                                              </a:lnTo>
                                              <a:lnTo>
                                                <a:pt x="8" y="274"/>
                                              </a:lnTo>
                                              <a:lnTo>
                                                <a:pt x="8" y="279"/>
                                              </a:lnTo>
                                              <a:lnTo>
                                                <a:pt x="8" y="279"/>
                                              </a:lnTo>
                                              <a:lnTo>
                                                <a:pt x="9" y="283"/>
                                              </a:lnTo>
                                              <a:lnTo>
                                                <a:pt x="9" y="283"/>
                                              </a:lnTo>
                                              <a:lnTo>
                                                <a:pt x="9" y="301"/>
                                              </a:lnTo>
                                              <a:lnTo>
                                                <a:pt x="9" y="301"/>
                                              </a:lnTo>
                                              <a:lnTo>
                                                <a:pt x="13" y="346"/>
                                              </a:lnTo>
                                              <a:lnTo>
                                                <a:pt x="13" y="346"/>
                                              </a:lnTo>
                                              <a:lnTo>
                                                <a:pt x="14" y="360"/>
                                              </a:lnTo>
                                              <a:lnTo>
                                                <a:pt x="14" y="371"/>
                                              </a:lnTo>
                                              <a:lnTo>
                                                <a:pt x="14" y="371"/>
                                              </a:lnTo>
                                              <a:lnTo>
                                                <a:pt x="13" y="375"/>
                                              </a:lnTo>
                                              <a:lnTo>
                                                <a:pt x="13" y="381"/>
                                              </a:lnTo>
                                              <a:lnTo>
                                                <a:pt x="13" y="381"/>
                                              </a:lnTo>
                                              <a:lnTo>
                                                <a:pt x="14" y="387"/>
                                              </a:lnTo>
                                              <a:lnTo>
                                                <a:pt x="17" y="392"/>
                                              </a:lnTo>
                                              <a:lnTo>
                                                <a:pt x="17" y="392"/>
                                              </a:lnTo>
                                              <a:lnTo>
                                                <a:pt x="21" y="406"/>
                                              </a:lnTo>
                                              <a:lnTo>
                                                <a:pt x="21" y="406"/>
                                              </a:lnTo>
                                              <a:lnTo>
                                                <a:pt x="24" y="419"/>
                                              </a:lnTo>
                                              <a:lnTo>
                                                <a:pt x="27" y="430"/>
                                              </a:lnTo>
                                              <a:lnTo>
                                                <a:pt x="27" y="430"/>
                                              </a:lnTo>
                                              <a:lnTo>
                                                <a:pt x="31" y="444"/>
                                              </a:lnTo>
                                              <a:lnTo>
                                                <a:pt x="34" y="456"/>
                                              </a:lnTo>
                                              <a:lnTo>
                                                <a:pt x="34" y="456"/>
                                              </a:lnTo>
                                              <a:lnTo>
                                                <a:pt x="36" y="471"/>
                                              </a:lnTo>
                                              <a:lnTo>
                                                <a:pt x="36" y="471"/>
                                              </a:lnTo>
                                              <a:lnTo>
                                                <a:pt x="36" y="479"/>
                                              </a:lnTo>
                                              <a:lnTo>
                                                <a:pt x="36" y="488"/>
                                              </a:lnTo>
                                              <a:lnTo>
                                                <a:pt x="36" y="488"/>
                                              </a:lnTo>
                                              <a:lnTo>
                                                <a:pt x="36" y="491"/>
                                              </a:lnTo>
                                              <a:lnTo>
                                                <a:pt x="36" y="491"/>
                                              </a:lnTo>
                                              <a:lnTo>
                                                <a:pt x="37" y="495"/>
                                              </a:lnTo>
                                              <a:lnTo>
                                                <a:pt x="39" y="498"/>
                                              </a:lnTo>
                                              <a:lnTo>
                                                <a:pt x="39" y="498"/>
                                              </a:lnTo>
                                              <a:lnTo>
                                                <a:pt x="39" y="501"/>
                                              </a:lnTo>
                                              <a:lnTo>
                                                <a:pt x="37" y="503"/>
                                              </a:lnTo>
                                              <a:lnTo>
                                                <a:pt x="36" y="504"/>
                                              </a:lnTo>
                                              <a:lnTo>
                                                <a:pt x="36" y="507"/>
                                              </a:lnTo>
                                              <a:lnTo>
                                                <a:pt x="36" y="507"/>
                                              </a:lnTo>
                                              <a:lnTo>
                                                <a:pt x="36" y="509"/>
                                              </a:lnTo>
                                              <a:lnTo>
                                                <a:pt x="37" y="513"/>
                                              </a:lnTo>
                                              <a:lnTo>
                                                <a:pt x="37" y="513"/>
                                              </a:lnTo>
                                              <a:lnTo>
                                                <a:pt x="34" y="519"/>
                                              </a:lnTo>
                                              <a:lnTo>
                                                <a:pt x="30" y="524"/>
                                              </a:lnTo>
                                              <a:lnTo>
                                                <a:pt x="30" y="524"/>
                                              </a:lnTo>
                                              <a:lnTo>
                                                <a:pt x="27" y="526"/>
                                              </a:lnTo>
                                              <a:lnTo>
                                                <a:pt x="23" y="528"/>
                                              </a:lnTo>
                                              <a:lnTo>
                                                <a:pt x="23" y="528"/>
                                              </a:lnTo>
                                              <a:lnTo>
                                                <a:pt x="17" y="531"/>
                                              </a:lnTo>
                                              <a:lnTo>
                                                <a:pt x="17" y="531"/>
                                              </a:lnTo>
                                              <a:lnTo>
                                                <a:pt x="13" y="531"/>
                                              </a:lnTo>
                                              <a:lnTo>
                                                <a:pt x="13" y="531"/>
                                              </a:lnTo>
                                              <a:lnTo>
                                                <a:pt x="12" y="532"/>
                                              </a:lnTo>
                                              <a:lnTo>
                                                <a:pt x="11" y="534"/>
                                              </a:lnTo>
                                              <a:lnTo>
                                                <a:pt x="9" y="538"/>
                                              </a:lnTo>
                                              <a:lnTo>
                                                <a:pt x="11" y="543"/>
                                              </a:lnTo>
                                              <a:lnTo>
                                                <a:pt x="11" y="548"/>
                                              </a:lnTo>
                                              <a:lnTo>
                                                <a:pt x="11" y="548"/>
                                              </a:lnTo>
                                              <a:lnTo>
                                                <a:pt x="25" y="551"/>
                                              </a:lnTo>
                                              <a:lnTo>
                                                <a:pt x="31" y="552"/>
                                              </a:lnTo>
                                              <a:lnTo>
                                                <a:pt x="37" y="554"/>
                                              </a:lnTo>
                                              <a:lnTo>
                                                <a:pt x="37" y="554"/>
                                              </a:lnTo>
                                              <a:lnTo>
                                                <a:pt x="36" y="554"/>
                                              </a:lnTo>
                                              <a:lnTo>
                                                <a:pt x="36" y="554"/>
                                              </a:lnTo>
                                              <a:lnTo>
                                                <a:pt x="36" y="555"/>
                                              </a:lnTo>
                                              <a:lnTo>
                                                <a:pt x="36" y="555"/>
                                              </a:lnTo>
                                              <a:lnTo>
                                                <a:pt x="37" y="556"/>
                                              </a:lnTo>
                                              <a:lnTo>
                                                <a:pt x="39" y="558"/>
                                              </a:lnTo>
                                              <a:lnTo>
                                                <a:pt x="39" y="558"/>
                                              </a:lnTo>
                                              <a:lnTo>
                                                <a:pt x="36" y="559"/>
                                              </a:lnTo>
                                              <a:lnTo>
                                                <a:pt x="36" y="559"/>
                                              </a:lnTo>
                                              <a:lnTo>
                                                <a:pt x="36" y="560"/>
                                              </a:lnTo>
                                              <a:lnTo>
                                                <a:pt x="36" y="561"/>
                                              </a:lnTo>
                                              <a:lnTo>
                                                <a:pt x="35" y="566"/>
                                              </a:lnTo>
                                              <a:lnTo>
                                                <a:pt x="35" y="566"/>
                                              </a:lnTo>
                                              <a:lnTo>
                                                <a:pt x="31" y="571"/>
                                              </a:lnTo>
                                              <a:lnTo>
                                                <a:pt x="28" y="574"/>
                                              </a:lnTo>
                                              <a:lnTo>
                                                <a:pt x="28" y="574"/>
                                              </a:lnTo>
                                              <a:lnTo>
                                                <a:pt x="27" y="575"/>
                                              </a:lnTo>
                                              <a:lnTo>
                                                <a:pt x="25" y="577"/>
                                              </a:lnTo>
                                              <a:lnTo>
                                                <a:pt x="25" y="577"/>
                                              </a:lnTo>
                                              <a:lnTo>
                                                <a:pt x="23" y="578"/>
                                              </a:lnTo>
                                              <a:lnTo>
                                                <a:pt x="22" y="580"/>
                                              </a:lnTo>
                                              <a:lnTo>
                                                <a:pt x="22" y="580"/>
                                              </a:lnTo>
                                              <a:lnTo>
                                                <a:pt x="23" y="579"/>
                                              </a:lnTo>
                                              <a:lnTo>
                                                <a:pt x="25" y="578"/>
                                              </a:lnTo>
                                              <a:lnTo>
                                                <a:pt x="25" y="578"/>
                                              </a:lnTo>
                                              <a:lnTo>
                                                <a:pt x="58" y="578"/>
                                              </a:lnTo>
                                              <a:lnTo>
                                                <a:pt x="58" y="578"/>
                                              </a:lnTo>
                                              <a:lnTo>
                                                <a:pt x="58" y="578"/>
                                              </a:lnTo>
                                              <a:lnTo>
                                                <a:pt x="58" y="578"/>
                                              </a:lnTo>
                                              <a:lnTo>
                                                <a:pt x="58" y="578"/>
                                              </a:lnTo>
                                              <a:lnTo>
                                                <a:pt x="58" y="578"/>
                                              </a:lnTo>
                                              <a:lnTo>
                                                <a:pt x="61" y="574"/>
                                              </a:lnTo>
                                              <a:lnTo>
                                                <a:pt x="65" y="571"/>
                                              </a:lnTo>
                                              <a:lnTo>
                                                <a:pt x="65" y="571"/>
                                              </a:lnTo>
                                              <a:lnTo>
                                                <a:pt x="68" y="567"/>
                                              </a:lnTo>
                                              <a:lnTo>
                                                <a:pt x="72" y="561"/>
                                              </a:lnTo>
                                              <a:lnTo>
                                                <a:pt x="72" y="561"/>
                                              </a:lnTo>
                                              <a:lnTo>
                                                <a:pt x="75" y="560"/>
                                              </a:lnTo>
                                              <a:lnTo>
                                                <a:pt x="79" y="559"/>
                                              </a:lnTo>
                                              <a:lnTo>
                                                <a:pt x="79" y="559"/>
                                              </a:lnTo>
                                              <a:lnTo>
                                                <a:pt x="82" y="556"/>
                                              </a:lnTo>
                                              <a:lnTo>
                                                <a:pt x="83" y="553"/>
                                              </a:lnTo>
                                              <a:lnTo>
                                                <a:pt x="83" y="553"/>
                                              </a:lnTo>
                                              <a:lnTo>
                                                <a:pt x="83" y="549"/>
                                              </a:lnTo>
                                              <a:lnTo>
                                                <a:pt x="83" y="546"/>
                                              </a:lnTo>
                                              <a:lnTo>
                                                <a:pt x="81" y="541"/>
                                              </a:lnTo>
                                              <a:lnTo>
                                                <a:pt x="81" y="541"/>
                                              </a:lnTo>
                                              <a:lnTo>
                                                <a:pt x="81" y="541"/>
                                              </a:lnTo>
                                              <a:lnTo>
                                                <a:pt x="81" y="541"/>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34"/>
                                      <wps:cNvSpPr>
                                        <a:spLocks noEditPoints="1"/>
                                      </wps:cNvSpPr>
                                      <wps:spPr bwMode="auto">
                                        <a:xfrm>
                                          <a:off x="4702175" y="321945"/>
                                          <a:ext cx="135890" cy="332740"/>
                                        </a:xfrm>
                                        <a:custGeom>
                                          <a:avLst/>
                                          <a:gdLst>
                                            <a:gd name="T0" fmla="*/ 172 w 214"/>
                                            <a:gd name="T1" fmla="*/ 105 h 524"/>
                                            <a:gd name="T2" fmla="*/ 161 w 214"/>
                                            <a:gd name="T3" fmla="*/ 99 h 524"/>
                                            <a:gd name="T4" fmla="*/ 112 w 214"/>
                                            <a:gd name="T5" fmla="*/ 67 h 524"/>
                                            <a:gd name="T6" fmla="*/ 122 w 214"/>
                                            <a:gd name="T7" fmla="*/ 76 h 524"/>
                                            <a:gd name="T8" fmla="*/ 127 w 214"/>
                                            <a:gd name="T9" fmla="*/ 79 h 524"/>
                                            <a:gd name="T10" fmla="*/ 131 w 214"/>
                                            <a:gd name="T11" fmla="*/ 82 h 524"/>
                                            <a:gd name="T12" fmla="*/ 134 w 214"/>
                                            <a:gd name="T13" fmla="*/ 61 h 524"/>
                                            <a:gd name="T14" fmla="*/ 122 w 214"/>
                                            <a:gd name="T15" fmla="*/ 45 h 524"/>
                                            <a:gd name="T16" fmla="*/ 122 w 214"/>
                                            <a:gd name="T17" fmla="*/ 32 h 524"/>
                                            <a:gd name="T18" fmla="*/ 112 w 214"/>
                                            <a:gd name="T19" fmla="*/ 9 h 524"/>
                                            <a:gd name="T20" fmla="*/ 85 w 214"/>
                                            <a:gd name="T21" fmla="*/ 17 h 524"/>
                                            <a:gd name="T22" fmla="*/ 82 w 214"/>
                                            <a:gd name="T23" fmla="*/ 34 h 524"/>
                                            <a:gd name="T24" fmla="*/ 83 w 214"/>
                                            <a:gd name="T25" fmla="*/ 44 h 524"/>
                                            <a:gd name="T26" fmla="*/ 46 w 214"/>
                                            <a:gd name="T27" fmla="*/ 40 h 524"/>
                                            <a:gd name="T28" fmla="*/ 4 w 214"/>
                                            <a:gd name="T29" fmla="*/ 55 h 524"/>
                                            <a:gd name="T30" fmla="*/ 30 w 214"/>
                                            <a:gd name="T31" fmla="*/ 4 h 524"/>
                                            <a:gd name="T32" fmla="*/ 2 w 214"/>
                                            <a:gd name="T33" fmla="*/ 55 h 524"/>
                                            <a:gd name="T34" fmla="*/ 36 w 214"/>
                                            <a:gd name="T35" fmla="*/ 44 h 524"/>
                                            <a:gd name="T36" fmla="*/ 93 w 214"/>
                                            <a:gd name="T37" fmla="*/ 76 h 524"/>
                                            <a:gd name="T38" fmla="*/ 68 w 214"/>
                                            <a:gd name="T39" fmla="*/ 92 h 524"/>
                                            <a:gd name="T40" fmla="*/ 36 w 214"/>
                                            <a:gd name="T41" fmla="*/ 127 h 524"/>
                                            <a:gd name="T42" fmla="*/ 36 w 214"/>
                                            <a:gd name="T43" fmla="*/ 208 h 524"/>
                                            <a:gd name="T44" fmla="*/ 52 w 214"/>
                                            <a:gd name="T45" fmla="*/ 221 h 524"/>
                                            <a:gd name="T46" fmla="*/ 41 w 214"/>
                                            <a:gd name="T47" fmla="*/ 235 h 524"/>
                                            <a:gd name="T48" fmla="*/ 40 w 214"/>
                                            <a:gd name="T49" fmla="*/ 269 h 524"/>
                                            <a:gd name="T50" fmla="*/ 51 w 214"/>
                                            <a:gd name="T51" fmla="*/ 364 h 524"/>
                                            <a:gd name="T52" fmla="*/ 45 w 214"/>
                                            <a:gd name="T53" fmla="*/ 478 h 524"/>
                                            <a:gd name="T54" fmla="*/ 41 w 214"/>
                                            <a:gd name="T55" fmla="*/ 509 h 524"/>
                                            <a:gd name="T56" fmla="*/ 66 w 214"/>
                                            <a:gd name="T57" fmla="*/ 516 h 524"/>
                                            <a:gd name="T58" fmla="*/ 68 w 214"/>
                                            <a:gd name="T59" fmla="*/ 496 h 524"/>
                                            <a:gd name="T60" fmla="*/ 68 w 214"/>
                                            <a:gd name="T61" fmla="*/ 470 h 524"/>
                                            <a:gd name="T62" fmla="*/ 67 w 214"/>
                                            <a:gd name="T63" fmla="*/ 410 h 524"/>
                                            <a:gd name="T64" fmla="*/ 70 w 214"/>
                                            <a:gd name="T65" fmla="*/ 376 h 524"/>
                                            <a:gd name="T66" fmla="*/ 102 w 214"/>
                                            <a:gd name="T67" fmla="*/ 318 h 524"/>
                                            <a:gd name="T68" fmla="*/ 118 w 214"/>
                                            <a:gd name="T69" fmla="*/ 382 h 524"/>
                                            <a:gd name="T70" fmla="*/ 136 w 214"/>
                                            <a:gd name="T71" fmla="*/ 491 h 524"/>
                                            <a:gd name="T72" fmla="*/ 134 w 214"/>
                                            <a:gd name="T73" fmla="*/ 513 h 524"/>
                                            <a:gd name="T74" fmla="*/ 158 w 214"/>
                                            <a:gd name="T75" fmla="*/ 523 h 524"/>
                                            <a:gd name="T76" fmla="*/ 173 w 214"/>
                                            <a:gd name="T77" fmla="*/ 513 h 524"/>
                                            <a:gd name="T78" fmla="*/ 163 w 214"/>
                                            <a:gd name="T79" fmla="*/ 498 h 524"/>
                                            <a:gd name="T80" fmla="*/ 150 w 214"/>
                                            <a:gd name="T81" fmla="*/ 435 h 524"/>
                                            <a:gd name="T82" fmla="*/ 141 w 214"/>
                                            <a:gd name="T83" fmla="*/ 376 h 524"/>
                                            <a:gd name="T84" fmla="*/ 144 w 214"/>
                                            <a:gd name="T85" fmla="*/ 280 h 524"/>
                                            <a:gd name="T86" fmla="*/ 136 w 214"/>
                                            <a:gd name="T87" fmla="*/ 231 h 524"/>
                                            <a:gd name="T88" fmla="*/ 127 w 214"/>
                                            <a:gd name="T89" fmla="*/ 223 h 524"/>
                                            <a:gd name="T90" fmla="*/ 126 w 214"/>
                                            <a:gd name="T91" fmla="*/ 200 h 524"/>
                                            <a:gd name="T92" fmla="*/ 134 w 214"/>
                                            <a:gd name="T93" fmla="*/ 169 h 524"/>
                                            <a:gd name="T94" fmla="*/ 154 w 214"/>
                                            <a:gd name="T95" fmla="*/ 198 h 524"/>
                                            <a:gd name="T96" fmla="*/ 175 w 214"/>
                                            <a:gd name="T97" fmla="*/ 133 h 524"/>
                                            <a:gd name="T98" fmla="*/ 214 w 214"/>
                                            <a:gd name="T99" fmla="*/ 136 h 524"/>
                                            <a:gd name="T100" fmla="*/ 127 w 214"/>
                                            <a:gd name="T101" fmla="*/ 46 h 524"/>
                                            <a:gd name="T102" fmla="*/ 136 w 214"/>
                                            <a:gd name="T103" fmla="*/ 143 h 524"/>
                                            <a:gd name="T104" fmla="*/ 142 w 214"/>
                                            <a:gd name="T105" fmla="*/ 103 h 524"/>
                                            <a:gd name="T106" fmla="*/ 36 w 214"/>
                                            <a:gd name="T107" fmla="*/ 164 h 524"/>
                                            <a:gd name="T108" fmla="*/ 63 w 214"/>
                                            <a:gd name="T109" fmla="*/ 140 h 524"/>
                                            <a:gd name="T110" fmla="*/ 70 w 214"/>
                                            <a:gd name="T111" fmla="*/ 194 h 524"/>
                                            <a:gd name="T112" fmla="*/ 50 w 214"/>
                                            <a:gd name="T113" fmla="*/ 201 h 524"/>
                                            <a:gd name="T114" fmla="*/ 128 w 214"/>
                                            <a:gd name="T115" fmla="*/ 93 h 524"/>
                                            <a:gd name="T116" fmla="*/ 150 w 214"/>
                                            <a:gd name="T117" fmla="*/ 147 h 524"/>
                                            <a:gd name="T118" fmla="*/ 149 w 214"/>
                                            <a:gd name="T119" fmla="*/ 119 h 524"/>
                                            <a:gd name="T120" fmla="*/ 158 w 214"/>
                                            <a:gd name="T121" fmla="*/ 141 h 524"/>
                                            <a:gd name="T122" fmla="*/ 155 w 214"/>
                                            <a:gd name="T123" fmla="*/ 108 h 5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214" h="524">
                                              <a:moveTo>
                                                <a:pt x="214" y="132"/>
                                              </a:moveTo>
                                              <a:lnTo>
                                                <a:pt x="175" y="112"/>
                                              </a:lnTo>
                                              <a:lnTo>
                                                <a:pt x="175" y="112"/>
                                              </a:lnTo>
                                              <a:lnTo>
                                                <a:pt x="175" y="112"/>
                                              </a:lnTo>
                                              <a:lnTo>
                                                <a:pt x="175" y="112"/>
                                              </a:lnTo>
                                              <a:lnTo>
                                                <a:pt x="175" y="108"/>
                                              </a:lnTo>
                                              <a:lnTo>
                                                <a:pt x="175" y="107"/>
                                              </a:lnTo>
                                              <a:lnTo>
                                                <a:pt x="174" y="106"/>
                                              </a:lnTo>
                                              <a:lnTo>
                                                <a:pt x="174" y="106"/>
                                              </a:lnTo>
                                              <a:lnTo>
                                                <a:pt x="172" y="106"/>
                                              </a:lnTo>
                                              <a:lnTo>
                                                <a:pt x="172" y="106"/>
                                              </a:lnTo>
                                              <a:lnTo>
                                                <a:pt x="172" y="106"/>
                                              </a:lnTo>
                                              <a:lnTo>
                                                <a:pt x="172" y="105"/>
                                              </a:lnTo>
                                              <a:lnTo>
                                                <a:pt x="170" y="103"/>
                                              </a:lnTo>
                                              <a:lnTo>
                                                <a:pt x="170" y="103"/>
                                              </a:lnTo>
                                              <a:lnTo>
                                                <a:pt x="168" y="103"/>
                                              </a:lnTo>
                                              <a:lnTo>
                                                <a:pt x="168" y="103"/>
                                              </a:lnTo>
                                              <a:lnTo>
                                                <a:pt x="168" y="103"/>
                                              </a:lnTo>
                                              <a:lnTo>
                                                <a:pt x="168" y="103"/>
                                              </a:lnTo>
                                              <a:lnTo>
                                                <a:pt x="165" y="100"/>
                                              </a:lnTo>
                                              <a:lnTo>
                                                <a:pt x="165" y="100"/>
                                              </a:lnTo>
                                              <a:lnTo>
                                                <a:pt x="163" y="100"/>
                                              </a:lnTo>
                                              <a:lnTo>
                                                <a:pt x="163" y="102"/>
                                              </a:lnTo>
                                              <a:lnTo>
                                                <a:pt x="163" y="102"/>
                                              </a:lnTo>
                                              <a:lnTo>
                                                <a:pt x="163" y="100"/>
                                              </a:lnTo>
                                              <a:lnTo>
                                                <a:pt x="161" y="99"/>
                                              </a:lnTo>
                                              <a:lnTo>
                                                <a:pt x="161" y="99"/>
                                              </a:lnTo>
                                              <a:lnTo>
                                                <a:pt x="159" y="98"/>
                                              </a:lnTo>
                                              <a:lnTo>
                                                <a:pt x="157" y="98"/>
                                              </a:lnTo>
                                              <a:lnTo>
                                                <a:pt x="157" y="98"/>
                                              </a:lnTo>
                                              <a:lnTo>
                                                <a:pt x="155" y="100"/>
                                              </a:lnTo>
                                              <a:lnTo>
                                                <a:pt x="111" y="76"/>
                                              </a:lnTo>
                                              <a:lnTo>
                                                <a:pt x="111" y="76"/>
                                              </a:lnTo>
                                              <a:lnTo>
                                                <a:pt x="111" y="74"/>
                                              </a:lnTo>
                                              <a:lnTo>
                                                <a:pt x="111" y="74"/>
                                              </a:lnTo>
                                              <a:lnTo>
                                                <a:pt x="111" y="71"/>
                                              </a:lnTo>
                                              <a:lnTo>
                                                <a:pt x="111" y="71"/>
                                              </a:lnTo>
                                              <a:lnTo>
                                                <a:pt x="112" y="67"/>
                                              </a:lnTo>
                                              <a:lnTo>
                                                <a:pt x="112" y="67"/>
                                              </a:lnTo>
                                              <a:lnTo>
                                                <a:pt x="114" y="61"/>
                                              </a:lnTo>
                                              <a:lnTo>
                                                <a:pt x="114" y="61"/>
                                              </a:lnTo>
                                              <a:lnTo>
                                                <a:pt x="117" y="59"/>
                                              </a:lnTo>
                                              <a:lnTo>
                                                <a:pt x="117" y="59"/>
                                              </a:lnTo>
                                              <a:lnTo>
                                                <a:pt x="117" y="59"/>
                                              </a:lnTo>
                                              <a:lnTo>
                                                <a:pt x="119" y="59"/>
                                              </a:lnTo>
                                              <a:lnTo>
                                                <a:pt x="119" y="59"/>
                                              </a:lnTo>
                                              <a:lnTo>
                                                <a:pt x="121" y="61"/>
                                              </a:lnTo>
                                              <a:lnTo>
                                                <a:pt x="121" y="64"/>
                                              </a:lnTo>
                                              <a:lnTo>
                                                <a:pt x="121" y="68"/>
                                              </a:lnTo>
                                              <a:lnTo>
                                                <a:pt x="121" y="73"/>
                                              </a:lnTo>
                                              <a:lnTo>
                                                <a:pt x="121" y="73"/>
                                              </a:lnTo>
                                              <a:lnTo>
                                                <a:pt x="122" y="76"/>
                                              </a:lnTo>
                                              <a:lnTo>
                                                <a:pt x="123" y="79"/>
                                              </a:lnTo>
                                              <a:lnTo>
                                                <a:pt x="123" y="79"/>
                                              </a:lnTo>
                                              <a:lnTo>
                                                <a:pt x="123" y="79"/>
                                              </a:lnTo>
                                              <a:lnTo>
                                                <a:pt x="123" y="78"/>
                                              </a:lnTo>
                                              <a:lnTo>
                                                <a:pt x="123" y="76"/>
                                              </a:lnTo>
                                              <a:lnTo>
                                                <a:pt x="123" y="76"/>
                                              </a:lnTo>
                                              <a:lnTo>
                                                <a:pt x="124" y="78"/>
                                              </a:lnTo>
                                              <a:lnTo>
                                                <a:pt x="124" y="78"/>
                                              </a:lnTo>
                                              <a:lnTo>
                                                <a:pt x="126" y="79"/>
                                              </a:lnTo>
                                              <a:lnTo>
                                                <a:pt x="126" y="78"/>
                                              </a:lnTo>
                                              <a:lnTo>
                                                <a:pt x="126" y="78"/>
                                              </a:lnTo>
                                              <a:lnTo>
                                                <a:pt x="126" y="78"/>
                                              </a:lnTo>
                                              <a:lnTo>
                                                <a:pt x="127" y="79"/>
                                              </a:lnTo>
                                              <a:lnTo>
                                                <a:pt x="127" y="79"/>
                                              </a:lnTo>
                                              <a:lnTo>
                                                <a:pt x="127" y="81"/>
                                              </a:lnTo>
                                              <a:lnTo>
                                                <a:pt x="127" y="81"/>
                                              </a:lnTo>
                                              <a:lnTo>
                                                <a:pt x="127" y="81"/>
                                              </a:lnTo>
                                              <a:lnTo>
                                                <a:pt x="127" y="81"/>
                                              </a:lnTo>
                                              <a:lnTo>
                                                <a:pt x="127" y="76"/>
                                              </a:lnTo>
                                              <a:lnTo>
                                                <a:pt x="127" y="76"/>
                                              </a:lnTo>
                                              <a:lnTo>
                                                <a:pt x="127" y="79"/>
                                              </a:lnTo>
                                              <a:lnTo>
                                                <a:pt x="128" y="82"/>
                                              </a:lnTo>
                                              <a:lnTo>
                                                <a:pt x="128" y="82"/>
                                              </a:lnTo>
                                              <a:lnTo>
                                                <a:pt x="129" y="82"/>
                                              </a:lnTo>
                                              <a:lnTo>
                                                <a:pt x="129" y="82"/>
                                              </a:lnTo>
                                              <a:lnTo>
                                                <a:pt x="131" y="82"/>
                                              </a:lnTo>
                                              <a:lnTo>
                                                <a:pt x="131" y="81"/>
                                              </a:lnTo>
                                              <a:lnTo>
                                                <a:pt x="131" y="81"/>
                                              </a:lnTo>
                                              <a:lnTo>
                                                <a:pt x="132" y="82"/>
                                              </a:lnTo>
                                              <a:lnTo>
                                                <a:pt x="132" y="81"/>
                                              </a:lnTo>
                                              <a:lnTo>
                                                <a:pt x="132" y="81"/>
                                              </a:lnTo>
                                              <a:lnTo>
                                                <a:pt x="132" y="81"/>
                                              </a:lnTo>
                                              <a:lnTo>
                                                <a:pt x="131" y="78"/>
                                              </a:lnTo>
                                              <a:lnTo>
                                                <a:pt x="131" y="78"/>
                                              </a:lnTo>
                                              <a:lnTo>
                                                <a:pt x="131" y="75"/>
                                              </a:lnTo>
                                              <a:lnTo>
                                                <a:pt x="131" y="74"/>
                                              </a:lnTo>
                                              <a:lnTo>
                                                <a:pt x="132" y="70"/>
                                              </a:lnTo>
                                              <a:lnTo>
                                                <a:pt x="132" y="70"/>
                                              </a:lnTo>
                                              <a:lnTo>
                                                <a:pt x="134" y="61"/>
                                              </a:lnTo>
                                              <a:lnTo>
                                                <a:pt x="134" y="61"/>
                                              </a:lnTo>
                                              <a:lnTo>
                                                <a:pt x="134" y="57"/>
                                              </a:lnTo>
                                              <a:lnTo>
                                                <a:pt x="133" y="54"/>
                                              </a:lnTo>
                                              <a:lnTo>
                                                <a:pt x="131" y="50"/>
                                              </a:lnTo>
                                              <a:lnTo>
                                                <a:pt x="131" y="50"/>
                                              </a:lnTo>
                                              <a:lnTo>
                                                <a:pt x="129" y="47"/>
                                              </a:lnTo>
                                              <a:lnTo>
                                                <a:pt x="129" y="47"/>
                                              </a:lnTo>
                                              <a:lnTo>
                                                <a:pt x="129" y="47"/>
                                              </a:lnTo>
                                              <a:lnTo>
                                                <a:pt x="129" y="47"/>
                                              </a:lnTo>
                                              <a:lnTo>
                                                <a:pt x="127" y="45"/>
                                              </a:lnTo>
                                              <a:lnTo>
                                                <a:pt x="126" y="44"/>
                                              </a:lnTo>
                                              <a:lnTo>
                                                <a:pt x="126" y="44"/>
                                              </a:lnTo>
                                              <a:lnTo>
                                                <a:pt x="122" y="45"/>
                                              </a:lnTo>
                                              <a:lnTo>
                                                <a:pt x="121" y="45"/>
                                              </a:lnTo>
                                              <a:lnTo>
                                                <a:pt x="121" y="45"/>
                                              </a:lnTo>
                                              <a:lnTo>
                                                <a:pt x="121" y="45"/>
                                              </a:lnTo>
                                              <a:lnTo>
                                                <a:pt x="121" y="45"/>
                                              </a:lnTo>
                                              <a:lnTo>
                                                <a:pt x="119" y="41"/>
                                              </a:lnTo>
                                              <a:lnTo>
                                                <a:pt x="121" y="40"/>
                                              </a:lnTo>
                                              <a:lnTo>
                                                <a:pt x="121" y="40"/>
                                              </a:lnTo>
                                              <a:lnTo>
                                                <a:pt x="122" y="32"/>
                                              </a:lnTo>
                                              <a:lnTo>
                                                <a:pt x="122" y="32"/>
                                              </a:lnTo>
                                              <a:lnTo>
                                                <a:pt x="122" y="30"/>
                                              </a:lnTo>
                                              <a:lnTo>
                                                <a:pt x="122" y="30"/>
                                              </a:lnTo>
                                              <a:lnTo>
                                                <a:pt x="122" y="32"/>
                                              </a:lnTo>
                                              <a:lnTo>
                                                <a:pt x="122" y="32"/>
                                              </a:lnTo>
                                              <a:lnTo>
                                                <a:pt x="122" y="26"/>
                                              </a:lnTo>
                                              <a:lnTo>
                                                <a:pt x="122" y="20"/>
                                              </a:lnTo>
                                              <a:lnTo>
                                                <a:pt x="122" y="20"/>
                                              </a:lnTo>
                                              <a:lnTo>
                                                <a:pt x="119" y="18"/>
                                              </a:lnTo>
                                              <a:lnTo>
                                                <a:pt x="117" y="16"/>
                                              </a:lnTo>
                                              <a:lnTo>
                                                <a:pt x="117" y="16"/>
                                              </a:lnTo>
                                              <a:lnTo>
                                                <a:pt x="114" y="11"/>
                                              </a:lnTo>
                                              <a:lnTo>
                                                <a:pt x="114" y="11"/>
                                              </a:lnTo>
                                              <a:lnTo>
                                                <a:pt x="117" y="12"/>
                                              </a:lnTo>
                                              <a:lnTo>
                                                <a:pt x="117" y="12"/>
                                              </a:lnTo>
                                              <a:lnTo>
                                                <a:pt x="117" y="12"/>
                                              </a:lnTo>
                                              <a:lnTo>
                                                <a:pt x="116" y="11"/>
                                              </a:lnTo>
                                              <a:lnTo>
                                                <a:pt x="112" y="9"/>
                                              </a:lnTo>
                                              <a:lnTo>
                                                <a:pt x="112" y="9"/>
                                              </a:lnTo>
                                              <a:lnTo>
                                                <a:pt x="111" y="7"/>
                                              </a:lnTo>
                                              <a:lnTo>
                                                <a:pt x="107" y="4"/>
                                              </a:lnTo>
                                              <a:lnTo>
                                                <a:pt x="105" y="4"/>
                                              </a:lnTo>
                                              <a:lnTo>
                                                <a:pt x="102" y="4"/>
                                              </a:lnTo>
                                              <a:lnTo>
                                                <a:pt x="102" y="4"/>
                                              </a:lnTo>
                                              <a:lnTo>
                                                <a:pt x="97" y="5"/>
                                              </a:lnTo>
                                              <a:lnTo>
                                                <a:pt x="93" y="9"/>
                                              </a:lnTo>
                                              <a:lnTo>
                                                <a:pt x="93" y="9"/>
                                              </a:lnTo>
                                              <a:lnTo>
                                                <a:pt x="90" y="11"/>
                                              </a:lnTo>
                                              <a:lnTo>
                                                <a:pt x="90" y="11"/>
                                              </a:lnTo>
                                              <a:lnTo>
                                                <a:pt x="87" y="14"/>
                                              </a:lnTo>
                                              <a:lnTo>
                                                <a:pt x="85" y="17"/>
                                              </a:lnTo>
                                              <a:lnTo>
                                                <a:pt x="85" y="17"/>
                                              </a:lnTo>
                                              <a:lnTo>
                                                <a:pt x="82" y="23"/>
                                              </a:lnTo>
                                              <a:lnTo>
                                                <a:pt x="82" y="23"/>
                                              </a:lnTo>
                                              <a:lnTo>
                                                <a:pt x="80" y="23"/>
                                              </a:lnTo>
                                              <a:lnTo>
                                                <a:pt x="80" y="23"/>
                                              </a:lnTo>
                                              <a:lnTo>
                                                <a:pt x="80" y="24"/>
                                              </a:lnTo>
                                              <a:lnTo>
                                                <a:pt x="80" y="25"/>
                                              </a:lnTo>
                                              <a:lnTo>
                                                <a:pt x="80" y="25"/>
                                              </a:lnTo>
                                              <a:lnTo>
                                                <a:pt x="80" y="25"/>
                                              </a:lnTo>
                                              <a:lnTo>
                                                <a:pt x="78" y="26"/>
                                              </a:lnTo>
                                              <a:lnTo>
                                                <a:pt x="78" y="26"/>
                                              </a:lnTo>
                                              <a:lnTo>
                                                <a:pt x="80" y="30"/>
                                              </a:lnTo>
                                              <a:lnTo>
                                                <a:pt x="82" y="34"/>
                                              </a:lnTo>
                                              <a:lnTo>
                                                <a:pt x="82" y="34"/>
                                              </a:lnTo>
                                              <a:lnTo>
                                                <a:pt x="83" y="34"/>
                                              </a:lnTo>
                                              <a:lnTo>
                                                <a:pt x="83" y="34"/>
                                              </a:lnTo>
                                              <a:lnTo>
                                                <a:pt x="83" y="37"/>
                                              </a:lnTo>
                                              <a:lnTo>
                                                <a:pt x="83" y="37"/>
                                              </a:lnTo>
                                              <a:lnTo>
                                                <a:pt x="83" y="39"/>
                                              </a:lnTo>
                                              <a:lnTo>
                                                <a:pt x="83" y="39"/>
                                              </a:lnTo>
                                              <a:lnTo>
                                                <a:pt x="83" y="40"/>
                                              </a:lnTo>
                                              <a:lnTo>
                                                <a:pt x="83" y="40"/>
                                              </a:lnTo>
                                              <a:lnTo>
                                                <a:pt x="82" y="41"/>
                                              </a:lnTo>
                                              <a:lnTo>
                                                <a:pt x="82" y="41"/>
                                              </a:lnTo>
                                              <a:lnTo>
                                                <a:pt x="83" y="41"/>
                                              </a:lnTo>
                                              <a:lnTo>
                                                <a:pt x="83" y="44"/>
                                              </a:lnTo>
                                              <a:lnTo>
                                                <a:pt x="83" y="44"/>
                                              </a:lnTo>
                                              <a:lnTo>
                                                <a:pt x="82" y="47"/>
                                              </a:lnTo>
                                              <a:lnTo>
                                                <a:pt x="82" y="47"/>
                                              </a:lnTo>
                                              <a:lnTo>
                                                <a:pt x="82" y="52"/>
                                              </a:lnTo>
                                              <a:lnTo>
                                                <a:pt x="83" y="57"/>
                                              </a:lnTo>
                                              <a:lnTo>
                                                <a:pt x="83" y="57"/>
                                              </a:lnTo>
                                              <a:lnTo>
                                                <a:pt x="85" y="63"/>
                                              </a:lnTo>
                                              <a:lnTo>
                                                <a:pt x="57" y="48"/>
                                              </a:lnTo>
                                              <a:lnTo>
                                                <a:pt x="57" y="48"/>
                                              </a:lnTo>
                                              <a:lnTo>
                                                <a:pt x="57" y="47"/>
                                              </a:lnTo>
                                              <a:lnTo>
                                                <a:pt x="57" y="47"/>
                                              </a:lnTo>
                                              <a:lnTo>
                                                <a:pt x="46" y="40"/>
                                              </a:lnTo>
                                              <a:lnTo>
                                                <a:pt x="46" y="40"/>
                                              </a:lnTo>
                                              <a:lnTo>
                                                <a:pt x="37" y="39"/>
                                              </a:lnTo>
                                              <a:lnTo>
                                                <a:pt x="37" y="39"/>
                                              </a:lnTo>
                                              <a:lnTo>
                                                <a:pt x="36" y="39"/>
                                              </a:lnTo>
                                              <a:lnTo>
                                                <a:pt x="36" y="39"/>
                                              </a:lnTo>
                                              <a:lnTo>
                                                <a:pt x="31" y="37"/>
                                              </a:lnTo>
                                              <a:lnTo>
                                                <a:pt x="31" y="37"/>
                                              </a:lnTo>
                                              <a:lnTo>
                                                <a:pt x="31" y="37"/>
                                              </a:lnTo>
                                              <a:lnTo>
                                                <a:pt x="31" y="37"/>
                                              </a:lnTo>
                                              <a:lnTo>
                                                <a:pt x="14" y="59"/>
                                              </a:lnTo>
                                              <a:lnTo>
                                                <a:pt x="14" y="59"/>
                                              </a:lnTo>
                                              <a:lnTo>
                                                <a:pt x="13" y="59"/>
                                              </a:lnTo>
                                              <a:lnTo>
                                                <a:pt x="13" y="59"/>
                                              </a:lnTo>
                                              <a:lnTo>
                                                <a:pt x="4" y="55"/>
                                              </a:lnTo>
                                              <a:lnTo>
                                                <a:pt x="4" y="55"/>
                                              </a:lnTo>
                                              <a:lnTo>
                                                <a:pt x="4" y="55"/>
                                              </a:lnTo>
                                              <a:lnTo>
                                                <a:pt x="4" y="55"/>
                                              </a:lnTo>
                                              <a:lnTo>
                                                <a:pt x="5" y="53"/>
                                              </a:lnTo>
                                              <a:lnTo>
                                                <a:pt x="5" y="53"/>
                                              </a:lnTo>
                                              <a:lnTo>
                                                <a:pt x="9" y="54"/>
                                              </a:lnTo>
                                              <a:lnTo>
                                                <a:pt x="13" y="52"/>
                                              </a:lnTo>
                                              <a:lnTo>
                                                <a:pt x="13" y="52"/>
                                              </a:lnTo>
                                              <a:lnTo>
                                                <a:pt x="21" y="32"/>
                                              </a:lnTo>
                                              <a:lnTo>
                                                <a:pt x="31" y="10"/>
                                              </a:lnTo>
                                              <a:lnTo>
                                                <a:pt x="31" y="10"/>
                                              </a:lnTo>
                                              <a:lnTo>
                                                <a:pt x="31" y="7"/>
                                              </a:lnTo>
                                              <a:lnTo>
                                                <a:pt x="30" y="4"/>
                                              </a:lnTo>
                                              <a:lnTo>
                                                <a:pt x="29" y="3"/>
                                              </a:lnTo>
                                              <a:lnTo>
                                                <a:pt x="26" y="1"/>
                                              </a:lnTo>
                                              <a:lnTo>
                                                <a:pt x="24" y="0"/>
                                              </a:lnTo>
                                              <a:lnTo>
                                                <a:pt x="20" y="1"/>
                                              </a:lnTo>
                                              <a:lnTo>
                                                <a:pt x="20" y="1"/>
                                              </a:lnTo>
                                              <a:lnTo>
                                                <a:pt x="16" y="7"/>
                                              </a:lnTo>
                                              <a:lnTo>
                                                <a:pt x="9" y="23"/>
                                              </a:lnTo>
                                              <a:lnTo>
                                                <a:pt x="0" y="46"/>
                                              </a:lnTo>
                                              <a:lnTo>
                                                <a:pt x="0" y="46"/>
                                              </a:lnTo>
                                              <a:lnTo>
                                                <a:pt x="3" y="48"/>
                                              </a:lnTo>
                                              <a:lnTo>
                                                <a:pt x="4" y="52"/>
                                              </a:lnTo>
                                              <a:lnTo>
                                                <a:pt x="2" y="55"/>
                                              </a:lnTo>
                                              <a:lnTo>
                                                <a:pt x="2" y="55"/>
                                              </a:lnTo>
                                              <a:lnTo>
                                                <a:pt x="3" y="57"/>
                                              </a:lnTo>
                                              <a:lnTo>
                                                <a:pt x="3" y="57"/>
                                              </a:lnTo>
                                              <a:lnTo>
                                                <a:pt x="14" y="61"/>
                                              </a:lnTo>
                                              <a:lnTo>
                                                <a:pt x="14" y="61"/>
                                              </a:lnTo>
                                              <a:lnTo>
                                                <a:pt x="14" y="61"/>
                                              </a:lnTo>
                                              <a:lnTo>
                                                <a:pt x="31" y="39"/>
                                              </a:lnTo>
                                              <a:lnTo>
                                                <a:pt x="31" y="39"/>
                                              </a:lnTo>
                                              <a:lnTo>
                                                <a:pt x="31" y="39"/>
                                              </a:lnTo>
                                              <a:lnTo>
                                                <a:pt x="31" y="39"/>
                                              </a:lnTo>
                                              <a:lnTo>
                                                <a:pt x="36" y="41"/>
                                              </a:lnTo>
                                              <a:lnTo>
                                                <a:pt x="36" y="41"/>
                                              </a:lnTo>
                                              <a:lnTo>
                                                <a:pt x="36" y="44"/>
                                              </a:lnTo>
                                              <a:lnTo>
                                                <a:pt x="36" y="44"/>
                                              </a:lnTo>
                                              <a:lnTo>
                                                <a:pt x="42" y="48"/>
                                              </a:lnTo>
                                              <a:lnTo>
                                                <a:pt x="42" y="48"/>
                                              </a:lnTo>
                                              <a:lnTo>
                                                <a:pt x="54" y="55"/>
                                              </a:lnTo>
                                              <a:lnTo>
                                                <a:pt x="54" y="55"/>
                                              </a:lnTo>
                                              <a:lnTo>
                                                <a:pt x="56" y="54"/>
                                              </a:lnTo>
                                              <a:lnTo>
                                                <a:pt x="87" y="71"/>
                                              </a:lnTo>
                                              <a:lnTo>
                                                <a:pt x="87" y="71"/>
                                              </a:lnTo>
                                              <a:lnTo>
                                                <a:pt x="88" y="74"/>
                                              </a:lnTo>
                                              <a:lnTo>
                                                <a:pt x="89" y="76"/>
                                              </a:lnTo>
                                              <a:lnTo>
                                                <a:pt x="89" y="76"/>
                                              </a:lnTo>
                                              <a:lnTo>
                                                <a:pt x="92" y="76"/>
                                              </a:lnTo>
                                              <a:lnTo>
                                                <a:pt x="93" y="76"/>
                                              </a:lnTo>
                                              <a:lnTo>
                                                <a:pt x="93" y="76"/>
                                              </a:lnTo>
                                              <a:lnTo>
                                                <a:pt x="92" y="81"/>
                                              </a:lnTo>
                                              <a:lnTo>
                                                <a:pt x="91" y="83"/>
                                              </a:lnTo>
                                              <a:lnTo>
                                                <a:pt x="89" y="86"/>
                                              </a:lnTo>
                                              <a:lnTo>
                                                <a:pt x="89" y="86"/>
                                              </a:lnTo>
                                              <a:lnTo>
                                                <a:pt x="87" y="88"/>
                                              </a:lnTo>
                                              <a:lnTo>
                                                <a:pt x="85" y="88"/>
                                              </a:lnTo>
                                              <a:lnTo>
                                                <a:pt x="85" y="88"/>
                                              </a:lnTo>
                                              <a:lnTo>
                                                <a:pt x="82" y="88"/>
                                              </a:lnTo>
                                              <a:lnTo>
                                                <a:pt x="82" y="88"/>
                                              </a:lnTo>
                                              <a:lnTo>
                                                <a:pt x="77" y="88"/>
                                              </a:lnTo>
                                              <a:lnTo>
                                                <a:pt x="72" y="89"/>
                                              </a:lnTo>
                                              <a:lnTo>
                                                <a:pt x="68" y="92"/>
                                              </a:lnTo>
                                              <a:lnTo>
                                                <a:pt x="68" y="92"/>
                                              </a:lnTo>
                                              <a:lnTo>
                                                <a:pt x="65" y="93"/>
                                              </a:lnTo>
                                              <a:lnTo>
                                                <a:pt x="63" y="96"/>
                                              </a:lnTo>
                                              <a:lnTo>
                                                <a:pt x="59" y="100"/>
                                              </a:lnTo>
                                              <a:lnTo>
                                                <a:pt x="59" y="100"/>
                                              </a:lnTo>
                                              <a:lnTo>
                                                <a:pt x="54" y="105"/>
                                              </a:lnTo>
                                              <a:lnTo>
                                                <a:pt x="50" y="110"/>
                                              </a:lnTo>
                                              <a:lnTo>
                                                <a:pt x="50" y="110"/>
                                              </a:lnTo>
                                              <a:lnTo>
                                                <a:pt x="46" y="112"/>
                                              </a:lnTo>
                                              <a:lnTo>
                                                <a:pt x="46" y="113"/>
                                              </a:lnTo>
                                              <a:lnTo>
                                                <a:pt x="46" y="113"/>
                                              </a:lnTo>
                                              <a:lnTo>
                                                <a:pt x="46" y="116"/>
                                              </a:lnTo>
                                              <a:lnTo>
                                                <a:pt x="46" y="116"/>
                                              </a:lnTo>
                                              <a:lnTo>
                                                <a:pt x="36" y="127"/>
                                              </a:lnTo>
                                              <a:lnTo>
                                                <a:pt x="36" y="127"/>
                                              </a:lnTo>
                                              <a:lnTo>
                                                <a:pt x="21" y="143"/>
                                              </a:lnTo>
                                              <a:lnTo>
                                                <a:pt x="21" y="143"/>
                                              </a:lnTo>
                                              <a:lnTo>
                                                <a:pt x="21" y="148"/>
                                              </a:lnTo>
                                              <a:lnTo>
                                                <a:pt x="20" y="150"/>
                                              </a:lnTo>
                                              <a:lnTo>
                                                <a:pt x="20" y="155"/>
                                              </a:lnTo>
                                              <a:lnTo>
                                                <a:pt x="20" y="155"/>
                                              </a:lnTo>
                                              <a:lnTo>
                                                <a:pt x="21" y="169"/>
                                              </a:lnTo>
                                              <a:lnTo>
                                                <a:pt x="26" y="187"/>
                                              </a:lnTo>
                                              <a:lnTo>
                                                <a:pt x="26" y="187"/>
                                              </a:lnTo>
                                              <a:lnTo>
                                                <a:pt x="29" y="194"/>
                                              </a:lnTo>
                                              <a:lnTo>
                                                <a:pt x="31" y="198"/>
                                              </a:lnTo>
                                              <a:lnTo>
                                                <a:pt x="36" y="208"/>
                                              </a:lnTo>
                                              <a:lnTo>
                                                <a:pt x="36" y="208"/>
                                              </a:lnTo>
                                              <a:lnTo>
                                                <a:pt x="35" y="210"/>
                                              </a:lnTo>
                                              <a:lnTo>
                                                <a:pt x="35" y="210"/>
                                              </a:lnTo>
                                              <a:lnTo>
                                                <a:pt x="34" y="212"/>
                                              </a:lnTo>
                                              <a:lnTo>
                                                <a:pt x="35" y="214"/>
                                              </a:lnTo>
                                              <a:lnTo>
                                                <a:pt x="35" y="214"/>
                                              </a:lnTo>
                                              <a:lnTo>
                                                <a:pt x="36" y="217"/>
                                              </a:lnTo>
                                              <a:lnTo>
                                                <a:pt x="39" y="223"/>
                                              </a:lnTo>
                                              <a:lnTo>
                                                <a:pt x="39" y="223"/>
                                              </a:lnTo>
                                              <a:lnTo>
                                                <a:pt x="41" y="224"/>
                                              </a:lnTo>
                                              <a:lnTo>
                                                <a:pt x="43" y="224"/>
                                              </a:lnTo>
                                              <a:lnTo>
                                                <a:pt x="43" y="224"/>
                                              </a:lnTo>
                                              <a:lnTo>
                                                <a:pt x="52" y="221"/>
                                              </a:lnTo>
                                              <a:lnTo>
                                                <a:pt x="52" y="221"/>
                                              </a:lnTo>
                                              <a:lnTo>
                                                <a:pt x="52" y="222"/>
                                              </a:lnTo>
                                              <a:lnTo>
                                                <a:pt x="52" y="222"/>
                                              </a:lnTo>
                                              <a:lnTo>
                                                <a:pt x="52" y="222"/>
                                              </a:lnTo>
                                              <a:lnTo>
                                                <a:pt x="52" y="222"/>
                                              </a:lnTo>
                                              <a:lnTo>
                                                <a:pt x="51" y="224"/>
                                              </a:lnTo>
                                              <a:lnTo>
                                                <a:pt x="48" y="228"/>
                                              </a:lnTo>
                                              <a:lnTo>
                                                <a:pt x="46" y="232"/>
                                              </a:lnTo>
                                              <a:lnTo>
                                                <a:pt x="46" y="232"/>
                                              </a:lnTo>
                                              <a:lnTo>
                                                <a:pt x="45" y="232"/>
                                              </a:lnTo>
                                              <a:lnTo>
                                                <a:pt x="43" y="232"/>
                                              </a:lnTo>
                                              <a:lnTo>
                                                <a:pt x="43" y="232"/>
                                              </a:lnTo>
                                              <a:lnTo>
                                                <a:pt x="41" y="235"/>
                                              </a:lnTo>
                                              <a:lnTo>
                                                <a:pt x="40" y="238"/>
                                              </a:lnTo>
                                              <a:lnTo>
                                                <a:pt x="40" y="238"/>
                                              </a:lnTo>
                                              <a:lnTo>
                                                <a:pt x="36" y="247"/>
                                              </a:lnTo>
                                              <a:lnTo>
                                                <a:pt x="35" y="253"/>
                                              </a:lnTo>
                                              <a:lnTo>
                                                <a:pt x="36" y="256"/>
                                              </a:lnTo>
                                              <a:lnTo>
                                                <a:pt x="36" y="257"/>
                                              </a:lnTo>
                                              <a:lnTo>
                                                <a:pt x="36" y="257"/>
                                              </a:lnTo>
                                              <a:lnTo>
                                                <a:pt x="36" y="258"/>
                                              </a:lnTo>
                                              <a:lnTo>
                                                <a:pt x="35" y="260"/>
                                              </a:lnTo>
                                              <a:lnTo>
                                                <a:pt x="35" y="260"/>
                                              </a:lnTo>
                                              <a:lnTo>
                                                <a:pt x="36" y="264"/>
                                              </a:lnTo>
                                              <a:lnTo>
                                                <a:pt x="40" y="269"/>
                                              </a:lnTo>
                                              <a:lnTo>
                                                <a:pt x="40" y="269"/>
                                              </a:lnTo>
                                              <a:lnTo>
                                                <a:pt x="46" y="276"/>
                                              </a:lnTo>
                                              <a:lnTo>
                                                <a:pt x="50" y="280"/>
                                              </a:lnTo>
                                              <a:lnTo>
                                                <a:pt x="50" y="280"/>
                                              </a:lnTo>
                                              <a:lnTo>
                                                <a:pt x="51" y="293"/>
                                              </a:lnTo>
                                              <a:lnTo>
                                                <a:pt x="51" y="311"/>
                                              </a:lnTo>
                                              <a:lnTo>
                                                <a:pt x="51" y="311"/>
                                              </a:lnTo>
                                              <a:lnTo>
                                                <a:pt x="51" y="355"/>
                                              </a:lnTo>
                                              <a:lnTo>
                                                <a:pt x="51" y="355"/>
                                              </a:lnTo>
                                              <a:lnTo>
                                                <a:pt x="51" y="360"/>
                                              </a:lnTo>
                                              <a:lnTo>
                                                <a:pt x="51" y="362"/>
                                              </a:lnTo>
                                              <a:lnTo>
                                                <a:pt x="51" y="362"/>
                                              </a:lnTo>
                                              <a:lnTo>
                                                <a:pt x="51" y="364"/>
                                              </a:lnTo>
                                              <a:lnTo>
                                                <a:pt x="51" y="364"/>
                                              </a:lnTo>
                                              <a:lnTo>
                                                <a:pt x="50" y="376"/>
                                              </a:lnTo>
                                              <a:lnTo>
                                                <a:pt x="50" y="376"/>
                                              </a:lnTo>
                                              <a:lnTo>
                                                <a:pt x="46" y="388"/>
                                              </a:lnTo>
                                              <a:lnTo>
                                                <a:pt x="46" y="396"/>
                                              </a:lnTo>
                                              <a:lnTo>
                                                <a:pt x="45" y="404"/>
                                              </a:lnTo>
                                              <a:lnTo>
                                                <a:pt x="45" y="404"/>
                                              </a:lnTo>
                                              <a:lnTo>
                                                <a:pt x="45" y="455"/>
                                              </a:lnTo>
                                              <a:lnTo>
                                                <a:pt x="45" y="455"/>
                                              </a:lnTo>
                                              <a:lnTo>
                                                <a:pt x="43" y="462"/>
                                              </a:lnTo>
                                              <a:lnTo>
                                                <a:pt x="43" y="467"/>
                                              </a:lnTo>
                                              <a:lnTo>
                                                <a:pt x="43" y="467"/>
                                              </a:lnTo>
                                              <a:lnTo>
                                                <a:pt x="45" y="472"/>
                                              </a:lnTo>
                                              <a:lnTo>
                                                <a:pt x="45" y="478"/>
                                              </a:lnTo>
                                              <a:lnTo>
                                                <a:pt x="45" y="478"/>
                                              </a:lnTo>
                                              <a:lnTo>
                                                <a:pt x="41" y="485"/>
                                              </a:lnTo>
                                              <a:lnTo>
                                                <a:pt x="41" y="488"/>
                                              </a:lnTo>
                                              <a:lnTo>
                                                <a:pt x="41" y="491"/>
                                              </a:lnTo>
                                              <a:lnTo>
                                                <a:pt x="41" y="491"/>
                                              </a:lnTo>
                                              <a:lnTo>
                                                <a:pt x="43" y="495"/>
                                              </a:lnTo>
                                              <a:lnTo>
                                                <a:pt x="43" y="495"/>
                                              </a:lnTo>
                                              <a:lnTo>
                                                <a:pt x="42" y="500"/>
                                              </a:lnTo>
                                              <a:lnTo>
                                                <a:pt x="42" y="500"/>
                                              </a:lnTo>
                                              <a:lnTo>
                                                <a:pt x="43" y="503"/>
                                              </a:lnTo>
                                              <a:lnTo>
                                                <a:pt x="43" y="503"/>
                                              </a:lnTo>
                                              <a:lnTo>
                                                <a:pt x="41" y="509"/>
                                              </a:lnTo>
                                              <a:lnTo>
                                                <a:pt x="41" y="509"/>
                                              </a:lnTo>
                                              <a:lnTo>
                                                <a:pt x="41" y="515"/>
                                              </a:lnTo>
                                              <a:lnTo>
                                                <a:pt x="42" y="517"/>
                                              </a:lnTo>
                                              <a:lnTo>
                                                <a:pt x="43" y="519"/>
                                              </a:lnTo>
                                              <a:lnTo>
                                                <a:pt x="43" y="519"/>
                                              </a:lnTo>
                                              <a:lnTo>
                                                <a:pt x="48" y="522"/>
                                              </a:lnTo>
                                              <a:lnTo>
                                                <a:pt x="56" y="523"/>
                                              </a:lnTo>
                                              <a:lnTo>
                                                <a:pt x="56" y="523"/>
                                              </a:lnTo>
                                              <a:lnTo>
                                                <a:pt x="58" y="523"/>
                                              </a:lnTo>
                                              <a:lnTo>
                                                <a:pt x="61" y="522"/>
                                              </a:lnTo>
                                              <a:lnTo>
                                                <a:pt x="65" y="519"/>
                                              </a:lnTo>
                                              <a:lnTo>
                                                <a:pt x="65" y="519"/>
                                              </a:lnTo>
                                              <a:lnTo>
                                                <a:pt x="66" y="517"/>
                                              </a:lnTo>
                                              <a:lnTo>
                                                <a:pt x="66" y="516"/>
                                              </a:lnTo>
                                              <a:lnTo>
                                                <a:pt x="66" y="513"/>
                                              </a:lnTo>
                                              <a:lnTo>
                                                <a:pt x="66" y="513"/>
                                              </a:lnTo>
                                              <a:lnTo>
                                                <a:pt x="66" y="510"/>
                                              </a:lnTo>
                                              <a:lnTo>
                                                <a:pt x="66" y="510"/>
                                              </a:lnTo>
                                              <a:lnTo>
                                                <a:pt x="66" y="504"/>
                                              </a:lnTo>
                                              <a:lnTo>
                                                <a:pt x="66" y="504"/>
                                              </a:lnTo>
                                              <a:lnTo>
                                                <a:pt x="67" y="504"/>
                                              </a:lnTo>
                                              <a:lnTo>
                                                <a:pt x="67" y="502"/>
                                              </a:lnTo>
                                              <a:lnTo>
                                                <a:pt x="67" y="502"/>
                                              </a:lnTo>
                                              <a:lnTo>
                                                <a:pt x="67" y="499"/>
                                              </a:lnTo>
                                              <a:lnTo>
                                                <a:pt x="67" y="499"/>
                                              </a:lnTo>
                                              <a:lnTo>
                                                <a:pt x="68" y="498"/>
                                              </a:lnTo>
                                              <a:lnTo>
                                                <a:pt x="68" y="496"/>
                                              </a:lnTo>
                                              <a:lnTo>
                                                <a:pt x="68" y="496"/>
                                              </a:lnTo>
                                              <a:lnTo>
                                                <a:pt x="67" y="493"/>
                                              </a:lnTo>
                                              <a:lnTo>
                                                <a:pt x="67" y="493"/>
                                              </a:lnTo>
                                              <a:lnTo>
                                                <a:pt x="68" y="493"/>
                                              </a:lnTo>
                                              <a:lnTo>
                                                <a:pt x="68" y="492"/>
                                              </a:lnTo>
                                              <a:lnTo>
                                                <a:pt x="68" y="492"/>
                                              </a:lnTo>
                                              <a:lnTo>
                                                <a:pt x="67" y="486"/>
                                              </a:lnTo>
                                              <a:lnTo>
                                                <a:pt x="67" y="486"/>
                                              </a:lnTo>
                                              <a:lnTo>
                                                <a:pt x="68" y="484"/>
                                              </a:lnTo>
                                              <a:lnTo>
                                                <a:pt x="70" y="480"/>
                                              </a:lnTo>
                                              <a:lnTo>
                                                <a:pt x="70" y="480"/>
                                              </a:lnTo>
                                              <a:lnTo>
                                                <a:pt x="70" y="476"/>
                                              </a:lnTo>
                                              <a:lnTo>
                                                <a:pt x="68" y="470"/>
                                              </a:lnTo>
                                              <a:lnTo>
                                                <a:pt x="68" y="470"/>
                                              </a:lnTo>
                                              <a:lnTo>
                                                <a:pt x="67" y="464"/>
                                              </a:lnTo>
                                              <a:lnTo>
                                                <a:pt x="66" y="458"/>
                                              </a:lnTo>
                                              <a:lnTo>
                                                <a:pt x="66" y="458"/>
                                              </a:lnTo>
                                              <a:lnTo>
                                                <a:pt x="67" y="456"/>
                                              </a:lnTo>
                                              <a:lnTo>
                                                <a:pt x="68" y="451"/>
                                              </a:lnTo>
                                              <a:lnTo>
                                                <a:pt x="68" y="451"/>
                                              </a:lnTo>
                                              <a:lnTo>
                                                <a:pt x="67" y="420"/>
                                              </a:lnTo>
                                              <a:lnTo>
                                                <a:pt x="67" y="420"/>
                                              </a:lnTo>
                                              <a:lnTo>
                                                <a:pt x="67" y="413"/>
                                              </a:lnTo>
                                              <a:lnTo>
                                                <a:pt x="67" y="413"/>
                                              </a:lnTo>
                                              <a:lnTo>
                                                <a:pt x="67" y="411"/>
                                              </a:lnTo>
                                              <a:lnTo>
                                                <a:pt x="67" y="410"/>
                                              </a:lnTo>
                                              <a:lnTo>
                                                <a:pt x="67" y="410"/>
                                              </a:lnTo>
                                              <a:lnTo>
                                                <a:pt x="66" y="406"/>
                                              </a:lnTo>
                                              <a:lnTo>
                                                <a:pt x="66" y="406"/>
                                              </a:lnTo>
                                              <a:lnTo>
                                                <a:pt x="67" y="403"/>
                                              </a:lnTo>
                                              <a:lnTo>
                                                <a:pt x="67" y="403"/>
                                              </a:lnTo>
                                              <a:lnTo>
                                                <a:pt x="68" y="395"/>
                                              </a:lnTo>
                                              <a:lnTo>
                                                <a:pt x="68" y="395"/>
                                              </a:lnTo>
                                              <a:lnTo>
                                                <a:pt x="71" y="385"/>
                                              </a:lnTo>
                                              <a:lnTo>
                                                <a:pt x="71" y="385"/>
                                              </a:lnTo>
                                              <a:lnTo>
                                                <a:pt x="71" y="382"/>
                                              </a:lnTo>
                                              <a:lnTo>
                                                <a:pt x="71" y="381"/>
                                              </a:lnTo>
                                              <a:lnTo>
                                                <a:pt x="71" y="381"/>
                                              </a:lnTo>
                                              <a:lnTo>
                                                <a:pt x="70" y="376"/>
                                              </a:lnTo>
                                              <a:lnTo>
                                                <a:pt x="70" y="376"/>
                                              </a:lnTo>
                                              <a:lnTo>
                                                <a:pt x="78" y="344"/>
                                              </a:lnTo>
                                              <a:lnTo>
                                                <a:pt x="78" y="344"/>
                                              </a:lnTo>
                                              <a:lnTo>
                                                <a:pt x="82" y="325"/>
                                              </a:lnTo>
                                              <a:lnTo>
                                                <a:pt x="85" y="303"/>
                                              </a:lnTo>
                                              <a:lnTo>
                                                <a:pt x="85" y="303"/>
                                              </a:lnTo>
                                              <a:lnTo>
                                                <a:pt x="88" y="283"/>
                                              </a:lnTo>
                                              <a:lnTo>
                                                <a:pt x="89" y="279"/>
                                              </a:lnTo>
                                              <a:lnTo>
                                                <a:pt x="89" y="279"/>
                                              </a:lnTo>
                                              <a:lnTo>
                                                <a:pt x="92" y="279"/>
                                              </a:lnTo>
                                              <a:lnTo>
                                                <a:pt x="92" y="279"/>
                                              </a:lnTo>
                                              <a:lnTo>
                                                <a:pt x="95" y="291"/>
                                              </a:lnTo>
                                              <a:lnTo>
                                                <a:pt x="102" y="318"/>
                                              </a:lnTo>
                                              <a:lnTo>
                                                <a:pt x="102" y="318"/>
                                              </a:lnTo>
                                              <a:lnTo>
                                                <a:pt x="109" y="348"/>
                                              </a:lnTo>
                                              <a:lnTo>
                                                <a:pt x="114" y="369"/>
                                              </a:lnTo>
                                              <a:lnTo>
                                                <a:pt x="114" y="369"/>
                                              </a:lnTo>
                                              <a:lnTo>
                                                <a:pt x="116" y="374"/>
                                              </a:lnTo>
                                              <a:lnTo>
                                                <a:pt x="117" y="376"/>
                                              </a:lnTo>
                                              <a:lnTo>
                                                <a:pt x="117" y="376"/>
                                              </a:lnTo>
                                              <a:lnTo>
                                                <a:pt x="116" y="378"/>
                                              </a:lnTo>
                                              <a:lnTo>
                                                <a:pt x="117" y="379"/>
                                              </a:lnTo>
                                              <a:lnTo>
                                                <a:pt x="117" y="379"/>
                                              </a:lnTo>
                                              <a:lnTo>
                                                <a:pt x="117" y="381"/>
                                              </a:lnTo>
                                              <a:lnTo>
                                                <a:pt x="118" y="382"/>
                                              </a:lnTo>
                                              <a:lnTo>
                                                <a:pt x="118" y="382"/>
                                              </a:lnTo>
                                              <a:lnTo>
                                                <a:pt x="119" y="392"/>
                                              </a:lnTo>
                                              <a:lnTo>
                                                <a:pt x="122" y="408"/>
                                              </a:lnTo>
                                              <a:lnTo>
                                                <a:pt x="122" y="408"/>
                                              </a:lnTo>
                                              <a:lnTo>
                                                <a:pt x="126" y="426"/>
                                              </a:lnTo>
                                              <a:lnTo>
                                                <a:pt x="129" y="437"/>
                                              </a:lnTo>
                                              <a:lnTo>
                                                <a:pt x="129" y="437"/>
                                              </a:lnTo>
                                              <a:lnTo>
                                                <a:pt x="131" y="447"/>
                                              </a:lnTo>
                                              <a:lnTo>
                                                <a:pt x="132" y="457"/>
                                              </a:lnTo>
                                              <a:lnTo>
                                                <a:pt x="134" y="480"/>
                                              </a:lnTo>
                                              <a:lnTo>
                                                <a:pt x="134" y="480"/>
                                              </a:lnTo>
                                              <a:lnTo>
                                                <a:pt x="136" y="488"/>
                                              </a:lnTo>
                                              <a:lnTo>
                                                <a:pt x="136" y="491"/>
                                              </a:lnTo>
                                              <a:lnTo>
                                                <a:pt x="136" y="491"/>
                                              </a:lnTo>
                                              <a:lnTo>
                                                <a:pt x="137" y="492"/>
                                              </a:lnTo>
                                              <a:lnTo>
                                                <a:pt x="137" y="493"/>
                                              </a:lnTo>
                                              <a:lnTo>
                                                <a:pt x="137" y="493"/>
                                              </a:lnTo>
                                              <a:lnTo>
                                                <a:pt x="136" y="498"/>
                                              </a:lnTo>
                                              <a:lnTo>
                                                <a:pt x="134" y="502"/>
                                              </a:lnTo>
                                              <a:lnTo>
                                                <a:pt x="134" y="502"/>
                                              </a:lnTo>
                                              <a:lnTo>
                                                <a:pt x="136" y="503"/>
                                              </a:lnTo>
                                              <a:lnTo>
                                                <a:pt x="136" y="506"/>
                                              </a:lnTo>
                                              <a:lnTo>
                                                <a:pt x="136" y="509"/>
                                              </a:lnTo>
                                              <a:lnTo>
                                                <a:pt x="136" y="509"/>
                                              </a:lnTo>
                                              <a:lnTo>
                                                <a:pt x="134" y="510"/>
                                              </a:lnTo>
                                              <a:lnTo>
                                                <a:pt x="134" y="513"/>
                                              </a:lnTo>
                                              <a:lnTo>
                                                <a:pt x="134" y="513"/>
                                              </a:lnTo>
                                              <a:lnTo>
                                                <a:pt x="136" y="516"/>
                                              </a:lnTo>
                                              <a:lnTo>
                                                <a:pt x="136" y="517"/>
                                              </a:lnTo>
                                              <a:lnTo>
                                                <a:pt x="136" y="517"/>
                                              </a:lnTo>
                                              <a:lnTo>
                                                <a:pt x="139" y="519"/>
                                              </a:lnTo>
                                              <a:lnTo>
                                                <a:pt x="144" y="520"/>
                                              </a:lnTo>
                                              <a:lnTo>
                                                <a:pt x="144" y="520"/>
                                              </a:lnTo>
                                              <a:lnTo>
                                                <a:pt x="146" y="519"/>
                                              </a:lnTo>
                                              <a:lnTo>
                                                <a:pt x="147" y="520"/>
                                              </a:lnTo>
                                              <a:lnTo>
                                                <a:pt x="147" y="520"/>
                                              </a:lnTo>
                                              <a:lnTo>
                                                <a:pt x="154" y="522"/>
                                              </a:lnTo>
                                              <a:lnTo>
                                                <a:pt x="154" y="522"/>
                                              </a:lnTo>
                                              <a:lnTo>
                                                <a:pt x="155" y="523"/>
                                              </a:lnTo>
                                              <a:lnTo>
                                                <a:pt x="158" y="523"/>
                                              </a:lnTo>
                                              <a:lnTo>
                                                <a:pt x="158" y="523"/>
                                              </a:lnTo>
                                              <a:lnTo>
                                                <a:pt x="171" y="524"/>
                                              </a:lnTo>
                                              <a:lnTo>
                                                <a:pt x="171" y="524"/>
                                              </a:lnTo>
                                              <a:lnTo>
                                                <a:pt x="175" y="523"/>
                                              </a:lnTo>
                                              <a:lnTo>
                                                <a:pt x="175" y="523"/>
                                              </a:lnTo>
                                              <a:lnTo>
                                                <a:pt x="175" y="522"/>
                                              </a:lnTo>
                                              <a:lnTo>
                                                <a:pt x="175" y="522"/>
                                              </a:lnTo>
                                              <a:lnTo>
                                                <a:pt x="175" y="519"/>
                                              </a:lnTo>
                                              <a:lnTo>
                                                <a:pt x="175" y="519"/>
                                              </a:lnTo>
                                              <a:lnTo>
                                                <a:pt x="175" y="517"/>
                                              </a:lnTo>
                                              <a:lnTo>
                                                <a:pt x="174" y="515"/>
                                              </a:lnTo>
                                              <a:lnTo>
                                                <a:pt x="173" y="513"/>
                                              </a:lnTo>
                                              <a:lnTo>
                                                <a:pt x="173" y="513"/>
                                              </a:lnTo>
                                              <a:lnTo>
                                                <a:pt x="166" y="508"/>
                                              </a:lnTo>
                                              <a:lnTo>
                                                <a:pt x="166" y="508"/>
                                              </a:lnTo>
                                              <a:lnTo>
                                                <a:pt x="166" y="506"/>
                                              </a:lnTo>
                                              <a:lnTo>
                                                <a:pt x="166" y="506"/>
                                              </a:lnTo>
                                              <a:lnTo>
                                                <a:pt x="165" y="504"/>
                                              </a:lnTo>
                                              <a:lnTo>
                                                <a:pt x="165" y="504"/>
                                              </a:lnTo>
                                              <a:lnTo>
                                                <a:pt x="164" y="503"/>
                                              </a:lnTo>
                                              <a:lnTo>
                                                <a:pt x="164" y="503"/>
                                              </a:lnTo>
                                              <a:lnTo>
                                                <a:pt x="163" y="500"/>
                                              </a:lnTo>
                                              <a:lnTo>
                                                <a:pt x="163" y="500"/>
                                              </a:lnTo>
                                              <a:lnTo>
                                                <a:pt x="163" y="499"/>
                                              </a:lnTo>
                                              <a:lnTo>
                                                <a:pt x="163" y="498"/>
                                              </a:lnTo>
                                              <a:lnTo>
                                                <a:pt x="163" y="498"/>
                                              </a:lnTo>
                                              <a:lnTo>
                                                <a:pt x="161" y="492"/>
                                              </a:lnTo>
                                              <a:lnTo>
                                                <a:pt x="161" y="492"/>
                                              </a:lnTo>
                                              <a:lnTo>
                                                <a:pt x="159" y="478"/>
                                              </a:lnTo>
                                              <a:lnTo>
                                                <a:pt x="159" y="478"/>
                                              </a:lnTo>
                                              <a:lnTo>
                                                <a:pt x="159" y="477"/>
                                              </a:lnTo>
                                              <a:lnTo>
                                                <a:pt x="158" y="476"/>
                                              </a:lnTo>
                                              <a:lnTo>
                                                <a:pt x="157" y="475"/>
                                              </a:lnTo>
                                              <a:lnTo>
                                                <a:pt x="157" y="475"/>
                                              </a:lnTo>
                                              <a:lnTo>
                                                <a:pt x="152" y="447"/>
                                              </a:lnTo>
                                              <a:lnTo>
                                                <a:pt x="152" y="447"/>
                                              </a:lnTo>
                                              <a:lnTo>
                                                <a:pt x="152" y="443"/>
                                              </a:lnTo>
                                              <a:lnTo>
                                                <a:pt x="150" y="435"/>
                                              </a:lnTo>
                                              <a:lnTo>
                                                <a:pt x="150" y="435"/>
                                              </a:lnTo>
                                              <a:lnTo>
                                                <a:pt x="149" y="419"/>
                                              </a:lnTo>
                                              <a:lnTo>
                                                <a:pt x="148" y="407"/>
                                              </a:lnTo>
                                              <a:lnTo>
                                                <a:pt x="148" y="407"/>
                                              </a:lnTo>
                                              <a:lnTo>
                                                <a:pt x="144" y="403"/>
                                              </a:lnTo>
                                              <a:lnTo>
                                                <a:pt x="144" y="403"/>
                                              </a:lnTo>
                                              <a:lnTo>
                                                <a:pt x="146" y="396"/>
                                              </a:lnTo>
                                              <a:lnTo>
                                                <a:pt x="146" y="396"/>
                                              </a:lnTo>
                                              <a:lnTo>
                                                <a:pt x="144" y="392"/>
                                              </a:lnTo>
                                              <a:lnTo>
                                                <a:pt x="144" y="392"/>
                                              </a:lnTo>
                                              <a:lnTo>
                                                <a:pt x="142" y="388"/>
                                              </a:lnTo>
                                              <a:lnTo>
                                                <a:pt x="142" y="381"/>
                                              </a:lnTo>
                                              <a:lnTo>
                                                <a:pt x="142" y="381"/>
                                              </a:lnTo>
                                              <a:lnTo>
                                                <a:pt x="141" y="376"/>
                                              </a:lnTo>
                                              <a:lnTo>
                                                <a:pt x="141" y="376"/>
                                              </a:lnTo>
                                              <a:lnTo>
                                                <a:pt x="139" y="371"/>
                                              </a:lnTo>
                                              <a:lnTo>
                                                <a:pt x="139" y="366"/>
                                              </a:lnTo>
                                              <a:lnTo>
                                                <a:pt x="139" y="366"/>
                                              </a:lnTo>
                                              <a:lnTo>
                                                <a:pt x="136" y="290"/>
                                              </a:lnTo>
                                              <a:lnTo>
                                                <a:pt x="136" y="290"/>
                                              </a:lnTo>
                                              <a:lnTo>
                                                <a:pt x="138" y="287"/>
                                              </a:lnTo>
                                              <a:lnTo>
                                                <a:pt x="139" y="286"/>
                                              </a:lnTo>
                                              <a:lnTo>
                                                <a:pt x="139" y="286"/>
                                              </a:lnTo>
                                              <a:lnTo>
                                                <a:pt x="141" y="285"/>
                                              </a:lnTo>
                                              <a:lnTo>
                                                <a:pt x="141" y="285"/>
                                              </a:lnTo>
                                              <a:lnTo>
                                                <a:pt x="144" y="282"/>
                                              </a:lnTo>
                                              <a:lnTo>
                                                <a:pt x="144" y="280"/>
                                              </a:lnTo>
                                              <a:lnTo>
                                                <a:pt x="141" y="262"/>
                                              </a:lnTo>
                                              <a:lnTo>
                                                <a:pt x="141" y="262"/>
                                              </a:lnTo>
                                              <a:lnTo>
                                                <a:pt x="139" y="250"/>
                                              </a:lnTo>
                                              <a:lnTo>
                                                <a:pt x="139" y="250"/>
                                              </a:lnTo>
                                              <a:lnTo>
                                                <a:pt x="139" y="246"/>
                                              </a:lnTo>
                                              <a:lnTo>
                                                <a:pt x="138" y="246"/>
                                              </a:lnTo>
                                              <a:lnTo>
                                                <a:pt x="137" y="242"/>
                                              </a:lnTo>
                                              <a:lnTo>
                                                <a:pt x="137" y="242"/>
                                              </a:lnTo>
                                              <a:lnTo>
                                                <a:pt x="137" y="238"/>
                                              </a:lnTo>
                                              <a:lnTo>
                                                <a:pt x="137" y="238"/>
                                              </a:lnTo>
                                              <a:lnTo>
                                                <a:pt x="136" y="235"/>
                                              </a:lnTo>
                                              <a:lnTo>
                                                <a:pt x="136" y="232"/>
                                              </a:lnTo>
                                              <a:lnTo>
                                                <a:pt x="136" y="231"/>
                                              </a:lnTo>
                                              <a:lnTo>
                                                <a:pt x="136" y="231"/>
                                              </a:lnTo>
                                              <a:lnTo>
                                                <a:pt x="131" y="231"/>
                                              </a:lnTo>
                                              <a:lnTo>
                                                <a:pt x="131" y="231"/>
                                              </a:lnTo>
                                              <a:lnTo>
                                                <a:pt x="131" y="230"/>
                                              </a:lnTo>
                                              <a:lnTo>
                                                <a:pt x="131" y="230"/>
                                              </a:lnTo>
                                              <a:lnTo>
                                                <a:pt x="129" y="231"/>
                                              </a:lnTo>
                                              <a:lnTo>
                                                <a:pt x="129" y="231"/>
                                              </a:lnTo>
                                              <a:lnTo>
                                                <a:pt x="127" y="228"/>
                                              </a:lnTo>
                                              <a:lnTo>
                                                <a:pt x="127" y="228"/>
                                              </a:lnTo>
                                              <a:lnTo>
                                                <a:pt x="128" y="227"/>
                                              </a:lnTo>
                                              <a:lnTo>
                                                <a:pt x="128" y="227"/>
                                              </a:lnTo>
                                              <a:lnTo>
                                                <a:pt x="128" y="227"/>
                                              </a:lnTo>
                                              <a:lnTo>
                                                <a:pt x="127" y="223"/>
                                              </a:lnTo>
                                              <a:lnTo>
                                                <a:pt x="126" y="218"/>
                                              </a:lnTo>
                                              <a:lnTo>
                                                <a:pt x="126" y="218"/>
                                              </a:lnTo>
                                              <a:lnTo>
                                                <a:pt x="123" y="218"/>
                                              </a:lnTo>
                                              <a:lnTo>
                                                <a:pt x="123" y="218"/>
                                              </a:lnTo>
                                              <a:lnTo>
                                                <a:pt x="122" y="215"/>
                                              </a:lnTo>
                                              <a:lnTo>
                                                <a:pt x="122" y="215"/>
                                              </a:lnTo>
                                              <a:lnTo>
                                                <a:pt x="122" y="212"/>
                                              </a:lnTo>
                                              <a:lnTo>
                                                <a:pt x="122" y="212"/>
                                              </a:lnTo>
                                              <a:lnTo>
                                                <a:pt x="124" y="208"/>
                                              </a:lnTo>
                                              <a:lnTo>
                                                <a:pt x="126" y="202"/>
                                              </a:lnTo>
                                              <a:lnTo>
                                                <a:pt x="126" y="202"/>
                                              </a:lnTo>
                                              <a:lnTo>
                                                <a:pt x="126" y="200"/>
                                              </a:lnTo>
                                              <a:lnTo>
                                                <a:pt x="126" y="200"/>
                                              </a:lnTo>
                                              <a:lnTo>
                                                <a:pt x="126" y="198"/>
                                              </a:lnTo>
                                              <a:lnTo>
                                                <a:pt x="126" y="198"/>
                                              </a:lnTo>
                                              <a:lnTo>
                                                <a:pt x="126" y="195"/>
                                              </a:lnTo>
                                              <a:lnTo>
                                                <a:pt x="126" y="195"/>
                                              </a:lnTo>
                                              <a:lnTo>
                                                <a:pt x="127" y="183"/>
                                              </a:lnTo>
                                              <a:lnTo>
                                                <a:pt x="127" y="183"/>
                                              </a:lnTo>
                                              <a:lnTo>
                                                <a:pt x="128" y="177"/>
                                              </a:lnTo>
                                              <a:lnTo>
                                                <a:pt x="128" y="177"/>
                                              </a:lnTo>
                                              <a:lnTo>
                                                <a:pt x="127" y="176"/>
                                              </a:lnTo>
                                              <a:lnTo>
                                                <a:pt x="127" y="176"/>
                                              </a:lnTo>
                                              <a:lnTo>
                                                <a:pt x="131" y="173"/>
                                              </a:lnTo>
                                              <a:lnTo>
                                                <a:pt x="132" y="170"/>
                                              </a:lnTo>
                                              <a:lnTo>
                                                <a:pt x="134" y="169"/>
                                              </a:lnTo>
                                              <a:lnTo>
                                                <a:pt x="134" y="169"/>
                                              </a:lnTo>
                                              <a:lnTo>
                                                <a:pt x="136" y="173"/>
                                              </a:lnTo>
                                              <a:lnTo>
                                                <a:pt x="136" y="178"/>
                                              </a:lnTo>
                                              <a:lnTo>
                                                <a:pt x="138" y="184"/>
                                              </a:lnTo>
                                              <a:lnTo>
                                                <a:pt x="138" y="184"/>
                                              </a:lnTo>
                                              <a:lnTo>
                                                <a:pt x="143" y="195"/>
                                              </a:lnTo>
                                              <a:lnTo>
                                                <a:pt x="144" y="198"/>
                                              </a:lnTo>
                                              <a:lnTo>
                                                <a:pt x="144" y="198"/>
                                              </a:lnTo>
                                              <a:lnTo>
                                                <a:pt x="146" y="201"/>
                                              </a:lnTo>
                                              <a:lnTo>
                                                <a:pt x="148" y="201"/>
                                              </a:lnTo>
                                              <a:lnTo>
                                                <a:pt x="148" y="201"/>
                                              </a:lnTo>
                                              <a:lnTo>
                                                <a:pt x="152" y="200"/>
                                              </a:lnTo>
                                              <a:lnTo>
                                                <a:pt x="154" y="198"/>
                                              </a:lnTo>
                                              <a:lnTo>
                                                <a:pt x="154" y="198"/>
                                              </a:lnTo>
                                              <a:lnTo>
                                                <a:pt x="157" y="195"/>
                                              </a:lnTo>
                                              <a:lnTo>
                                                <a:pt x="160" y="188"/>
                                              </a:lnTo>
                                              <a:lnTo>
                                                <a:pt x="163" y="177"/>
                                              </a:lnTo>
                                              <a:lnTo>
                                                <a:pt x="168" y="163"/>
                                              </a:lnTo>
                                              <a:lnTo>
                                                <a:pt x="168" y="163"/>
                                              </a:lnTo>
                                              <a:lnTo>
                                                <a:pt x="171" y="141"/>
                                              </a:lnTo>
                                              <a:lnTo>
                                                <a:pt x="171" y="141"/>
                                              </a:lnTo>
                                              <a:lnTo>
                                                <a:pt x="175" y="137"/>
                                              </a:lnTo>
                                              <a:lnTo>
                                                <a:pt x="178" y="136"/>
                                              </a:lnTo>
                                              <a:lnTo>
                                                <a:pt x="178" y="136"/>
                                              </a:lnTo>
                                              <a:lnTo>
                                                <a:pt x="177" y="134"/>
                                              </a:lnTo>
                                              <a:lnTo>
                                                <a:pt x="175" y="133"/>
                                              </a:lnTo>
                                              <a:lnTo>
                                                <a:pt x="175" y="133"/>
                                              </a:lnTo>
                                              <a:lnTo>
                                                <a:pt x="175" y="128"/>
                                              </a:lnTo>
                                              <a:lnTo>
                                                <a:pt x="175" y="128"/>
                                              </a:lnTo>
                                              <a:lnTo>
                                                <a:pt x="174" y="126"/>
                                              </a:lnTo>
                                              <a:lnTo>
                                                <a:pt x="174" y="125"/>
                                              </a:lnTo>
                                              <a:lnTo>
                                                <a:pt x="174" y="125"/>
                                              </a:lnTo>
                                              <a:lnTo>
                                                <a:pt x="175" y="119"/>
                                              </a:lnTo>
                                              <a:lnTo>
                                                <a:pt x="210" y="137"/>
                                              </a:lnTo>
                                              <a:lnTo>
                                                <a:pt x="210" y="137"/>
                                              </a:lnTo>
                                              <a:lnTo>
                                                <a:pt x="212" y="137"/>
                                              </a:lnTo>
                                              <a:lnTo>
                                                <a:pt x="213" y="137"/>
                                              </a:lnTo>
                                              <a:lnTo>
                                                <a:pt x="214" y="136"/>
                                              </a:lnTo>
                                              <a:lnTo>
                                                <a:pt x="214" y="136"/>
                                              </a:lnTo>
                                              <a:lnTo>
                                                <a:pt x="214" y="133"/>
                                              </a:lnTo>
                                              <a:lnTo>
                                                <a:pt x="214" y="132"/>
                                              </a:lnTo>
                                              <a:lnTo>
                                                <a:pt x="214" y="132"/>
                                              </a:lnTo>
                                              <a:lnTo>
                                                <a:pt x="214" y="132"/>
                                              </a:lnTo>
                                              <a:lnTo>
                                                <a:pt x="214" y="132"/>
                                              </a:lnTo>
                                              <a:close/>
                                              <a:moveTo>
                                                <a:pt x="124" y="45"/>
                                              </a:moveTo>
                                              <a:lnTo>
                                                <a:pt x="124" y="45"/>
                                              </a:lnTo>
                                              <a:lnTo>
                                                <a:pt x="126" y="45"/>
                                              </a:lnTo>
                                              <a:lnTo>
                                                <a:pt x="127" y="46"/>
                                              </a:lnTo>
                                              <a:lnTo>
                                                <a:pt x="127" y="46"/>
                                              </a:lnTo>
                                              <a:lnTo>
                                                <a:pt x="128" y="47"/>
                                              </a:lnTo>
                                              <a:lnTo>
                                                <a:pt x="128" y="47"/>
                                              </a:lnTo>
                                              <a:lnTo>
                                                <a:pt x="127" y="46"/>
                                              </a:lnTo>
                                              <a:lnTo>
                                                <a:pt x="124" y="45"/>
                                              </a:lnTo>
                                              <a:lnTo>
                                                <a:pt x="122" y="45"/>
                                              </a:lnTo>
                                              <a:lnTo>
                                                <a:pt x="122" y="45"/>
                                              </a:lnTo>
                                              <a:lnTo>
                                                <a:pt x="124" y="45"/>
                                              </a:lnTo>
                                              <a:lnTo>
                                                <a:pt x="124" y="45"/>
                                              </a:lnTo>
                                              <a:lnTo>
                                                <a:pt x="124" y="45"/>
                                              </a:lnTo>
                                              <a:lnTo>
                                                <a:pt x="124" y="45"/>
                                              </a:lnTo>
                                              <a:close/>
                                              <a:moveTo>
                                                <a:pt x="136" y="143"/>
                                              </a:moveTo>
                                              <a:lnTo>
                                                <a:pt x="136" y="143"/>
                                              </a:lnTo>
                                              <a:lnTo>
                                                <a:pt x="136" y="143"/>
                                              </a:lnTo>
                                              <a:lnTo>
                                                <a:pt x="136" y="143"/>
                                              </a:lnTo>
                                              <a:lnTo>
                                                <a:pt x="136" y="143"/>
                                              </a:lnTo>
                                              <a:lnTo>
                                                <a:pt x="136" y="143"/>
                                              </a:lnTo>
                                              <a:lnTo>
                                                <a:pt x="136" y="143"/>
                                              </a:lnTo>
                                              <a:lnTo>
                                                <a:pt x="136" y="143"/>
                                              </a:lnTo>
                                              <a:lnTo>
                                                <a:pt x="136" y="143"/>
                                              </a:lnTo>
                                              <a:close/>
                                              <a:moveTo>
                                                <a:pt x="142" y="103"/>
                                              </a:moveTo>
                                              <a:lnTo>
                                                <a:pt x="142" y="103"/>
                                              </a:lnTo>
                                              <a:lnTo>
                                                <a:pt x="141" y="102"/>
                                              </a:lnTo>
                                              <a:lnTo>
                                                <a:pt x="141" y="102"/>
                                              </a:lnTo>
                                              <a:lnTo>
                                                <a:pt x="138" y="99"/>
                                              </a:lnTo>
                                              <a:lnTo>
                                                <a:pt x="133" y="96"/>
                                              </a:lnTo>
                                              <a:lnTo>
                                                <a:pt x="144" y="102"/>
                                              </a:lnTo>
                                              <a:lnTo>
                                                <a:pt x="144" y="102"/>
                                              </a:lnTo>
                                              <a:lnTo>
                                                <a:pt x="142" y="103"/>
                                              </a:lnTo>
                                              <a:lnTo>
                                                <a:pt x="142" y="103"/>
                                              </a:lnTo>
                                              <a:lnTo>
                                                <a:pt x="142" y="103"/>
                                              </a:lnTo>
                                              <a:lnTo>
                                                <a:pt x="142" y="103"/>
                                              </a:lnTo>
                                              <a:close/>
                                              <a:moveTo>
                                                <a:pt x="50" y="200"/>
                                              </a:moveTo>
                                              <a:lnTo>
                                                <a:pt x="50" y="200"/>
                                              </a:lnTo>
                                              <a:lnTo>
                                                <a:pt x="48" y="200"/>
                                              </a:lnTo>
                                              <a:lnTo>
                                                <a:pt x="42" y="192"/>
                                              </a:lnTo>
                                              <a:lnTo>
                                                <a:pt x="42" y="192"/>
                                              </a:lnTo>
                                              <a:lnTo>
                                                <a:pt x="41" y="196"/>
                                              </a:lnTo>
                                              <a:lnTo>
                                                <a:pt x="41" y="196"/>
                                              </a:lnTo>
                                              <a:lnTo>
                                                <a:pt x="39" y="185"/>
                                              </a:lnTo>
                                              <a:lnTo>
                                                <a:pt x="36" y="175"/>
                                              </a:lnTo>
                                              <a:lnTo>
                                                <a:pt x="36" y="175"/>
                                              </a:lnTo>
                                              <a:lnTo>
                                                <a:pt x="36" y="164"/>
                                              </a:lnTo>
                                              <a:lnTo>
                                                <a:pt x="35" y="155"/>
                                              </a:lnTo>
                                              <a:lnTo>
                                                <a:pt x="35" y="155"/>
                                              </a:lnTo>
                                              <a:lnTo>
                                                <a:pt x="35" y="154"/>
                                              </a:lnTo>
                                              <a:lnTo>
                                                <a:pt x="36" y="152"/>
                                              </a:lnTo>
                                              <a:lnTo>
                                                <a:pt x="42" y="147"/>
                                              </a:lnTo>
                                              <a:lnTo>
                                                <a:pt x="42" y="147"/>
                                              </a:lnTo>
                                              <a:lnTo>
                                                <a:pt x="56" y="137"/>
                                              </a:lnTo>
                                              <a:lnTo>
                                                <a:pt x="56" y="137"/>
                                              </a:lnTo>
                                              <a:lnTo>
                                                <a:pt x="59" y="142"/>
                                              </a:lnTo>
                                              <a:lnTo>
                                                <a:pt x="60" y="142"/>
                                              </a:lnTo>
                                              <a:lnTo>
                                                <a:pt x="60" y="142"/>
                                              </a:lnTo>
                                              <a:lnTo>
                                                <a:pt x="63" y="140"/>
                                              </a:lnTo>
                                              <a:lnTo>
                                                <a:pt x="63" y="140"/>
                                              </a:lnTo>
                                              <a:lnTo>
                                                <a:pt x="65" y="146"/>
                                              </a:lnTo>
                                              <a:lnTo>
                                                <a:pt x="65" y="150"/>
                                              </a:lnTo>
                                              <a:lnTo>
                                                <a:pt x="67" y="158"/>
                                              </a:lnTo>
                                              <a:lnTo>
                                                <a:pt x="67" y="158"/>
                                              </a:lnTo>
                                              <a:lnTo>
                                                <a:pt x="68" y="173"/>
                                              </a:lnTo>
                                              <a:lnTo>
                                                <a:pt x="70" y="180"/>
                                              </a:lnTo>
                                              <a:lnTo>
                                                <a:pt x="70" y="180"/>
                                              </a:lnTo>
                                              <a:lnTo>
                                                <a:pt x="70" y="180"/>
                                              </a:lnTo>
                                              <a:lnTo>
                                                <a:pt x="68" y="183"/>
                                              </a:lnTo>
                                              <a:lnTo>
                                                <a:pt x="68" y="183"/>
                                              </a:lnTo>
                                              <a:lnTo>
                                                <a:pt x="70" y="190"/>
                                              </a:lnTo>
                                              <a:lnTo>
                                                <a:pt x="70" y="190"/>
                                              </a:lnTo>
                                              <a:lnTo>
                                                <a:pt x="70" y="194"/>
                                              </a:lnTo>
                                              <a:lnTo>
                                                <a:pt x="70" y="194"/>
                                              </a:lnTo>
                                              <a:lnTo>
                                                <a:pt x="67" y="194"/>
                                              </a:lnTo>
                                              <a:lnTo>
                                                <a:pt x="67" y="194"/>
                                              </a:lnTo>
                                              <a:lnTo>
                                                <a:pt x="63" y="194"/>
                                              </a:lnTo>
                                              <a:lnTo>
                                                <a:pt x="62" y="194"/>
                                              </a:lnTo>
                                              <a:lnTo>
                                                <a:pt x="62" y="194"/>
                                              </a:lnTo>
                                              <a:lnTo>
                                                <a:pt x="60" y="194"/>
                                              </a:lnTo>
                                              <a:lnTo>
                                                <a:pt x="60" y="194"/>
                                              </a:lnTo>
                                              <a:lnTo>
                                                <a:pt x="57" y="196"/>
                                              </a:lnTo>
                                              <a:lnTo>
                                                <a:pt x="53" y="200"/>
                                              </a:lnTo>
                                              <a:lnTo>
                                                <a:pt x="53" y="200"/>
                                              </a:lnTo>
                                              <a:lnTo>
                                                <a:pt x="50" y="201"/>
                                              </a:lnTo>
                                              <a:lnTo>
                                                <a:pt x="50" y="201"/>
                                              </a:lnTo>
                                              <a:lnTo>
                                                <a:pt x="51" y="201"/>
                                              </a:lnTo>
                                              <a:lnTo>
                                                <a:pt x="50" y="200"/>
                                              </a:lnTo>
                                              <a:lnTo>
                                                <a:pt x="50" y="200"/>
                                              </a:lnTo>
                                              <a:lnTo>
                                                <a:pt x="50" y="200"/>
                                              </a:lnTo>
                                              <a:lnTo>
                                                <a:pt x="50" y="200"/>
                                              </a:lnTo>
                                              <a:close/>
                                              <a:moveTo>
                                                <a:pt x="117" y="91"/>
                                              </a:moveTo>
                                              <a:lnTo>
                                                <a:pt x="117" y="91"/>
                                              </a:lnTo>
                                              <a:lnTo>
                                                <a:pt x="117" y="92"/>
                                              </a:lnTo>
                                              <a:lnTo>
                                                <a:pt x="117" y="92"/>
                                              </a:lnTo>
                                              <a:lnTo>
                                                <a:pt x="114" y="88"/>
                                              </a:lnTo>
                                              <a:lnTo>
                                                <a:pt x="112" y="85"/>
                                              </a:lnTo>
                                              <a:lnTo>
                                                <a:pt x="128" y="93"/>
                                              </a:lnTo>
                                              <a:lnTo>
                                                <a:pt x="128" y="93"/>
                                              </a:lnTo>
                                              <a:lnTo>
                                                <a:pt x="121" y="91"/>
                                              </a:lnTo>
                                              <a:lnTo>
                                                <a:pt x="117" y="91"/>
                                              </a:lnTo>
                                              <a:lnTo>
                                                <a:pt x="117" y="91"/>
                                              </a:lnTo>
                                              <a:lnTo>
                                                <a:pt x="117" y="91"/>
                                              </a:lnTo>
                                              <a:lnTo>
                                                <a:pt x="117" y="91"/>
                                              </a:lnTo>
                                              <a:close/>
                                              <a:moveTo>
                                                <a:pt x="155" y="152"/>
                                              </a:moveTo>
                                              <a:lnTo>
                                                <a:pt x="155" y="152"/>
                                              </a:lnTo>
                                              <a:lnTo>
                                                <a:pt x="152" y="162"/>
                                              </a:lnTo>
                                              <a:lnTo>
                                                <a:pt x="150" y="163"/>
                                              </a:lnTo>
                                              <a:lnTo>
                                                <a:pt x="150" y="163"/>
                                              </a:lnTo>
                                              <a:lnTo>
                                                <a:pt x="150" y="157"/>
                                              </a:lnTo>
                                              <a:lnTo>
                                                <a:pt x="150" y="147"/>
                                              </a:lnTo>
                                              <a:lnTo>
                                                <a:pt x="150" y="147"/>
                                              </a:lnTo>
                                              <a:lnTo>
                                                <a:pt x="149" y="134"/>
                                              </a:lnTo>
                                              <a:lnTo>
                                                <a:pt x="149" y="134"/>
                                              </a:lnTo>
                                              <a:lnTo>
                                                <a:pt x="150" y="133"/>
                                              </a:lnTo>
                                              <a:lnTo>
                                                <a:pt x="150" y="133"/>
                                              </a:lnTo>
                                              <a:lnTo>
                                                <a:pt x="153" y="129"/>
                                              </a:lnTo>
                                              <a:lnTo>
                                                <a:pt x="153" y="128"/>
                                              </a:lnTo>
                                              <a:lnTo>
                                                <a:pt x="152" y="127"/>
                                              </a:lnTo>
                                              <a:lnTo>
                                                <a:pt x="152" y="127"/>
                                              </a:lnTo>
                                              <a:lnTo>
                                                <a:pt x="149" y="120"/>
                                              </a:lnTo>
                                              <a:lnTo>
                                                <a:pt x="149" y="120"/>
                                              </a:lnTo>
                                              <a:lnTo>
                                                <a:pt x="149" y="118"/>
                                              </a:lnTo>
                                              <a:lnTo>
                                                <a:pt x="149" y="118"/>
                                              </a:lnTo>
                                              <a:lnTo>
                                                <a:pt x="149" y="119"/>
                                              </a:lnTo>
                                              <a:lnTo>
                                                <a:pt x="149" y="119"/>
                                              </a:lnTo>
                                              <a:lnTo>
                                                <a:pt x="154" y="125"/>
                                              </a:lnTo>
                                              <a:lnTo>
                                                <a:pt x="158" y="127"/>
                                              </a:lnTo>
                                              <a:lnTo>
                                                <a:pt x="158" y="127"/>
                                              </a:lnTo>
                                              <a:lnTo>
                                                <a:pt x="158" y="129"/>
                                              </a:lnTo>
                                              <a:lnTo>
                                                <a:pt x="158" y="129"/>
                                              </a:lnTo>
                                              <a:lnTo>
                                                <a:pt x="158" y="132"/>
                                              </a:lnTo>
                                              <a:lnTo>
                                                <a:pt x="158" y="132"/>
                                              </a:lnTo>
                                              <a:lnTo>
                                                <a:pt x="157" y="136"/>
                                              </a:lnTo>
                                              <a:lnTo>
                                                <a:pt x="157" y="136"/>
                                              </a:lnTo>
                                              <a:lnTo>
                                                <a:pt x="157" y="137"/>
                                              </a:lnTo>
                                              <a:lnTo>
                                                <a:pt x="158" y="141"/>
                                              </a:lnTo>
                                              <a:lnTo>
                                                <a:pt x="158" y="141"/>
                                              </a:lnTo>
                                              <a:lnTo>
                                                <a:pt x="158" y="142"/>
                                              </a:lnTo>
                                              <a:lnTo>
                                                <a:pt x="158" y="142"/>
                                              </a:lnTo>
                                              <a:lnTo>
                                                <a:pt x="155" y="152"/>
                                              </a:lnTo>
                                              <a:lnTo>
                                                <a:pt x="155" y="152"/>
                                              </a:lnTo>
                                              <a:lnTo>
                                                <a:pt x="155" y="152"/>
                                              </a:lnTo>
                                              <a:lnTo>
                                                <a:pt x="155" y="152"/>
                                              </a:lnTo>
                                              <a:close/>
                                              <a:moveTo>
                                                <a:pt x="155" y="110"/>
                                              </a:moveTo>
                                              <a:lnTo>
                                                <a:pt x="154" y="110"/>
                                              </a:lnTo>
                                              <a:lnTo>
                                                <a:pt x="153" y="108"/>
                                              </a:lnTo>
                                              <a:lnTo>
                                                <a:pt x="153" y="108"/>
                                              </a:lnTo>
                                              <a:lnTo>
                                                <a:pt x="152" y="107"/>
                                              </a:lnTo>
                                              <a:lnTo>
                                                <a:pt x="155" y="108"/>
                                              </a:lnTo>
                                              <a:lnTo>
                                                <a:pt x="155" y="108"/>
                                              </a:lnTo>
                                              <a:lnTo>
                                                <a:pt x="155" y="110"/>
                                              </a:lnTo>
                                              <a:lnTo>
                                                <a:pt x="155" y="110"/>
                                              </a:lnTo>
                                              <a:lnTo>
                                                <a:pt x="155" y="110"/>
                                              </a:lnTo>
                                              <a:lnTo>
                                                <a:pt x="155" y="110"/>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35"/>
                                      <wps:cNvSpPr>
                                        <a:spLocks noEditPoints="1"/>
                                      </wps:cNvSpPr>
                                      <wps:spPr bwMode="auto">
                                        <a:xfrm>
                                          <a:off x="5267960" y="273685"/>
                                          <a:ext cx="100330" cy="381000"/>
                                        </a:xfrm>
                                        <a:custGeom>
                                          <a:avLst/>
                                          <a:gdLst>
                                            <a:gd name="T0" fmla="*/ 145 w 158"/>
                                            <a:gd name="T1" fmla="*/ 554 h 600"/>
                                            <a:gd name="T2" fmla="*/ 138 w 158"/>
                                            <a:gd name="T3" fmla="*/ 537 h 600"/>
                                            <a:gd name="T4" fmla="*/ 129 w 158"/>
                                            <a:gd name="T5" fmla="*/ 455 h 600"/>
                                            <a:gd name="T6" fmla="*/ 123 w 158"/>
                                            <a:gd name="T7" fmla="*/ 408 h 600"/>
                                            <a:gd name="T8" fmla="*/ 121 w 158"/>
                                            <a:gd name="T9" fmla="*/ 289 h 600"/>
                                            <a:gd name="T10" fmla="*/ 112 w 158"/>
                                            <a:gd name="T11" fmla="*/ 266 h 600"/>
                                            <a:gd name="T12" fmla="*/ 118 w 158"/>
                                            <a:gd name="T13" fmla="*/ 246 h 600"/>
                                            <a:gd name="T14" fmla="*/ 139 w 158"/>
                                            <a:gd name="T15" fmla="*/ 211 h 600"/>
                                            <a:gd name="T16" fmla="*/ 145 w 158"/>
                                            <a:gd name="T17" fmla="*/ 168 h 600"/>
                                            <a:gd name="T18" fmla="*/ 134 w 158"/>
                                            <a:gd name="T19" fmla="*/ 147 h 600"/>
                                            <a:gd name="T20" fmla="*/ 122 w 158"/>
                                            <a:gd name="T21" fmla="*/ 123 h 600"/>
                                            <a:gd name="T22" fmla="*/ 98 w 158"/>
                                            <a:gd name="T23" fmla="*/ 108 h 600"/>
                                            <a:gd name="T24" fmla="*/ 81 w 158"/>
                                            <a:gd name="T25" fmla="*/ 80 h 600"/>
                                            <a:gd name="T26" fmla="*/ 89 w 158"/>
                                            <a:gd name="T27" fmla="*/ 55 h 600"/>
                                            <a:gd name="T28" fmla="*/ 89 w 158"/>
                                            <a:gd name="T29" fmla="*/ 28 h 600"/>
                                            <a:gd name="T30" fmla="*/ 82 w 158"/>
                                            <a:gd name="T31" fmla="*/ 8 h 600"/>
                                            <a:gd name="T32" fmla="*/ 77 w 158"/>
                                            <a:gd name="T33" fmla="*/ 5 h 600"/>
                                            <a:gd name="T34" fmla="*/ 71 w 158"/>
                                            <a:gd name="T35" fmla="*/ 2 h 600"/>
                                            <a:gd name="T36" fmla="*/ 63 w 158"/>
                                            <a:gd name="T37" fmla="*/ 2 h 600"/>
                                            <a:gd name="T38" fmla="*/ 58 w 158"/>
                                            <a:gd name="T39" fmla="*/ 3 h 600"/>
                                            <a:gd name="T40" fmla="*/ 48 w 158"/>
                                            <a:gd name="T41" fmla="*/ 15 h 600"/>
                                            <a:gd name="T42" fmla="*/ 45 w 158"/>
                                            <a:gd name="T43" fmla="*/ 23 h 600"/>
                                            <a:gd name="T44" fmla="*/ 45 w 158"/>
                                            <a:gd name="T45" fmla="*/ 33 h 600"/>
                                            <a:gd name="T46" fmla="*/ 46 w 158"/>
                                            <a:gd name="T47" fmla="*/ 42 h 600"/>
                                            <a:gd name="T48" fmla="*/ 45 w 158"/>
                                            <a:gd name="T49" fmla="*/ 56 h 600"/>
                                            <a:gd name="T50" fmla="*/ 51 w 158"/>
                                            <a:gd name="T51" fmla="*/ 80 h 600"/>
                                            <a:gd name="T52" fmla="*/ 35 w 158"/>
                                            <a:gd name="T53" fmla="*/ 94 h 600"/>
                                            <a:gd name="T54" fmla="*/ 17 w 158"/>
                                            <a:gd name="T55" fmla="*/ 105 h 600"/>
                                            <a:gd name="T56" fmla="*/ 6 w 158"/>
                                            <a:gd name="T57" fmla="*/ 155 h 600"/>
                                            <a:gd name="T58" fmla="*/ 13 w 158"/>
                                            <a:gd name="T59" fmla="*/ 194 h 600"/>
                                            <a:gd name="T60" fmla="*/ 19 w 158"/>
                                            <a:gd name="T61" fmla="*/ 255 h 600"/>
                                            <a:gd name="T62" fmla="*/ 28 w 158"/>
                                            <a:gd name="T63" fmla="*/ 284 h 600"/>
                                            <a:gd name="T64" fmla="*/ 23 w 158"/>
                                            <a:gd name="T65" fmla="*/ 317 h 600"/>
                                            <a:gd name="T66" fmla="*/ 24 w 158"/>
                                            <a:gd name="T67" fmla="*/ 348 h 600"/>
                                            <a:gd name="T68" fmla="*/ 23 w 158"/>
                                            <a:gd name="T69" fmla="*/ 384 h 600"/>
                                            <a:gd name="T70" fmla="*/ 17 w 158"/>
                                            <a:gd name="T71" fmla="*/ 433 h 600"/>
                                            <a:gd name="T72" fmla="*/ 7 w 158"/>
                                            <a:gd name="T73" fmla="*/ 515 h 600"/>
                                            <a:gd name="T74" fmla="*/ 1 w 158"/>
                                            <a:gd name="T75" fmla="*/ 558 h 600"/>
                                            <a:gd name="T76" fmla="*/ 1 w 158"/>
                                            <a:gd name="T77" fmla="*/ 585 h 600"/>
                                            <a:gd name="T78" fmla="*/ 28 w 158"/>
                                            <a:gd name="T79" fmla="*/ 595 h 600"/>
                                            <a:gd name="T80" fmla="*/ 33 w 158"/>
                                            <a:gd name="T81" fmla="*/ 566 h 600"/>
                                            <a:gd name="T82" fmla="*/ 39 w 158"/>
                                            <a:gd name="T83" fmla="*/ 542 h 600"/>
                                            <a:gd name="T84" fmla="*/ 49 w 158"/>
                                            <a:gd name="T85" fmla="*/ 483 h 600"/>
                                            <a:gd name="T86" fmla="*/ 68 w 158"/>
                                            <a:gd name="T87" fmla="*/ 377 h 600"/>
                                            <a:gd name="T88" fmla="*/ 85 w 158"/>
                                            <a:gd name="T89" fmla="*/ 397 h 600"/>
                                            <a:gd name="T90" fmla="*/ 89 w 158"/>
                                            <a:gd name="T91" fmla="*/ 429 h 600"/>
                                            <a:gd name="T92" fmla="*/ 94 w 158"/>
                                            <a:gd name="T93" fmla="*/ 535 h 600"/>
                                            <a:gd name="T94" fmla="*/ 98 w 158"/>
                                            <a:gd name="T95" fmla="*/ 561 h 600"/>
                                            <a:gd name="T96" fmla="*/ 122 w 158"/>
                                            <a:gd name="T97" fmla="*/ 573 h 600"/>
                                            <a:gd name="T98" fmla="*/ 150 w 158"/>
                                            <a:gd name="T99" fmla="*/ 582 h 600"/>
                                            <a:gd name="T100" fmla="*/ 44 w 158"/>
                                            <a:gd name="T101" fmla="*/ 152 h 600"/>
                                            <a:gd name="T102" fmla="*/ 24 w 158"/>
                                            <a:gd name="T103" fmla="*/ 119 h 600"/>
                                            <a:gd name="T104" fmla="*/ 24 w 158"/>
                                            <a:gd name="T105" fmla="*/ 109 h 600"/>
                                            <a:gd name="T106" fmla="*/ 41 w 158"/>
                                            <a:gd name="T107" fmla="*/ 102 h 600"/>
                                            <a:gd name="T108" fmla="*/ 34 w 158"/>
                                            <a:gd name="T109" fmla="*/ 111 h 600"/>
                                            <a:gd name="T110" fmla="*/ 49 w 158"/>
                                            <a:gd name="T111" fmla="*/ 152 h 600"/>
                                            <a:gd name="T112" fmla="*/ 104 w 158"/>
                                            <a:gd name="T113" fmla="*/ 141 h 600"/>
                                            <a:gd name="T114" fmla="*/ 118 w 158"/>
                                            <a:gd name="T115" fmla="*/ 116 h 600"/>
                                            <a:gd name="T116" fmla="*/ 117 w 158"/>
                                            <a:gd name="T117" fmla="*/ 118 h 600"/>
                                            <a:gd name="T118" fmla="*/ 121 w 158"/>
                                            <a:gd name="T119" fmla="*/ 135 h 600"/>
                                            <a:gd name="T120" fmla="*/ 112 w 158"/>
                                            <a:gd name="T121" fmla="*/ 156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58" h="600">
                                              <a:moveTo>
                                                <a:pt x="158" y="573"/>
                                              </a:moveTo>
                                              <a:lnTo>
                                                <a:pt x="158" y="573"/>
                                              </a:lnTo>
                                              <a:lnTo>
                                                <a:pt x="156" y="571"/>
                                              </a:lnTo>
                                              <a:lnTo>
                                                <a:pt x="156" y="571"/>
                                              </a:lnTo>
                                              <a:lnTo>
                                                <a:pt x="156" y="571"/>
                                              </a:lnTo>
                                              <a:lnTo>
                                                <a:pt x="156" y="570"/>
                                              </a:lnTo>
                                              <a:lnTo>
                                                <a:pt x="154" y="566"/>
                                              </a:lnTo>
                                              <a:lnTo>
                                                <a:pt x="154" y="566"/>
                                              </a:lnTo>
                                              <a:lnTo>
                                                <a:pt x="150" y="559"/>
                                              </a:lnTo>
                                              <a:lnTo>
                                                <a:pt x="145" y="554"/>
                                              </a:lnTo>
                                              <a:lnTo>
                                                <a:pt x="145" y="554"/>
                                              </a:lnTo>
                                              <a:lnTo>
                                                <a:pt x="138" y="550"/>
                                              </a:lnTo>
                                              <a:lnTo>
                                                <a:pt x="138" y="550"/>
                                              </a:lnTo>
                                              <a:lnTo>
                                                <a:pt x="138" y="550"/>
                                              </a:lnTo>
                                              <a:lnTo>
                                                <a:pt x="138" y="550"/>
                                              </a:lnTo>
                                              <a:lnTo>
                                                <a:pt x="139" y="547"/>
                                              </a:lnTo>
                                              <a:lnTo>
                                                <a:pt x="139" y="547"/>
                                              </a:lnTo>
                                              <a:lnTo>
                                                <a:pt x="136" y="543"/>
                                              </a:lnTo>
                                              <a:lnTo>
                                                <a:pt x="136" y="543"/>
                                              </a:lnTo>
                                              <a:lnTo>
                                                <a:pt x="136" y="539"/>
                                              </a:lnTo>
                                              <a:lnTo>
                                                <a:pt x="138" y="537"/>
                                              </a:lnTo>
                                              <a:lnTo>
                                                <a:pt x="138" y="537"/>
                                              </a:lnTo>
                                              <a:lnTo>
                                                <a:pt x="136" y="528"/>
                                              </a:lnTo>
                                              <a:lnTo>
                                                <a:pt x="133" y="520"/>
                                              </a:lnTo>
                                              <a:lnTo>
                                                <a:pt x="133" y="520"/>
                                              </a:lnTo>
                                              <a:lnTo>
                                                <a:pt x="131" y="514"/>
                                              </a:lnTo>
                                              <a:lnTo>
                                                <a:pt x="128" y="506"/>
                                              </a:lnTo>
                                              <a:lnTo>
                                                <a:pt x="122" y="499"/>
                                              </a:lnTo>
                                              <a:lnTo>
                                                <a:pt x="122" y="499"/>
                                              </a:lnTo>
                                              <a:lnTo>
                                                <a:pt x="128" y="476"/>
                                              </a:lnTo>
                                              <a:lnTo>
                                                <a:pt x="128" y="476"/>
                                              </a:lnTo>
                                              <a:lnTo>
                                                <a:pt x="129" y="467"/>
                                              </a:lnTo>
                                              <a:lnTo>
                                                <a:pt x="129" y="455"/>
                                              </a:lnTo>
                                              <a:lnTo>
                                                <a:pt x="129" y="455"/>
                                              </a:lnTo>
                                              <a:lnTo>
                                                <a:pt x="128" y="443"/>
                                              </a:lnTo>
                                              <a:lnTo>
                                                <a:pt x="127" y="440"/>
                                              </a:lnTo>
                                              <a:lnTo>
                                                <a:pt x="127" y="440"/>
                                              </a:lnTo>
                                              <a:lnTo>
                                                <a:pt x="123" y="438"/>
                                              </a:lnTo>
                                              <a:lnTo>
                                                <a:pt x="123" y="438"/>
                                              </a:lnTo>
                                              <a:lnTo>
                                                <a:pt x="124" y="434"/>
                                              </a:lnTo>
                                              <a:lnTo>
                                                <a:pt x="124" y="425"/>
                                              </a:lnTo>
                                              <a:lnTo>
                                                <a:pt x="124" y="425"/>
                                              </a:lnTo>
                                              <a:lnTo>
                                                <a:pt x="124" y="416"/>
                                              </a:lnTo>
                                              <a:lnTo>
                                                <a:pt x="123" y="408"/>
                                              </a:lnTo>
                                              <a:lnTo>
                                                <a:pt x="123" y="408"/>
                                              </a:lnTo>
                                              <a:lnTo>
                                                <a:pt x="123" y="369"/>
                                              </a:lnTo>
                                              <a:lnTo>
                                                <a:pt x="123" y="369"/>
                                              </a:lnTo>
                                              <a:lnTo>
                                                <a:pt x="124" y="345"/>
                                              </a:lnTo>
                                              <a:lnTo>
                                                <a:pt x="124" y="345"/>
                                              </a:lnTo>
                                              <a:lnTo>
                                                <a:pt x="123" y="329"/>
                                              </a:lnTo>
                                              <a:lnTo>
                                                <a:pt x="123" y="313"/>
                                              </a:lnTo>
                                              <a:lnTo>
                                                <a:pt x="123" y="313"/>
                                              </a:lnTo>
                                              <a:lnTo>
                                                <a:pt x="121" y="293"/>
                                              </a:lnTo>
                                              <a:lnTo>
                                                <a:pt x="121" y="293"/>
                                              </a:lnTo>
                                              <a:lnTo>
                                                <a:pt x="121" y="289"/>
                                              </a:lnTo>
                                              <a:lnTo>
                                                <a:pt x="121" y="287"/>
                                              </a:lnTo>
                                              <a:lnTo>
                                                <a:pt x="121" y="287"/>
                                              </a:lnTo>
                                              <a:lnTo>
                                                <a:pt x="118" y="284"/>
                                              </a:lnTo>
                                              <a:lnTo>
                                                <a:pt x="117" y="282"/>
                                              </a:lnTo>
                                              <a:lnTo>
                                                <a:pt x="117" y="282"/>
                                              </a:lnTo>
                                              <a:lnTo>
                                                <a:pt x="115" y="276"/>
                                              </a:lnTo>
                                              <a:lnTo>
                                                <a:pt x="115" y="276"/>
                                              </a:lnTo>
                                              <a:lnTo>
                                                <a:pt x="112" y="270"/>
                                              </a:lnTo>
                                              <a:lnTo>
                                                <a:pt x="112" y="270"/>
                                              </a:lnTo>
                                              <a:lnTo>
                                                <a:pt x="112" y="266"/>
                                              </a:lnTo>
                                              <a:lnTo>
                                                <a:pt x="112" y="266"/>
                                              </a:lnTo>
                                              <a:lnTo>
                                                <a:pt x="111" y="259"/>
                                              </a:lnTo>
                                              <a:lnTo>
                                                <a:pt x="111" y="259"/>
                                              </a:lnTo>
                                              <a:lnTo>
                                                <a:pt x="110" y="255"/>
                                              </a:lnTo>
                                              <a:lnTo>
                                                <a:pt x="110" y="255"/>
                                              </a:lnTo>
                                              <a:lnTo>
                                                <a:pt x="112" y="254"/>
                                              </a:lnTo>
                                              <a:lnTo>
                                                <a:pt x="112" y="253"/>
                                              </a:lnTo>
                                              <a:lnTo>
                                                <a:pt x="112" y="253"/>
                                              </a:lnTo>
                                              <a:lnTo>
                                                <a:pt x="116" y="253"/>
                                              </a:lnTo>
                                              <a:lnTo>
                                                <a:pt x="117" y="250"/>
                                              </a:lnTo>
                                              <a:lnTo>
                                                <a:pt x="117" y="250"/>
                                              </a:lnTo>
                                              <a:lnTo>
                                                <a:pt x="118" y="246"/>
                                              </a:lnTo>
                                              <a:lnTo>
                                                <a:pt x="118" y="240"/>
                                              </a:lnTo>
                                              <a:lnTo>
                                                <a:pt x="117" y="226"/>
                                              </a:lnTo>
                                              <a:lnTo>
                                                <a:pt x="117" y="226"/>
                                              </a:lnTo>
                                              <a:lnTo>
                                                <a:pt x="115" y="206"/>
                                              </a:lnTo>
                                              <a:lnTo>
                                                <a:pt x="115" y="206"/>
                                              </a:lnTo>
                                              <a:lnTo>
                                                <a:pt x="122" y="207"/>
                                              </a:lnTo>
                                              <a:lnTo>
                                                <a:pt x="122" y="207"/>
                                              </a:lnTo>
                                              <a:lnTo>
                                                <a:pt x="132" y="211"/>
                                              </a:lnTo>
                                              <a:lnTo>
                                                <a:pt x="132" y="211"/>
                                              </a:lnTo>
                                              <a:lnTo>
                                                <a:pt x="138" y="211"/>
                                              </a:lnTo>
                                              <a:lnTo>
                                                <a:pt x="139" y="211"/>
                                              </a:lnTo>
                                              <a:lnTo>
                                                <a:pt x="139" y="211"/>
                                              </a:lnTo>
                                              <a:lnTo>
                                                <a:pt x="139" y="207"/>
                                              </a:lnTo>
                                              <a:lnTo>
                                                <a:pt x="142" y="202"/>
                                              </a:lnTo>
                                              <a:lnTo>
                                                <a:pt x="142" y="202"/>
                                              </a:lnTo>
                                              <a:lnTo>
                                                <a:pt x="144" y="198"/>
                                              </a:lnTo>
                                              <a:lnTo>
                                                <a:pt x="145" y="196"/>
                                              </a:lnTo>
                                              <a:lnTo>
                                                <a:pt x="145" y="188"/>
                                              </a:lnTo>
                                              <a:lnTo>
                                                <a:pt x="145" y="188"/>
                                              </a:lnTo>
                                              <a:lnTo>
                                                <a:pt x="145" y="176"/>
                                              </a:lnTo>
                                              <a:lnTo>
                                                <a:pt x="145" y="168"/>
                                              </a:lnTo>
                                              <a:lnTo>
                                                <a:pt x="145" y="168"/>
                                              </a:lnTo>
                                              <a:lnTo>
                                                <a:pt x="145" y="164"/>
                                              </a:lnTo>
                                              <a:lnTo>
                                                <a:pt x="144" y="161"/>
                                              </a:lnTo>
                                              <a:lnTo>
                                                <a:pt x="142" y="156"/>
                                              </a:lnTo>
                                              <a:lnTo>
                                                <a:pt x="142" y="156"/>
                                              </a:lnTo>
                                              <a:lnTo>
                                                <a:pt x="139" y="152"/>
                                              </a:lnTo>
                                              <a:lnTo>
                                                <a:pt x="138" y="151"/>
                                              </a:lnTo>
                                              <a:lnTo>
                                                <a:pt x="138" y="151"/>
                                              </a:lnTo>
                                              <a:lnTo>
                                                <a:pt x="136" y="151"/>
                                              </a:lnTo>
                                              <a:lnTo>
                                                <a:pt x="136" y="150"/>
                                              </a:lnTo>
                                              <a:lnTo>
                                                <a:pt x="136" y="150"/>
                                              </a:lnTo>
                                              <a:lnTo>
                                                <a:pt x="134" y="147"/>
                                              </a:lnTo>
                                              <a:lnTo>
                                                <a:pt x="132" y="142"/>
                                              </a:lnTo>
                                              <a:lnTo>
                                                <a:pt x="132" y="142"/>
                                              </a:lnTo>
                                              <a:lnTo>
                                                <a:pt x="128" y="135"/>
                                              </a:lnTo>
                                              <a:lnTo>
                                                <a:pt x="128" y="135"/>
                                              </a:lnTo>
                                              <a:lnTo>
                                                <a:pt x="126" y="132"/>
                                              </a:lnTo>
                                              <a:lnTo>
                                                <a:pt x="124" y="124"/>
                                              </a:lnTo>
                                              <a:lnTo>
                                                <a:pt x="124" y="124"/>
                                              </a:lnTo>
                                              <a:lnTo>
                                                <a:pt x="123" y="124"/>
                                              </a:lnTo>
                                              <a:lnTo>
                                                <a:pt x="123" y="123"/>
                                              </a:lnTo>
                                              <a:lnTo>
                                                <a:pt x="122" y="123"/>
                                              </a:lnTo>
                                              <a:lnTo>
                                                <a:pt x="122" y="123"/>
                                              </a:lnTo>
                                              <a:lnTo>
                                                <a:pt x="122" y="118"/>
                                              </a:lnTo>
                                              <a:lnTo>
                                                <a:pt x="121" y="116"/>
                                              </a:lnTo>
                                              <a:lnTo>
                                                <a:pt x="119" y="113"/>
                                              </a:lnTo>
                                              <a:lnTo>
                                                <a:pt x="119" y="113"/>
                                              </a:lnTo>
                                              <a:lnTo>
                                                <a:pt x="112" y="111"/>
                                              </a:lnTo>
                                              <a:lnTo>
                                                <a:pt x="112" y="111"/>
                                              </a:lnTo>
                                              <a:lnTo>
                                                <a:pt x="110" y="109"/>
                                              </a:lnTo>
                                              <a:lnTo>
                                                <a:pt x="105" y="108"/>
                                              </a:lnTo>
                                              <a:lnTo>
                                                <a:pt x="105" y="108"/>
                                              </a:lnTo>
                                              <a:lnTo>
                                                <a:pt x="100" y="108"/>
                                              </a:lnTo>
                                              <a:lnTo>
                                                <a:pt x="98" y="108"/>
                                              </a:lnTo>
                                              <a:lnTo>
                                                <a:pt x="98" y="108"/>
                                              </a:lnTo>
                                              <a:lnTo>
                                                <a:pt x="98" y="102"/>
                                              </a:lnTo>
                                              <a:lnTo>
                                                <a:pt x="98" y="102"/>
                                              </a:lnTo>
                                              <a:lnTo>
                                                <a:pt x="98" y="100"/>
                                              </a:lnTo>
                                              <a:lnTo>
                                                <a:pt x="95" y="95"/>
                                              </a:lnTo>
                                              <a:lnTo>
                                                <a:pt x="95" y="95"/>
                                              </a:lnTo>
                                              <a:lnTo>
                                                <a:pt x="89" y="89"/>
                                              </a:lnTo>
                                              <a:lnTo>
                                                <a:pt x="83" y="85"/>
                                              </a:lnTo>
                                              <a:lnTo>
                                                <a:pt x="83" y="85"/>
                                              </a:lnTo>
                                              <a:lnTo>
                                                <a:pt x="81" y="85"/>
                                              </a:lnTo>
                                              <a:lnTo>
                                                <a:pt x="81" y="80"/>
                                              </a:lnTo>
                                              <a:lnTo>
                                                <a:pt x="81" y="80"/>
                                              </a:lnTo>
                                              <a:lnTo>
                                                <a:pt x="85" y="76"/>
                                              </a:lnTo>
                                              <a:lnTo>
                                                <a:pt x="85" y="76"/>
                                              </a:lnTo>
                                              <a:lnTo>
                                                <a:pt x="87" y="70"/>
                                              </a:lnTo>
                                              <a:lnTo>
                                                <a:pt x="88" y="65"/>
                                              </a:lnTo>
                                              <a:lnTo>
                                                <a:pt x="88" y="65"/>
                                              </a:lnTo>
                                              <a:lnTo>
                                                <a:pt x="89" y="64"/>
                                              </a:lnTo>
                                              <a:lnTo>
                                                <a:pt x="89" y="64"/>
                                              </a:lnTo>
                                              <a:lnTo>
                                                <a:pt x="89" y="60"/>
                                              </a:lnTo>
                                              <a:lnTo>
                                                <a:pt x="89" y="55"/>
                                              </a:lnTo>
                                              <a:lnTo>
                                                <a:pt x="89" y="55"/>
                                              </a:lnTo>
                                              <a:lnTo>
                                                <a:pt x="92" y="50"/>
                                              </a:lnTo>
                                              <a:lnTo>
                                                <a:pt x="92" y="50"/>
                                              </a:lnTo>
                                              <a:lnTo>
                                                <a:pt x="92" y="47"/>
                                              </a:lnTo>
                                              <a:lnTo>
                                                <a:pt x="91" y="45"/>
                                              </a:lnTo>
                                              <a:lnTo>
                                                <a:pt x="91" y="45"/>
                                              </a:lnTo>
                                              <a:lnTo>
                                                <a:pt x="89" y="45"/>
                                              </a:lnTo>
                                              <a:lnTo>
                                                <a:pt x="88" y="46"/>
                                              </a:lnTo>
                                              <a:lnTo>
                                                <a:pt x="88" y="46"/>
                                              </a:lnTo>
                                              <a:lnTo>
                                                <a:pt x="89" y="34"/>
                                              </a:lnTo>
                                              <a:lnTo>
                                                <a:pt x="89" y="34"/>
                                              </a:lnTo>
                                              <a:lnTo>
                                                <a:pt x="89" y="28"/>
                                              </a:lnTo>
                                              <a:lnTo>
                                                <a:pt x="89" y="28"/>
                                              </a:lnTo>
                                              <a:lnTo>
                                                <a:pt x="89" y="24"/>
                                              </a:lnTo>
                                              <a:lnTo>
                                                <a:pt x="89" y="24"/>
                                              </a:lnTo>
                                              <a:lnTo>
                                                <a:pt x="88" y="17"/>
                                              </a:lnTo>
                                              <a:lnTo>
                                                <a:pt x="88" y="17"/>
                                              </a:lnTo>
                                              <a:lnTo>
                                                <a:pt x="84" y="13"/>
                                              </a:lnTo>
                                              <a:lnTo>
                                                <a:pt x="84" y="13"/>
                                              </a:lnTo>
                                              <a:lnTo>
                                                <a:pt x="81" y="9"/>
                                              </a:lnTo>
                                              <a:lnTo>
                                                <a:pt x="81" y="9"/>
                                              </a:lnTo>
                                              <a:lnTo>
                                                <a:pt x="82" y="9"/>
                                              </a:lnTo>
                                              <a:lnTo>
                                                <a:pt x="82" y="8"/>
                                              </a:lnTo>
                                              <a:lnTo>
                                                <a:pt x="82" y="8"/>
                                              </a:lnTo>
                                              <a:lnTo>
                                                <a:pt x="80" y="8"/>
                                              </a:lnTo>
                                              <a:lnTo>
                                                <a:pt x="80" y="8"/>
                                              </a:lnTo>
                                              <a:lnTo>
                                                <a:pt x="79" y="7"/>
                                              </a:lnTo>
                                              <a:lnTo>
                                                <a:pt x="79" y="7"/>
                                              </a:lnTo>
                                              <a:lnTo>
                                                <a:pt x="80" y="7"/>
                                              </a:lnTo>
                                              <a:lnTo>
                                                <a:pt x="79" y="7"/>
                                              </a:lnTo>
                                              <a:lnTo>
                                                <a:pt x="79" y="7"/>
                                              </a:lnTo>
                                              <a:lnTo>
                                                <a:pt x="78" y="5"/>
                                              </a:lnTo>
                                              <a:lnTo>
                                                <a:pt x="78" y="5"/>
                                              </a:lnTo>
                                              <a:lnTo>
                                                <a:pt x="77" y="5"/>
                                              </a:lnTo>
                                              <a:lnTo>
                                                <a:pt x="77" y="5"/>
                                              </a:lnTo>
                                              <a:lnTo>
                                                <a:pt x="75" y="5"/>
                                              </a:lnTo>
                                              <a:lnTo>
                                                <a:pt x="75" y="5"/>
                                              </a:lnTo>
                                              <a:lnTo>
                                                <a:pt x="75" y="3"/>
                                              </a:lnTo>
                                              <a:lnTo>
                                                <a:pt x="75" y="3"/>
                                              </a:lnTo>
                                              <a:lnTo>
                                                <a:pt x="74" y="3"/>
                                              </a:lnTo>
                                              <a:lnTo>
                                                <a:pt x="74" y="3"/>
                                              </a:lnTo>
                                              <a:lnTo>
                                                <a:pt x="72" y="2"/>
                                              </a:lnTo>
                                              <a:lnTo>
                                                <a:pt x="72" y="2"/>
                                              </a:lnTo>
                                              <a:lnTo>
                                                <a:pt x="71" y="2"/>
                                              </a:lnTo>
                                              <a:lnTo>
                                                <a:pt x="71" y="2"/>
                                              </a:lnTo>
                                              <a:lnTo>
                                                <a:pt x="71" y="2"/>
                                              </a:lnTo>
                                              <a:lnTo>
                                                <a:pt x="71" y="0"/>
                                              </a:lnTo>
                                              <a:lnTo>
                                                <a:pt x="71" y="0"/>
                                              </a:lnTo>
                                              <a:lnTo>
                                                <a:pt x="71" y="0"/>
                                              </a:lnTo>
                                              <a:lnTo>
                                                <a:pt x="70" y="2"/>
                                              </a:lnTo>
                                              <a:lnTo>
                                                <a:pt x="70" y="2"/>
                                              </a:lnTo>
                                              <a:lnTo>
                                                <a:pt x="68" y="2"/>
                                              </a:lnTo>
                                              <a:lnTo>
                                                <a:pt x="68" y="2"/>
                                              </a:lnTo>
                                              <a:lnTo>
                                                <a:pt x="66" y="2"/>
                                              </a:lnTo>
                                              <a:lnTo>
                                                <a:pt x="66" y="2"/>
                                              </a:lnTo>
                                              <a:lnTo>
                                                <a:pt x="63" y="2"/>
                                              </a:lnTo>
                                              <a:lnTo>
                                                <a:pt x="63" y="2"/>
                                              </a:lnTo>
                                              <a:lnTo>
                                                <a:pt x="61" y="2"/>
                                              </a:lnTo>
                                              <a:lnTo>
                                                <a:pt x="61" y="2"/>
                                              </a:lnTo>
                                              <a:lnTo>
                                                <a:pt x="61" y="2"/>
                                              </a:lnTo>
                                              <a:lnTo>
                                                <a:pt x="61" y="2"/>
                                              </a:lnTo>
                                              <a:lnTo>
                                                <a:pt x="60" y="2"/>
                                              </a:lnTo>
                                              <a:lnTo>
                                                <a:pt x="60" y="2"/>
                                              </a:lnTo>
                                              <a:lnTo>
                                                <a:pt x="58" y="2"/>
                                              </a:lnTo>
                                              <a:lnTo>
                                                <a:pt x="58" y="2"/>
                                              </a:lnTo>
                                              <a:lnTo>
                                                <a:pt x="58" y="3"/>
                                              </a:lnTo>
                                              <a:lnTo>
                                                <a:pt x="58" y="3"/>
                                              </a:lnTo>
                                              <a:lnTo>
                                                <a:pt x="57" y="3"/>
                                              </a:lnTo>
                                              <a:lnTo>
                                                <a:pt x="57" y="3"/>
                                              </a:lnTo>
                                              <a:lnTo>
                                                <a:pt x="56" y="5"/>
                                              </a:lnTo>
                                              <a:lnTo>
                                                <a:pt x="56" y="5"/>
                                              </a:lnTo>
                                              <a:lnTo>
                                                <a:pt x="53" y="8"/>
                                              </a:lnTo>
                                              <a:lnTo>
                                                <a:pt x="53" y="8"/>
                                              </a:lnTo>
                                              <a:lnTo>
                                                <a:pt x="51" y="10"/>
                                              </a:lnTo>
                                              <a:lnTo>
                                                <a:pt x="51" y="10"/>
                                              </a:lnTo>
                                              <a:lnTo>
                                                <a:pt x="49" y="14"/>
                                              </a:lnTo>
                                              <a:lnTo>
                                                <a:pt x="49" y="14"/>
                                              </a:lnTo>
                                              <a:lnTo>
                                                <a:pt x="48" y="15"/>
                                              </a:lnTo>
                                              <a:lnTo>
                                                <a:pt x="48" y="15"/>
                                              </a:lnTo>
                                              <a:lnTo>
                                                <a:pt x="47" y="17"/>
                                              </a:lnTo>
                                              <a:lnTo>
                                                <a:pt x="47" y="17"/>
                                              </a:lnTo>
                                              <a:lnTo>
                                                <a:pt x="46" y="18"/>
                                              </a:lnTo>
                                              <a:lnTo>
                                                <a:pt x="46" y="18"/>
                                              </a:lnTo>
                                              <a:lnTo>
                                                <a:pt x="46" y="19"/>
                                              </a:lnTo>
                                              <a:lnTo>
                                                <a:pt x="46" y="19"/>
                                              </a:lnTo>
                                              <a:lnTo>
                                                <a:pt x="45" y="19"/>
                                              </a:lnTo>
                                              <a:lnTo>
                                                <a:pt x="45" y="19"/>
                                              </a:lnTo>
                                              <a:lnTo>
                                                <a:pt x="45" y="23"/>
                                              </a:lnTo>
                                              <a:lnTo>
                                                <a:pt x="45" y="23"/>
                                              </a:lnTo>
                                              <a:lnTo>
                                                <a:pt x="44" y="25"/>
                                              </a:lnTo>
                                              <a:lnTo>
                                                <a:pt x="44" y="25"/>
                                              </a:lnTo>
                                              <a:lnTo>
                                                <a:pt x="44" y="26"/>
                                              </a:lnTo>
                                              <a:lnTo>
                                                <a:pt x="44" y="26"/>
                                              </a:lnTo>
                                              <a:lnTo>
                                                <a:pt x="44" y="29"/>
                                              </a:lnTo>
                                              <a:lnTo>
                                                <a:pt x="44" y="31"/>
                                              </a:lnTo>
                                              <a:lnTo>
                                                <a:pt x="44" y="31"/>
                                              </a:lnTo>
                                              <a:lnTo>
                                                <a:pt x="44" y="32"/>
                                              </a:lnTo>
                                              <a:lnTo>
                                                <a:pt x="44" y="32"/>
                                              </a:lnTo>
                                              <a:lnTo>
                                                <a:pt x="45" y="33"/>
                                              </a:lnTo>
                                              <a:lnTo>
                                                <a:pt x="45" y="33"/>
                                              </a:lnTo>
                                              <a:lnTo>
                                                <a:pt x="45" y="34"/>
                                              </a:lnTo>
                                              <a:lnTo>
                                                <a:pt x="45" y="34"/>
                                              </a:lnTo>
                                              <a:lnTo>
                                                <a:pt x="45" y="37"/>
                                              </a:lnTo>
                                              <a:lnTo>
                                                <a:pt x="45" y="37"/>
                                              </a:lnTo>
                                              <a:lnTo>
                                                <a:pt x="45" y="38"/>
                                              </a:lnTo>
                                              <a:lnTo>
                                                <a:pt x="45" y="38"/>
                                              </a:lnTo>
                                              <a:lnTo>
                                                <a:pt x="45" y="40"/>
                                              </a:lnTo>
                                              <a:lnTo>
                                                <a:pt x="45" y="40"/>
                                              </a:lnTo>
                                              <a:lnTo>
                                                <a:pt x="45" y="41"/>
                                              </a:lnTo>
                                              <a:lnTo>
                                                <a:pt x="45" y="41"/>
                                              </a:lnTo>
                                              <a:lnTo>
                                                <a:pt x="46" y="42"/>
                                              </a:lnTo>
                                              <a:lnTo>
                                                <a:pt x="46" y="42"/>
                                              </a:lnTo>
                                              <a:lnTo>
                                                <a:pt x="46" y="45"/>
                                              </a:lnTo>
                                              <a:lnTo>
                                                <a:pt x="46" y="46"/>
                                              </a:lnTo>
                                              <a:lnTo>
                                                <a:pt x="46" y="46"/>
                                              </a:lnTo>
                                              <a:lnTo>
                                                <a:pt x="46" y="45"/>
                                              </a:lnTo>
                                              <a:lnTo>
                                                <a:pt x="44" y="46"/>
                                              </a:lnTo>
                                              <a:lnTo>
                                                <a:pt x="44" y="46"/>
                                              </a:lnTo>
                                              <a:lnTo>
                                                <a:pt x="43" y="47"/>
                                              </a:lnTo>
                                              <a:lnTo>
                                                <a:pt x="44" y="52"/>
                                              </a:lnTo>
                                              <a:lnTo>
                                                <a:pt x="44" y="52"/>
                                              </a:lnTo>
                                              <a:lnTo>
                                                <a:pt x="45" y="56"/>
                                              </a:lnTo>
                                              <a:lnTo>
                                                <a:pt x="45" y="61"/>
                                              </a:lnTo>
                                              <a:lnTo>
                                                <a:pt x="45" y="61"/>
                                              </a:lnTo>
                                              <a:lnTo>
                                                <a:pt x="46" y="64"/>
                                              </a:lnTo>
                                              <a:lnTo>
                                                <a:pt x="46" y="65"/>
                                              </a:lnTo>
                                              <a:lnTo>
                                                <a:pt x="46" y="65"/>
                                              </a:lnTo>
                                              <a:lnTo>
                                                <a:pt x="48" y="65"/>
                                              </a:lnTo>
                                              <a:lnTo>
                                                <a:pt x="48" y="65"/>
                                              </a:lnTo>
                                              <a:lnTo>
                                                <a:pt x="49" y="72"/>
                                              </a:lnTo>
                                              <a:lnTo>
                                                <a:pt x="49" y="72"/>
                                              </a:lnTo>
                                              <a:lnTo>
                                                <a:pt x="51" y="79"/>
                                              </a:lnTo>
                                              <a:lnTo>
                                                <a:pt x="51" y="80"/>
                                              </a:lnTo>
                                              <a:lnTo>
                                                <a:pt x="51" y="80"/>
                                              </a:lnTo>
                                              <a:lnTo>
                                                <a:pt x="51" y="80"/>
                                              </a:lnTo>
                                              <a:lnTo>
                                                <a:pt x="43" y="79"/>
                                              </a:lnTo>
                                              <a:lnTo>
                                                <a:pt x="43" y="79"/>
                                              </a:lnTo>
                                              <a:lnTo>
                                                <a:pt x="41" y="81"/>
                                              </a:lnTo>
                                              <a:lnTo>
                                                <a:pt x="41" y="81"/>
                                              </a:lnTo>
                                              <a:lnTo>
                                                <a:pt x="37" y="89"/>
                                              </a:lnTo>
                                              <a:lnTo>
                                                <a:pt x="36" y="95"/>
                                              </a:lnTo>
                                              <a:lnTo>
                                                <a:pt x="36" y="95"/>
                                              </a:lnTo>
                                              <a:lnTo>
                                                <a:pt x="35" y="94"/>
                                              </a:lnTo>
                                              <a:lnTo>
                                                <a:pt x="35" y="94"/>
                                              </a:lnTo>
                                              <a:lnTo>
                                                <a:pt x="31" y="97"/>
                                              </a:lnTo>
                                              <a:lnTo>
                                                <a:pt x="31" y="97"/>
                                              </a:lnTo>
                                              <a:lnTo>
                                                <a:pt x="28" y="97"/>
                                              </a:lnTo>
                                              <a:lnTo>
                                                <a:pt x="28" y="97"/>
                                              </a:lnTo>
                                              <a:lnTo>
                                                <a:pt x="27" y="98"/>
                                              </a:lnTo>
                                              <a:lnTo>
                                                <a:pt x="24" y="100"/>
                                              </a:lnTo>
                                              <a:lnTo>
                                                <a:pt x="24" y="100"/>
                                              </a:lnTo>
                                              <a:lnTo>
                                                <a:pt x="22" y="103"/>
                                              </a:lnTo>
                                              <a:lnTo>
                                                <a:pt x="22" y="103"/>
                                              </a:lnTo>
                                              <a:lnTo>
                                                <a:pt x="19" y="104"/>
                                              </a:lnTo>
                                              <a:lnTo>
                                                <a:pt x="17" y="105"/>
                                              </a:lnTo>
                                              <a:lnTo>
                                                <a:pt x="17" y="105"/>
                                              </a:lnTo>
                                              <a:lnTo>
                                                <a:pt x="16" y="105"/>
                                              </a:lnTo>
                                              <a:lnTo>
                                                <a:pt x="14" y="108"/>
                                              </a:lnTo>
                                              <a:lnTo>
                                                <a:pt x="12" y="112"/>
                                              </a:lnTo>
                                              <a:lnTo>
                                                <a:pt x="12" y="112"/>
                                              </a:lnTo>
                                              <a:lnTo>
                                                <a:pt x="9" y="119"/>
                                              </a:lnTo>
                                              <a:lnTo>
                                                <a:pt x="7" y="127"/>
                                              </a:lnTo>
                                              <a:lnTo>
                                                <a:pt x="7" y="127"/>
                                              </a:lnTo>
                                              <a:lnTo>
                                                <a:pt x="6" y="147"/>
                                              </a:lnTo>
                                              <a:lnTo>
                                                <a:pt x="6" y="147"/>
                                              </a:lnTo>
                                              <a:lnTo>
                                                <a:pt x="6" y="155"/>
                                              </a:lnTo>
                                              <a:lnTo>
                                                <a:pt x="6" y="160"/>
                                              </a:lnTo>
                                              <a:lnTo>
                                                <a:pt x="7" y="166"/>
                                              </a:lnTo>
                                              <a:lnTo>
                                                <a:pt x="7" y="166"/>
                                              </a:lnTo>
                                              <a:lnTo>
                                                <a:pt x="4" y="173"/>
                                              </a:lnTo>
                                              <a:lnTo>
                                                <a:pt x="4" y="173"/>
                                              </a:lnTo>
                                              <a:lnTo>
                                                <a:pt x="6" y="175"/>
                                              </a:lnTo>
                                              <a:lnTo>
                                                <a:pt x="7" y="179"/>
                                              </a:lnTo>
                                              <a:lnTo>
                                                <a:pt x="7" y="179"/>
                                              </a:lnTo>
                                              <a:lnTo>
                                                <a:pt x="10" y="184"/>
                                              </a:lnTo>
                                              <a:lnTo>
                                                <a:pt x="13" y="194"/>
                                              </a:lnTo>
                                              <a:lnTo>
                                                <a:pt x="13" y="194"/>
                                              </a:lnTo>
                                              <a:lnTo>
                                                <a:pt x="16" y="199"/>
                                              </a:lnTo>
                                              <a:lnTo>
                                                <a:pt x="17" y="206"/>
                                              </a:lnTo>
                                              <a:lnTo>
                                                <a:pt x="21" y="212"/>
                                              </a:lnTo>
                                              <a:lnTo>
                                                <a:pt x="21" y="212"/>
                                              </a:lnTo>
                                              <a:lnTo>
                                                <a:pt x="21" y="222"/>
                                              </a:lnTo>
                                              <a:lnTo>
                                                <a:pt x="21" y="222"/>
                                              </a:lnTo>
                                              <a:lnTo>
                                                <a:pt x="22" y="245"/>
                                              </a:lnTo>
                                              <a:lnTo>
                                                <a:pt x="22" y="245"/>
                                              </a:lnTo>
                                              <a:lnTo>
                                                <a:pt x="19" y="251"/>
                                              </a:lnTo>
                                              <a:lnTo>
                                                <a:pt x="19" y="251"/>
                                              </a:lnTo>
                                              <a:lnTo>
                                                <a:pt x="19" y="255"/>
                                              </a:lnTo>
                                              <a:lnTo>
                                                <a:pt x="21" y="260"/>
                                              </a:lnTo>
                                              <a:lnTo>
                                                <a:pt x="21" y="260"/>
                                              </a:lnTo>
                                              <a:lnTo>
                                                <a:pt x="24" y="266"/>
                                              </a:lnTo>
                                              <a:lnTo>
                                                <a:pt x="28" y="270"/>
                                              </a:lnTo>
                                              <a:lnTo>
                                                <a:pt x="28" y="270"/>
                                              </a:lnTo>
                                              <a:lnTo>
                                                <a:pt x="28" y="270"/>
                                              </a:lnTo>
                                              <a:lnTo>
                                                <a:pt x="28" y="270"/>
                                              </a:lnTo>
                                              <a:lnTo>
                                                <a:pt x="28" y="274"/>
                                              </a:lnTo>
                                              <a:lnTo>
                                                <a:pt x="28" y="278"/>
                                              </a:lnTo>
                                              <a:lnTo>
                                                <a:pt x="28" y="278"/>
                                              </a:lnTo>
                                              <a:lnTo>
                                                <a:pt x="28" y="284"/>
                                              </a:lnTo>
                                              <a:lnTo>
                                                <a:pt x="28" y="287"/>
                                              </a:lnTo>
                                              <a:lnTo>
                                                <a:pt x="28" y="287"/>
                                              </a:lnTo>
                                              <a:lnTo>
                                                <a:pt x="28" y="291"/>
                                              </a:lnTo>
                                              <a:lnTo>
                                                <a:pt x="28" y="291"/>
                                              </a:lnTo>
                                              <a:lnTo>
                                                <a:pt x="27" y="293"/>
                                              </a:lnTo>
                                              <a:lnTo>
                                                <a:pt x="27" y="293"/>
                                              </a:lnTo>
                                              <a:lnTo>
                                                <a:pt x="24" y="305"/>
                                              </a:lnTo>
                                              <a:lnTo>
                                                <a:pt x="24" y="305"/>
                                              </a:lnTo>
                                              <a:lnTo>
                                                <a:pt x="24" y="311"/>
                                              </a:lnTo>
                                              <a:lnTo>
                                                <a:pt x="23" y="317"/>
                                              </a:lnTo>
                                              <a:lnTo>
                                                <a:pt x="23" y="317"/>
                                              </a:lnTo>
                                              <a:lnTo>
                                                <a:pt x="24" y="322"/>
                                              </a:lnTo>
                                              <a:lnTo>
                                                <a:pt x="23" y="323"/>
                                              </a:lnTo>
                                              <a:lnTo>
                                                <a:pt x="23" y="323"/>
                                              </a:lnTo>
                                              <a:lnTo>
                                                <a:pt x="22" y="329"/>
                                              </a:lnTo>
                                              <a:lnTo>
                                                <a:pt x="21" y="334"/>
                                              </a:lnTo>
                                              <a:lnTo>
                                                <a:pt x="21" y="334"/>
                                              </a:lnTo>
                                              <a:lnTo>
                                                <a:pt x="22" y="339"/>
                                              </a:lnTo>
                                              <a:lnTo>
                                                <a:pt x="23" y="341"/>
                                              </a:lnTo>
                                              <a:lnTo>
                                                <a:pt x="23" y="341"/>
                                              </a:lnTo>
                                              <a:lnTo>
                                                <a:pt x="24" y="345"/>
                                              </a:lnTo>
                                              <a:lnTo>
                                                <a:pt x="24" y="348"/>
                                              </a:lnTo>
                                              <a:lnTo>
                                                <a:pt x="24" y="348"/>
                                              </a:lnTo>
                                              <a:lnTo>
                                                <a:pt x="23" y="356"/>
                                              </a:lnTo>
                                              <a:lnTo>
                                                <a:pt x="23" y="356"/>
                                              </a:lnTo>
                                              <a:lnTo>
                                                <a:pt x="23" y="362"/>
                                              </a:lnTo>
                                              <a:lnTo>
                                                <a:pt x="24" y="364"/>
                                              </a:lnTo>
                                              <a:lnTo>
                                                <a:pt x="24" y="364"/>
                                              </a:lnTo>
                                              <a:lnTo>
                                                <a:pt x="24" y="369"/>
                                              </a:lnTo>
                                              <a:lnTo>
                                                <a:pt x="24" y="369"/>
                                              </a:lnTo>
                                              <a:lnTo>
                                                <a:pt x="24" y="374"/>
                                              </a:lnTo>
                                              <a:lnTo>
                                                <a:pt x="24" y="374"/>
                                              </a:lnTo>
                                              <a:lnTo>
                                                <a:pt x="23" y="384"/>
                                              </a:lnTo>
                                              <a:lnTo>
                                                <a:pt x="21" y="388"/>
                                              </a:lnTo>
                                              <a:lnTo>
                                                <a:pt x="19" y="395"/>
                                              </a:lnTo>
                                              <a:lnTo>
                                                <a:pt x="19" y="395"/>
                                              </a:lnTo>
                                              <a:lnTo>
                                                <a:pt x="21" y="401"/>
                                              </a:lnTo>
                                              <a:lnTo>
                                                <a:pt x="21" y="405"/>
                                              </a:lnTo>
                                              <a:lnTo>
                                                <a:pt x="21" y="405"/>
                                              </a:lnTo>
                                              <a:lnTo>
                                                <a:pt x="21" y="412"/>
                                              </a:lnTo>
                                              <a:lnTo>
                                                <a:pt x="21" y="412"/>
                                              </a:lnTo>
                                              <a:lnTo>
                                                <a:pt x="17" y="424"/>
                                              </a:lnTo>
                                              <a:lnTo>
                                                <a:pt x="17" y="424"/>
                                              </a:lnTo>
                                              <a:lnTo>
                                                <a:pt x="17" y="433"/>
                                              </a:lnTo>
                                              <a:lnTo>
                                                <a:pt x="16" y="435"/>
                                              </a:lnTo>
                                              <a:lnTo>
                                                <a:pt x="16" y="435"/>
                                              </a:lnTo>
                                              <a:lnTo>
                                                <a:pt x="14" y="440"/>
                                              </a:lnTo>
                                              <a:lnTo>
                                                <a:pt x="12" y="447"/>
                                              </a:lnTo>
                                              <a:lnTo>
                                                <a:pt x="12" y="447"/>
                                              </a:lnTo>
                                              <a:lnTo>
                                                <a:pt x="7" y="471"/>
                                              </a:lnTo>
                                              <a:lnTo>
                                                <a:pt x="7" y="471"/>
                                              </a:lnTo>
                                              <a:lnTo>
                                                <a:pt x="6" y="488"/>
                                              </a:lnTo>
                                              <a:lnTo>
                                                <a:pt x="6" y="504"/>
                                              </a:lnTo>
                                              <a:lnTo>
                                                <a:pt x="6" y="504"/>
                                              </a:lnTo>
                                              <a:lnTo>
                                                <a:pt x="7" y="515"/>
                                              </a:lnTo>
                                              <a:lnTo>
                                                <a:pt x="7" y="523"/>
                                              </a:lnTo>
                                              <a:lnTo>
                                                <a:pt x="7" y="523"/>
                                              </a:lnTo>
                                              <a:lnTo>
                                                <a:pt x="7" y="528"/>
                                              </a:lnTo>
                                              <a:lnTo>
                                                <a:pt x="4" y="537"/>
                                              </a:lnTo>
                                              <a:lnTo>
                                                <a:pt x="4" y="537"/>
                                              </a:lnTo>
                                              <a:lnTo>
                                                <a:pt x="0" y="544"/>
                                              </a:lnTo>
                                              <a:lnTo>
                                                <a:pt x="0" y="548"/>
                                              </a:lnTo>
                                              <a:lnTo>
                                                <a:pt x="0" y="548"/>
                                              </a:lnTo>
                                              <a:lnTo>
                                                <a:pt x="0" y="554"/>
                                              </a:lnTo>
                                              <a:lnTo>
                                                <a:pt x="0" y="554"/>
                                              </a:lnTo>
                                              <a:lnTo>
                                                <a:pt x="1" y="558"/>
                                              </a:lnTo>
                                              <a:lnTo>
                                                <a:pt x="1" y="561"/>
                                              </a:lnTo>
                                              <a:lnTo>
                                                <a:pt x="1" y="561"/>
                                              </a:lnTo>
                                              <a:lnTo>
                                                <a:pt x="4" y="562"/>
                                              </a:lnTo>
                                              <a:lnTo>
                                                <a:pt x="4" y="562"/>
                                              </a:lnTo>
                                              <a:lnTo>
                                                <a:pt x="4" y="563"/>
                                              </a:lnTo>
                                              <a:lnTo>
                                                <a:pt x="4" y="563"/>
                                              </a:lnTo>
                                              <a:lnTo>
                                                <a:pt x="2" y="568"/>
                                              </a:lnTo>
                                              <a:lnTo>
                                                <a:pt x="1" y="575"/>
                                              </a:lnTo>
                                              <a:lnTo>
                                                <a:pt x="1" y="575"/>
                                              </a:lnTo>
                                              <a:lnTo>
                                                <a:pt x="1" y="581"/>
                                              </a:lnTo>
                                              <a:lnTo>
                                                <a:pt x="1" y="585"/>
                                              </a:lnTo>
                                              <a:lnTo>
                                                <a:pt x="1" y="585"/>
                                              </a:lnTo>
                                              <a:lnTo>
                                                <a:pt x="1" y="589"/>
                                              </a:lnTo>
                                              <a:lnTo>
                                                <a:pt x="2" y="591"/>
                                              </a:lnTo>
                                              <a:lnTo>
                                                <a:pt x="2" y="591"/>
                                              </a:lnTo>
                                              <a:lnTo>
                                                <a:pt x="6" y="594"/>
                                              </a:lnTo>
                                              <a:lnTo>
                                                <a:pt x="13" y="599"/>
                                              </a:lnTo>
                                              <a:lnTo>
                                                <a:pt x="13" y="599"/>
                                              </a:lnTo>
                                              <a:lnTo>
                                                <a:pt x="17" y="600"/>
                                              </a:lnTo>
                                              <a:lnTo>
                                                <a:pt x="22" y="599"/>
                                              </a:lnTo>
                                              <a:lnTo>
                                                <a:pt x="28" y="595"/>
                                              </a:lnTo>
                                              <a:lnTo>
                                                <a:pt x="28" y="595"/>
                                              </a:lnTo>
                                              <a:lnTo>
                                                <a:pt x="29" y="594"/>
                                              </a:lnTo>
                                              <a:lnTo>
                                                <a:pt x="30" y="592"/>
                                              </a:lnTo>
                                              <a:lnTo>
                                                <a:pt x="31" y="591"/>
                                              </a:lnTo>
                                              <a:lnTo>
                                                <a:pt x="31" y="591"/>
                                              </a:lnTo>
                                              <a:lnTo>
                                                <a:pt x="31" y="586"/>
                                              </a:lnTo>
                                              <a:lnTo>
                                                <a:pt x="31" y="579"/>
                                              </a:lnTo>
                                              <a:lnTo>
                                                <a:pt x="31" y="579"/>
                                              </a:lnTo>
                                              <a:lnTo>
                                                <a:pt x="30" y="570"/>
                                              </a:lnTo>
                                              <a:lnTo>
                                                <a:pt x="30" y="570"/>
                                              </a:lnTo>
                                              <a:lnTo>
                                                <a:pt x="33" y="566"/>
                                              </a:lnTo>
                                              <a:lnTo>
                                                <a:pt x="33" y="566"/>
                                              </a:lnTo>
                                              <a:lnTo>
                                                <a:pt x="34" y="563"/>
                                              </a:lnTo>
                                              <a:lnTo>
                                                <a:pt x="36" y="562"/>
                                              </a:lnTo>
                                              <a:lnTo>
                                                <a:pt x="36" y="562"/>
                                              </a:lnTo>
                                              <a:lnTo>
                                                <a:pt x="37" y="558"/>
                                              </a:lnTo>
                                              <a:lnTo>
                                                <a:pt x="37" y="558"/>
                                              </a:lnTo>
                                              <a:lnTo>
                                                <a:pt x="39" y="558"/>
                                              </a:lnTo>
                                              <a:lnTo>
                                                <a:pt x="40" y="557"/>
                                              </a:lnTo>
                                              <a:lnTo>
                                                <a:pt x="40" y="557"/>
                                              </a:lnTo>
                                              <a:lnTo>
                                                <a:pt x="40" y="551"/>
                                              </a:lnTo>
                                              <a:lnTo>
                                                <a:pt x="39" y="542"/>
                                              </a:lnTo>
                                              <a:lnTo>
                                                <a:pt x="39" y="542"/>
                                              </a:lnTo>
                                              <a:lnTo>
                                                <a:pt x="37" y="534"/>
                                              </a:lnTo>
                                              <a:lnTo>
                                                <a:pt x="37" y="530"/>
                                              </a:lnTo>
                                              <a:lnTo>
                                                <a:pt x="37" y="530"/>
                                              </a:lnTo>
                                              <a:lnTo>
                                                <a:pt x="36" y="528"/>
                                              </a:lnTo>
                                              <a:lnTo>
                                                <a:pt x="36" y="528"/>
                                              </a:lnTo>
                                              <a:lnTo>
                                                <a:pt x="44" y="502"/>
                                              </a:lnTo>
                                              <a:lnTo>
                                                <a:pt x="44" y="502"/>
                                              </a:lnTo>
                                              <a:lnTo>
                                                <a:pt x="47" y="492"/>
                                              </a:lnTo>
                                              <a:lnTo>
                                                <a:pt x="48" y="488"/>
                                              </a:lnTo>
                                              <a:lnTo>
                                                <a:pt x="49" y="483"/>
                                              </a:lnTo>
                                              <a:lnTo>
                                                <a:pt x="49" y="483"/>
                                              </a:lnTo>
                                              <a:lnTo>
                                                <a:pt x="48" y="463"/>
                                              </a:lnTo>
                                              <a:lnTo>
                                                <a:pt x="48" y="463"/>
                                              </a:lnTo>
                                              <a:lnTo>
                                                <a:pt x="49" y="458"/>
                                              </a:lnTo>
                                              <a:lnTo>
                                                <a:pt x="51" y="452"/>
                                              </a:lnTo>
                                              <a:lnTo>
                                                <a:pt x="51" y="452"/>
                                              </a:lnTo>
                                              <a:lnTo>
                                                <a:pt x="51" y="443"/>
                                              </a:lnTo>
                                              <a:lnTo>
                                                <a:pt x="51" y="443"/>
                                              </a:lnTo>
                                              <a:lnTo>
                                                <a:pt x="58" y="405"/>
                                              </a:lnTo>
                                              <a:lnTo>
                                                <a:pt x="58" y="405"/>
                                              </a:lnTo>
                                              <a:lnTo>
                                                <a:pt x="63" y="390"/>
                                              </a:lnTo>
                                              <a:lnTo>
                                                <a:pt x="68" y="377"/>
                                              </a:lnTo>
                                              <a:lnTo>
                                                <a:pt x="68" y="377"/>
                                              </a:lnTo>
                                              <a:lnTo>
                                                <a:pt x="74" y="360"/>
                                              </a:lnTo>
                                              <a:lnTo>
                                                <a:pt x="77" y="350"/>
                                              </a:lnTo>
                                              <a:lnTo>
                                                <a:pt x="77" y="350"/>
                                              </a:lnTo>
                                              <a:lnTo>
                                                <a:pt x="79" y="355"/>
                                              </a:lnTo>
                                              <a:lnTo>
                                                <a:pt x="80" y="363"/>
                                              </a:lnTo>
                                              <a:lnTo>
                                                <a:pt x="80" y="363"/>
                                              </a:lnTo>
                                              <a:lnTo>
                                                <a:pt x="82" y="374"/>
                                              </a:lnTo>
                                              <a:lnTo>
                                                <a:pt x="84" y="386"/>
                                              </a:lnTo>
                                              <a:lnTo>
                                                <a:pt x="84" y="386"/>
                                              </a:lnTo>
                                              <a:lnTo>
                                                <a:pt x="85" y="397"/>
                                              </a:lnTo>
                                              <a:lnTo>
                                                <a:pt x="85" y="397"/>
                                              </a:lnTo>
                                              <a:lnTo>
                                                <a:pt x="87" y="401"/>
                                              </a:lnTo>
                                              <a:lnTo>
                                                <a:pt x="87" y="401"/>
                                              </a:lnTo>
                                              <a:lnTo>
                                                <a:pt x="87" y="410"/>
                                              </a:lnTo>
                                              <a:lnTo>
                                                <a:pt x="87" y="412"/>
                                              </a:lnTo>
                                              <a:lnTo>
                                                <a:pt x="88" y="417"/>
                                              </a:lnTo>
                                              <a:lnTo>
                                                <a:pt x="88" y="417"/>
                                              </a:lnTo>
                                              <a:lnTo>
                                                <a:pt x="89" y="424"/>
                                              </a:lnTo>
                                              <a:lnTo>
                                                <a:pt x="89" y="426"/>
                                              </a:lnTo>
                                              <a:lnTo>
                                                <a:pt x="89" y="429"/>
                                              </a:lnTo>
                                              <a:lnTo>
                                                <a:pt x="89" y="429"/>
                                              </a:lnTo>
                                              <a:lnTo>
                                                <a:pt x="89" y="434"/>
                                              </a:lnTo>
                                              <a:lnTo>
                                                <a:pt x="91" y="438"/>
                                              </a:lnTo>
                                              <a:lnTo>
                                                <a:pt x="91" y="438"/>
                                              </a:lnTo>
                                              <a:lnTo>
                                                <a:pt x="91" y="440"/>
                                              </a:lnTo>
                                              <a:lnTo>
                                                <a:pt x="91" y="442"/>
                                              </a:lnTo>
                                              <a:lnTo>
                                                <a:pt x="91" y="442"/>
                                              </a:lnTo>
                                              <a:lnTo>
                                                <a:pt x="92" y="468"/>
                                              </a:lnTo>
                                              <a:lnTo>
                                                <a:pt x="92" y="468"/>
                                              </a:lnTo>
                                              <a:lnTo>
                                                <a:pt x="94" y="527"/>
                                              </a:lnTo>
                                              <a:lnTo>
                                                <a:pt x="94" y="527"/>
                                              </a:lnTo>
                                              <a:lnTo>
                                                <a:pt x="94" y="535"/>
                                              </a:lnTo>
                                              <a:lnTo>
                                                <a:pt x="94" y="543"/>
                                              </a:lnTo>
                                              <a:lnTo>
                                                <a:pt x="94" y="543"/>
                                              </a:lnTo>
                                              <a:lnTo>
                                                <a:pt x="95" y="548"/>
                                              </a:lnTo>
                                              <a:lnTo>
                                                <a:pt x="98" y="550"/>
                                              </a:lnTo>
                                              <a:lnTo>
                                                <a:pt x="98" y="550"/>
                                              </a:lnTo>
                                              <a:lnTo>
                                                <a:pt x="98" y="554"/>
                                              </a:lnTo>
                                              <a:lnTo>
                                                <a:pt x="98" y="554"/>
                                              </a:lnTo>
                                              <a:lnTo>
                                                <a:pt x="98" y="557"/>
                                              </a:lnTo>
                                              <a:lnTo>
                                                <a:pt x="98" y="557"/>
                                              </a:lnTo>
                                              <a:lnTo>
                                                <a:pt x="98" y="561"/>
                                              </a:lnTo>
                                              <a:lnTo>
                                                <a:pt x="98" y="561"/>
                                              </a:lnTo>
                                              <a:lnTo>
                                                <a:pt x="98" y="566"/>
                                              </a:lnTo>
                                              <a:lnTo>
                                                <a:pt x="99" y="567"/>
                                              </a:lnTo>
                                              <a:lnTo>
                                                <a:pt x="102" y="568"/>
                                              </a:lnTo>
                                              <a:lnTo>
                                                <a:pt x="102" y="568"/>
                                              </a:lnTo>
                                              <a:lnTo>
                                                <a:pt x="109" y="570"/>
                                              </a:lnTo>
                                              <a:lnTo>
                                                <a:pt x="115" y="571"/>
                                              </a:lnTo>
                                              <a:lnTo>
                                                <a:pt x="115" y="571"/>
                                              </a:lnTo>
                                              <a:lnTo>
                                                <a:pt x="118" y="573"/>
                                              </a:lnTo>
                                              <a:lnTo>
                                                <a:pt x="118" y="571"/>
                                              </a:lnTo>
                                              <a:lnTo>
                                                <a:pt x="118" y="571"/>
                                              </a:lnTo>
                                              <a:lnTo>
                                                <a:pt x="122" y="573"/>
                                              </a:lnTo>
                                              <a:lnTo>
                                                <a:pt x="122" y="573"/>
                                              </a:lnTo>
                                              <a:lnTo>
                                                <a:pt x="123" y="576"/>
                                              </a:lnTo>
                                              <a:lnTo>
                                                <a:pt x="123" y="576"/>
                                              </a:lnTo>
                                              <a:lnTo>
                                                <a:pt x="126" y="578"/>
                                              </a:lnTo>
                                              <a:lnTo>
                                                <a:pt x="128" y="581"/>
                                              </a:lnTo>
                                              <a:lnTo>
                                                <a:pt x="133" y="582"/>
                                              </a:lnTo>
                                              <a:lnTo>
                                                <a:pt x="133" y="582"/>
                                              </a:lnTo>
                                              <a:lnTo>
                                                <a:pt x="142" y="584"/>
                                              </a:lnTo>
                                              <a:lnTo>
                                                <a:pt x="146" y="584"/>
                                              </a:lnTo>
                                              <a:lnTo>
                                                <a:pt x="150" y="582"/>
                                              </a:lnTo>
                                              <a:lnTo>
                                                <a:pt x="150" y="582"/>
                                              </a:lnTo>
                                              <a:lnTo>
                                                <a:pt x="154" y="581"/>
                                              </a:lnTo>
                                              <a:lnTo>
                                                <a:pt x="156" y="578"/>
                                              </a:lnTo>
                                              <a:lnTo>
                                                <a:pt x="156" y="578"/>
                                              </a:lnTo>
                                              <a:lnTo>
                                                <a:pt x="158" y="576"/>
                                              </a:lnTo>
                                              <a:lnTo>
                                                <a:pt x="158" y="573"/>
                                              </a:lnTo>
                                              <a:lnTo>
                                                <a:pt x="158" y="573"/>
                                              </a:lnTo>
                                              <a:lnTo>
                                                <a:pt x="158" y="573"/>
                                              </a:lnTo>
                                              <a:lnTo>
                                                <a:pt x="158" y="573"/>
                                              </a:lnTo>
                                              <a:close/>
                                              <a:moveTo>
                                                <a:pt x="49" y="152"/>
                                              </a:moveTo>
                                              <a:lnTo>
                                                <a:pt x="49" y="152"/>
                                              </a:lnTo>
                                              <a:lnTo>
                                                <a:pt x="44" y="152"/>
                                              </a:lnTo>
                                              <a:lnTo>
                                                <a:pt x="44" y="152"/>
                                              </a:lnTo>
                                              <a:lnTo>
                                                <a:pt x="41" y="142"/>
                                              </a:lnTo>
                                              <a:lnTo>
                                                <a:pt x="41" y="142"/>
                                              </a:lnTo>
                                              <a:lnTo>
                                                <a:pt x="36" y="135"/>
                                              </a:lnTo>
                                              <a:lnTo>
                                                <a:pt x="33" y="126"/>
                                              </a:lnTo>
                                              <a:lnTo>
                                                <a:pt x="33" y="126"/>
                                              </a:lnTo>
                                              <a:lnTo>
                                                <a:pt x="29" y="117"/>
                                              </a:lnTo>
                                              <a:lnTo>
                                                <a:pt x="29" y="117"/>
                                              </a:lnTo>
                                              <a:lnTo>
                                                <a:pt x="26" y="117"/>
                                              </a:lnTo>
                                              <a:lnTo>
                                                <a:pt x="26" y="117"/>
                                              </a:lnTo>
                                              <a:lnTo>
                                                <a:pt x="24" y="119"/>
                                              </a:lnTo>
                                              <a:lnTo>
                                                <a:pt x="24" y="121"/>
                                              </a:lnTo>
                                              <a:lnTo>
                                                <a:pt x="19" y="124"/>
                                              </a:lnTo>
                                              <a:lnTo>
                                                <a:pt x="19" y="124"/>
                                              </a:lnTo>
                                              <a:lnTo>
                                                <a:pt x="17" y="121"/>
                                              </a:lnTo>
                                              <a:lnTo>
                                                <a:pt x="16" y="118"/>
                                              </a:lnTo>
                                              <a:lnTo>
                                                <a:pt x="14" y="113"/>
                                              </a:lnTo>
                                              <a:lnTo>
                                                <a:pt x="19" y="109"/>
                                              </a:lnTo>
                                              <a:lnTo>
                                                <a:pt x="19" y="109"/>
                                              </a:lnTo>
                                              <a:lnTo>
                                                <a:pt x="22" y="109"/>
                                              </a:lnTo>
                                              <a:lnTo>
                                                <a:pt x="24" y="109"/>
                                              </a:lnTo>
                                              <a:lnTo>
                                                <a:pt x="24" y="109"/>
                                              </a:lnTo>
                                              <a:lnTo>
                                                <a:pt x="24" y="108"/>
                                              </a:lnTo>
                                              <a:lnTo>
                                                <a:pt x="24" y="108"/>
                                              </a:lnTo>
                                              <a:lnTo>
                                                <a:pt x="26" y="108"/>
                                              </a:lnTo>
                                              <a:lnTo>
                                                <a:pt x="28" y="105"/>
                                              </a:lnTo>
                                              <a:lnTo>
                                                <a:pt x="28" y="105"/>
                                              </a:lnTo>
                                              <a:lnTo>
                                                <a:pt x="30" y="104"/>
                                              </a:lnTo>
                                              <a:lnTo>
                                                <a:pt x="33" y="104"/>
                                              </a:lnTo>
                                              <a:lnTo>
                                                <a:pt x="33" y="104"/>
                                              </a:lnTo>
                                              <a:lnTo>
                                                <a:pt x="35" y="103"/>
                                              </a:lnTo>
                                              <a:lnTo>
                                                <a:pt x="41" y="102"/>
                                              </a:lnTo>
                                              <a:lnTo>
                                                <a:pt x="41" y="102"/>
                                              </a:lnTo>
                                              <a:lnTo>
                                                <a:pt x="43" y="102"/>
                                              </a:lnTo>
                                              <a:lnTo>
                                                <a:pt x="45" y="103"/>
                                              </a:lnTo>
                                              <a:lnTo>
                                                <a:pt x="45" y="104"/>
                                              </a:lnTo>
                                              <a:lnTo>
                                                <a:pt x="45" y="105"/>
                                              </a:lnTo>
                                              <a:lnTo>
                                                <a:pt x="45" y="105"/>
                                              </a:lnTo>
                                              <a:lnTo>
                                                <a:pt x="43" y="105"/>
                                              </a:lnTo>
                                              <a:lnTo>
                                                <a:pt x="40" y="105"/>
                                              </a:lnTo>
                                              <a:lnTo>
                                                <a:pt x="40" y="105"/>
                                              </a:lnTo>
                                              <a:lnTo>
                                                <a:pt x="36" y="108"/>
                                              </a:lnTo>
                                              <a:lnTo>
                                                <a:pt x="34" y="111"/>
                                              </a:lnTo>
                                              <a:lnTo>
                                                <a:pt x="34" y="111"/>
                                              </a:lnTo>
                                              <a:lnTo>
                                                <a:pt x="34" y="112"/>
                                              </a:lnTo>
                                              <a:lnTo>
                                                <a:pt x="34" y="112"/>
                                              </a:lnTo>
                                              <a:lnTo>
                                                <a:pt x="37" y="119"/>
                                              </a:lnTo>
                                              <a:lnTo>
                                                <a:pt x="37" y="119"/>
                                              </a:lnTo>
                                              <a:lnTo>
                                                <a:pt x="41" y="129"/>
                                              </a:lnTo>
                                              <a:lnTo>
                                                <a:pt x="46" y="139"/>
                                              </a:lnTo>
                                              <a:lnTo>
                                                <a:pt x="46" y="139"/>
                                              </a:lnTo>
                                              <a:lnTo>
                                                <a:pt x="53" y="151"/>
                                              </a:lnTo>
                                              <a:lnTo>
                                                <a:pt x="53" y="151"/>
                                              </a:lnTo>
                                              <a:lnTo>
                                                <a:pt x="53" y="152"/>
                                              </a:lnTo>
                                              <a:lnTo>
                                                <a:pt x="49" y="152"/>
                                              </a:lnTo>
                                              <a:lnTo>
                                                <a:pt x="49" y="152"/>
                                              </a:lnTo>
                                              <a:lnTo>
                                                <a:pt x="49" y="152"/>
                                              </a:lnTo>
                                              <a:lnTo>
                                                <a:pt x="49" y="152"/>
                                              </a:lnTo>
                                              <a:close/>
                                              <a:moveTo>
                                                <a:pt x="101" y="160"/>
                                              </a:moveTo>
                                              <a:lnTo>
                                                <a:pt x="101" y="160"/>
                                              </a:lnTo>
                                              <a:lnTo>
                                                <a:pt x="100" y="160"/>
                                              </a:lnTo>
                                              <a:lnTo>
                                                <a:pt x="100" y="159"/>
                                              </a:lnTo>
                                              <a:lnTo>
                                                <a:pt x="100" y="159"/>
                                              </a:lnTo>
                                              <a:lnTo>
                                                <a:pt x="102" y="155"/>
                                              </a:lnTo>
                                              <a:lnTo>
                                                <a:pt x="104" y="149"/>
                                              </a:lnTo>
                                              <a:lnTo>
                                                <a:pt x="104" y="141"/>
                                              </a:lnTo>
                                              <a:lnTo>
                                                <a:pt x="104" y="141"/>
                                              </a:lnTo>
                                              <a:lnTo>
                                                <a:pt x="105" y="128"/>
                                              </a:lnTo>
                                              <a:lnTo>
                                                <a:pt x="106" y="121"/>
                                              </a:lnTo>
                                              <a:lnTo>
                                                <a:pt x="106" y="121"/>
                                              </a:lnTo>
                                              <a:lnTo>
                                                <a:pt x="109" y="118"/>
                                              </a:lnTo>
                                              <a:lnTo>
                                                <a:pt x="110" y="117"/>
                                              </a:lnTo>
                                              <a:lnTo>
                                                <a:pt x="112" y="116"/>
                                              </a:lnTo>
                                              <a:lnTo>
                                                <a:pt x="112" y="116"/>
                                              </a:lnTo>
                                              <a:lnTo>
                                                <a:pt x="117" y="113"/>
                                              </a:lnTo>
                                              <a:lnTo>
                                                <a:pt x="118" y="116"/>
                                              </a:lnTo>
                                              <a:lnTo>
                                                <a:pt x="118" y="116"/>
                                              </a:lnTo>
                                              <a:lnTo>
                                                <a:pt x="115" y="118"/>
                                              </a:lnTo>
                                              <a:lnTo>
                                                <a:pt x="115" y="118"/>
                                              </a:lnTo>
                                              <a:lnTo>
                                                <a:pt x="112" y="123"/>
                                              </a:lnTo>
                                              <a:lnTo>
                                                <a:pt x="112" y="123"/>
                                              </a:lnTo>
                                              <a:lnTo>
                                                <a:pt x="115" y="124"/>
                                              </a:lnTo>
                                              <a:lnTo>
                                                <a:pt x="115" y="124"/>
                                              </a:lnTo>
                                              <a:lnTo>
                                                <a:pt x="115" y="127"/>
                                              </a:lnTo>
                                              <a:lnTo>
                                                <a:pt x="115" y="124"/>
                                              </a:lnTo>
                                              <a:lnTo>
                                                <a:pt x="115" y="124"/>
                                              </a:lnTo>
                                              <a:lnTo>
                                                <a:pt x="117" y="118"/>
                                              </a:lnTo>
                                              <a:lnTo>
                                                <a:pt x="117" y="118"/>
                                              </a:lnTo>
                                              <a:lnTo>
                                                <a:pt x="118" y="116"/>
                                              </a:lnTo>
                                              <a:lnTo>
                                                <a:pt x="118" y="116"/>
                                              </a:lnTo>
                                              <a:lnTo>
                                                <a:pt x="121" y="117"/>
                                              </a:lnTo>
                                              <a:lnTo>
                                                <a:pt x="121" y="117"/>
                                              </a:lnTo>
                                              <a:lnTo>
                                                <a:pt x="121" y="119"/>
                                              </a:lnTo>
                                              <a:lnTo>
                                                <a:pt x="122" y="123"/>
                                              </a:lnTo>
                                              <a:lnTo>
                                                <a:pt x="121" y="127"/>
                                              </a:lnTo>
                                              <a:lnTo>
                                                <a:pt x="121" y="127"/>
                                              </a:lnTo>
                                              <a:lnTo>
                                                <a:pt x="121" y="133"/>
                                              </a:lnTo>
                                              <a:lnTo>
                                                <a:pt x="121" y="135"/>
                                              </a:lnTo>
                                              <a:lnTo>
                                                <a:pt x="121" y="135"/>
                                              </a:lnTo>
                                              <a:lnTo>
                                                <a:pt x="122" y="139"/>
                                              </a:lnTo>
                                              <a:lnTo>
                                                <a:pt x="121" y="141"/>
                                              </a:lnTo>
                                              <a:lnTo>
                                                <a:pt x="121" y="141"/>
                                              </a:lnTo>
                                              <a:lnTo>
                                                <a:pt x="118" y="144"/>
                                              </a:lnTo>
                                              <a:lnTo>
                                                <a:pt x="116" y="149"/>
                                              </a:lnTo>
                                              <a:lnTo>
                                                <a:pt x="116" y="149"/>
                                              </a:lnTo>
                                              <a:lnTo>
                                                <a:pt x="115" y="155"/>
                                              </a:lnTo>
                                              <a:lnTo>
                                                <a:pt x="115" y="155"/>
                                              </a:lnTo>
                                              <a:lnTo>
                                                <a:pt x="115" y="156"/>
                                              </a:lnTo>
                                              <a:lnTo>
                                                <a:pt x="112" y="156"/>
                                              </a:lnTo>
                                              <a:lnTo>
                                                <a:pt x="112" y="156"/>
                                              </a:lnTo>
                                              <a:lnTo>
                                                <a:pt x="107" y="159"/>
                                              </a:lnTo>
                                              <a:lnTo>
                                                <a:pt x="107" y="159"/>
                                              </a:lnTo>
                                              <a:lnTo>
                                                <a:pt x="101" y="160"/>
                                              </a:lnTo>
                                              <a:lnTo>
                                                <a:pt x="101" y="160"/>
                                              </a:lnTo>
                                              <a:lnTo>
                                                <a:pt x="101" y="160"/>
                                              </a:lnTo>
                                              <a:lnTo>
                                                <a:pt x="101" y="160"/>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36"/>
                                      <wps:cNvSpPr>
                                        <a:spLocks noEditPoints="1"/>
                                      </wps:cNvSpPr>
                                      <wps:spPr bwMode="auto">
                                        <a:xfrm>
                                          <a:off x="4959985" y="306705"/>
                                          <a:ext cx="67945" cy="347980"/>
                                        </a:xfrm>
                                        <a:custGeom>
                                          <a:avLst/>
                                          <a:gdLst>
                                            <a:gd name="T0" fmla="*/ 102 w 107"/>
                                            <a:gd name="T1" fmla="*/ 300 h 548"/>
                                            <a:gd name="T2" fmla="*/ 103 w 107"/>
                                            <a:gd name="T3" fmla="*/ 279 h 548"/>
                                            <a:gd name="T4" fmla="*/ 103 w 107"/>
                                            <a:gd name="T5" fmla="*/ 249 h 548"/>
                                            <a:gd name="T6" fmla="*/ 106 w 107"/>
                                            <a:gd name="T7" fmla="*/ 198 h 548"/>
                                            <a:gd name="T8" fmla="*/ 103 w 107"/>
                                            <a:gd name="T9" fmla="*/ 132 h 548"/>
                                            <a:gd name="T10" fmla="*/ 90 w 107"/>
                                            <a:gd name="T11" fmla="*/ 101 h 548"/>
                                            <a:gd name="T12" fmla="*/ 73 w 107"/>
                                            <a:gd name="T13" fmla="*/ 88 h 548"/>
                                            <a:gd name="T14" fmla="*/ 88 w 107"/>
                                            <a:gd name="T15" fmla="*/ 87 h 548"/>
                                            <a:gd name="T16" fmla="*/ 94 w 107"/>
                                            <a:gd name="T17" fmla="*/ 75 h 548"/>
                                            <a:gd name="T18" fmla="*/ 95 w 107"/>
                                            <a:gd name="T19" fmla="*/ 66 h 548"/>
                                            <a:gd name="T20" fmla="*/ 90 w 107"/>
                                            <a:gd name="T21" fmla="*/ 51 h 548"/>
                                            <a:gd name="T22" fmla="*/ 85 w 107"/>
                                            <a:gd name="T23" fmla="*/ 27 h 548"/>
                                            <a:gd name="T24" fmla="*/ 68 w 107"/>
                                            <a:gd name="T25" fmla="*/ 3 h 548"/>
                                            <a:gd name="T26" fmla="*/ 46 w 107"/>
                                            <a:gd name="T27" fmla="*/ 4 h 548"/>
                                            <a:gd name="T28" fmla="*/ 34 w 107"/>
                                            <a:gd name="T29" fmla="*/ 36 h 548"/>
                                            <a:gd name="T30" fmla="*/ 29 w 107"/>
                                            <a:gd name="T31" fmla="*/ 59 h 548"/>
                                            <a:gd name="T32" fmla="*/ 26 w 107"/>
                                            <a:gd name="T33" fmla="*/ 68 h 548"/>
                                            <a:gd name="T34" fmla="*/ 29 w 107"/>
                                            <a:gd name="T35" fmla="*/ 73 h 548"/>
                                            <a:gd name="T36" fmla="*/ 34 w 107"/>
                                            <a:gd name="T37" fmla="*/ 80 h 548"/>
                                            <a:gd name="T38" fmla="*/ 34 w 107"/>
                                            <a:gd name="T39" fmla="*/ 87 h 548"/>
                                            <a:gd name="T40" fmla="*/ 19 w 107"/>
                                            <a:gd name="T41" fmla="*/ 91 h 548"/>
                                            <a:gd name="T42" fmla="*/ 14 w 107"/>
                                            <a:gd name="T43" fmla="*/ 120 h 548"/>
                                            <a:gd name="T44" fmla="*/ 14 w 107"/>
                                            <a:gd name="T45" fmla="*/ 165 h 548"/>
                                            <a:gd name="T46" fmla="*/ 19 w 107"/>
                                            <a:gd name="T47" fmla="*/ 186 h 548"/>
                                            <a:gd name="T48" fmla="*/ 19 w 107"/>
                                            <a:gd name="T49" fmla="*/ 220 h 548"/>
                                            <a:gd name="T50" fmla="*/ 5 w 107"/>
                                            <a:gd name="T51" fmla="*/ 270 h 548"/>
                                            <a:gd name="T52" fmla="*/ 2 w 107"/>
                                            <a:gd name="T53" fmla="*/ 347 h 548"/>
                                            <a:gd name="T54" fmla="*/ 8 w 107"/>
                                            <a:gd name="T55" fmla="*/ 380 h 548"/>
                                            <a:gd name="T56" fmla="*/ 9 w 107"/>
                                            <a:gd name="T57" fmla="*/ 392 h 548"/>
                                            <a:gd name="T58" fmla="*/ 11 w 107"/>
                                            <a:gd name="T59" fmla="*/ 441 h 548"/>
                                            <a:gd name="T60" fmla="*/ 19 w 107"/>
                                            <a:gd name="T61" fmla="*/ 499 h 548"/>
                                            <a:gd name="T62" fmla="*/ 9 w 107"/>
                                            <a:gd name="T63" fmla="*/ 527 h 548"/>
                                            <a:gd name="T64" fmla="*/ 9 w 107"/>
                                            <a:gd name="T65" fmla="*/ 542 h 548"/>
                                            <a:gd name="T66" fmla="*/ 24 w 107"/>
                                            <a:gd name="T67" fmla="*/ 547 h 548"/>
                                            <a:gd name="T68" fmla="*/ 32 w 107"/>
                                            <a:gd name="T69" fmla="*/ 531 h 548"/>
                                            <a:gd name="T70" fmla="*/ 39 w 107"/>
                                            <a:gd name="T71" fmla="*/ 519 h 548"/>
                                            <a:gd name="T72" fmla="*/ 37 w 107"/>
                                            <a:gd name="T73" fmla="*/ 508 h 548"/>
                                            <a:gd name="T74" fmla="*/ 34 w 107"/>
                                            <a:gd name="T75" fmla="*/ 491 h 548"/>
                                            <a:gd name="T76" fmla="*/ 36 w 107"/>
                                            <a:gd name="T77" fmla="*/ 433 h 548"/>
                                            <a:gd name="T78" fmla="*/ 34 w 107"/>
                                            <a:gd name="T79" fmla="*/ 392 h 548"/>
                                            <a:gd name="T80" fmla="*/ 44 w 107"/>
                                            <a:gd name="T81" fmla="*/ 386 h 548"/>
                                            <a:gd name="T82" fmla="*/ 46 w 107"/>
                                            <a:gd name="T83" fmla="*/ 415 h 548"/>
                                            <a:gd name="T84" fmla="*/ 44 w 107"/>
                                            <a:gd name="T85" fmla="*/ 443 h 548"/>
                                            <a:gd name="T86" fmla="*/ 46 w 107"/>
                                            <a:gd name="T87" fmla="*/ 490 h 548"/>
                                            <a:gd name="T88" fmla="*/ 42 w 107"/>
                                            <a:gd name="T89" fmla="*/ 531 h 548"/>
                                            <a:gd name="T90" fmla="*/ 44 w 107"/>
                                            <a:gd name="T91" fmla="*/ 547 h 548"/>
                                            <a:gd name="T92" fmla="*/ 66 w 107"/>
                                            <a:gd name="T93" fmla="*/ 544 h 548"/>
                                            <a:gd name="T94" fmla="*/ 64 w 107"/>
                                            <a:gd name="T95" fmla="*/ 534 h 548"/>
                                            <a:gd name="T96" fmla="*/ 58 w 107"/>
                                            <a:gd name="T97" fmla="*/ 503 h 548"/>
                                            <a:gd name="T98" fmla="*/ 71 w 107"/>
                                            <a:gd name="T99" fmla="*/ 436 h 548"/>
                                            <a:gd name="T100" fmla="*/ 73 w 107"/>
                                            <a:gd name="T101" fmla="*/ 392 h 548"/>
                                            <a:gd name="T102" fmla="*/ 95 w 107"/>
                                            <a:gd name="T103" fmla="*/ 388 h 548"/>
                                            <a:gd name="T104" fmla="*/ 105 w 107"/>
                                            <a:gd name="T105" fmla="*/ 384 h 548"/>
                                            <a:gd name="T106" fmla="*/ 96 w 107"/>
                                            <a:gd name="T107" fmla="*/ 308 h 548"/>
                                            <a:gd name="T108" fmla="*/ 97 w 107"/>
                                            <a:gd name="T109" fmla="*/ 283 h 548"/>
                                            <a:gd name="T110" fmla="*/ 95 w 107"/>
                                            <a:gd name="T111" fmla="*/ 303 h 548"/>
                                            <a:gd name="T112" fmla="*/ 94 w 107"/>
                                            <a:gd name="T113" fmla="*/ 286 h 548"/>
                                            <a:gd name="T114" fmla="*/ 97 w 107"/>
                                            <a:gd name="T115" fmla="*/ 283 h 548"/>
                                            <a:gd name="T116" fmla="*/ 79 w 107"/>
                                            <a:gd name="T117" fmla="*/ 212 h 548"/>
                                            <a:gd name="T118" fmla="*/ 84 w 107"/>
                                            <a:gd name="T119" fmla="*/ 159 h 548"/>
                                            <a:gd name="T120" fmla="*/ 88 w 107"/>
                                            <a:gd name="T121" fmla="*/ 212 h 548"/>
                                            <a:gd name="T122" fmla="*/ 91 w 107"/>
                                            <a:gd name="T123" fmla="*/ 273 h 548"/>
                                            <a:gd name="T124" fmla="*/ 86 w 107"/>
                                            <a:gd name="T125" fmla="*/ 242 h 5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07" h="548">
                                              <a:moveTo>
                                                <a:pt x="96" y="308"/>
                                              </a:moveTo>
                                              <a:lnTo>
                                                <a:pt x="96" y="308"/>
                                              </a:lnTo>
                                              <a:lnTo>
                                                <a:pt x="101" y="303"/>
                                              </a:lnTo>
                                              <a:lnTo>
                                                <a:pt x="101" y="303"/>
                                              </a:lnTo>
                                              <a:lnTo>
                                                <a:pt x="102" y="300"/>
                                              </a:lnTo>
                                              <a:lnTo>
                                                <a:pt x="103" y="295"/>
                                              </a:lnTo>
                                              <a:lnTo>
                                                <a:pt x="103" y="295"/>
                                              </a:lnTo>
                                              <a:lnTo>
                                                <a:pt x="104" y="289"/>
                                              </a:lnTo>
                                              <a:lnTo>
                                                <a:pt x="104" y="285"/>
                                              </a:lnTo>
                                              <a:lnTo>
                                                <a:pt x="103" y="279"/>
                                              </a:lnTo>
                                              <a:lnTo>
                                                <a:pt x="103" y="279"/>
                                              </a:lnTo>
                                              <a:lnTo>
                                                <a:pt x="102" y="268"/>
                                              </a:lnTo>
                                              <a:lnTo>
                                                <a:pt x="102" y="258"/>
                                              </a:lnTo>
                                              <a:lnTo>
                                                <a:pt x="102" y="258"/>
                                              </a:lnTo>
                                              <a:lnTo>
                                                <a:pt x="103" y="249"/>
                                              </a:lnTo>
                                              <a:lnTo>
                                                <a:pt x="105" y="235"/>
                                              </a:lnTo>
                                              <a:lnTo>
                                                <a:pt x="106" y="220"/>
                                              </a:lnTo>
                                              <a:lnTo>
                                                <a:pt x="107" y="208"/>
                                              </a:lnTo>
                                              <a:lnTo>
                                                <a:pt x="107" y="208"/>
                                              </a:lnTo>
                                              <a:lnTo>
                                                <a:pt x="106" y="198"/>
                                              </a:lnTo>
                                              <a:lnTo>
                                                <a:pt x="105" y="192"/>
                                              </a:lnTo>
                                              <a:lnTo>
                                                <a:pt x="104" y="182"/>
                                              </a:lnTo>
                                              <a:lnTo>
                                                <a:pt x="104" y="182"/>
                                              </a:lnTo>
                                              <a:lnTo>
                                                <a:pt x="104" y="159"/>
                                              </a:lnTo>
                                              <a:lnTo>
                                                <a:pt x="103" y="132"/>
                                              </a:lnTo>
                                              <a:lnTo>
                                                <a:pt x="103" y="132"/>
                                              </a:lnTo>
                                              <a:lnTo>
                                                <a:pt x="101" y="121"/>
                                              </a:lnTo>
                                              <a:lnTo>
                                                <a:pt x="99" y="113"/>
                                              </a:lnTo>
                                              <a:lnTo>
                                                <a:pt x="94" y="107"/>
                                              </a:lnTo>
                                              <a:lnTo>
                                                <a:pt x="90" y="101"/>
                                              </a:lnTo>
                                              <a:lnTo>
                                                <a:pt x="90" y="101"/>
                                              </a:lnTo>
                                              <a:lnTo>
                                                <a:pt x="71" y="88"/>
                                              </a:lnTo>
                                              <a:lnTo>
                                                <a:pt x="71" y="88"/>
                                              </a:lnTo>
                                              <a:lnTo>
                                                <a:pt x="73" y="88"/>
                                              </a:lnTo>
                                              <a:lnTo>
                                                <a:pt x="73" y="88"/>
                                              </a:lnTo>
                                              <a:lnTo>
                                                <a:pt x="79" y="88"/>
                                              </a:lnTo>
                                              <a:lnTo>
                                                <a:pt x="79" y="88"/>
                                              </a:lnTo>
                                              <a:lnTo>
                                                <a:pt x="82" y="87"/>
                                              </a:lnTo>
                                              <a:lnTo>
                                                <a:pt x="88" y="87"/>
                                              </a:lnTo>
                                              <a:lnTo>
                                                <a:pt x="88" y="87"/>
                                              </a:lnTo>
                                              <a:lnTo>
                                                <a:pt x="90" y="87"/>
                                              </a:lnTo>
                                              <a:lnTo>
                                                <a:pt x="91" y="86"/>
                                              </a:lnTo>
                                              <a:lnTo>
                                                <a:pt x="92" y="81"/>
                                              </a:lnTo>
                                              <a:lnTo>
                                                <a:pt x="92" y="81"/>
                                              </a:lnTo>
                                              <a:lnTo>
                                                <a:pt x="94" y="75"/>
                                              </a:lnTo>
                                              <a:lnTo>
                                                <a:pt x="95" y="74"/>
                                              </a:lnTo>
                                              <a:lnTo>
                                                <a:pt x="95" y="71"/>
                                              </a:lnTo>
                                              <a:lnTo>
                                                <a:pt x="95" y="71"/>
                                              </a:lnTo>
                                              <a:lnTo>
                                                <a:pt x="95" y="68"/>
                                              </a:lnTo>
                                              <a:lnTo>
                                                <a:pt x="95" y="66"/>
                                              </a:lnTo>
                                              <a:lnTo>
                                                <a:pt x="95" y="66"/>
                                              </a:lnTo>
                                              <a:lnTo>
                                                <a:pt x="95" y="64"/>
                                              </a:lnTo>
                                              <a:lnTo>
                                                <a:pt x="93" y="57"/>
                                              </a:lnTo>
                                              <a:lnTo>
                                                <a:pt x="93" y="57"/>
                                              </a:lnTo>
                                              <a:lnTo>
                                                <a:pt x="90" y="51"/>
                                              </a:lnTo>
                                              <a:lnTo>
                                                <a:pt x="89" y="47"/>
                                              </a:lnTo>
                                              <a:lnTo>
                                                <a:pt x="89" y="41"/>
                                              </a:lnTo>
                                              <a:lnTo>
                                                <a:pt x="89" y="41"/>
                                              </a:lnTo>
                                              <a:lnTo>
                                                <a:pt x="88" y="34"/>
                                              </a:lnTo>
                                              <a:lnTo>
                                                <a:pt x="85" y="27"/>
                                              </a:lnTo>
                                              <a:lnTo>
                                                <a:pt x="81" y="18"/>
                                              </a:lnTo>
                                              <a:lnTo>
                                                <a:pt x="76" y="10"/>
                                              </a:lnTo>
                                              <a:lnTo>
                                                <a:pt x="76" y="10"/>
                                              </a:lnTo>
                                              <a:lnTo>
                                                <a:pt x="72" y="6"/>
                                              </a:lnTo>
                                              <a:lnTo>
                                                <a:pt x="68" y="3"/>
                                              </a:lnTo>
                                              <a:lnTo>
                                                <a:pt x="61" y="0"/>
                                              </a:lnTo>
                                              <a:lnTo>
                                                <a:pt x="54" y="0"/>
                                              </a:lnTo>
                                              <a:lnTo>
                                                <a:pt x="47" y="3"/>
                                              </a:lnTo>
                                              <a:lnTo>
                                                <a:pt x="47" y="3"/>
                                              </a:lnTo>
                                              <a:lnTo>
                                                <a:pt x="46" y="4"/>
                                              </a:lnTo>
                                              <a:lnTo>
                                                <a:pt x="42" y="9"/>
                                              </a:lnTo>
                                              <a:lnTo>
                                                <a:pt x="39" y="18"/>
                                              </a:lnTo>
                                              <a:lnTo>
                                                <a:pt x="36" y="28"/>
                                              </a:lnTo>
                                              <a:lnTo>
                                                <a:pt x="34" y="36"/>
                                              </a:lnTo>
                                              <a:lnTo>
                                                <a:pt x="34" y="36"/>
                                              </a:lnTo>
                                              <a:lnTo>
                                                <a:pt x="34" y="41"/>
                                              </a:lnTo>
                                              <a:lnTo>
                                                <a:pt x="34" y="47"/>
                                              </a:lnTo>
                                              <a:lnTo>
                                                <a:pt x="34" y="51"/>
                                              </a:lnTo>
                                              <a:lnTo>
                                                <a:pt x="32" y="55"/>
                                              </a:lnTo>
                                              <a:lnTo>
                                                <a:pt x="29" y="59"/>
                                              </a:lnTo>
                                              <a:lnTo>
                                                <a:pt x="27" y="61"/>
                                              </a:lnTo>
                                              <a:lnTo>
                                                <a:pt x="27" y="61"/>
                                              </a:lnTo>
                                              <a:lnTo>
                                                <a:pt x="29" y="64"/>
                                              </a:lnTo>
                                              <a:lnTo>
                                                <a:pt x="27" y="67"/>
                                              </a:lnTo>
                                              <a:lnTo>
                                                <a:pt x="26" y="68"/>
                                              </a:lnTo>
                                              <a:lnTo>
                                                <a:pt x="26" y="68"/>
                                              </a:lnTo>
                                              <a:lnTo>
                                                <a:pt x="26" y="70"/>
                                              </a:lnTo>
                                              <a:lnTo>
                                                <a:pt x="27" y="71"/>
                                              </a:lnTo>
                                              <a:lnTo>
                                                <a:pt x="29" y="73"/>
                                              </a:lnTo>
                                              <a:lnTo>
                                                <a:pt x="29" y="73"/>
                                              </a:lnTo>
                                              <a:lnTo>
                                                <a:pt x="31" y="74"/>
                                              </a:lnTo>
                                              <a:lnTo>
                                                <a:pt x="32" y="74"/>
                                              </a:lnTo>
                                              <a:lnTo>
                                                <a:pt x="32" y="77"/>
                                              </a:lnTo>
                                              <a:lnTo>
                                                <a:pt x="32" y="77"/>
                                              </a:lnTo>
                                              <a:lnTo>
                                                <a:pt x="34" y="80"/>
                                              </a:lnTo>
                                              <a:lnTo>
                                                <a:pt x="36" y="82"/>
                                              </a:lnTo>
                                              <a:lnTo>
                                                <a:pt x="39" y="83"/>
                                              </a:lnTo>
                                              <a:lnTo>
                                                <a:pt x="39" y="83"/>
                                              </a:lnTo>
                                              <a:lnTo>
                                                <a:pt x="36" y="86"/>
                                              </a:lnTo>
                                              <a:lnTo>
                                                <a:pt x="34" y="87"/>
                                              </a:lnTo>
                                              <a:lnTo>
                                                <a:pt x="32" y="88"/>
                                              </a:lnTo>
                                              <a:lnTo>
                                                <a:pt x="32" y="88"/>
                                              </a:lnTo>
                                              <a:lnTo>
                                                <a:pt x="26" y="88"/>
                                              </a:lnTo>
                                              <a:lnTo>
                                                <a:pt x="19" y="91"/>
                                              </a:lnTo>
                                              <a:lnTo>
                                                <a:pt x="19" y="91"/>
                                              </a:lnTo>
                                              <a:lnTo>
                                                <a:pt x="18" y="91"/>
                                              </a:lnTo>
                                              <a:lnTo>
                                                <a:pt x="17" y="94"/>
                                              </a:lnTo>
                                              <a:lnTo>
                                                <a:pt x="16" y="101"/>
                                              </a:lnTo>
                                              <a:lnTo>
                                                <a:pt x="16" y="109"/>
                                              </a:lnTo>
                                              <a:lnTo>
                                                <a:pt x="14" y="120"/>
                                              </a:lnTo>
                                              <a:lnTo>
                                                <a:pt x="16" y="138"/>
                                              </a:lnTo>
                                              <a:lnTo>
                                                <a:pt x="17" y="145"/>
                                              </a:lnTo>
                                              <a:lnTo>
                                                <a:pt x="17" y="145"/>
                                              </a:lnTo>
                                              <a:lnTo>
                                                <a:pt x="16" y="152"/>
                                              </a:lnTo>
                                              <a:lnTo>
                                                <a:pt x="14" y="165"/>
                                              </a:lnTo>
                                              <a:lnTo>
                                                <a:pt x="14" y="165"/>
                                              </a:lnTo>
                                              <a:lnTo>
                                                <a:pt x="14" y="172"/>
                                              </a:lnTo>
                                              <a:lnTo>
                                                <a:pt x="18" y="181"/>
                                              </a:lnTo>
                                              <a:lnTo>
                                                <a:pt x="18" y="181"/>
                                              </a:lnTo>
                                              <a:lnTo>
                                                <a:pt x="19" y="186"/>
                                              </a:lnTo>
                                              <a:lnTo>
                                                <a:pt x="21" y="193"/>
                                              </a:lnTo>
                                              <a:lnTo>
                                                <a:pt x="22" y="201"/>
                                              </a:lnTo>
                                              <a:lnTo>
                                                <a:pt x="21" y="211"/>
                                              </a:lnTo>
                                              <a:lnTo>
                                                <a:pt x="21" y="211"/>
                                              </a:lnTo>
                                              <a:lnTo>
                                                <a:pt x="19" y="220"/>
                                              </a:lnTo>
                                              <a:lnTo>
                                                <a:pt x="14" y="232"/>
                                              </a:lnTo>
                                              <a:lnTo>
                                                <a:pt x="9" y="242"/>
                                              </a:lnTo>
                                              <a:lnTo>
                                                <a:pt x="8" y="251"/>
                                              </a:lnTo>
                                              <a:lnTo>
                                                <a:pt x="8" y="251"/>
                                              </a:lnTo>
                                              <a:lnTo>
                                                <a:pt x="5" y="270"/>
                                              </a:lnTo>
                                              <a:lnTo>
                                                <a:pt x="3" y="290"/>
                                              </a:lnTo>
                                              <a:lnTo>
                                                <a:pt x="3" y="290"/>
                                              </a:lnTo>
                                              <a:lnTo>
                                                <a:pt x="2" y="319"/>
                                              </a:lnTo>
                                              <a:lnTo>
                                                <a:pt x="2" y="335"/>
                                              </a:lnTo>
                                              <a:lnTo>
                                                <a:pt x="2" y="347"/>
                                              </a:lnTo>
                                              <a:lnTo>
                                                <a:pt x="2" y="347"/>
                                              </a:lnTo>
                                              <a:lnTo>
                                                <a:pt x="2" y="359"/>
                                              </a:lnTo>
                                              <a:lnTo>
                                                <a:pt x="2" y="367"/>
                                              </a:lnTo>
                                              <a:lnTo>
                                                <a:pt x="0" y="380"/>
                                              </a:lnTo>
                                              <a:lnTo>
                                                <a:pt x="8" y="380"/>
                                              </a:lnTo>
                                              <a:lnTo>
                                                <a:pt x="8" y="380"/>
                                              </a:lnTo>
                                              <a:lnTo>
                                                <a:pt x="8" y="384"/>
                                              </a:lnTo>
                                              <a:lnTo>
                                                <a:pt x="9" y="389"/>
                                              </a:lnTo>
                                              <a:lnTo>
                                                <a:pt x="9" y="389"/>
                                              </a:lnTo>
                                              <a:lnTo>
                                                <a:pt x="9" y="392"/>
                                              </a:lnTo>
                                              <a:lnTo>
                                                <a:pt x="8" y="400"/>
                                              </a:lnTo>
                                              <a:lnTo>
                                                <a:pt x="8" y="411"/>
                                              </a:lnTo>
                                              <a:lnTo>
                                                <a:pt x="8" y="424"/>
                                              </a:lnTo>
                                              <a:lnTo>
                                                <a:pt x="8" y="424"/>
                                              </a:lnTo>
                                              <a:lnTo>
                                                <a:pt x="11" y="441"/>
                                              </a:lnTo>
                                              <a:lnTo>
                                                <a:pt x="14" y="457"/>
                                              </a:lnTo>
                                              <a:lnTo>
                                                <a:pt x="19" y="484"/>
                                              </a:lnTo>
                                              <a:lnTo>
                                                <a:pt x="19" y="484"/>
                                              </a:lnTo>
                                              <a:lnTo>
                                                <a:pt x="19" y="492"/>
                                              </a:lnTo>
                                              <a:lnTo>
                                                <a:pt x="19" y="499"/>
                                              </a:lnTo>
                                              <a:lnTo>
                                                <a:pt x="16" y="515"/>
                                              </a:lnTo>
                                              <a:lnTo>
                                                <a:pt x="16" y="515"/>
                                              </a:lnTo>
                                              <a:lnTo>
                                                <a:pt x="13" y="522"/>
                                              </a:lnTo>
                                              <a:lnTo>
                                                <a:pt x="11" y="525"/>
                                              </a:lnTo>
                                              <a:lnTo>
                                                <a:pt x="9" y="527"/>
                                              </a:lnTo>
                                              <a:lnTo>
                                                <a:pt x="8" y="532"/>
                                              </a:lnTo>
                                              <a:lnTo>
                                                <a:pt x="8" y="532"/>
                                              </a:lnTo>
                                              <a:lnTo>
                                                <a:pt x="8" y="537"/>
                                              </a:lnTo>
                                              <a:lnTo>
                                                <a:pt x="9" y="540"/>
                                              </a:lnTo>
                                              <a:lnTo>
                                                <a:pt x="9" y="542"/>
                                              </a:lnTo>
                                              <a:lnTo>
                                                <a:pt x="12" y="544"/>
                                              </a:lnTo>
                                              <a:lnTo>
                                                <a:pt x="18" y="547"/>
                                              </a:lnTo>
                                              <a:lnTo>
                                                <a:pt x="22" y="547"/>
                                              </a:lnTo>
                                              <a:lnTo>
                                                <a:pt x="22" y="547"/>
                                              </a:lnTo>
                                              <a:lnTo>
                                                <a:pt x="24" y="547"/>
                                              </a:lnTo>
                                              <a:lnTo>
                                                <a:pt x="27" y="545"/>
                                              </a:lnTo>
                                              <a:lnTo>
                                                <a:pt x="29" y="541"/>
                                              </a:lnTo>
                                              <a:lnTo>
                                                <a:pt x="29" y="537"/>
                                              </a:lnTo>
                                              <a:lnTo>
                                                <a:pt x="32" y="531"/>
                                              </a:lnTo>
                                              <a:lnTo>
                                                <a:pt x="32" y="531"/>
                                              </a:lnTo>
                                              <a:lnTo>
                                                <a:pt x="34" y="527"/>
                                              </a:lnTo>
                                              <a:lnTo>
                                                <a:pt x="37" y="525"/>
                                              </a:lnTo>
                                              <a:lnTo>
                                                <a:pt x="39" y="522"/>
                                              </a:lnTo>
                                              <a:lnTo>
                                                <a:pt x="39" y="519"/>
                                              </a:lnTo>
                                              <a:lnTo>
                                                <a:pt x="39" y="519"/>
                                              </a:lnTo>
                                              <a:lnTo>
                                                <a:pt x="39" y="515"/>
                                              </a:lnTo>
                                              <a:lnTo>
                                                <a:pt x="37" y="514"/>
                                              </a:lnTo>
                                              <a:lnTo>
                                                <a:pt x="36" y="512"/>
                                              </a:lnTo>
                                              <a:lnTo>
                                                <a:pt x="36" y="512"/>
                                              </a:lnTo>
                                              <a:lnTo>
                                                <a:pt x="37" y="508"/>
                                              </a:lnTo>
                                              <a:lnTo>
                                                <a:pt x="37" y="508"/>
                                              </a:lnTo>
                                              <a:lnTo>
                                                <a:pt x="37" y="504"/>
                                              </a:lnTo>
                                              <a:lnTo>
                                                <a:pt x="37" y="501"/>
                                              </a:lnTo>
                                              <a:lnTo>
                                                <a:pt x="34" y="491"/>
                                              </a:lnTo>
                                              <a:lnTo>
                                                <a:pt x="34" y="491"/>
                                              </a:lnTo>
                                              <a:lnTo>
                                                <a:pt x="32" y="484"/>
                                              </a:lnTo>
                                              <a:lnTo>
                                                <a:pt x="32" y="477"/>
                                              </a:lnTo>
                                              <a:lnTo>
                                                <a:pt x="34" y="454"/>
                                              </a:lnTo>
                                              <a:lnTo>
                                                <a:pt x="34" y="454"/>
                                              </a:lnTo>
                                              <a:lnTo>
                                                <a:pt x="36" y="433"/>
                                              </a:lnTo>
                                              <a:lnTo>
                                                <a:pt x="36" y="416"/>
                                              </a:lnTo>
                                              <a:lnTo>
                                                <a:pt x="36" y="416"/>
                                              </a:lnTo>
                                              <a:lnTo>
                                                <a:pt x="34" y="403"/>
                                              </a:lnTo>
                                              <a:lnTo>
                                                <a:pt x="34" y="392"/>
                                              </a:lnTo>
                                              <a:lnTo>
                                                <a:pt x="34" y="392"/>
                                              </a:lnTo>
                                              <a:lnTo>
                                                <a:pt x="36" y="380"/>
                                              </a:lnTo>
                                              <a:lnTo>
                                                <a:pt x="36" y="380"/>
                                              </a:lnTo>
                                              <a:lnTo>
                                                <a:pt x="39" y="384"/>
                                              </a:lnTo>
                                              <a:lnTo>
                                                <a:pt x="39" y="384"/>
                                              </a:lnTo>
                                              <a:lnTo>
                                                <a:pt x="44" y="386"/>
                                              </a:lnTo>
                                              <a:lnTo>
                                                <a:pt x="46" y="386"/>
                                              </a:lnTo>
                                              <a:lnTo>
                                                <a:pt x="46" y="386"/>
                                              </a:lnTo>
                                              <a:lnTo>
                                                <a:pt x="46" y="396"/>
                                              </a:lnTo>
                                              <a:lnTo>
                                                <a:pt x="46" y="406"/>
                                              </a:lnTo>
                                              <a:lnTo>
                                                <a:pt x="46" y="415"/>
                                              </a:lnTo>
                                              <a:lnTo>
                                                <a:pt x="46" y="415"/>
                                              </a:lnTo>
                                              <a:lnTo>
                                                <a:pt x="46" y="421"/>
                                              </a:lnTo>
                                              <a:lnTo>
                                                <a:pt x="44" y="430"/>
                                              </a:lnTo>
                                              <a:lnTo>
                                                <a:pt x="44" y="443"/>
                                              </a:lnTo>
                                              <a:lnTo>
                                                <a:pt x="44" y="443"/>
                                              </a:lnTo>
                                              <a:lnTo>
                                                <a:pt x="46" y="461"/>
                                              </a:lnTo>
                                              <a:lnTo>
                                                <a:pt x="46" y="477"/>
                                              </a:lnTo>
                                              <a:lnTo>
                                                <a:pt x="46" y="477"/>
                                              </a:lnTo>
                                              <a:lnTo>
                                                <a:pt x="46" y="483"/>
                                              </a:lnTo>
                                              <a:lnTo>
                                                <a:pt x="46" y="490"/>
                                              </a:lnTo>
                                              <a:lnTo>
                                                <a:pt x="44" y="501"/>
                                              </a:lnTo>
                                              <a:lnTo>
                                                <a:pt x="44" y="501"/>
                                              </a:lnTo>
                                              <a:lnTo>
                                                <a:pt x="44" y="514"/>
                                              </a:lnTo>
                                              <a:lnTo>
                                                <a:pt x="44" y="514"/>
                                              </a:lnTo>
                                              <a:lnTo>
                                                <a:pt x="42" y="531"/>
                                              </a:lnTo>
                                              <a:lnTo>
                                                <a:pt x="42" y="531"/>
                                              </a:lnTo>
                                              <a:lnTo>
                                                <a:pt x="42" y="538"/>
                                              </a:lnTo>
                                              <a:lnTo>
                                                <a:pt x="44" y="544"/>
                                              </a:lnTo>
                                              <a:lnTo>
                                                <a:pt x="44" y="544"/>
                                              </a:lnTo>
                                              <a:lnTo>
                                                <a:pt x="44" y="547"/>
                                              </a:lnTo>
                                              <a:lnTo>
                                                <a:pt x="46" y="547"/>
                                              </a:lnTo>
                                              <a:lnTo>
                                                <a:pt x="51" y="548"/>
                                              </a:lnTo>
                                              <a:lnTo>
                                                <a:pt x="61" y="545"/>
                                              </a:lnTo>
                                              <a:lnTo>
                                                <a:pt x="61" y="545"/>
                                              </a:lnTo>
                                              <a:lnTo>
                                                <a:pt x="66" y="544"/>
                                              </a:lnTo>
                                              <a:lnTo>
                                                <a:pt x="66" y="542"/>
                                              </a:lnTo>
                                              <a:lnTo>
                                                <a:pt x="66" y="541"/>
                                              </a:lnTo>
                                              <a:lnTo>
                                                <a:pt x="66" y="537"/>
                                              </a:lnTo>
                                              <a:lnTo>
                                                <a:pt x="64" y="534"/>
                                              </a:lnTo>
                                              <a:lnTo>
                                                <a:pt x="64" y="534"/>
                                              </a:lnTo>
                                              <a:lnTo>
                                                <a:pt x="62" y="527"/>
                                              </a:lnTo>
                                              <a:lnTo>
                                                <a:pt x="59" y="517"/>
                                              </a:lnTo>
                                              <a:lnTo>
                                                <a:pt x="59" y="517"/>
                                              </a:lnTo>
                                              <a:lnTo>
                                                <a:pt x="58" y="510"/>
                                              </a:lnTo>
                                              <a:lnTo>
                                                <a:pt x="58" y="503"/>
                                              </a:lnTo>
                                              <a:lnTo>
                                                <a:pt x="59" y="494"/>
                                              </a:lnTo>
                                              <a:lnTo>
                                                <a:pt x="61" y="480"/>
                                              </a:lnTo>
                                              <a:lnTo>
                                                <a:pt x="61" y="480"/>
                                              </a:lnTo>
                                              <a:lnTo>
                                                <a:pt x="68" y="450"/>
                                              </a:lnTo>
                                              <a:lnTo>
                                                <a:pt x="71" y="436"/>
                                              </a:lnTo>
                                              <a:lnTo>
                                                <a:pt x="73" y="421"/>
                                              </a:lnTo>
                                              <a:lnTo>
                                                <a:pt x="73" y="421"/>
                                              </a:lnTo>
                                              <a:lnTo>
                                                <a:pt x="73" y="410"/>
                                              </a:lnTo>
                                              <a:lnTo>
                                                <a:pt x="73" y="400"/>
                                              </a:lnTo>
                                              <a:lnTo>
                                                <a:pt x="73" y="392"/>
                                              </a:lnTo>
                                              <a:lnTo>
                                                <a:pt x="73" y="392"/>
                                              </a:lnTo>
                                              <a:lnTo>
                                                <a:pt x="87" y="393"/>
                                              </a:lnTo>
                                              <a:lnTo>
                                                <a:pt x="87" y="393"/>
                                              </a:lnTo>
                                              <a:lnTo>
                                                <a:pt x="90" y="392"/>
                                              </a:lnTo>
                                              <a:lnTo>
                                                <a:pt x="95" y="388"/>
                                              </a:lnTo>
                                              <a:lnTo>
                                                <a:pt x="95" y="388"/>
                                              </a:lnTo>
                                              <a:lnTo>
                                                <a:pt x="98" y="386"/>
                                              </a:lnTo>
                                              <a:lnTo>
                                                <a:pt x="102" y="384"/>
                                              </a:lnTo>
                                              <a:lnTo>
                                                <a:pt x="105" y="384"/>
                                              </a:lnTo>
                                              <a:lnTo>
                                                <a:pt x="105" y="384"/>
                                              </a:lnTo>
                                              <a:lnTo>
                                                <a:pt x="102" y="362"/>
                                              </a:lnTo>
                                              <a:lnTo>
                                                <a:pt x="99" y="342"/>
                                              </a:lnTo>
                                              <a:lnTo>
                                                <a:pt x="97" y="323"/>
                                              </a:lnTo>
                                              <a:lnTo>
                                                <a:pt x="97" y="323"/>
                                              </a:lnTo>
                                              <a:lnTo>
                                                <a:pt x="96" y="308"/>
                                              </a:lnTo>
                                              <a:lnTo>
                                                <a:pt x="96" y="308"/>
                                              </a:lnTo>
                                              <a:lnTo>
                                                <a:pt x="96" y="308"/>
                                              </a:lnTo>
                                              <a:lnTo>
                                                <a:pt x="96" y="308"/>
                                              </a:lnTo>
                                              <a:close/>
                                              <a:moveTo>
                                                <a:pt x="97" y="283"/>
                                              </a:moveTo>
                                              <a:lnTo>
                                                <a:pt x="97" y="283"/>
                                              </a:lnTo>
                                              <a:lnTo>
                                                <a:pt x="97" y="289"/>
                                              </a:lnTo>
                                              <a:lnTo>
                                                <a:pt x="97" y="297"/>
                                              </a:lnTo>
                                              <a:lnTo>
                                                <a:pt x="97" y="297"/>
                                              </a:lnTo>
                                              <a:lnTo>
                                                <a:pt x="96" y="300"/>
                                              </a:lnTo>
                                              <a:lnTo>
                                                <a:pt x="95" y="303"/>
                                              </a:lnTo>
                                              <a:lnTo>
                                                <a:pt x="95" y="303"/>
                                              </a:lnTo>
                                              <a:lnTo>
                                                <a:pt x="93" y="288"/>
                                              </a:lnTo>
                                              <a:lnTo>
                                                <a:pt x="93" y="288"/>
                                              </a:lnTo>
                                              <a:lnTo>
                                                <a:pt x="94" y="286"/>
                                              </a:lnTo>
                                              <a:lnTo>
                                                <a:pt x="94" y="286"/>
                                              </a:lnTo>
                                              <a:lnTo>
                                                <a:pt x="94" y="283"/>
                                              </a:lnTo>
                                              <a:lnTo>
                                                <a:pt x="95" y="282"/>
                                              </a:lnTo>
                                              <a:lnTo>
                                                <a:pt x="96" y="282"/>
                                              </a:lnTo>
                                              <a:lnTo>
                                                <a:pt x="97" y="283"/>
                                              </a:lnTo>
                                              <a:lnTo>
                                                <a:pt x="97" y="283"/>
                                              </a:lnTo>
                                              <a:lnTo>
                                                <a:pt x="97" y="283"/>
                                              </a:lnTo>
                                              <a:lnTo>
                                                <a:pt x="97" y="283"/>
                                              </a:lnTo>
                                              <a:close/>
                                              <a:moveTo>
                                                <a:pt x="81" y="222"/>
                                              </a:moveTo>
                                              <a:lnTo>
                                                <a:pt x="81" y="222"/>
                                              </a:lnTo>
                                              <a:lnTo>
                                                <a:pt x="79" y="212"/>
                                              </a:lnTo>
                                              <a:lnTo>
                                                <a:pt x="79" y="202"/>
                                              </a:lnTo>
                                              <a:lnTo>
                                                <a:pt x="82" y="184"/>
                                              </a:lnTo>
                                              <a:lnTo>
                                                <a:pt x="82" y="184"/>
                                              </a:lnTo>
                                              <a:lnTo>
                                                <a:pt x="84" y="159"/>
                                              </a:lnTo>
                                              <a:lnTo>
                                                <a:pt x="84" y="159"/>
                                              </a:lnTo>
                                              <a:lnTo>
                                                <a:pt x="84" y="167"/>
                                              </a:lnTo>
                                              <a:lnTo>
                                                <a:pt x="84" y="167"/>
                                              </a:lnTo>
                                              <a:lnTo>
                                                <a:pt x="85" y="188"/>
                                              </a:lnTo>
                                              <a:lnTo>
                                                <a:pt x="88" y="212"/>
                                              </a:lnTo>
                                              <a:lnTo>
                                                <a:pt x="88" y="212"/>
                                              </a:lnTo>
                                              <a:lnTo>
                                                <a:pt x="90" y="241"/>
                                              </a:lnTo>
                                              <a:lnTo>
                                                <a:pt x="93" y="263"/>
                                              </a:lnTo>
                                              <a:lnTo>
                                                <a:pt x="93" y="263"/>
                                              </a:lnTo>
                                              <a:lnTo>
                                                <a:pt x="93" y="269"/>
                                              </a:lnTo>
                                              <a:lnTo>
                                                <a:pt x="91" y="273"/>
                                              </a:lnTo>
                                              <a:lnTo>
                                                <a:pt x="91" y="273"/>
                                              </a:lnTo>
                                              <a:lnTo>
                                                <a:pt x="90" y="261"/>
                                              </a:lnTo>
                                              <a:lnTo>
                                                <a:pt x="90" y="261"/>
                                              </a:lnTo>
                                              <a:lnTo>
                                                <a:pt x="88" y="251"/>
                                              </a:lnTo>
                                              <a:lnTo>
                                                <a:pt x="86" y="242"/>
                                              </a:lnTo>
                                              <a:lnTo>
                                                <a:pt x="81" y="222"/>
                                              </a:lnTo>
                                              <a:lnTo>
                                                <a:pt x="81" y="222"/>
                                              </a:lnTo>
                                              <a:lnTo>
                                                <a:pt x="81" y="222"/>
                                              </a:lnTo>
                                              <a:lnTo>
                                                <a:pt x="81" y="222"/>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37"/>
                                      <wps:cNvSpPr>
                                        <a:spLocks/>
                                      </wps:cNvSpPr>
                                      <wps:spPr bwMode="auto">
                                        <a:xfrm>
                                          <a:off x="4950460" y="368935"/>
                                          <a:ext cx="24765" cy="131445"/>
                                        </a:xfrm>
                                        <a:custGeom>
                                          <a:avLst/>
                                          <a:gdLst>
                                            <a:gd name="T0" fmla="*/ 36 w 39"/>
                                            <a:gd name="T1" fmla="*/ 0 h 207"/>
                                            <a:gd name="T2" fmla="*/ 25 w 39"/>
                                            <a:gd name="T3" fmla="*/ 10 h 207"/>
                                            <a:gd name="T4" fmla="*/ 18 w 39"/>
                                            <a:gd name="T5" fmla="*/ 25 h 207"/>
                                            <a:gd name="T6" fmla="*/ 15 w 39"/>
                                            <a:gd name="T7" fmla="*/ 54 h 207"/>
                                            <a:gd name="T8" fmla="*/ 12 w 39"/>
                                            <a:gd name="T9" fmla="*/ 75 h 207"/>
                                            <a:gd name="T10" fmla="*/ 7 w 39"/>
                                            <a:gd name="T11" fmla="*/ 92 h 207"/>
                                            <a:gd name="T12" fmla="*/ 6 w 39"/>
                                            <a:gd name="T13" fmla="*/ 99 h 207"/>
                                            <a:gd name="T14" fmla="*/ 5 w 39"/>
                                            <a:gd name="T15" fmla="*/ 126 h 207"/>
                                            <a:gd name="T16" fmla="*/ 5 w 39"/>
                                            <a:gd name="T17" fmla="*/ 151 h 207"/>
                                            <a:gd name="T18" fmla="*/ 4 w 39"/>
                                            <a:gd name="T19" fmla="*/ 159 h 207"/>
                                            <a:gd name="T20" fmla="*/ 2 w 39"/>
                                            <a:gd name="T21" fmla="*/ 171 h 207"/>
                                            <a:gd name="T22" fmla="*/ 0 w 39"/>
                                            <a:gd name="T23" fmla="*/ 179 h 207"/>
                                            <a:gd name="T24" fmla="*/ 1 w 39"/>
                                            <a:gd name="T25" fmla="*/ 185 h 207"/>
                                            <a:gd name="T26" fmla="*/ 2 w 39"/>
                                            <a:gd name="T27" fmla="*/ 195 h 207"/>
                                            <a:gd name="T28" fmla="*/ 6 w 39"/>
                                            <a:gd name="T29" fmla="*/ 201 h 207"/>
                                            <a:gd name="T30" fmla="*/ 9 w 39"/>
                                            <a:gd name="T31" fmla="*/ 206 h 207"/>
                                            <a:gd name="T32" fmla="*/ 10 w 39"/>
                                            <a:gd name="T33" fmla="*/ 204 h 207"/>
                                            <a:gd name="T34" fmla="*/ 10 w 39"/>
                                            <a:gd name="T35" fmla="*/ 200 h 207"/>
                                            <a:gd name="T36" fmla="*/ 7 w 39"/>
                                            <a:gd name="T37" fmla="*/ 193 h 207"/>
                                            <a:gd name="T38" fmla="*/ 7 w 39"/>
                                            <a:gd name="T39" fmla="*/ 189 h 207"/>
                                            <a:gd name="T40" fmla="*/ 7 w 39"/>
                                            <a:gd name="T41" fmla="*/ 177 h 207"/>
                                            <a:gd name="T42" fmla="*/ 9 w 39"/>
                                            <a:gd name="T43" fmla="*/ 176 h 207"/>
                                            <a:gd name="T44" fmla="*/ 10 w 39"/>
                                            <a:gd name="T45" fmla="*/ 176 h 207"/>
                                            <a:gd name="T46" fmla="*/ 10 w 39"/>
                                            <a:gd name="T47" fmla="*/ 179 h 207"/>
                                            <a:gd name="T48" fmla="*/ 10 w 39"/>
                                            <a:gd name="T49" fmla="*/ 189 h 207"/>
                                            <a:gd name="T50" fmla="*/ 12 w 39"/>
                                            <a:gd name="T51" fmla="*/ 189 h 207"/>
                                            <a:gd name="T52" fmla="*/ 15 w 39"/>
                                            <a:gd name="T53" fmla="*/ 185 h 207"/>
                                            <a:gd name="T54" fmla="*/ 17 w 39"/>
                                            <a:gd name="T55" fmla="*/ 176 h 207"/>
                                            <a:gd name="T56" fmla="*/ 15 w 39"/>
                                            <a:gd name="T57" fmla="*/ 166 h 207"/>
                                            <a:gd name="T58" fmla="*/ 15 w 39"/>
                                            <a:gd name="T59" fmla="*/ 157 h 207"/>
                                            <a:gd name="T60" fmla="*/ 20 w 39"/>
                                            <a:gd name="T61" fmla="*/ 134 h 207"/>
                                            <a:gd name="T62" fmla="*/ 25 w 39"/>
                                            <a:gd name="T63" fmla="*/ 107 h 207"/>
                                            <a:gd name="T64" fmla="*/ 33 w 39"/>
                                            <a:gd name="T65" fmla="*/ 66 h 207"/>
                                            <a:gd name="T66" fmla="*/ 34 w 39"/>
                                            <a:gd name="T67" fmla="*/ 58 h 207"/>
                                            <a:gd name="T68" fmla="*/ 36 w 39"/>
                                            <a:gd name="T69" fmla="*/ 48 h 207"/>
                                            <a:gd name="T70" fmla="*/ 39 w 39"/>
                                            <a:gd name="T71" fmla="*/ 16 h 207"/>
                                            <a:gd name="T72" fmla="*/ 38 w 39"/>
                                            <a:gd name="T73" fmla="*/ 1 h 207"/>
                                            <a:gd name="T74" fmla="*/ 36 w 39"/>
                                            <a:gd name="T75" fmla="*/ 0 h 207"/>
                                            <a:gd name="T76" fmla="*/ 36 w 39"/>
                                            <a:gd name="T77" fmla="*/ 0 h 2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39" h="207">
                                              <a:moveTo>
                                                <a:pt x="36" y="0"/>
                                              </a:moveTo>
                                              <a:lnTo>
                                                <a:pt x="36" y="0"/>
                                              </a:lnTo>
                                              <a:lnTo>
                                                <a:pt x="30" y="3"/>
                                              </a:lnTo>
                                              <a:lnTo>
                                                <a:pt x="25" y="10"/>
                                              </a:lnTo>
                                              <a:lnTo>
                                                <a:pt x="21" y="16"/>
                                              </a:lnTo>
                                              <a:lnTo>
                                                <a:pt x="18" y="25"/>
                                              </a:lnTo>
                                              <a:lnTo>
                                                <a:pt x="18" y="25"/>
                                              </a:lnTo>
                                              <a:lnTo>
                                                <a:pt x="15" y="54"/>
                                              </a:lnTo>
                                              <a:lnTo>
                                                <a:pt x="12" y="75"/>
                                              </a:lnTo>
                                              <a:lnTo>
                                                <a:pt x="12" y="75"/>
                                              </a:lnTo>
                                              <a:lnTo>
                                                <a:pt x="10" y="85"/>
                                              </a:lnTo>
                                              <a:lnTo>
                                                <a:pt x="7" y="92"/>
                                              </a:lnTo>
                                              <a:lnTo>
                                                <a:pt x="6" y="99"/>
                                              </a:lnTo>
                                              <a:lnTo>
                                                <a:pt x="6" y="99"/>
                                              </a:lnTo>
                                              <a:lnTo>
                                                <a:pt x="5" y="113"/>
                                              </a:lnTo>
                                              <a:lnTo>
                                                <a:pt x="5" y="126"/>
                                              </a:lnTo>
                                              <a:lnTo>
                                                <a:pt x="6" y="141"/>
                                              </a:lnTo>
                                              <a:lnTo>
                                                <a:pt x="5" y="151"/>
                                              </a:lnTo>
                                              <a:lnTo>
                                                <a:pt x="5" y="151"/>
                                              </a:lnTo>
                                              <a:lnTo>
                                                <a:pt x="4" y="159"/>
                                              </a:lnTo>
                                              <a:lnTo>
                                                <a:pt x="2" y="171"/>
                                              </a:lnTo>
                                              <a:lnTo>
                                                <a:pt x="2" y="171"/>
                                              </a:lnTo>
                                              <a:lnTo>
                                                <a:pt x="0" y="177"/>
                                              </a:lnTo>
                                              <a:lnTo>
                                                <a:pt x="0" y="179"/>
                                              </a:lnTo>
                                              <a:lnTo>
                                                <a:pt x="1" y="185"/>
                                              </a:lnTo>
                                              <a:lnTo>
                                                <a:pt x="1" y="185"/>
                                              </a:lnTo>
                                              <a:lnTo>
                                                <a:pt x="1" y="190"/>
                                              </a:lnTo>
                                              <a:lnTo>
                                                <a:pt x="2" y="195"/>
                                              </a:lnTo>
                                              <a:lnTo>
                                                <a:pt x="2" y="195"/>
                                              </a:lnTo>
                                              <a:lnTo>
                                                <a:pt x="6" y="201"/>
                                              </a:lnTo>
                                              <a:lnTo>
                                                <a:pt x="6" y="201"/>
                                              </a:lnTo>
                                              <a:lnTo>
                                                <a:pt x="9" y="206"/>
                                              </a:lnTo>
                                              <a:lnTo>
                                                <a:pt x="10" y="207"/>
                                              </a:lnTo>
                                              <a:lnTo>
                                                <a:pt x="10" y="204"/>
                                              </a:lnTo>
                                              <a:lnTo>
                                                <a:pt x="10" y="204"/>
                                              </a:lnTo>
                                              <a:lnTo>
                                                <a:pt x="10" y="200"/>
                                              </a:lnTo>
                                              <a:lnTo>
                                                <a:pt x="7" y="196"/>
                                              </a:lnTo>
                                              <a:lnTo>
                                                <a:pt x="7" y="193"/>
                                              </a:lnTo>
                                              <a:lnTo>
                                                <a:pt x="7" y="189"/>
                                              </a:lnTo>
                                              <a:lnTo>
                                                <a:pt x="7" y="189"/>
                                              </a:lnTo>
                                              <a:lnTo>
                                                <a:pt x="7" y="182"/>
                                              </a:lnTo>
                                              <a:lnTo>
                                                <a:pt x="7" y="177"/>
                                              </a:lnTo>
                                              <a:lnTo>
                                                <a:pt x="7" y="177"/>
                                              </a:lnTo>
                                              <a:lnTo>
                                                <a:pt x="9" y="176"/>
                                              </a:lnTo>
                                              <a:lnTo>
                                                <a:pt x="10" y="176"/>
                                              </a:lnTo>
                                              <a:lnTo>
                                                <a:pt x="10" y="176"/>
                                              </a:lnTo>
                                              <a:lnTo>
                                                <a:pt x="10" y="179"/>
                                              </a:lnTo>
                                              <a:lnTo>
                                                <a:pt x="10" y="179"/>
                                              </a:lnTo>
                                              <a:lnTo>
                                                <a:pt x="10" y="186"/>
                                              </a:lnTo>
                                              <a:lnTo>
                                                <a:pt x="10" y="189"/>
                                              </a:lnTo>
                                              <a:lnTo>
                                                <a:pt x="12" y="189"/>
                                              </a:lnTo>
                                              <a:lnTo>
                                                <a:pt x="12" y="189"/>
                                              </a:lnTo>
                                              <a:lnTo>
                                                <a:pt x="13" y="188"/>
                                              </a:lnTo>
                                              <a:lnTo>
                                                <a:pt x="15" y="185"/>
                                              </a:lnTo>
                                              <a:lnTo>
                                                <a:pt x="17" y="181"/>
                                              </a:lnTo>
                                              <a:lnTo>
                                                <a:pt x="17" y="176"/>
                                              </a:lnTo>
                                              <a:lnTo>
                                                <a:pt x="17" y="176"/>
                                              </a:lnTo>
                                              <a:lnTo>
                                                <a:pt x="15" y="166"/>
                                              </a:lnTo>
                                              <a:lnTo>
                                                <a:pt x="13" y="161"/>
                                              </a:lnTo>
                                              <a:lnTo>
                                                <a:pt x="15" y="157"/>
                                              </a:lnTo>
                                              <a:lnTo>
                                                <a:pt x="15" y="157"/>
                                              </a:lnTo>
                                              <a:lnTo>
                                                <a:pt x="20" y="134"/>
                                              </a:lnTo>
                                              <a:lnTo>
                                                <a:pt x="25" y="107"/>
                                              </a:lnTo>
                                              <a:lnTo>
                                                <a:pt x="25" y="107"/>
                                              </a:lnTo>
                                              <a:lnTo>
                                                <a:pt x="30" y="85"/>
                                              </a:lnTo>
                                              <a:lnTo>
                                                <a:pt x="33" y="66"/>
                                              </a:lnTo>
                                              <a:lnTo>
                                                <a:pt x="33" y="66"/>
                                              </a:lnTo>
                                              <a:lnTo>
                                                <a:pt x="34" y="58"/>
                                              </a:lnTo>
                                              <a:lnTo>
                                                <a:pt x="34" y="58"/>
                                              </a:lnTo>
                                              <a:lnTo>
                                                <a:pt x="36" y="48"/>
                                              </a:lnTo>
                                              <a:lnTo>
                                                <a:pt x="38" y="27"/>
                                              </a:lnTo>
                                              <a:lnTo>
                                                <a:pt x="39" y="16"/>
                                              </a:lnTo>
                                              <a:lnTo>
                                                <a:pt x="39" y="7"/>
                                              </a:lnTo>
                                              <a:lnTo>
                                                <a:pt x="38" y="1"/>
                                              </a:lnTo>
                                              <a:lnTo>
                                                <a:pt x="37" y="0"/>
                                              </a:lnTo>
                                              <a:lnTo>
                                                <a:pt x="36" y="0"/>
                                              </a:lnTo>
                                              <a:lnTo>
                                                <a:pt x="36" y="0"/>
                                              </a:lnTo>
                                              <a:lnTo>
                                                <a:pt x="36" y="0"/>
                                              </a:lnTo>
                                              <a:lnTo>
                                                <a:pt x="36" y="0"/>
                                              </a:lnTo>
                                              <a:close/>
                                            </a:path>
                                          </a:pathLst>
                                        </a:custGeom>
                                        <a:solidFill>
                                          <a:srgbClr val="19286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38"/>
                                      <wps:cNvSpPr>
                                        <a:spLocks/>
                                      </wps:cNvSpPr>
                                      <wps:spPr bwMode="auto">
                                        <a:xfrm>
                                          <a:off x="2298700" y="311785"/>
                                          <a:ext cx="130175" cy="348615"/>
                                        </a:xfrm>
                                        <a:custGeom>
                                          <a:avLst/>
                                          <a:gdLst>
                                            <a:gd name="T0" fmla="*/ 148 w 205"/>
                                            <a:gd name="T1" fmla="*/ 31 h 549"/>
                                            <a:gd name="T2" fmla="*/ 133 w 205"/>
                                            <a:gd name="T3" fmla="*/ 2 h 549"/>
                                            <a:gd name="T4" fmla="*/ 115 w 205"/>
                                            <a:gd name="T5" fmla="*/ 7 h 549"/>
                                            <a:gd name="T6" fmla="*/ 99 w 205"/>
                                            <a:gd name="T7" fmla="*/ 61 h 549"/>
                                            <a:gd name="T8" fmla="*/ 82 w 205"/>
                                            <a:gd name="T9" fmla="*/ 78 h 549"/>
                                            <a:gd name="T10" fmla="*/ 72 w 205"/>
                                            <a:gd name="T11" fmla="*/ 145 h 549"/>
                                            <a:gd name="T12" fmla="*/ 84 w 205"/>
                                            <a:gd name="T13" fmla="*/ 192 h 549"/>
                                            <a:gd name="T14" fmla="*/ 91 w 205"/>
                                            <a:gd name="T15" fmla="*/ 203 h 549"/>
                                            <a:gd name="T16" fmla="*/ 91 w 205"/>
                                            <a:gd name="T17" fmla="*/ 223 h 549"/>
                                            <a:gd name="T18" fmla="*/ 89 w 205"/>
                                            <a:gd name="T19" fmla="*/ 244 h 549"/>
                                            <a:gd name="T20" fmla="*/ 86 w 205"/>
                                            <a:gd name="T21" fmla="*/ 269 h 549"/>
                                            <a:gd name="T22" fmla="*/ 82 w 205"/>
                                            <a:gd name="T23" fmla="*/ 296 h 549"/>
                                            <a:gd name="T24" fmla="*/ 77 w 205"/>
                                            <a:gd name="T25" fmla="*/ 315 h 549"/>
                                            <a:gd name="T26" fmla="*/ 72 w 205"/>
                                            <a:gd name="T27" fmla="*/ 342 h 549"/>
                                            <a:gd name="T28" fmla="*/ 65 w 205"/>
                                            <a:gd name="T29" fmla="*/ 378 h 549"/>
                                            <a:gd name="T30" fmla="*/ 62 w 205"/>
                                            <a:gd name="T31" fmla="*/ 387 h 549"/>
                                            <a:gd name="T32" fmla="*/ 61 w 205"/>
                                            <a:gd name="T33" fmla="*/ 402 h 549"/>
                                            <a:gd name="T34" fmla="*/ 58 w 205"/>
                                            <a:gd name="T35" fmla="*/ 411 h 549"/>
                                            <a:gd name="T36" fmla="*/ 55 w 205"/>
                                            <a:gd name="T37" fmla="*/ 434 h 549"/>
                                            <a:gd name="T38" fmla="*/ 36 w 205"/>
                                            <a:gd name="T39" fmla="*/ 504 h 549"/>
                                            <a:gd name="T40" fmla="*/ 11 w 205"/>
                                            <a:gd name="T41" fmla="*/ 519 h 549"/>
                                            <a:gd name="T42" fmla="*/ 3 w 205"/>
                                            <a:gd name="T43" fmla="*/ 524 h 549"/>
                                            <a:gd name="T44" fmla="*/ 0 w 205"/>
                                            <a:gd name="T45" fmla="*/ 530 h 549"/>
                                            <a:gd name="T46" fmla="*/ 58 w 205"/>
                                            <a:gd name="T47" fmla="*/ 538 h 549"/>
                                            <a:gd name="T48" fmla="*/ 57 w 205"/>
                                            <a:gd name="T49" fmla="*/ 529 h 549"/>
                                            <a:gd name="T50" fmla="*/ 62 w 205"/>
                                            <a:gd name="T51" fmla="*/ 493 h 549"/>
                                            <a:gd name="T52" fmla="*/ 89 w 205"/>
                                            <a:gd name="T53" fmla="*/ 434 h 549"/>
                                            <a:gd name="T54" fmla="*/ 93 w 205"/>
                                            <a:gd name="T55" fmla="*/ 422 h 549"/>
                                            <a:gd name="T56" fmla="*/ 94 w 205"/>
                                            <a:gd name="T57" fmla="*/ 408 h 549"/>
                                            <a:gd name="T58" fmla="*/ 98 w 205"/>
                                            <a:gd name="T59" fmla="*/ 387 h 549"/>
                                            <a:gd name="T60" fmla="*/ 113 w 205"/>
                                            <a:gd name="T61" fmla="*/ 340 h 549"/>
                                            <a:gd name="T62" fmla="*/ 127 w 205"/>
                                            <a:gd name="T63" fmla="*/ 331 h 549"/>
                                            <a:gd name="T64" fmla="*/ 128 w 205"/>
                                            <a:gd name="T65" fmla="*/ 390 h 549"/>
                                            <a:gd name="T66" fmla="*/ 127 w 205"/>
                                            <a:gd name="T67" fmla="*/ 412 h 549"/>
                                            <a:gd name="T68" fmla="*/ 128 w 205"/>
                                            <a:gd name="T69" fmla="*/ 430 h 549"/>
                                            <a:gd name="T70" fmla="*/ 126 w 205"/>
                                            <a:gd name="T71" fmla="*/ 448 h 549"/>
                                            <a:gd name="T72" fmla="*/ 128 w 205"/>
                                            <a:gd name="T73" fmla="*/ 491 h 549"/>
                                            <a:gd name="T74" fmla="*/ 121 w 205"/>
                                            <a:gd name="T75" fmla="*/ 522 h 549"/>
                                            <a:gd name="T76" fmla="*/ 118 w 205"/>
                                            <a:gd name="T77" fmla="*/ 533 h 549"/>
                                            <a:gd name="T78" fmla="*/ 120 w 205"/>
                                            <a:gd name="T79" fmla="*/ 540 h 549"/>
                                            <a:gd name="T80" fmla="*/ 133 w 205"/>
                                            <a:gd name="T81" fmla="*/ 549 h 549"/>
                                            <a:gd name="T82" fmla="*/ 143 w 205"/>
                                            <a:gd name="T83" fmla="*/ 534 h 549"/>
                                            <a:gd name="T84" fmla="*/ 139 w 205"/>
                                            <a:gd name="T85" fmla="*/ 521 h 549"/>
                                            <a:gd name="T86" fmla="*/ 157 w 205"/>
                                            <a:gd name="T87" fmla="*/ 453 h 549"/>
                                            <a:gd name="T88" fmla="*/ 162 w 205"/>
                                            <a:gd name="T89" fmla="*/ 439 h 549"/>
                                            <a:gd name="T90" fmla="*/ 160 w 205"/>
                                            <a:gd name="T91" fmla="*/ 426 h 549"/>
                                            <a:gd name="T92" fmla="*/ 160 w 205"/>
                                            <a:gd name="T93" fmla="*/ 414 h 549"/>
                                            <a:gd name="T94" fmla="*/ 160 w 205"/>
                                            <a:gd name="T95" fmla="*/ 394 h 549"/>
                                            <a:gd name="T96" fmla="*/ 164 w 205"/>
                                            <a:gd name="T97" fmla="*/ 356 h 549"/>
                                            <a:gd name="T98" fmla="*/ 169 w 205"/>
                                            <a:gd name="T99" fmla="*/ 325 h 549"/>
                                            <a:gd name="T100" fmla="*/ 175 w 205"/>
                                            <a:gd name="T101" fmla="*/ 288 h 549"/>
                                            <a:gd name="T102" fmla="*/ 182 w 205"/>
                                            <a:gd name="T103" fmla="*/ 268 h 549"/>
                                            <a:gd name="T104" fmla="*/ 195 w 205"/>
                                            <a:gd name="T105" fmla="*/ 261 h 549"/>
                                            <a:gd name="T106" fmla="*/ 202 w 205"/>
                                            <a:gd name="T107" fmla="*/ 214 h 549"/>
                                            <a:gd name="T108" fmla="*/ 189 w 205"/>
                                            <a:gd name="T109" fmla="*/ 176 h 549"/>
                                            <a:gd name="T110" fmla="*/ 174 w 205"/>
                                            <a:gd name="T111" fmla="*/ 97 h 549"/>
                                            <a:gd name="T112" fmla="*/ 160 w 205"/>
                                            <a:gd name="T113" fmla="*/ 84 h 549"/>
                                            <a:gd name="T114" fmla="*/ 153 w 205"/>
                                            <a:gd name="T115" fmla="*/ 80 h 5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205" h="549">
                                              <a:moveTo>
                                                <a:pt x="153" y="80"/>
                                              </a:moveTo>
                                              <a:lnTo>
                                                <a:pt x="153" y="80"/>
                                              </a:lnTo>
                                              <a:lnTo>
                                                <a:pt x="152" y="71"/>
                                              </a:lnTo>
                                              <a:lnTo>
                                                <a:pt x="151" y="61"/>
                                              </a:lnTo>
                                              <a:lnTo>
                                                <a:pt x="150" y="53"/>
                                              </a:lnTo>
                                              <a:lnTo>
                                                <a:pt x="149" y="46"/>
                                              </a:lnTo>
                                              <a:lnTo>
                                                <a:pt x="149" y="46"/>
                                              </a:lnTo>
                                              <a:lnTo>
                                                <a:pt x="148" y="39"/>
                                              </a:lnTo>
                                              <a:lnTo>
                                                <a:pt x="148" y="31"/>
                                              </a:lnTo>
                                              <a:lnTo>
                                                <a:pt x="145" y="18"/>
                                              </a:lnTo>
                                              <a:lnTo>
                                                <a:pt x="145" y="18"/>
                                              </a:lnTo>
                                              <a:lnTo>
                                                <a:pt x="144" y="13"/>
                                              </a:lnTo>
                                              <a:lnTo>
                                                <a:pt x="143" y="10"/>
                                              </a:lnTo>
                                              <a:lnTo>
                                                <a:pt x="142" y="8"/>
                                              </a:lnTo>
                                              <a:lnTo>
                                                <a:pt x="140" y="6"/>
                                              </a:lnTo>
                                              <a:lnTo>
                                                <a:pt x="138" y="4"/>
                                              </a:lnTo>
                                              <a:lnTo>
                                                <a:pt x="136" y="3"/>
                                              </a:lnTo>
                                              <a:lnTo>
                                                <a:pt x="133" y="2"/>
                                              </a:lnTo>
                                              <a:lnTo>
                                                <a:pt x="133" y="2"/>
                                              </a:lnTo>
                                              <a:lnTo>
                                                <a:pt x="128" y="0"/>
                                              </a:lnTo>
                                              <a:lnTo>
                                                <a:pt x="124" y="0"/>
                                              </a:lnTo>
                                              <a:lnTo>
                                                <a:pt x="123" y="0"/>
                                              </a:lnTo>
                                              <a:lnTo>
                                                <a:pt x="121" y="1"/>
                                              </a:lnTo>
                                              <a:lnTo>
                                                <a:pt x="118" y="2"/>
                                              </a:lnTo>
                                              <a:lnTo>
                                                <a:pt x="117" y="4"/>
                                              </a:lnTo>
                                              <a:lnTo>
                                                <a:pt x="117" y="4"/>
                                              </a:lnTo>
                                              <a:lnTo>
                                                <a:pt x="115" y="7"/>
                                              </a:lnTo>
                                              <a:lnTo>
                                                <a:pt x="113" y="10"/>
                                              </a:lnTo>
                                              <a:lnTo>
                                                <a:pt x="110" y="20"/>
                                              </a:lnTo>
                                              <a:lnTo>
                                                <a:pt x="107" y="28"/>
                                              </a:lnTo>
                                              <a:lnTo>
                                                <a:pt x="105" y="37"/>
                                              </a:lnTo>
                                              <a:lnTo>
                                                <a:pt x="105" y="37"/>
                                              </a:lnTo>
                                              <a:lnTo>
                                                <a:pt x="101" y="49"/>
                                              </a:lnTo>
                                              <a:lnTo>
                                                <a:pt x="99" y="55"/>
                                              </a:lnTo>
                                              <a:lnTo>
                                                <a:pt x="99" y="61"/>
                                              </a:lnTo>
                                              <a:lnTo>
                                                <a:pt x="99" y="61"/>
                                              </a:lnTo>
                                              <a:lnTo>
                                                <a:pt x="98" y="67"/>
                                              </a:lnTo>
                                              <a:lnTo>
                                                <a:pt x="98" y="72"/>
                                              </a:lnTo>
                                              <a:lnTo>
                                                <a:pt x="98" y="76"/>
                                              </a:lnTo>
                                              <a:lnTo>
                                                <a:pt x="98" y="76"/>
                                              </a:lnTo>
                                              <a:lnTo>
                                                <a:pt x="94" y="76"/>
                                              </a:lnTo>
                                              <a:lnTo>
                                                <a:pt x="89" y="76"/>
                                              </a:lnTo>
                                              <a:lnTo>
                                                <a:pt x="85" y="77"/>
                                              </a:lnTo>
                                              <a:lnTo>
                                                <a:pt x="82" y="78"/>
                                              </a:lnTo>
                                              <a:lnTo>
                                                <a:pt x="82" y="78"/>
                                              </a:lnTo>
                                              <a:lnTo>
                                                <a:pt x="79" y="81"/>
                                              </a:lnTo>
                                              <a:lnTo>
                                                <a:pt x="77" y="84"/>
                                              </a:lnTo>
                                              <a:lnTo>
                                                <a:pt x="75" y="88"/>
                                              </a:lnTo>
                                              <a:lnTo>
                                                <a:pt x="74" y="94"/>
                                              </a:lnTo>
                                              <a:lnTo>
                                                <a:pt x="74" y="94"/>
                                              </a:lnTo>
                                              <a:lnTo>
                                                <a:pt x="73" y="102"/>
                                              </a:lnTo>
                                              <a:lnTo>
                                                <a:pt x="73" y="116"/>
                                              </a:lnTo>
                                              <a:lnTo>
                                                <a:pt x="72" y="145"/>
                                              </a:lnTo>
                                              <a:lnTo>
                                                <a:pt x="72" y="145"/>
                                              </a:lnTo>
                                              <a:lnTo>
                                                <a:pt x="73" y="158"/>
                                              </a:lnTo>
                                              <a:lnTo>
                                                <a:pt x="74" y="170"/>
                                              </a:lnTo>
                                              <a:lnTo>
                                                <a:pt x="76" y="181"/>
                                              </a:lnTo>
                                              <a:lnTo>
                                                <a:pt x="77" y="186"/>
                                              </a:lnTo>
                                              <a:lnTo>
                                                <a:pt x="77" y="186"/>
                                              </a:lnTo>
                                              <a:lnTo>
                                                <a:pt x="77" y="187"/>
                                              </a:lnTo>
                                              <a:lnTo>
                                                <a:pt x="79" y="190"/>
                                              </a:lnTo>
                                              <a:lnTo>
                                                <a:pt x="82" y="192"/>
                                              </a:lnTo>
                                              <a:lnTo>
                                                <a:pt x="84" y="192"/>
                                              </a:lnTo>
                                              <a:lnTo>
                                                <a:pt x="84" y="192"/>
                                              </a:lnTo>
                                              <a:lnTo>
                                                <a:pt x="85" y="192"/>
                                              </a:lnTo>
                                              <a:lnTo>
                                                <a:pt x="86" y="191"/>
                                              </a:lnTo>
                                              <a:lnTo>
                                                <a:pt x="88" y="189"/>
                                              </a:lnTo>
                                              <a:lnTo>
                                                <a:pt x="89" y="185"/>
                                              </a:lnTo>
                                              <a:lnTo>
                                                <a:pt x="89" y="185"/>
                                              </a:lnTo>
                                              <a:lnTo>
                                                <a:pt x="91" y="190"/>
                                              </a:lnTo>
                                              <a:lnTo>
                                                <a:pt x="91" y="197"/>
                                              </a:lnTo>
                                              <a:lnTo>
                                                <a:pt x="91" y="203"/>
                                              </a:lnTo>
                                              <a:lnTo>
                                                <a:pt x="91" y="206"/>
                                              </a:lnTo>
                                              <a:lnTo>
                                                <a:pt x="91" y="206"/>
                                              </a:lnTo>
                                              <a:lnTo>
                                                <a:pt x="91" y="208"/>
                                              </a:lnTo>
                                              <a:lnTo>
                                                <a:pt x="91" y="210"/>
                                              </a:lnTo>
                                              <a:lnTo>
                                                <a:pt x="91" y="215"/>
                                              </a:lnTo>
                                              <a:lnTo>
                                                <a:pt x="92" y="220"/>
                                              </a:lnTo>
                                              <a:lnTo>
                                                <a:pt x="92" y="221"/>
                                              </a:lnTo>
                                              <a:lnTo>
                                                <a:pt x="91" y="223"/>
                                              </a:lnTo>
                                              <a:lnTo>
                                                <a:pt x="91" y="223"/>
                                              </a:lnTo>
                                              <a:lnTo>
                                                <a:pt x="91" y="223"/>
                                              </a:lnTo>
                                              <a:lnTo>
                                                <a:pt x="91" y="226"/>
                                              </a:lnTo>
                                              <a:lnTo>
                                                <a:pt x="91" y="229"/>
                                              </a:lnTo>
                                              <a:lnTo>
                                                <a:pt x="92" y="235"/>
                                              </a:lnTo>
                                              <a:lnTo>
                                                <a:pt x="92" y="235"/>
                                              </a:lnTo>
                                              <a:lnTo>
                                                <a:pt x="91" y="237"/>
                                              </a:lnTo>
                                              <a:lnTo>
                                                <a:pt x="90" y="239"/>
                                              </a:lnTo>
                                              <a:lnTo>
                                                <a:pt x="89" y="242"/>
                                              </a:lnTo>
                                              <a:lnTo>
                                                <a:pt x="89" y="244"/>
                                              </a:lnTo>
                                              <a:lnTo>
                                                <a:pt x="89" y="244"/>
                                              </a:lnTo>
                                              <a:lnTo>
                                                <a:pt x="88" y="251"/>
                                              </a:lnTo>
                                              <a:lnTo>
                                                <a:pt x="86" y="254"/>
                                              </a:lnTo>
                                              <a:lnTo>
                                                <a:pt x="88" y="256"/>
                                              </a:lnTo>
                                              <a:lnTo>
                                                <a:pt x="88" y="256"/>
                                              </a:lnTo>
                                              <a:lnTo>
                                                <a:pt x="88" y="259"/>
                                              </a:lnTo>
                                              <a:lnTo>
                                                <a:pt x="88" y="263"/>
                                              </a:lnTo>
                                              <a:lnTo>
                                                <a:pt x="86" y="266"/>
                                              </a:lnTo>
                                              <a:lnTo>
                                                <a:pt x="86" y="269"/>
                                              </a:lnTo>
                                              <a:lnTo>
                                                <a:pt x="86" y="269"/>
                                              </a:lnTo>
                                              <a:lnTo>
                                                <a:pt x="85" y="272"/>
                                              </a:lnTo>
                                              <a:lnTo>
                                                <a:pt x="84" y="276"/>
                                              </a:lnTo>
                                              <a:lnTo>
                                                <a:pt x="82" y="280"/>
                                              </a:lnTo>
                                              <a:lnTo>
                                                <a:pt x="82" y="284"/>
                                              </a:lnTo>
                                              <a:lnTo>
                                                <a:pt x="82" y="284"/>
                                              </a:lnTo>
                                              <a:lnTo>
                                                <a:pt x="82" y="286"/>
                                              </a:lnTo>
                                              <a:lnTo>
                                                <a:pt x="82" y="288"/>
                                              </a:lnTo>
                                              <a:lnTo>
                                                <a:pt x="82" y="296"/>
                                              </a:lnTo>
                                              <a:lnTo>
                                                <a:pt x="81" y="301"/>
                                              </a:lnTo>
                                              <a:lnTo>
                                                <a:pt x="79" y="305"/>
                                              </a:lnTo>
                                              <a:lnTo>
                                                <a:pt x="79" y="305"/>
                                              </a:lnTo>
                                              <a:lnTo>
                                                <a:pt x="78" y="307"/>
                                              </a:lnTo>
                                              <a:lnTo>
                                                <a:pt x="78" y="309"/>
                                              </a:lnTo>
                                              <a:lnTo>
                                                <a:pt x="78" y="311"/>
                                              </a:lnTo>
                                              <a:lnTo>
                                                <a:pt x="78" y="313"/>
                                              </a:lnTo>
                                              <a:lnTo>
                                                <a:pt x="78" y="313"/>
                                              </a:lnTo>
                                              <a:lnTo>
                                                <a:pt x="77" y="315"/>
                                              </a:lnTo>
                                              <a:lnTo>
                                                <a:pt x="77" y="319"/>
                                              </a:lnTo>
                                              <a:lnTo>
                                                <a:pt x="77" y="321"/>
                                              </a:lnTo>
                                              <a:lnTo>
                                                <a:pt x="76" y="324"/>
                                              </a:lnTo>
                                              <a:lnTo>
                                                <a:pt x="76" y="324"/>
                                              </a:lnTo>
                                              <a:lnTo>
                                                <a:pt x="75" y="326"/>
                                              </a:lnTo>
                                              <a:lnTo>
                                                <a:pt x="74" y="332"/>
                                              </a:lnTo>
                                              <a:lnTo>
                                                <a:pt x="73" y="337"/>
                                              </a:lnTo>
                                              <a:lnTo>
                                                <a:pt x="72" y="342"/>
                                              </a:lnTo>
                                              <a:lnTo>
                                                <a:pt x="72" y="342"/>
                                              </a:lnTo>
                                              <a:lnTo>
                                                <a:pt x="69" y="356"/>
                                              </a:lnTo>
                                              <a:lnTo>
                                                <a:pt x="67" y="366"/>
                                              </a:lnTo>
                                              <a:lnTo>
                                                <a:pt x="67" y="370"/>
                                              </a:lnTo>
                                              <a:lnTo>
                                                <a:pt x="67" y="370"/>
                                              </a:lnTo>
                                              <a:lnTo>
                                                <a:pt x="65" y="372"/>
                                              </a:lnTo>
                                              <a:lnTo>
                                                <a:pt x="65" y="374"/>
                                              </a:lnTo>
                                              <a:lnTo>
                                                <a:pt x="65" y="376"/>
                                              </a:lnTo>
                                              <a:lnTo>
                                                <a:pt x="65" y="376"/>
                                              </a:lnTo>
                                              <a:lnTo>
                                                <a:pt x="65" y="378"/>
                                              </a:lnTo>
                                              <a:lnTo>
                                                <a:pt x="65" y="378"/>
                                              </a:lnTo>
                                              <a:lnTo>
                                                <a:pt x="64" y="379"/>
                                              </a:lnTo>
                                              <a:lnTo>
                                                <a:pt x="64" y="381"/>
                                              </a:lnTo>
                                              <a:lnTo>
                                                <a:pt x="64" y="381"/>
                                              </a:lnTo>
                                              <a:lnTo>
                                                <a:pt x="64" y="382"/>
                                              </a:lnTo>
                                              <a:lnTo>
                                                <a:pt x="64" y="383"/>
                                              </a:lnTo>
                                              <a:lnTo>
                                                <a:pt x="63" y="384"/>
                                              </a:lnTo>
                                              <a:lnTo>
                                                <a:pt x="62" y="385"/>
                                              </a:lnTo>
                                              <a:lnTo>
                                                <a:pt x="62" y="387"/>
                                              </a:lnTo>
                                              <a:lnTo>
                                                <a:pt x="62" y="388"/>
                                              </a:lnTo>
                                              <a:lnTo>
                                                <a:pt x="62" y="388"/>
                                              </a:lnTo>
                                              <a:lnTo>
                                                <a:pt x="62" y="391"/>
                                              </a:lnTo>
                                              <a:lnTo>
                                                <a:pt x="62" y="395"/>
                                              </a:lnTo>
                                              <a:lnTo>
                                                <a:pt x="62" y="397"/>
                                              </a:lnTo>
                                              <a:lnTo>
                                                <a:pt x="61" y="399"/>
                                              </a:lnTo>
                                              <a:lnTo>
                                                <a:pt x="61" y="399"/>
                                              </a:lnTo>
                                              <a:lnTo>
                                                <a:pt x="61" y="401"/>
                                              </a:lnTo>
                                              <a:lnTo>
                                                <a:pt x="61" y="402"/>
                                              </a:lnTo>
                                              <a:lnTo>
                                                <a:pt x="61" y="403"/>
                                              </a:lnTo>
                                              <a:lnTo>
                                                <a:pt x="61" y="404"/>
                                              </a:lnTo>
                                              <a:lnTo>
                                                <a:pt x="61" y="404"/>
                                              </a:lnTo>
                                              <a:lnTo>
                                                <a:pt x="59" y="405"/>
                                              </a:lnTo>
                                              <a:lnTo>
                                                <a:pt x="59" y="406"/>
                                              </a:lnTo>
                                              <a:lnTo>
                                                <a:pt x="58" y="408"/>
                                              </a:lnTo>
                                              <a:lnTo>
                                                <a:pt x="58" y="409"/>
                                              </a:lnTo>
                                              <a:lnTo>
                                                <a:pt x="58" y="409"/>
                                              </a:lnTo>
                                              <a:lnTo>
                                                <a:pt x="58" y="411"/>
                                              </a:lnTo>
                                              <a:lnTo>
                                                <a:pt x="57" y="413"/>
                                              </a:lnTo>
                                              <a:lnTo>
                                                <a:pt x="55" y="417"/>
                                              </a:lnTo>
                                              <a:lnTo>
                                                <a:pt x="55" y="417"/>
                                              </a:lnTo>
                                              <a:lnTo>
                                                <a:pt x="55" y="419"/>
                                              </a:lnTo>
                                              <a:lnTo>
                                                <a:pt x="55" y="421"/>
                                              </a:lnTo>
                                              <a:lnTo>
                                                <a:pt x="57" y="423"/>
                                              </a:lnTo>
                                              <a:lnTo>
                                                <a:pt x="58" y="423"/>
                                              </a:lnTo>
                                              <a:lnTo>
                                                <a:pt x="58" y="423"/>
                                              </a:lnTo>
                                              <a:lnTo>
                                                <a:pt x="55" y="434"/>
                                              </a:lnTo>
                                              <a:lnTo>
                                                <a:pt x="53" y="445"/>
                                              </a:lnTo>
                                              <a:lnTo>
                                                <a:pt x="50" y="469"/>
                                              </a:lnTo>
                                              <a:lnTo>
                                                <a:pt x="50" y="469"/>
                                              </a:lnTo>
                                              <a:lnTo>
                                                <a:pt x="47" y="480"/>
                                              </a:lnTo>
                                              <a:lnTo>
                                                <a:pt x="44" y="490"/>
                                              </a:lnTo>
                                              <a:lnTo>
                                                <a:pt x="42" y="494"/>
                                              </a:lnTo>
                                              <a:lnTo>
                                                <a:pt x="40" y="498"/>
                                              </a:lnTo>
                                              <a:lnTo>
                                                <a:pt x="38" y="501"/>
                                              </a:lnTo>
                                              <a:lnTo>
                                                <a:pt x="36" y="504"/>
                                              </a:lnTo>
                                              <a:lnTo>
                                                <a:pt x="36" y="504"/>
                                              </a:lnTo>
                                              <a:lnTo>
                                                <a:pt x="25" y="512"/>
                                              </a:lnTo>
                                              <a:lnTo>
                                                <a:pt x="18" y="517"/>
                                              </a:lnTo>
                                              <a:lnTo>
                                                <a:pt x="18" y="517"/>
                                              </a:lnTo>
                                              <a:lnTo>
                                                <a:pt x="17" y="517"/>
                                              </a:lnTo>
                                              <a:lnTo>
                                                <a:pt x="15" y="517"/>
                                              </a:lnTo>
                                              <a:lnTo>
                                                <a:pt x="13" y="519"/>
                                              </a:lnTo>
                                              <a:lnTo>
                                                <a:pt x="13" y="519"/>
                                              </a:lnTo>
                                              <a:lnTo>
                                                <a:pt x="11" y="519"/>
                                              </a:lnTo>
                                              <a:lnTo>
                                                <a:pt x="10" y="520"/>
                                              </a:lnTo>
                                              <a:lnTo>
                                                <a:pt x="9" y="520"/>
                                              </a:lnTo>
                                              <a:lnTo>
                                                <a:pt x="7" y="520"/>
                                              </a:lnTo>
                                              <a:lnTo>
                                                <a:pt x="7" y="520"/>
                                              </a:lnTo>
                                              <a:lnTo>
                                                <a:pt x="6" y="520"/>
                                              </a:lnTo>
                                              <a:lnTo>
                                                <a:pt x="4" y="520"/>
                                              </a:lnTo>
                                              <a:lnTo>
                                                <a:pt x="3" y="522"/>
                                              </a:lnTo>
                                              <a:lnTo>
                                                <a:pt x="3" y="522"/>
                                              </a:lnTo>
                                              <a:lnTo>
                                                <a:pt x="3" y="524"/>
                                              </a:lnTo>
                                              <a:lnTo>
                                                <a:pt x="3" y="524"/>
                                              </a:lnTo>
                                              <a:lnTo>
                                                <a:pt x="2" y="526"/>
                                              </a:lnTo>
                                              <a:lnTo>
                                                <a:pt x="2" y="526"/>
                                              </a:lnTo>
                                              <a:lnTo>
                                                <a:pt x="2" y="527"/>
                                              </a:lnTo>
                                              <a:lnTo>
                                                <a:pt x="2" y="527"/>
                                              </a:lnTo>
                                              <a:lnTo>
                                                <a:pt x="1" y="527"/>
                                              </a:lnTo>
                                              <a:lnTo>
                                                <a:pt x="1" y="528"/>
                                              </a:lnTo>
                                              <a:lnTo>
                                                <a:pt x="0" y="530"/>
                                              </a:lnTo>
                                              <a:lnTo>
                                                <a:pt x="0" y="530"/>
                                              </a:lnTo>
                                              <a:lnTo>
                                                <a:pt x="1" y="532"/>
                                              </a:lnTo>
                                              <a:lnTo>
                                                <a:pt x="6" y="534"/>
                                              </a:lnTo>
                                              <a:lnTo>
                                                <a:pt x="12" y="535"/>
                                              </a:lnTo>
                                              <a:lnTo>
                                                <a:pt x="20" y="536"/>
                                              </a:lnTo>
                                              <a:lnTo>
                                                <a:pt x="20" y="536"/>
                                              </a:lnTo>
                                              <a:lnTo>
                                                <a:pt x="39" y="537"/>
                                              </a:lnTo>
                                              <a:lnTo>
                                                <a:pt x="55" y="538"/>
                                              </a:lnTo>
                                              <a:lnTo>
                                                <a:pt x="55" y="538"/>
                                              </a:lnTo>
                                              <a:lnTo>
                                                <a:pt x="58" y="538"/>
                                              </a:lnTo>
                                              <a:lnTo>
                                                <a:pt x="61" y="538"/>
                                              </a:lnTo>
                                              <a:lnTo>
                                                <a:pt x="62" y="538"/>
                                              </a:lnTo>
                                              <a:lnTo>
                                                <a:pt x="62" y="538"/>
                                              </a:lnTo>
                                              <a:lnTo>
                                                <a:pt x="62" y="536"/>
                                              </a:lnTo>
                                              <a:lnTo>
                                                <a:pt x="62" y="532"/>
                                              </a:lnTo>
                                              <a:lnTo>
                                                <a:pt x="62" y="532"/>
                                              </a:lnTo>
                                              <a:lnTo>
                                                <a:pt x="61" y="530"/>
                                              </a:lnTo>
                                              <a:lnTo>
                                                <a:pt x="59" y="530"/>
                                              </a:lnTo>
                                              <a:lnTo>
                                                <a:pt x="57" y="529"/>
                                              </a:lnTo>
                                              <a:lnTo>
                                                <a:pt x="57" y="529"/>
                                              </a:lnTo>
                                              <a:lnTo>
                                                <a:pt x="58" y="527"/>
                                              </a:lnTo>
                                              <a:lnTo>
                                                <a:pt x="58" y="524"/>
                                              </a:lnTo>
                                              <a:lnTo>
                                                <a:pt x="58" y="519"/>
                                              </a:lnTo>
                                              <a:lnTo>
                                                <a:pt x="58" y="511"/>
                                              </a:lnTo>
                                              <a:lnTo>
                                                <a:pt x="58" y="507"/>
                                              </a:lnTo>
                                              <a:lnTo>
                                                <a:pt x="59" y="503"/>
                                              </a:lnTo>
                                              <a:lnTo>
                                                <a:pt x="59" y="503"/>
                                              </a:lnTo>
                                              <a:lnTo>
                                                <a:pt x="62" y="493"/>
                                              </a:lnTo>
                                              <a:lnTo>
                                                <a:pt x="68" y="481"/>
                                              </a:lnTo>
                                              <a:lnTo>
                                                <a:pt x="78" y="459"/>
                                              </a:lnTo>
                                              <a:lnTo>
                                                <a:pt x="78" y="459"/>
                                              </a:lnTo>
                                              <a:lnTo>
                                                <a:pt x="82" y="450"/>
                                              </a:lnTo>
                                              <a:lnTo>
                                                <a:pt x="84" y="441"/>
                                              </a:lnTo>
                                              <a:lnTo>
                                                <a:pt x="86" y="434"/>
                                              </a:lnTo>
                                              <a:lnTo>
                                                <a:pt x="86" y="434"/>
                                              </a:lnTo>
                                              <a:lnTo>
                                                <a:pt x="89" y="435"/>
                                              </a:lnTo>
                                              <a:lnTo>
                                                <a:pt x="89" y="434"/>
                                              </a:lnTo>
                                              <a:lnTo>
                                                <a:pt x="90" y="432"/>
                                              </a:lnTo>
                                              <a:lnTo>
                                                <a:pt x="90" y="432"/>
                                              </a:lnTo>
                                              <a:lnTo>
                                                <a:pt x="90" y="432"/>
                                              </a:lnTo>
                                              <a:lnTo>
                                                <a:pt x="91" y="431"/>
                                              </a:lnTo>
                                              <a:lnTo>
                                                <a:pt x="91" y="431"/>
                                              </a:lnTo>
                                              <a:lnTo>
                                                <a:pt x="92" y="429"/>
                                              </a:lnTo>
                                              <a:lnTo>
                                                <a:pt x="93" y="423"/>
                                              </a:lnTo>
                                              <a:lnTo>
                                                <a:pt x="93" y="423"/>
                                              </a:lnTo>
                                              <a:lnTo>
                                                <a:pt x="93" y="422"/>
                                              </a:lnTo>
                                              <a:lnTo>
                                                <a:pt x="93" y="420"/>
                                              </a:lnTo>
                                              <a:lnTo>
                                                <a:pt x="91" y="417"/>
                                              </a:lnTo>
                                              <a:lnTo>
                                                <a:pt x="91" y="417"/>
                                              </a:lnTo>
                                              <a:lnTo>
                                                <a:pt x="91" y="414"/>
                                              </a:lnTo>
                                              <a:lnTo>
                                                <a:pt x="92" y="412"/>
                                              </a:lnTo>
                                              <a:lnTo>
                                                <a:pt x="94" y="411"/>
                                              </a:lnTo>
                                              <a:lnTo>
                                                <a:pt x="94" y="411"/>
                                              </a:lnTo>
                                              <a:lnTo>
                                                <a:pt x="94" y="410"/>
                                              </a:lnTo>
                                              <a:lnTo>
                                                <a:pt x="94" y="408"/>
                                              </a:lnTo>
                                              <a:lnTo>
                                                <a:pt x="94" y="403"/>
                                              </a:lnTo>
                                              <a:lnTo>
                                                <a:pt x="94" y="397"/>
                                              </a:lnTo>
                                              <a:lnTo>
                                                <a:pt x="94" y="395"/>
                                              </a:lnTo>
                                              <a:lnTo>
                                                <a:pt x="95" y="394"/>
                                              </a:lnTo>
                                              <a:lnTo>
                                                <a:pt x="95" y="394"/>
                                              </a:lnTo>
                                              <a:lnTo>
                                                <a:pt x="96" y="393"/>
                                              </a:lnTo>
                                              <a:lnTo>
                                                <a:pt x="97" y="391"/>
                                              </a:lnTo>
                                              <a:lnTo>
                                                <a:pt x="98" y="389"/>
                                              </a:lnTo>
                                              <a:lnTo>
                                                <a:pt x="98" y="387"/>
                                              </a:lnTo>
                                              <a:lnTo>
                                                <a:pt x="99" y="384"/>
                                              </a:lnTo>
                                              <a:lnTo>
                                                <a:pt x="99" y="384"/>
                                              </a:lnTo>
                                              <a:lnTo>
                                                <a:pt x="101" y="380"/>
                                              </a:lnTo>
                                              <a:lnTo>
                                                <a:pt x="104" y="370"/>
                                              </a:lnTo>
                                              <a:lnTo>
                                                <a:pt x="106" y="358"/>
                                              </a:lnTo>
                                              <a:lnTo>
                                                <a:pt x="108" y="352"/>
                                              </a:lnTo>
                                              <a:lnTo>
                                                <a:pt x="110" y="349"/>
                                              </a:lnTo>
                                              <a:lnTo>
                                                <a:pt x="110" y="349"/>
                                              </a:lnTo>
                                              <a:lnTo>
                                                <a:pt x="113" y="340"/>
                                              </a:lnTo>
                                              <a:lnTo>
                                                <a:pt x="117" y="332"/>
                                              </a:lnTo>
                                              <a:lnTo>
                                                <a:pt x="120" y="324"/>
                                              </a:lnTo>
                                              <a:lnTo>
                                                <a:pt x="120" y="324"/>
                                              </a:lnTo>
                                              <a:lnTo>
                                                <a:pt x="124" y="320"/>
                                              </a:lnTo>
                                              <a:lnTo>
                                                <a:pt x="126" y="317"/>
                                              </a:lnTo>
                                              <a:lnTo>
                                                <a:pt x="126" y="317"/>
                                              </a:lnTo>
                                              <a:lnTo>
                                                <a:pt x="126" y="322"/>
                                              </a:lnTo>
                                              <a:lnTo>
                                                <a:pt x="127" y="326"/>
                                              </a:lnTo>
                                              <a:lnTo>
                                                <a:pt x="127" y="331"/>
                                              </a:lnTo>
                                              <a:lnTo>
                                                <a:pt x="128" y="336"/>
                                              </a:lnTo>
                                              <a:lnTo>
                                                <a:pt x="128" y="336"/>
                                              </a:lnTo>
                                              <a:lnTo>
                                                <a:pt x="128" y="346"/>
                                              </a:lnTo>
                                              <a:lnTo>
                                                <a:pt x="128" y="358"/>
                                              </a:lnTo>
                                              <a:lnTo>
                                                <a:pt x="128" y="372"/>
                                              </a:lnTo>
                                              <a:lnTo>
                                                <a:pt x="128" y="380"/>
                                              </a:lnTo>
                                              <a:lnTo>
                                                <a:pt x="128" y="380"/>
                                              </a:lnTo>
                                              <a:lnTo>
                                                <a:pt x="128" y="384"/>
                                              </a:lnTo>
                                              <a:lnTo>
                                                <a:pt x="128" y="390"/>
                                              </a:lnTo>
                                              <a:lnTo>
                                                <a:pt x="128" y="395"/>
                                              </a:lnTo>
                                              <a:lnTo>
                                                <a:pt x="128" y="399"/>
                                              </a:lnTo>
                                              <a:lnTo>
                                                <a:pt x="128" y="399"/>
                                              </a:lnTo>
                                              <a:lnTo>
                                                <a:pt x="128" y="401"/>
                                              </a:lnTo>
                                              <a:lnTo>
                                                <a:pt x="128" y="403"/>
                                              </a:lnTo>
                                              <a:lnTo>
                                                <a:pt x="127" y="406"/>
                                              </a:lnTo>
                                              <a:lnTo>
                                                <a:pt x="126" y="408"/>
                                              </a:lnTo>
                                              <a:lnTo>
                                                <a:pt x="126" y="410"/>
                                              </a:lnTo>
                                              <a:lnTo>
                                                <a:pt x="127" y="412"/>
                                              </a:lnTo>
                                              <a:lnTo>
                                                <a:pt x="127" y="412"/>
                                              </a:lnTo>
                                              <a:lnTo>
                                                <a:pt x="128" y="416"/>
                                              </a:lnTo>
                                              <a:lnTo>
                                                <a:pt x="128" y="418"/>
                                              </a:lnTo>
                                              <a:lnTo>
                                                <a:pt x="128" y="420"/>
                                              </a:lnTo>
                                              <a:lnTo>
                                                <a:pt x="128" y="423"/>
                                              </a:lnTo>
                                              <a:lnTo>
                                                <a:pt x="128" y="423"/>
                                              </a:lnTo>
                                              <a:lnTo>
                                                <a:pt x="128" y="424"/>
                                              </a:lnTo>
                                              <a:lnTo>
                                                <a:pt x="128" y="427"/>
                                              </a:lnTo>
                                              <a:lnTo>
                                                <a:pt x="128" y="430"/>
                                              </a:lnTo>
                                              <a:lnTo>
                                                <a:pt x="128" y="430"/>
                                              </a:lnTo>
                                              <a:lnTo>
                                                <a:pt x="128" y="430"/>
                                              </a:lnTo>
                                              <a:lnTo>
                                                <a:pt x="126" y="431"/>
                                              </a:lnTo>
                                              <a:lnTo>
                                                <a:pt x="126" y="434"/>
                                              </a:lnTo>
                                              <a:lnTo>
                                                <a:pt x="126" y="440"/>
                                              </a:lnTo>
                                              <a:lnTo>
                                                <a:pt x="126" y="440"/>
                                              </a:lnTo>
                                              <a:lnTo>
                                                <a:pt x="126" y="443"/>
                                              </a:lnTo>
                                              <a:lnTo>
                                                <a:pt x="126" y="447"/>
                                              </a:lnTo>
                                              <a:lnTo>
                                                <a:pt x="126" y="448"/>
                                              </a:lnTo>
                                              <a:lnTo>
                                                <a:pt x="126" y="450"/>
                                              </a:lnTo>
                                              <a:lnTo>
                                                <a:pt x="128" y="451"/>
                                              </a:lnTo>
                                              <a:lnTo>
                                                <a:pt x="128" y="452"/>
                                              </a:lnTo>
                                              <a:lnTo>
                                                <a:pt x="128" y="452"/>
                                              </a:lnTo>
                                              <a:lnTo>
                                                <a:pt x="128" y="463"/>
                                              </a:lnTo>
                                              <a:lnTo>
                                                <a:pt x="129" y="483"/>
                                              </a:lnTo>
                                              <a:lnTo>
                                                <a:pt x="129" y="483"/>
                                              </a:lnTo>
                                              <a:lnTo>
                                                <a:pt x="129" y="488"/>
                                              </a:lnTo>
                                              <a:lnTo>
                                                <a:pt x="128" y="491"/>
                                              </a:lnTo>
                                              <a:lnTo>
                                                <a:pt x="128" y="495"/>
                                              </a:lnTo>
                                              <a:lnTo>
                                                <a:pt x="127" y="499"/>
                                              </a:lnTo>
                                              <a:lnTo>
                                                <a:pt x="126" y="504"/>
                                              </a:lnTo>
                                              <a:lnTo>
                                                <a:pt x="124" y="510"/>
                                              </a:lnTo>
                                              <a:lnTo>
                                                <a:pt x="124" y="510"/>
                                              </a:lnTo>
                                              <a:lnTo>
                                                <a:pt x="122" y="519"/>
                                              </a:lnTo>
                                              <a:lnTo>
                                                <a:pt x="122" y="520"/>
                                              </a:lnTo>
                                              <a:lnTo>
                                                <a:pt x="121" y="522"/>
                                              </a:lnTo>
                                              <a:lnTo>
                                                <a:pt x="121" y="522"/>
                                              </a:lnTo>
                                              <a:lnTo>
                                                <a:pt x="120" y="522"/>
                                              </a:lnTo>
                                              <a:lnTo>
                                                <a:pt x="119" y="523"/>
                                              </a:lnTo>
                                              <a:lnTo>
                                                <a:pt x="119" y="523"/>
                                              </a:lnTo>
                                              <a:lnTo>
                                                <a:pt x="118" y="524"/>
                                              </a:lnTo>
                                              <a:lnTo>
                                                <a:pt x="118" y="526"/>
                                              </a:lnTo>
                                              <a:lnTo>
                                                <a:pt x="117" y="529"/>
                                              </a:lnTo>
                                              <a:lnTo>
                                                <a:pt x="117" y="529"/>
                                              </a:lnTo>
                                              <a:lnTo>
                                                <a:pt x="118" y="532"/>
                                              </a:lnTo>
                                              <a:lnTo>
                                                <a:pt x="118" y="533"/>
                                              </a:lnTo>
                                              <a:lnTo>
                                                <a:pt x="118" y="533"/>
                                              </a:lnTo>
                                              <a:lnTo>
                                                <a:pt x="116" y="533"/>
                                              </a:lnTo>
                                              <a:lnTo>
                                                <a:pt x="116" y="534"/>
                                              </a:lnTo>
                                              <a:lnTo>
                                                <a:pt x="116" y="534"/>
                                              </a:lnTo>
                                              <a:lnTo>
                                                <a:pt x="116" y="536"/>
                                              </a:lnTo>
                                              <a:lnTo>
                                                <a:pt x="116" y="536"/>
                                              </a:lnTo>
                                              <a:lnTo>
                                                <a:pt x="117" y="538"/>
                                              </a:lnTo>
                                              <a:lnTo>
                                                <a:pt x="118" y="539"/>
                                              </a:lnTo>
                                              <a:lnTo>
                                                <a:pt x="120" y="540"/>
                                              </a:lnTo>
                                              <a:lnTo>
                                                <a:pt x="121" y="542"/>
                                              </a:lnTo>
                                              <a:lnTo>
                                                <a:pt x="122" y="543"/>
                                              </a:lnTo>
                                              <a:lnTo>
                                                <a:pt x="122" y="544"/>
                                              </a:lnTo>
                                              <a:lnTo>
                                                <a:pt x="122" y="544"/>
                                              </a:lnTo>
                                              <a:lnTo>
                                                <a:pt x="122" y="546"/>
                                              </a:lnTo>
                                              <a:lnTo>
                                                <a:pt x="123" y="546"/>
                                              </a:lnTo>
                                              <a:lnTo>
                                                <a:pt x="126" y="548"/>
                                              </a:lnTo>
                                              <a:lnTo>
                                                <a:pt x="129" y="548"/>
                                              </a:lnTo>
                                              <a:lnTo>
                                                <a:pt x="133" y="549"/>
                                              </a:lnTo>
                                              <a:lnTo>
                                                <a:pt x="133" y="549"/>
                                              </a:lnTo>
                                              <a:lnTo>
                                                <a:pt x="137" y="549"/>
                                              </a:lnTo>
                                              <a:lnTo>
                                                <a:pt x="140" y="548"/>
                                              </a:lnTo>
                                              <a:lnTo>
                                                <a:pt x="140" y="548"/>
                                              </a:lnTo>
                                              <a:lnTo>
                                                <a:pt x="140" y="546"/>
                                              </a:lnTo>
                                              <a:lnTo>
                                                <a:pt x="140" y="546"/>
                                              </a:lnTo>
                                              <a:lnTo>
                                                <a:pt x="142" y="539"/>
                                              </a:lnTo>
                                              <a:lnTo>
                                                <a:pt x="142" y="539"/>
                                              </a:lnTo>
                                              <a:lnTo>
                                                <a:pt x="143" y="534"/>
                                              </a:lnTo>
                                              <a:lnTo>
                                                <a:pt x="142" y="532"/>
                                              </a:lnTo>
                                              <a:lnTo>
                                                <a:pt x="142" y="532"/>
                                              </a:lnTo>
                                              <a:lnTo>
                                                <a:pt x="142" y="530"/>
                                              </a:lnTo>
                                              <a:lnTo>
                                                <a:pt x="141" y="528"/>
                                              </a:lnTo>
                                              <a:lnTo>
                                                <a:pt x="140" y="527"/>
                                              </a:lnTo>
                                              <a:lnTo>
                                                <a:pt x="138" y="526"/>
                                              </a:lnTo>
                                              <a:lnTo>
                                                <a:pt x="138" y="526"/>
                                              </a:lnTo>
                                              <a:lnTo>
                                                <a:pt x="138" y="526"/>
                                              </a:lnTo>
                                              <a:lnTo>
                                                <a:pt x="139" y="521"/>
                                              </a:lnTo>
                                              <a:lnTo>
                                                <a:pt x="140" y="517"/>
                                              </a:lnTo>
                                              <a:lnTo>
                                                <a:pt x="140" y="506"/>
                                              </a:lnTo>
                                              <a:lnTo>
                                                <a:pt x="140" y="506"/>
                                              </a:lnTo>
                                              <a:lnTo>
                                                <a:pt x="143" y="497"/>
                                              </a:lnTo>
                                              <a:lnTo>
                                                <a:pt x="148" y="483"/>
                                              </a:lnTo>
                                              <a:lnTo>
                                                <a:pt x="153" y="467"/>
                                              </a:lnTo>
                                              <a:lnTo>
                                                <a:pt x="155" y="460"/>
                                              </a:lnTo>
                                              <a:lnTo>
                                                <a:pt x="157" y="453"/>
                                              </a:lnTo>
                                              <a:lnTo>
                                                <a:pt x="157" y="453"/>
                                              </a:lnTo>
                                              <a:lnTo>
                                                <a:pt x="158" y="453"/>
                                              </a:lnTo>
                                              <a:lnTo>
                                                <a:pt x="161" y="452"/>
                                              </a:lnTo>
                                              <a:lnTo>
                                                <a:pt x="162" y="450"/>
                                              </a:lnTo>
                                              <a:lnTo>
                                                <a:pt x="162" y="447"/>
                                              </a:lnTo>
                                              <a:lnTo>
                                                <a:pt x="162" y="447"/>
                                              </a:lnTo>
                                              <a:lnTo>
                                                <a:pt x="162" y="442"/>
                                              </a:lnTo>
                                              <a:lnTo>
                                                <a:pt x="162" y="441"/>
                                              </a:lnTo>
                                              <a:lnTo>
                                                <a:pt x="162" y="441"/>
                                              </a:lnTo>
                                              <a:lnTo>
                                                <a:pt x="162" y="439"/>
                                              </a:lnTo>
                                              <a:lnTo>
                                                <a:pt x="162" y="437"/>
                                              </a:lnTo>
                                              <a:lnTo>
                                                <a:pt x="161" y="435"/>
                                              </a:lnTo>
                                              <a:lnTo>
                                                <a:pt x="161" y="435"/>
                                              </a:lnTo>
                                              <a:lnTo>
                                                <a:pt x="162" y="434"/>
                                              </a:lnTo>
                                              <a:lnTo>
                                                <a:pt x="161" y="432"/>
                                              </a:lnTo>
                                              <a:lnTo>
                                                <a:pt x="161" y="431"/>
                                              </a:lnTo>
                                              <a:lnTo>
                                                <a:pt x="160" y="429"/>
                                              </a:lnTo>
                                              <a:lnTo>
                                                <a:pt x="160" y="429"/>
                                              </a:lnTo>
                                              <a:lnTo>
                                                <a:pt x="160" y="426"/>
                                              </a:lnTo>
                                              <a:lnTo>
                                                <a:pt x="160" y="424"/>
                                              </a:lnTo>
                                              <a:lnTo>
                                                <a:pt x="160" y="422"/>
                                              </a:lnTo>
                                              <a:lnTo>
                                                <a:pt x="160" y="420"/>
                                              </a:lnTo>
                                              <a:lnTo>
                                                <a:pt x="160" y="420"/>
                                              </a:lnTo>
                                              <a:lnTo>
                                                <a:pt x="160" y="419"/>
                                              </a:lnTo>
                                              <a:lnTo>
                                                <a:pt x="160" y="417"/>
                                              </a:lnTo>
                                              <a:lnTo>
                                                <a:pt x="160" y="415"/>
                                              </a:lnTo>
                                              <a:lnTo>
                                                <a:pt x="160" y="414"/>
                                              </a:lnTo>
                                              <a:lnTo>
                                                <a:pt x="160" y="414"/>
                                              </a:lnTo>
                                              <a:lnTo>
                                                <a:pt x="160" y="412"/>
                                              </a:lnTo>
                                              <a:lnTo>
                                                <a:pt x="160" y="409"/>
                                              </a:lnTo>
                                              <a:lnTo>
                                                <a:pt x="160" y="407"/>
                                              </a:lnTo>
                                              <a:lnTo>
                                                <a:pt x="160" y="404"/>
                                              </a:lnTo>
                                              <a:lnTo>
                                                <a:pt x="160" y="404"/>
                                              </a:lnTo>
                                              <a:lnTo>
                                                <a:pt x="160" y="402"/>
                                              </a:lnTo>
                                              <a:lnTo>
                                                <a:pt x="160" y="399"/>
                                              </a:lnTo>
                                              <a:lnTo>
                                                <a:pt x="160" y="396"/>
                                              </a:lnTo>
                                              <a:lnTo>
                                                <a:pt x="160" y="394"/>
                                              </a:lnTo>
                                              <a:lnTo>
                                                <a:pt x="160" y="394"/>
                                              </a:lnTo>
                                              <a:lnTo>
                                                <a:pt x="161" y="387"/>
                                              </a:lnTo>
                                              <a:lnTo>
                                                <a:pt x="162" y="379"/>
                                              </a:lnTo>
                                              <a:lnTo>
                                                <a:pt x="162" y="379"/>
                                              </a:lnTo>
                                              <a:lnTo>
                                                <a:pt x="162" y="374"/>
                                              </a:lnTo>
                                              <a:lnTo>
                                                <a:pt x="162" y="370"/>
                                              </a:lnTo>
                                              <a:lnTo>
                                                <a:pt x="162" y="364"/>
                                              </a:lnTo>
                                              <a:lnTo>
                                                <a:pt x="164" y="356"/>
                                              </a:lnTo>
                                              <a:lnTo>
                                                <a:pt x="164" y="356"/>
                                              </a:lnTo>
                                              <a:lnTo>
                                                <a:pt x="165" y="350"/>
                                              </a:lnTo>
                                              <a:lnTo>
                                                <a:pt x="166" y="345"/>
                                              </a:lnTo>
                                              <a:lnTo>
                                                <a:pt x="166" y="341"/>
                                              </a:lnTo>
                                              <a:lnTo>
                                                <a:pt x="167" y="337"/>
                                              </a:lnTo>
                                              <a:lnTo>
                                                <a:pt x="167" y="337"/>
                                              </a:lnTo>
                                              <a:lnTo>
                                                <a:pt x="167" y="333"/>
                                              </a:lnTo>
                                              <a:lnTo>
                                                <a:pt x="167" y="330"/>
                                              </a:lnTo>
                                              <a:lnTo>
                                                <a:pt x="167" y="328"/>
                                              </a:lnTo>
                                              <a:lnTo>
                                                <a:pt x="169" y="325"/>
                                              </a:lnTo>
                                              <a:lnTo>
                                                <a:pt x="169" y="325"/>
                                              </a:lnTo>
                                              <a:lnTo>
                                                <a:pt x="170" y="319"/>
                                              </a:lnTo>
                                              <a:lnTo>
                                                <a:pt x="171" y="313"/>
                                              </a:lnTo>
                                              <a:lnTo>
                                                <a:pt x="172" y="308"/>
                                              </a:lnTo>
                                              <a:lnTo>
                                                <a:pt x="174" y="305"/>
                                              </a:lnTo>
                                              <a:lnTo>
                                                <a:pt x="174" y="305"/>
                                              </a:lnTo>
                                              <a:lnTo>
                                                <a:pt x="175" y="303"/>
                                              </a:lnTo>
                                              <a:lnTo>
                                                <a:pt x="175" y="298"/>
                                              </a:lnTo>
                                              <a:lnTo>
                                                <a:pt x="175" y="288"/>
                                              </a:lnTo>
                                              <a:lnTo>
                                                <a:pt x="175" y="276"/>
                                              </a:lnTo>
                                              <a:lnTo>
                                                <a:pt x="175" y="272"/>
                                              </a:lnTo>
                                              <a:lnTo>
                                                <a:pt x="174" y="271"/>
                                              </a:lnTo>
                                              <a:lnTo>
                                                <a:pt x="174" y="271"/>
                                              </a:lnTo>
                                              <a:lnTo>
                                                <a:pt x="174" y="266"/>
                                              </a:lnTo>
                                              <a:lnTo>
                                                <a:pt x="174" y="266"/>
                                              </a:lnTo>
                                              <a:lnTo>
                                                <a:pt x="176" y="268"/>
                                              </a:lnTo>
                                              <a:lnTo>
                                                <a:pt x="179" y="269"/>
                                              </a:lnTo>
                                              <a:lnTo>
                                                <a:pt x="182" y="268"/>
                                              </a:lnTo>
                                              <a:lnTo>
                                                <a:pt x="185" y="267"/>
                                              </a:lnTo>
                                              <a:lnTo>
                                                <a:pt x="185" y="267"/>
                                              </a:lnTo>
                                              <a:lnTo>
                                                <a:pt x="188" y="266"/>
                                              </a:lnTo>
                                              <a:lnTo>
                                                <a:pt x="190" y="266"/>
                                              </a:lnTo>
                                              <a:lnTo>
                                                <a:pt x="192" y="266"/>
                                              </a:lnTo>
                                              <a:lnTo>
                                                <a:pt x="193" y="264"/>
                                              </a:lnTo>
                                              <a:lnTo>
                                                <a:pt x="194" y="263"/>
                                              </a:lnTo>
                                              <a:lnTo>
                                                <a:pt x="195" y="261"/>
                                              </a:lnTo>
                                              <a:lnTo>
                                                <a:pt x="195" y="261"/>
                                              </a:lnTo>
                                              <a:lnTo>
                                                <a:pt x="197" y="253"/>
                                              </a:lnTo>
                                              <a:lnTo>
                                                <a:pt x="198" y="242"/>
                                              </a:lnTo>
                                              <a:lnTo>
                                                <a:pt x="199" y="232"/>
                                              </a:lnTo>
                                              <a:lnTo>
                                                <a:pt x="199" y="227"/>
                                              </a:lnTo>
                                              <a:lnTo>
                                                <a:pt x="199" y="223"/>
                                              </a:lnTo>
                                              <a:lnTo>
                                                <a:pt x="199" y="223"/>
                                              </a:lnTo>
                                              <a:lnTo>
                                                <a:pt x="200" y="223"/>
                                              </a:lnTo>
                                              <a:lnTo>
                                                <a:pt x="201" y="220"/>
                                              </a:lnTo>
                                              <a:lnTo>
                                                <a:pt x="202" y="214"/>
                                              </a:lnTo>
                                              <a:lnTo>
                                                <a:pt x="203" y="205"/>
                                              </a:lnTo>
                                              <a:lnTo>
                                                <a:pt x="205" y="198"/>
                                              </a:lnTo>
                                              <a:lnTo>
                                                <a:pt x="205" y="198"/>
                                              </a:lnTo>
                                              <a:lnTo>
                                                <a:pt x="205" y="196"/>
                                              </a:lnTo>
                                              <a:lnTo>
                                                <a:pt x="204" y="192"/>
                                              </a:lnTo>
                                              <a:lnTo>
                                                <a:pt x="202" y="190"/>
                                              </a:lnTo>
                                              <a:lnTo>
                                                <a:pt x="201" y="186"/>
                                              </a:lnTo>
                                              <a:lnTo>
                                                <a:pt x="195" y="181"/>
                                              </a:lnTo>
                                              <a:lnTo>
                                                <a:pt x="189" y="176"/>
                                              </a:lnTo>
                                              <a:lnTo>
                                                <a:pt x="189" y="176"/>
                                              </a:lnTo>
                                              <a:lnTo>
                                                <a:pt x="184" y="148"/>
                                              </a:lnTo>
                                              <a:lnTo>
                                                <a:pt x="182" y="133"/>
                                              </a:lnTo>
                                              <a:lnTo>
                                                <a:pt x="179" y="118"/>
                                              </a:lnTo>
                                              <a:lnTo>
                                                <a:pt x="179" y="118"/>
                                              </a:lnTo>
                                              <a:lnTo>
                                                <a:pt x="179" y="112"/>
                                              </a:lnTo>
                                              <a:lnTo>
                                                <a:pt x="177" y="106"/>
                                              </a:lnTo>
                                              <a:lnTo>
                                                <a:pt x="175" y="102"/>
                                              </a:lnTo>
                                              <a:lnTo>
                                                <a:pt x="174" y="97"/>
                                              </a:lnTo>
                                              <a:lnTo>
                                                <a:pt x="172" y="94"/>
                                              </a:lnTo>
                                              <a:lnTo>
                                                <a:pt x="170" y="90"/>
                                              </a:lnTo>
                                              <a:lnTo>
                                                <a:pt x="169" y="88"/>
                                              </a:lnTo>
                                              <a:lnTo>
                                                <a:pt x="167" y="87"/>
                                              </a:lnTo>
                                              <a:lnTo>
                                                <a:pt x="167" y="87"/>
                                              </a:lnTo>
                                              <a:lnTo>
                                                <a:pt x="167" y="86"/>
                                              </a:lnTo>
                                              <a:lnTo>
                                                <a:pt x="166" y="85"/>
                                              </a:lnTo>
                                              <a:lnTo>
                                                <a:pt x="162" y="84"/>
                                              </a:lnTo>
                                              <a:lnTo>
                                                <a:pt x="160" y="84"/>
                                              </a:lnTo>
                                              <a:lnTo>
                                                <a:pt x="158" y="84"/>
                                              </a:lnTo>
                                              <a:lnTo>
                                                <a:pt x="158" y="84"/>
                                              </a:lnTo>
                                              <a:lnTo>
                                                <a:pt x="158" y="84"/>
                                              </a:lnTo>
                                              <a:lnTo>
                                                <a:pt x="156" y="84"/>
                                              </a:lnTo>
                                              <a:lnTo>
                                                <a:pt x="154" y="82"/>
                                              </a:lnTo>
                                              <a:lnTo>
                                                <a:pt x="153" y="80"/>
                                              </a:lnTo>
                                              <a:lnTo>
                                                <a:pt x="153" y="80"/>
                                              </a:lnTo>
                                              <a:lnTo>
                                                <a:pt x="153" y="80"/>
                                              </a:lnTo>
                                              <a:lnTo>
                                                <a:pt x="153" y="80"/>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39"/>
                                      <wps:cNvSpPr>
                                        <a:spLocks noEditPoints="1"/>
                                      </wps:cNvSpPr>
                                      <wps:spPr bwMode="auto">
                                        <a:xfrm>
                                          <a:off x="2579370" y="284480"/>
                                          <a:ext cx="89535" cy="375920"/>
                                        </a:xfrm>
                                        <a:custGeom>
                                          <a:avLst/>
                                          <a:gdLst>
                                            <a:gd name="T0" fmla="*/ 26 w 141"/>
                                            <a:gd name="T1" fmla="*/ 195 h 592"/>
                                            <a:gd name="T2" fmla="*/ 27 w 141"/>
                                            <a:gd name="T3" fmla="*/ 267 h 592"/>
                                            <a:gd name="T4" fmla="*/ 31 w 141"/>
                                            <a:gd name="T5" fmla="*/ 245 h 592"/>
                                            <a:gd name="T6" fmla="*/ 31 w 141"/>
                                            <a:gd name="T7" fmla="*/ 221 h 592"/>
                                            <a:gd name="T8" fmla="*/ 35 w 141"/>
                                            <a:gd name="T9" fmla="*/ 183 h 592"/>
                                            <a:gd name="T10" fmla="*/ 114 w 141"/>
                                            <a:gd name="T11" fmla="*/ 235 h 592"/>
                                            <a:gd name="T12" fmla="*/ 115 w 141"/>
                                            <a:gd name="T13" fmla="*/ 187 h 592"/>
                                            <a:gd name="T14" fmla="*/ 115 w 141"/>
                                            <a:gd name="T15" fmla="*/ 219 h 592"/>
                                            <a:gd name="T16" fmla="*/ 114 w 141"/>
                                            <a:gd name="T17" fmla="*/ 235 h 592"/>
                                            <a:gd name="T18" fmla="*/ 58 w 141"/>
                                            <a:gd name="T19" fmla="*/ 57 h 592"/>
                                            <a:gd name="T20" fmla="*/ 53 w 141"/>
                                            <a:gd name="T21" fmla="*/ 39 h 592"/>
                                            <a:gd name="T22" fmla="*/ 58 w 141"/>
                                            <a:gd name="T23" fmla="*/ 11 h 592"/>
                                            <a:gd name="T24" fmla="*/ 68 w 141"/>
                                            <a:gd name="T25" fmla="*/ 0 h 592"/>
                                            <a:gd name="T26" fmla="*/ 83 w 141"/>
                                            <a:gd name="T27" fmla="*/ 0 h 592"/>
                                            <a:gd name="T28" fmla="*/ 89 w 141"/>
                                            <a:gd name="T29" fmla="*/ 8 h 592"/>
                                            <a:gd name="T30" fmla="*/ 93 w 141"/>
                                            <a:gd name="T31" fmla="*/ 40 h 592"/>
                                            <a:gd name="T32" fmla="*/ 93 w 141"/>
                                            <a:gd name="T33" fmla="*/ 54 h 592"/>
                                            <a:gd name="T34" fmla="*/ 88 w 141"/>
                                            <a:gd name="T35" fmla="*/ 80 h 592"/>
                                            <a:gd name="T36" fmla="*/ 126 w 141"/>
                                            <a:gd name="T37" fmla="*/ 107 h 592"/>
                                            <a:gd name="T38" fmla="*/ 138 w 141"/>
                                            <a:gd name="T39" fmla="*/ 165 h 592"/>
                                            <a:gd name="T40" fmla="*/ 134 w 141"/>
                                            <a:gd name="T41" fmla="*/ 241 h 592"/>
                                            <a:gd name="T42" fmla="*/ 115 w 141"/>
                                            <a:gd name="T43" fmla="*/ 290 h 592"/>
                                            <a:gd name="T44" fmla="*/ 110 w 141"/>
                                            <a:gd name="T45" fmla="*/ 319 h 592"/>
                                            <a:gd name="T46" fmla="*/ 97 w 141"/>
                                            <a:gd name="T47" fmla="*/ 380 h 592"/>
                                            <a:gd name="T48" fmla="*/ 90 w 141"/>
                                            <a:gd name="T49" fmla="*/ 401 h 592"/>
                                            <a:gd name="T50" fmla="*/ 88 w 141"/>
                                            <a:gd name="T51" fmla="*/ 416 h 592"/>
                                            <a:gd name="T52" fmla="*/ 85 w 141"/>
                                            <a:gd name="T53" fmla="*/ 423 h 592"/>
                                            <a:gd name="T54" fmla="*/ 78 w 141"/>
                                            <a:gd name="T55" fmla="*/ 434 h 592"/>
                                            <a:gd name="T56" fmla="*/ 74 w 141"/>
                                            <a:gd name="T57" fmla="*/ 453 h 592"/>
                                            <a:gd name="T58" fmla="*/ 79 w 141"/>
                                            <a:gd name="T59" fmla="*/ 492 h 592"/>
                                            <a:gd name="T60" fmla="*/ 83 w 141"/>
                                            <a:gd name="T61" fmla="*/ 533 h 592"/>
                                            <a:gd name="T62" fmla="*/ 86 w 141"/>
                                            <a:gd name="T63" fmla="*/ 551 h 592"/>
                                            <a:gd name="T64" fmla="*/ 83 w 141"/>
                                            <a:gd name="T65" fmla="*/ 590 h 592"/>
                                            <a:gd name="T66" fmla="*/ 52 w 141"/>
                                            <a:gd name="T67" fmla="*/ 583 h 592"/>
                                            <a:gd name="T68" fmla="*/ 53 w 141"/>
                                            <a:gd name="T69" fmla="*/ 567 h 592"/>
                                            <a:gd name="T70" fmla="*/ 58 w 141"/>
                                            <a:gd name="T71" fmla="*/ 551 h 592"/>
                                            <a:gd name="T72" fmla="*/ 53 w 141"/>
                                            <a:gd name="T73" fmla="*/ 534 h 592"/>
                                            <a:gd name="T74" fmla="*/ 53 w 141"/>
                                            <a:gd name="T75" fmla="*/ 506 h 592"/>
                                            <a:gd name="T76" fmla="*/ 46 w 141"/>
                                            <a:gd name="T77" fmla="*/ 498 h 592"/>
                                            <a:gd name="T78" fmla="*/ 44 w 141"/>
                                            <a:gd name="T79" fmla="*/ 506 h 592"/>
                                            <a:gd name="T80" fmla="*/ 36 w 141"/>
                                            <a:gd name="T81" fmla="*/ 522 h 592"/>
                                            <a:gd name="T82" fmla="*/ 27 w 141"/>
                                            <a:gd name="T83" fmla="*/ 544 h 592"/>
                                            <a:gd name="T84" fmla="*/ 22 w 141"/>
                                            <a:gd name="T85" fmla="*/ 576 h 592"/>
                                            <a:gd name="T86" fmla="*/ 7 w 141"/>
                                            <a:gd name="T87" fmla="*/ 586 h 592"/>
                                            <a:gd name="T88" fmla="*/ 2 w 141"/>
                                            <a:gd name="T89" fmla="*/ 550 h 592"/>
                                            <a:gd name="T90" fmla="*/ 1 w 141"/>
                                            <a:gd name="T91" fmla="*/ 516 h 592"/>
                                            <a:gd name="T92" fmla="*/ 14 w 141"/>
                                            <a:gd name="T93" fmla="*/ 492 h 592"/>
                                            <a:gd name="T94" fmla="*/ 22 w 141"/>
                                            <a:gd name="T95" fmla="*/ 484 h 592"/>
                                            <a:gd name="T96" fmla="*/ 25 w 141"/>
                                            <a:gd name="T97" fmla="*/ 475 h 592"/>
                                            <a:gd name="T98" fmla="*/ 41 w 141"/>
                                            <a:gd name="T99" fmla="*/ 431 h 592"/>
                                            <a:gd name="T100" fmla="*/ 41 w 141"/>
                                            <a:gd name="T101" fmla="*/ 420 h 592"/>
                                            <a:gd name="T102" fmla="*/ 35 w 141"/>
                                            <a:gd name="T103" fmla="*/ 373 h 592"/>
                                            <a:gd name="T104" fmla="*/ 25 w 141"/>
                                            <a:gd name="T105" fmla="*/ 307 h 592"/>
                                            <a:gd name="T106" fmla="*/ 16 w 141"/>
                                            <a:gd name="T107" fmla="*/ 276 h 592"/>
                                            <a:gd name="T108" fmla="*/ 5 w 141"/>
                                            <a:gd name="T109" fmla="*/ 206 h 592"/>
                                            <a:gd name="T110" fmla="*/ 12 w 141"/>
                                            <a:gd name="T111" fmla="*/ 146 h 592"/>
                                            <a:gd name="T112" fmla="*/ 20 w 141"/>
                                            <a:gd name="T113" fmla="*/ 109 h 592"/>
                                            <a:gd name="T114" fmla="*/ 55 w 141"/>
                                            <a:gd name="T115" fmla="*/ 80 h 5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41" h="592">
                                              <a:moveTo>
                                                <a:pt x="34" y="171"/>
                                              </a:moveTo>
                                              <a:lnTo>
                                                <a:pt x="34" y="171"/>
                                              </a:lnTo>
                                              <a:lnTo>
                                                <a:pt x="33" y="173"/>
                                              </a:lnTo>
                                              <a:lnTo>
                                                <a:pt x="33" y="173"/>
                                              </a:lnTo>
                                              <a:lnTo>
                                                <a:pt x="33" y="173"/>
                                              </a:lnTo>
                                              <a:lnTo>
                                                <a:pt x="30" y="181"/>
                                              </a:lnTo>
                                              <a:lnTo>
                                                <a:pt x="28" y="188"/>
                                              </a:lnTo>
                                              <a:lnTo>
                                                <a:pt x="26" y="195"/>
                                              </a:lnTo>
                                              <a:lnTo>
                                                <a:pt x="26" y="195"/>
                                              </a:lnTo>
                                              <a:lnTo>
                                                <a:pt x="26" y="199"/>
                                              </a:lnTo>
                                              <a:lnTo>
                                                <a:pt x="26" y="203"/>
                                              </a:lnTo>
                                              <a:lnTo>
                                                <a:pt x="26" y="215"/>
                                              </a:lnTo>
                                              <a:lnTo>
                                                <a:pt x="27" y="229"/>
                                              </a:lnTo>
                                              <a:lnTo>
                                                <a:pt x="27" y="239"/>
                                              </a:lnTo>
                                              <a:lnTo>
                                                <a:pt x="27" y="239"/>
                                              </a:lnTo>
                                              <a:lnTo>
                                                <a:pt x="27" y="257"/>
                                              </a:lnTo>
                                              <a:lnTo>
                                                <a:pt x="27" y="267"/>
                                              </a:lnTo>
                                              <a:lnTo>
                                                <a:pt x="27" y="267"/>
                                              </a:lnTo>
                                              <a:lnTo>
                                                <a:pt x="29" y="262"/>
                                              </a:lnTo>
                                              <a:lnTo>
                                                <a:pt x="29" y="259"/>
                                              </a:lnTo>
                                              <a:lnTo>
                                                <a:pt x="29" y="257"/>
                                              </a:lnTo>
                                              <a:lnTo>
                                                <a:pt x="30" y="255"/>
                                              </a:lnTo>
                                              <a:lnTo>
                                                <a:pt x="30" y="255"/>
                                              </a:lnTo>
                                              <a:lnTo>
                                                <a:pt x="31" y="252"/>
                                              </a:lnTo>
                                              <a:lnTo>
                                                <a:pt x="31" y="249"/>
                                              </a:lnTo>
                                              <a:lnTo>
                                                <a:pt x="30" y="247"/>
                                              </a:lnTo>
                                              <a:lnTo>
                                                <a:pt x="31" y="245"/>
                                              </a:lnTo>
                                              <a:lnTo>
                                                <a:pt x="31" y="245"/>
                                              </a:lnTo>
                                              <a:lnTo>
                                                <a:pt x="31" y="244"/>
                                              </a:lnTo>
                                              <a:lnTo>
                                                <a:pt x="31" y="243"/>
                                              </a:lnTo>
                                              <a:lnTo>
                                                <a:pt x="31" y="239"/>
                                              </a:lnTo>
                                              <a:lnTo>
                                                <a:pt x="31" y="235"/>
                                              </a:lnTo>
                                              <a:lnTo>
                                                <a:pt x="31" y="232"/>
                                              </a:lnTo>
                                              <a:lnTo>
                                                <a:pt x="31" y="232"/>
                                              </a:lnTo>
                                              <a:lnTo>
                                                <a:pt x="31" y="228"/>
                                              </a:lnTo>
                                              <a:lnTo>
                                                <a:pt x="31" y="221"/>
                                              </a:lnTo>
                                              <a:lnTo>
                                                <a:pt x="31" y="215"/>
                                              </a:lnTo>
                                              <a:lnTo>
                                                <a:pt x="31" y="212"/>
                                              </a:lnTo>
                                              <a:lnTo>
                                                <a:pt x="32" y="209"/>
                                              </a:lnTo>
                                              <a:lnTo>
                                                <a:pt x="32" y="209"/>
                                              </a:lnTo>
                                              <a:lnTo>
                                                <a:pt x="33" y="206"/>
                                              </a:lnTo>
                                              <a:lnTo>
                                                <a:pt x="34" y="202"/>
                                              </a:lnTo>
                                              <a:lnTo>
                                                <a:pt x="35" y="194"/>
                                              </a:lnTo>
                                              <a:lnTo>
                                                <a:pt x="36" y="187"/>
                                              </a:lnTo>
                                              <a:lnTo>
                                                <a:pt x="35" y="183"/>
                                              </a:lnTo>
                                              <a:lnTo>
                                                <a:pt x="34" y="181"/>
                                              </a:lnTo>
                                              <a:lnTo>
                                                <a:pt x="34" y="181"/>
                                              </a:lnTo>
                                              <a:lnTo>
                                                <a:pt x="34" y="178"/>
                                              </a:lnTo>
                                              <a:lnTo>
                                                <a:pt x="34" y="174"/>
                                              </a:lnTo>
                                              <a:lnTo>
                                                <a:pt x="34" y="171"/>
                                              </a:lnTo>
                                              <a:lnTo>
                                                <a:pt x="34" y="171"/>
                                              </a:lnTo>
                                              <a:lnTo>
                                                <a:pt x="34" y="171"/>
                                              </a:lnTo>
                                              <a:lnTo>
                                                <a:pt x="34" y="171"/>
                                              </a:lnTo>
                                              <a:close/>
                                              <a:moveTo>
                                                <a:pt x="114" y="235"/>
                                              </a:moveTo>
                                              <a:lnTo>
                                                <a:pt x="114" y="235"/>
                                              </a:lnTo>
                                              <a:lnTo>
                                                <a:pt x="117" y="222"/>
                                              </a:lnTo>
                                              <a:lnTo>
                                                <a:pt x="120" y="209"/>
                                              </a:lnTo>
                                              <a:lnTo>
                                                <a:pt x="120" y="209"/>
                                              </a:lnTo>
                                              <a:lnTo>
                                                <a:pt x="120" y="206"/>
                                              </a:lnTo>
                                              <a:lnTo>
                                                <a:pt x="120" y="202"/>
                                              </a:lnTo>
                                              <a:lnTo>
                                                <a:pt x="118" y="197"/>
                                              </a:lnTo>
                                              <a:lnTo>
                                                <a:pt x="116" y="191"/>
                                              </a:lnTo>
                                              <a:lnTo>
                                                <a:pt x="115" y="187"/>
                                              </a:lnTo>
                                              <a:lnTo>
                                                <a:pt x="115" y="187"/>
                                              </a:lnTo>
                                              <a:lnTo>
                                                <a:pt x="115" y="192"/>
                                              </a:lnTo>
                                              <a:lnTo>
                                                <a:pt x="115" y="196"/>
                                              </a:lnTo>
                                              <a:lnTo>
                                                <a:pt x="115" y="201"/>
                                              </a:lnTo>
                                              <a:lnTo>
                                                <a:pt x="115" y="203"/>
                                              </a:lnTo>
                                              <a:lnTo>
                                                <a:pt x="115" y="203"/>
                                              </a:lnTo>
                                              <a:lnTo>
                                                <a:pt x="115" y="207"/>
                                              </a:lnTo>
                                              <a:lnTo>
                                                <a:pt x="115" y="213"/>
                                              </a:lnTo>
                                              <a:lnTo>
                                                <a:pt x="115" y="219"/>
                                              </a:lnTo>
                                              <a:lnTo>
                                                <a:pt x="114" y="223"/>
                                              </a:lnTo>
                                              <a:lnTo>
                                                <a:pt x="114" y="223"/>
                                              </a:lnTo>
                                              <a:lnTo>
                                                <a:pt x="113" y="227"/>
                                              </a:lnTo>
                                              <a:lnTo>
                                                <a:pt x="113" y="229"/>
                                              </a:lnTo>
                                              <a:lnTo>
                                                <a:pt x="114" y="232"/>
                                              </a:lnTo>
                                              <a:lnTo>
                                                <a:pt x="114" y="235"/>
                                              </a:lnTo>
                                              <a:lnTo>
                                                <a:pt x="114" y="235"/>
                                              </a:lnTo>
                                              <a:lnTo>
                                                <a:pt x="114" y="235"/>
                                              </a:lnTo>
                                              <a:lnTo>
                                                <a:pt x="114" y="235"/>
                                              </a:lnTo>
                                              <a:close/>
                                              <a:moveTo>
                                                <a:pt x="59" y="78"/>
                                              </a:moveTo>
                                              <a:lnTo>
                                                <a:pt x="59" y="78"/>
                                              </a:lnTo>
                                              <a:lnTo>
                                                <a:pt x="60" y="75"/>
                                              </a:lnTo>
                                              <a:lnTo>
                                                <a:pt x="61" y="72"/>
                                              </a:lnTo>
                                              <a:lnTo>
                                                <a:pt x="61" y="67"/>
                                              </a:lnTo>
                                              <a:lnTo>
                                                <a:pt x="60" y="58"/>
                                              </a:lnTo>
                                              <a:lnTo>
                                                <a:pt x="60" y="58"/>
                                              </a:lnTo>
                                              <a:lnTo>
                                                <a:pt x="58" y="58"/>
                                              </a:lnTo>
                                              <a:lnTo>
                                                <a:pt x="58" y="57"/>
                                              </a:lnTo>
                                              <a:lnTo>
                                                <a:pt x="57" y="54"/>
                                              </a:lnTo>
                                              <a:lnTo>
                                                <a:pt x="56" y="51"/>
                                              </a:lnTo>
                                              <a:lnTo>
                                                <a:pt x="54" y="46"/>
                                              </a:lnTo>
                                              <a:lnTo>
                                                <a:pt x="54" y="46"/>
                                              </a:lnTo>
                                              <a:lnTo>
                                                <a:pt x="53" y="44"/>
                                              </a:lnTo>
                                              <a:lnTo>
                                                <a:pt x="53" y="41"/>
                                              </a:lnTo>
                                              <a:lnTo>
                                                <a:pt x="53" y="40"/>
                                              </a:lnTo>
                                              <a:lnTo>
                                                <a:pt x="53" y="40"/>
                                              </a:lnTo>
                                              <a:lnTo>
                                                <a:pt x="53" y="39"/>
                                              </a:lnTo>
                                              <a:lnTo>
                                                <a:pt x="55" y="39"/>
                                              </a:lnTo>
                                              <a:lnTo>
                                                <a:pt x="55" y="39"/>
                                              </a:lnTo>
                                              <a:lnTo>
                                                <a:pt x="53" y="36"/>
                                              </a:lnTo>
                                              <a:lnTo>
                                                <a:pt x="53" y="31"/>
                                              </a:lnTo>
                                              <a:lnTo>
                                                <a:pt x="53" y="26"/>
                                              </a:lnTo>
                                              <a:lnTo>
                                                <a:pt x="53" y="21"/>
                                              </a:lnTo>
                                              <a:lnTo>
                                                <a:pt x="53" y="21"/>
                                              </a:lnTo>
                                              <a:lnTo>
                                                <a:pt x="55" y="16"/>
                                              </a:lnTo>
                                              <a:lnTo>
                                                <a:pt x="58" y="11"/>
                                              </a:lnTo>
                                              <a:lnTo>
                                                <a:pt x="61" y="7"/>
                                              </a:lnTo>
                                              <a:lnTo>
                                                <a:pt x="62" y="5"/>
                                              </a:lnTo>
                                              <a:lnTo>
                                                <a:pt x="63" y="5"/>
                                              </a:lnTo>
                                              <a:lnTo>
                                                <a:pt x="63" y="5"/>
                                              </a:lnTo>
                                              <a:lnTo>
                                                <a:pt x="66" y="3"/>
                                              </a:lnTo>
                                              <a:lnTo>
                                                <a:pt x="67" y="2"/>
                                              </a:lnTo>
                                              <a:lnTo>
                                                <a:pt x="68" y="1"/>
                                              </a:lnTo>
                                              <a:lnTo>
                                                <a:pt x="68" y="0"/>
                                              </a:lnTo>
                                              <a:lnTo>
                                                <a:pt x="68" y="0"/>
                                              </a:lnTo>
                                              <a:lnTo>
                                                <a:pt x="71" y="0"/>
                                              </a:lnTo>
                                              <a:lnTo>
                                                <a:pt x="74" y="0"/>
                                              </a:lnTo>
                                              <a:lnTo>
                                                <a:pt x="77" y="0"/>
                                              </a:lnTo>
                                              <a:lnTo>
                                                <a:pt x="78" y="2"/>
                                              </a:lnTo>
                                              <a:lnTo>
                                                <a:pt x="78" y="2"/>
                                              </a:lnTo>
                                              <a:lnTo>
                                                <a:pt x="79" y="0"/>
                                              </a:lnTo>
                                              <a:lnTo>
                                                <a:pt x="81" y="0"/>
                                              </a:lnTo>
                                              <a:lnTo>
                                                <a:pt x="83" y="0"/>
                                              </a:lnTo>
                                              <a:lnTo>
                                                <a:pt x="83" y="0"/>
                                              </a:lnTo>
                                              <a:lnTo>
                                                <a:pt x="81" y="1"/>
                                              </a:lnTo>
                                              <a:lnTo>
                                                <a:pt x="80" y="2"/>
                                              </a:lnTo>
                                              <a:lnTo>
                                                <a:pt x="80" y="2"/>
                                              </a:lnTo>
                                              <a:lnTo>
                                                <a:pt x="80" y="2"/>
                                              </a:lnTo>
                                              <a:lnTo>
                                                <a:pt x="81" y="2"/>
                                              </a:lnTo>
                                              <a:lnTo>
                                                <a:pt x="83" y="2"/>
                                              </a:lnTo>
                                              <a:lnTo>
                                                <a:pt x="85" y="3"/>
                                              </a:lnTo>
                                              <a:lnTo>
                                                <a:pt x="88" y="6"/>
                                              </a:lnTo>
                                              <a:lnTo>
                                                <a:pt x="89" y="8"/>
                                              </a:lnTo>
                                              <a:lnTo>
                                                <a:pt x="89" y="8"/>
                                              </a:lnTo>
                                              <a:lnTo>
                                                <a:pt x="91" y="11"/>
                                              </a:lnTo>
                                              <a:lnTo>
                                                <a:pt x="93" y="16"/>
                                              </a:lnTo>
                                              <a:lnTo>
                                                <a:pt x="95" y="21"/>
                                              </a:lnTo>
                                              <a:lnTo>
                                                <a:pt x="95" y="24"/>
                                              </a:lnTo>
                                              <a:lnTo>
                                                <a:pt x="95" y="26"/>
                                              </a:lnTo>
                                              <a:lnTo>
                                                <a:pt x="95" y="26"/>
                                              </a:lnTo>
                                              <a:lnTo>
                                                <a:pt x="95" y="35"/>
                                              </a:lnTo>
                                              <a:lnTo>
                                                <a:pt x="93" y="40"/>
                                              </a:lnTo>
                                              <a:lnTo>
                                                <a:pt x="93" y="40"/>
                                              </a:lnTo>
                                              <a:lnTo>
                                                <a:pt x="95" y="40"/>
                                              </a:lnTo>
                                              <a:lnTo>
                                                <a:pt x="95" y="40"/>
                                              </a:lnTo>
                                              <a:lnTo>
                                                <a:pt x="96" y="40"/>
                                              </a:lnTo>
                                              <a:lnTo>
                                                <a:pt x="97" y="41"/>
                                              </a:lnTo>
                                              <a:lnTo>
                                                <a:pt x="97" y="42"/>
                                              </a:lnTo>
                                              <a:lnTo>
                                                <a:pt x="95" y="46"/>
                                              </a:lnTo>
                                              <a:lnTo>
                                                <a:pt x="95" y="46"/>
                                              </a:lnTo>
                                              <a:lnTo>
                                                <a:pt x="93" y="54"/>
                                              </a:lnTo>
                                              <a:lnTo>
                                                <a:pt x="92" y="57"/>
                                              </a:lnTo>
                                              <a:lnTo>
                                                <a:pt x="91" y="57"/>
                                              </a:lnTo>
                                              <a:lnTo>
                                                <a:pt x="90" y="57"/>
                                              </a:lnTo>
                                              <a:lnTo>
                                                <a:pt x="90" y="57"/>
                                              </a:lnTo>
                                              <a:lnTo>
                                                <a:pt x="89" y="62"/>
                                              </a:lnTo>
                                              <a:lnTo>
                                                <a:pt x="88" y="68"/>
                                              </a:lnTo>
                                              <a:lnTo>
                                                <a:pt x="88" y="75"/>
                                              </a:lnTo>
                                              <a:lnTo>
                                                <a:pt x="88" y="80"/>
                                              </a:lnTo>
                                              <a:lnTo>
                                                <a:pt x="88" y="80"/>
                                              </a:lnTo>
                                              <a:lnTo>
                                                <a:pt x="94" y="83"/>
                                              </a:lnTo>
                                              <a:lnTo>
                                                <a:pt x="98" y="86"/>
                                              </a:lnTo>
                                              <a:lnTo>
                                                <a:pt x="102" y="89"/>
                                              </a:lnTo>
                                              <a:lnTo>
                                                <a:pt x="102" y="89"/>
                                              </a:lnTo>
                                              <a:lnTo>
                                                <a:pt x="108" y="92"/>
                                              </a:lnTo>
                                              <a:lnTo>
                                                <a:pt x="115" y="97"/>
                                              </a:lnTo>
                                              <a:lnTo>
                                                <a:pt x="122" y="102"/>
                                              </a:lnTo>
                                              <a:lnTo>
                                                <a:pt x="124" y="104"/>
                                              </a:lnTo>
                                              <a:lnTo>
                                                <a:pt x="126" y="107"/>
                                              </a:lnTo>
                                              <a:lnTo>
                                                <a:pt x="126" y="107"/>
                                              </a:lnTo>
                                              <a:lnTo>
                                                <a:pt x="128" y="114"/>
                                              </a:lnTo>
                                              <a:lnTo>
                                                <a:pt x="132" y="122"/>
                                              </a:lnTo>
                                              <a:lnTo>
                                                <a:pt x="134" y="132"/>
                                              </a:lnTo>
                                              <a:lnTo>
                                                <a:pt x="135" y="140"/>
                                              </a:lnTo>
                                              <a:lnTo>
                                                <a:pt x="135" y="140"/>
                                              </a:lnTo>
                                              <a:lnTo>
                                                <a:pt x="135" y="146"/>
                                              </a:lnTo>
                                              <a:lnTo>
                                                <a:pt x="137" y="150"/>
                                              </a:lnTo>
                                              <a:lnTo>
                                                <a:pt x="138" y="165"/>
                                              </a:lnTo>
                                              <a:lnTo>
                                                <a:pt x="138" y="165"/>
                                              </a:lnTo>
                                              <a:lnTo>
                                                <a:pt x="139" y="176"/>
                                              </a:lnTo>
                                              <a:lnTo>
                                                <a:pt x="141" y="191"/>
                                              </a:lnTo>
                                              <a:lnTo>
                                                <a:pt x="141" y="210"/>
                                              </a:lnTo>
                                              <a:lnTo>
                                                <a:pt x="141" y="210"/>
                                              </a:lnTo>
                                              <a:lnTo>
                                                <a:pt x="141" y="215"/>
                                              </a:lnTo>
                                              <a:lnTo>
                                                <a:pt x="139" y="223"/>
                                              </a:lnTo>
                                              <a:lnTo>
                                                <a:pt x="137" y="231"/>
                                              </a:lnTo>
                                              <a:lnTo>
                                                <a:pt x="134" y="241"/>
                                              </a:lnTo>
                                              <a:lnTo>
                                                <a:pt x="134" y="241"/>
                                              </a:lnTo>
                                              <a:lnTo>
                                                <a:pt x="123" y="267"/>
                                              </a:lnTo>
                                              <a:lnTo>
                                                <a:pt x="118" y="278"/>
                                              </a:lnTo>
                                              <a:lnTo>
                                                <a:pt x="116" y="284"/>
                                              </a:lnTo>
                                              <a:lnTo>
                                                <a:pt x="116" y="284"/>
                                              </a:lnTo>
                                              <a:lnTo>
                                                <a:pt x="116" y="285"/>
                                              </a:lnTo>
                                              <a:lnTo>
                                                <a:pt x="116" y="287"/>
                                              </a:lnTo>
                                              <a:lnTo>
                                                <a:pt x="115" y="289"/>
                                              </a:lnTo>
                                              <a:lnTo>
                                                <a:pt x="115" y="290"/>
                                              </a:lnTo>
                                              <a:lnTo>
                                                <a:pt x="115" y="290"/>
                                              </a:lnTo>
                                              <a:lnTo>
                                                <a:pt x="112" y="294"/>
                                              </a:lnTo>
                                              <a:lnTo>
                                                <a:pt x="112" y="299"/>
                                              </a:lnTo>
                                              <a:lnTo>
                                                <a:pt x="110" y="309"/>
                                              </a:lnTo>
                                              <a:lnTo>
                                                <a:pt x="110" y="309"/>
                                              </a:lnTo>
                                              <a:lnTo>
                                                <a:pt x="110" y="310"/>
                                              </a:lnTo>
                                              <a:lnTo>
                                                <a:pt x="110" y="312"/>
                                              </a:lnTo>
                                              <a:lnTo>
                                                <a:pt x="110" y="319"/>
                                              </a:lnTo>
                                              <a:lnTo>
                                                <a:pt x="110" y="319"/>
                                              </a:lnTo>
                                              <a:lnTo>
                                                <a:pt x="109" y="325"/>
                                              </a:lnTo>
                                              <a:lnTo>
                                                <a:pt x="108" y="332"/>
                                              </a:lnTo>
                                              <a:lnTo>
                                                <a:pt x="107" y="340"/>
                                              </a:lnTo>
                                              <a:lnTo>
                                                <a:pt x="104" y="349"/>
                                              </a:lnTo>
                                              <a:lnTo>
                                                <a:pt x="104" y="349"/>
                                              </a:lnTo>
                                              <a:lnTo>
                                                <a:pt x="100" y="366"/>
                                              </a:lnTo>
                                              <a:lnTo>
                                                <a:pt x="97" y="372"/>
                                              </a:lnTo>
                                              <a:lnTo>
                                                <a:pt x="97" y="380"/>
                                              </a:lnTo>
                                              <a:lnTo>
                                                <a:pt x="97" y="380"/>
                                              </a:lnTo>
                                              <a:lnTo>
                                                <a:pt x="95" y="384"/>
                                              </a:lnTo>
                                              <a:lnTo>
                                                <a:pt x="94" y="388"/>
                                              </a:lnTo>
                                              <a:lnTo>
                                                <a:pt x="93" y="391"/>
                                              </a:lnTo>
                                              <a:lnTo>
                                                <a:pt x="93" y="394"/>
                                              </a:lnTo>
                                              <a:lnTo>
                                                <a:pt x="93" y="394"/>
                                              </a:lnTo>
                                              <a:lnTo>
                                                <a:pt x="92" y="395"/>
                                              </a:lnTo>
                                              <a:lnTo>
                                                <a:pt x="92" y="397"/>
                                              </a:lnTo>
                                              <a:lnTo>
                                                <a:pt x="91" y="400"/>
                                              </a:lnTo>
                                              <a:lnTo>
                                                <a:pt x="90" y="401"/>
                                              </a:lnTo>
                                              <a:lnTo>
                                                <a:pt x="90" y="401"/>
                                              </a:lnTo>
                                              <a:lnTo>
                                                <a:pt x="90" y="403"/>
                                              </a:lnTo>
                                              <a:lnTo>
                                                <a:pt x="90" y="404"/>
                                              </a:lnTo>
                                              <a:lnTo>
                                                <a:pt x="89" y="406"/>
                                              </a:lnTo>
                                              <a:lnTo>
                                                <a:pt x="89" y="408"/>
                                              </a:lnTo>
                                              <a:lnTo>
                                                <a:pt x="89" y="408"/>
                                              </a:lnTo>
                                              <a:lnTo>
                                                <a:pt x="89" y="411"/>
                                              </a:lnTo>
                                              <a:lnTo>
                                                <a:pt x="88" y="414"/>
                                              </a:lnTo>
                                              <a:lnTo>
                                                <a:pt x="88" y="416"/>
                                              </a:lnTo>
                                              <a:lnTo>
                                                <a:pt x="86" y="417"/>
                                              </a:lnTo>
                                              <a:lnTo>
                                                <a:pt x="86" y="417"/>
                                              </a:lnTo>
                                              <a:lnTo>
                                                <a:pt x="86" y="418"/>
                                              </a:lnTo>
                                              <a:lnTo>
                                                <a:pt x="86" y="418"/>
                                              </a:lnTo>
                                              <a:lnTo>
                                                <a:pt x="86" y="420"/>
                                              </a:lnTo>
                                              <a:lnTo>
                                                <a:pt x="85" y="422"/>
                                              </a:lnTo>
                                              <a:lnTo>
                                                <a:pt x="85" y="422"/>
                                              </a:lnTo>
                                              <a:lnTo>
                                                <a:pt x="85" y="423"/>
                                              </a:lnTo>
                                              <a:lnTo>
                                                <a:pt x="85" y="423"/>
                                              </a:lnTo>
                                              <a:lnTo>
                                                <a:pt x="83" y="423"/>
                                              </a:lnTo>
                                              <a:lnTo>
                                                <a:pt x="82" y="424"/>
                                              </a:lnTo>
                                              <a:lnTo>
                                                <a:pt x="81" y="426"/>
                                              </a:lnTo>
                                              <a:lnTo>
                                                <a:pt x="81" y="427"/>
                                              </a:lnTo>
                                              <a:lnTo>
                                                <a:pt x="81" y="427"/>
                                              </a:lnTo>
                                              <a:lnTo>
                                                <a:pt x="80" y="429"/>
                                              </a:lnTo>
                                              <a:lnTo>
                                                <a:pt x="79" y="431"/>
                                              </a:lnTo>
                                              <a:lnTo>
                                                <a:pt x="78" y="432"/>
                                              </a:lnTo>
                                              <a:lnTo>
                                                <a:pt x="78" y="434"/>
                                              </a:lnTo>
                                              <a:lnTo>
                                                <a:pt x="78" y="434"/>
                                              </a:lnTo>
                                              <a:lnTo>
                                                <a:pt x="76" y="438"/>
                                              </a:lnTo>
                                              <a:lnTo>
                                                <a:pt x="75" y="440"/>
                                              </a:lnTo>
                                              <a:lnTo>
                                                <a:pt x="74" y="443"/>
                                              </a:lnTo>
                                              <a:lnTo>
                                                <a:pt x="74" y="443"/>
                                              </a:lnTo>
                                              <a:lnTo>
                                                <a:pt x="74" y="447"/>
                                              </a:lnTo>
                                              <a:lnTo>
                                                <a:pt x="74" y="450"/>
                                              </a:lnTo>
                                              <a:lnTo>
                                                <a:pt x="75" y="451"/>
                                              </a:lnTo>
                                              <a:lnTo>
                                                <a:pt x="74" y="453"/>
                                              </a:lnTo>
                                              <a:lnTo>
                                                <a:pt x="74" y="453"/>
                                              </a:lnTo>
                                              <a:lnTo>
                                                <a:pt x="74" y="455"/>
                                              </a:lnTo>
                                              <a:lnTo>
                                                <a:pt x="74" y="455"/>
                                              </a:lnTo>
                                              <a:lnTo>
                                                <a:pt x="75" y="456"/>
                                              </a:lnTo>
                                              <a:lnTo>
                                                <a:pt x="75" y="460"/>
                                              </a:lnTo>
                                              <a:lnTo>
                                                <a:pt x="75" y="460"/>
                                              </a:lnTo>
                                              <a:lnTo>
                                                <a:pt x="75" y="466"/>
                                              </a:lnTo>
                                              <a:lnTo>
                                                <a:pt x="77" y="474"/>
                                              </a:lnTo>
                                              <a:lnTo>
                                                <a:pt x="79" y="492"/>
                                              </a:lnTo>
                                              <a:lnTo>
                                                <a:pt x="79" y="492"/>
                                              </a:lnTo>
                                              <a:lnTo>
                                                <a:pt x="80" y="501"/>
                                              </a:lnTo>
                                              <a:lnTo>
                                                <a:pt x="83" y="509"/>
                                              </a:lnTo>
                                              <a:lnTo>
                                                <a:pt x="84" y="517"/>
                                              </a:lnTo>
                                              <a:lnTo>
                                                <a:pt x="85" y="520"/>
                                              </a:lnTo>
                                              <a:lnTo>
                                                <a:pt x="85" y="524"/>
                                              </a:lnTo>
                                              <a:lnTo>
                                                <a:pt x="85" y="524"/>
                                              </a:lnTo>
                                              <a:lnTo>
                                                <a:pt x="84" y="530"/>
                                              </a:lnTo>
                                              <a:lnTo>
                                                <a:pt x="83" y="533"/>
                                              </a:lnTo>
                                              <a:lnTo>
                                                <a:pt x="83" y="536"/>
                                              </a:lnTo>
                                              <a:lnTo>
                                                <a:pt x="85" y="537"/>
                                              </a:lnTo>
                                              <a:lnTo>
                                                <a:pt x="85" y="537"/>
                                              </a:lnTo>
                                              <a:lnTo>
                                                <a:pt x="85" y="538"/>
                                              </a:lnTo>
                                              <a:lnTo>
                                                <a:pt x="86" y="539"/>
                                              </a:lnTo>
                                              <a:lnTo>
                                                <a:pt x="86" y="542"/>
                                              </a:lnTo>
                                              <a:lnTo>
                                                <a:pt x="86" y="546"/>
                                              </a:lnTo>
                                              <a:lnTo>
                                                <a:pt x="86" y="551"/>
                                              </a:lnTo>
                                              <a:lnTo>
                                                <a:pt x="86" y="551"/>
                                              </a:lnTo>
                                              <a:lnTo>
                                                <a:pt x="85" y="555"/>
                                              </a:lnTo>
                                              <a:lnTo>
                                                <a:pt x="85" y="559"/>
                                              </a:lnTo>
                                              <a:lnTo>
                                                <a:pt x="85" y="566"/>
                                              </a:lnTo>
                                              <a:lnTo>
                                                <a:pt x="85" y="566"/>
                                              </a:lnTo>
                                              <a:lnTo>
                                                <a:pt x="85" y="579"/>
                                              </a:lnTo>
                                              <a:lnTo>
                                                <a:pt x="84" y="586"/>
                                              </a:lnTo>
                                              <a:lnTo>
                                                <a:pt x="83" y="589"/>
                                              </a:lnTo>
                                              <a:lnTo>
                                                <a:pt x="83" y="590"/>
                                              </a:lnTo>
                                              <a:lnTo>
                                                <a:pt x="83" y="590"/>
                                              </a:lnTo>
                                              <a:lnTo>
                                                <a:pt x="81" y="592"/>
                                              </a:lnTo>
                                              <a:lnTo>
                                                <a:pt x="78" y="592"/>
                                              </a:lnTo>
                                              <a:lnTo>
                                                <a:pt x="73" y="592"/>
                                              </a:lnTo>
                                              <a:lnTo>
                                                <a:pt x="67" y="592"/>
                                              </a:lnTo>
                                              <a:lnTo>
                                                <a:pt x="66" y="591"/>
                                              </a:lnTo>
                                              <a:lnTo>
                                                <a:pt x="63" y="590"/>
                                              </a:lnTo>
                                              <a:lnTo>
                                                <a:pt x="63" y="590"/>
                                              </a:lnTo>
                                              <a:lnTo>
                                                <a:pt x="56" y="586"/>
                                              </a:lnTo>
                                              <a:lnTo>
                                                <a:pt x="52" y="583"/>
                                              </a:lnTo>
                                              <a:lnTo>
                                                <a:pt x="52" y="583"/>
                                              </a:lnTo>
                                              <a:lnTo>
                                                <a:pt x="51" y="582"/>
                                              </a:lnTo>
                                              <a:lnTo>
                                                <a:pt x="51" y="580"/>
                                              </a:lnTo>
                                              <a:lnTo>
                                                <a:pt x="51" y="578"/>
                                              </a:lnTo>
                                              <a:lnTo>
                                                <a:pt x="51" y="575"/>
                                              </a:lnTo>
                                              <a:lnTo>
                                                <a:pt x="51" y="573"/>
                                              </a:lnTo>
                                              <a:lnTo>
                                                <a:pt x="51" y="573"/>
                                              </a:lnTo>
                                              <a:lnTo>
                                                <a:pt x="52" y="570"/>
                                              </a:lnTo>
                                              <a:lnTo>
                                                <a:pt x="53" y="567"/>
                                              </a:lnTo>
                                              <a:lnTo>
                                                <a:pt x="55" y="564"/>
                                              </a:lnTo>
                                              <a:lnTo>
                                                <a:pt x="58" y="562"/>
                                              </a:lnTo>
                                              <a:lnTo>
                                                <a:pt x="58" y="562"/>
                                              </a:lnTo>
                                              <a:lnTo>
                                                <a:pt x="58" y="559"/>
                                              </a:lnTo>
                                              <a:lnTo>
                                                <a:pt x="59" y="557"/>
                                              </a:lnTo>
                                              <a:lnTo>
                                                <a:pt x="61" y="556"/>
                                              </a:lnTo>
                                              <a:lnTo>
                                                <a:pt x="61" y="556"/>
                                              </a:lnTo>
                                              <a:lnTo>
                                                <a:pt x="59" y="554"/>
                                              </a:lnTo>
                                              <a:lnTo>
                                                <a:pt x="58" y="551"/>
                                              </a:lnTo>
                                              <a:lnTo>
                                                <a:pt x="57" y="549"/>
                                              </a:lnTo>
                                              <a:lnTo>
                                                <a:pt x="57" y="546"/>
                                              </a:lnTo>
                                              <a:lnTo>
                                                <a:pt x="57" y="546"/>
                                              </a:lnTo>
                                              <a:lnTo>
                                                <a:pt x="56" y="544"/>
                                              </a:lnTo>
                                              <a:lnTo>
                                                <a:pt x="56" y="542"/>
                                              </a:lnTo>
                                              <a:lnTo>
                                                <a:pt x="55" y="541"/>
                                              </a:lnTo>
                                              <a:lnTo>
                                                <a:pt x="55" y="538"/>
                                              </a:lnTo>
                                              <a:lnTo>
                                                <a:pt x="55" y="538"/>
                                              </a:lnTo>
                                              <a:lnTo>
                                                <a:pt x="53" y="534"/>
                                              </a:lnTo>
                                              <a:lnTo>
                                                <a:pt x="53" y="531"/>
                                              </a:lnTo>
                                              <a:lnTo>
                                                <a:pt x="53" y="526"/>
                                              </a:lnTo>
                                              <a:lnTo>
                                                <a:pt x="53" y="523"/>
                                              </a:lnTo>
                                              <a:lnTo>
                                                <a:pt x="53" y="520"/>
                                              </a:lnTo>
                                              <a:lnTo>
                                                <a:pt x="53" y="520"/>
                                              </a:lnTo>
                                              <a:lnTo>
                                                <a:pt x="55" y="515"/>
                                              </a:lnTo>
                                              <a:lnTo>
                                                <a:pt x="55" y="512"/>
                                              </a:lnTo>
                                              <a:lnTo>
                                                <a:pt x="55" y="509"/>
                                              </a:lnTo>
                                              <a:lnTo>
                                                <a:pt x="53" y="506"/>
                                              </a:lnTo>
                                              <a:lnTo>
                                                <a:pt x="53" y="506"/>
                                              </a:lnTo>
                                              <a:lnTo>
                                                <a:pt x="52" y="502"/>
                                              </a:lnTo>
                                              <a:lnTo>
                                                <a:pt x="51" y="497"/>
                                              </a:lnTo>
                                              <a:lnTo>
                                                <a:pt x="51" y="491"/>
                                              </a:lnTo>
                                              <a:lnTo>
                                                <a:pt x="51" y="491"/>
                                              </a:lnTo>
                                              <a:lnTo>
                                                <a:pt x="48" y="493"/>
                                              </a:lnTo>
                                              <a:lnTo>
                                                <a:pt x="46" y="495"/>
                                              </a:lnTo>
                                              <a:lnTo>
                                                <a:pt x="46" y="497"/>
                                              </a:lnTo>
                                              <a:lnTo>
                                                <a:pt x="46" y="498"/>
                                              </a:lnTo>
                                              <a:lnTo>
                                                <a:pt x="46" y="498"/>
                                              </a:lnTo>
                                              <a:lnTo>
                                                <a:pt x="47" y="500"/>
                                              </a:lnTo>
                                              <a:lnTo>
                                                <a:pt x="47" y="501"/>
                                              </a:lnTo>
                                              <a:lnTo>
                                                <a:pt x="46" y="503"/>
                                              </a:lnTo>
                                              <a:lnTo>
                                                <a:pt x="46" y="505"/>
                                              </a:lnTo>
                                              <a:lnTo>
                                                <a:pt x="45" y="506"/>
                                              </a:lnTo>
                                              <a:lnTo>
                                                <a:pt x="44" y="505"/>
                                              </a:lnTo>
                                              <a:lnTo>
                                                <a:pt x="44" y="505"/>
                                              </a:lnTo>
                                              <a:lnTo>
                                                <a:pt x="44" y="506"/>
                                              </a:lnTo>
                                              <a:lnTo>
                                                <a:pt x="43" y="510"/>
                                              </a:lnTo>
                                              <a:lnTo>
                                                <a:pt x="41" y="512"/>
                                              </a:lnTo>
                                              <a:lnTo>
                                                <a:pt x="41" y="512"/>
                                              </a:lnTo>
                                              <a:lnTo>
                                                <a:pt x="41" y="514"/>
                                              </a:lnTo>
                                              <a:lnTo>
                                                <a:pt x="40" y="516"/>
                                              </a:lnTo>
                                              <a:lnTo>
                                                <a:pt x="39" y="519"/>
                                              </a:lnTo>
                                              <a:lnTo>
                                                <a:pt x="36" y="522"/>
                                              </a:lnTo>
                                              <a:lnTo>
                                                <a:pt x="36" y="522"/>
                                              </a:lnTo>
                                              <a:lnTo>
                                                <a:pt x="36" y="522"/>
                                              </a:lnTo>
                                              <a:lnTo>
                                                <a:pt x="36" y="524"/>
                                              </a:lnTo>
                                              <a:lnTo>
                                                <a:pt x="35" y="524"/>
                                              </a:lnTo>
                                              <a:lnTo>
                                                <a:pt x="34" y="526"/>
                                              </a:lnTo>
                                              <a:lnTo>
                                                <a:pt x="31" y="528"/>
                                              </a:lnTo>
                                              <a:lnTo>
                                                <a:pt x="31" y="528"/>
                                              </a:lnTo>
                                              <a:lnTo>
                                                <a:pt x="31" y="533"/>
                                              </a:lnTo>
                                              <a:lnTo>
                                                <a:pt x="29" y="536"/>
                                              </a:lnTo>
                                              <a:lnTo>
                                                <a:pt x="28" y="540"/>
                                              </a:lnTo>
                                              <a:lnTo>
                                                <a:pt x="27" y="544"/>
                                              </a:lnTo>
                                              <a:lnTo>
                                                <a:pt x="27" y="544"/>
                                              </a:lnTo>
                                              <a:lnTo>
                                                <a:pt x="25" y="552"/>
                                              </a:lnTo>
                                              <a:lnTo>
                                                <a:pt x="24" y="557"/>
                                              </a:lnTo>
                                              <a:lnTo>
                                                <a:pt x="24" y="561"/>
                                              </a:lnTo>
                                              <a:lnTo>
                                                <a:pt x="24" y="561"/>
                                              </a:lnTo>
                                              <a:lnTo>
                                                <a:pt x="23" y="567"/>
                                              </a:lnTo>
                                              <a:lnTo>
                                                <a:pt x="22" y="572"/>
                                              </a:lnTo>
                                              <a:lnTo>
                                                <a:pt x="22" y="572"/>
                                              </a:lnTo>
                                              <a:lnTo>
                                                <a:pt x="22" y="576"/>
                                              </a:lnTo>
                                              <a:lnTo>
                                                <a:pt x="19" y="581"/>
                                              </a:lnTo>
                                              <a:lnTo>
                                                <a:pt x="18" y="584"/>
                                              </a:lnTo>
                                              <a:lnTo>
                                                <a:pt x="17" y="586"/>
                                              </a:lnTo>
                                              <a:lnTo>
                                                <a:pt x="15" y="588"/>
                                              </a:lnTo>
                                              <a:lnTo>
                                                <a:pt x="13" y="589"/>
                                              </a:lnTo>
                                              <a:lnTo>
                                                <a:pt x="13" y="589"/>
                                              </a:lnTo>
                                              <a:lnTo>
                                                <a:pt x="11" y="588"/>
                                              </a:lnTo>
                                              <a:lnTo>
                                                <a:pt x="9" y="587"/>
                                              </a:lnTo>
                                              <a:lnTo>
                                                <a:pt x="7" y="586"/>
                                              </a:lnTo>
                                              <a:lnTo>
                                                <a:pt x="4" y="584"/>
                                              </a:lnTo>
                                              <a:lnTo>
                                                <a:pt x="3" y="581"/>
                                              </a:lnTo>
                                              <a:lnTo>
                                                <a:pt x="2" y="578"/>
                                              </a:lnTo>
                                              <a:lnTo>
                                                <a:pt x="1" y="574"/>
                                              </a:lnTo>
                                              <a:lnTo>
                                                <a:pt x="0" y="570"/>
                                              </a:lnTo>
                                              <a:lnTo>
                                                <a:pt x="0" y="570"/>
                                              </a:lnTo>
                                              <a:lnTo>
                                                <a:pt x="0" y="562"/>
                                              </a:lnTo>
                                              <a:lnTo>
                                                <a:pt x="1" y="555"/>
                                              </a:lnTo>
                                              <a:lnTo>
                                                <a:pt x="2" y="550"/>
                                              </a:lnTo>
                                              <a:lnTo>
                                                <a:pt x="3" y="544"/>
                                              </a:lnTo>
                                              <a:lnTo>
                                                <a:pt x="3" y="544"/>
                                              </a:lnTo>
                                              <a:lnTo>
                                                <a:pt x="4" y="542"/>
                                              </a:lnTo>
                                              <a:lnTo>
                                                <a:pt x="4" y="539"/>
                                              </a:lnTo>
                                              <a:lnTo>
                                                <a:pt x="4" y="532"/>
                                              </a:lnTo>
                                              <a:lnTo>
                                                <a:pt x="3" y="525"/>
                                              </a:lnTo>
                                              <a:lnTo>
                                                <a:pt x="2" y="518"/>
                                              </a:lnTo>
                                              <a:lnTo>
                                                <a:pt x="2" y="518"/>
                                              </a:lnTo>
                                              <a:lnTo>
                                                <a:pt x="1" y="516"/>
                                              </a:lnTo>
                                              <a:lnTo>
                                                <a:pt x="0" y="512"/>
                                              </a:lnTo>
                                              <a:lnTo>
                                                <a:pt x="0" y="509"/>
                                              </a:lnTo>
                                              <a:lnTo>
                                                <a:pt x="0" y="506"/>
                                              </a:lnTo>
                                              <a:lnTo>
                                                <a:pt x="2" y="502"/>
                                              </a:lnTo>
                                              <a:lnTo>
                                                <a:pt x="2" y="499"/>
                                              </a:lnTo>
                                              <a:lnTo>
                                                <a:pt x="4" y="497"/>
                                              </a:lnTo>
                                              <a:lnTo>
                                                <a:pt x="6" y="496"/>
                                              </a:lnTo>
                                              <a:lnTo>
                                                <a:pt x="6" y="496"/>
                                              </a:lnTo>
                                              <a:lnTo>
                                                <a:pt x="14" y="492"/>
                                              </a:lnTo>
                                              <a:lnTo>
                                                <a:pt x="14" y="492"/>
                                              </a:lnTo>
                                              <a:lnTo>
                                                <a:pt x="14" y="490"/>
                                              </a:lnTo>
                                              <a:lnTo>
                                                <a:pt x="14" y="489"/>
                                              </a:lnTo>
                                              <a:lnTo>
                                                <a:pt x="16" y="488"/>
                                              </a:lnTo>
                                              <a:lnTo>
                                                <a:pt x="16" y="488"/>
                                              </a:lnTo>
                                              <a:lnTo>
                                                <a:pt x="18" y="487"/>
                                              </a:lnTo>
                                              <a:lnTo>
                                                <a:pt x="19" y="486"/>
                                              </a:lnTo>
                                              <a:lnTo>
                                                <a:pt x="21" y="485"/>
                                              </a:lnTo>
                                              <a:lnTo>
                                                <a:pt x="22" y="484"/>
                                              </a:lnTo>
                                              <a:lnTo>
                                                <a:pt x="22" y="484"/>
                                              </a:lnTo>
                                              <a:lnTo>
                                                <a:pt x="23" y="484"/>
                                              </a:lnTo>
                                              <a:lnTo>
                                                <a:pt x="23" y="484"/>
                                              </a:lnTo>
                                              <a:lnTo>
                                                <a:pt x="22" y="482"/>
                                              </a:lnTo>
                                              <a:lnTo>
                                                <a:pt x="22" y="480"/>
                                              </a:lnTo>
                                              <a:lnTo>
                                                <a:pt x="22" y="478"/>
                                              </a:lnTo>
                                              <a:lnTo>
                                                <a:pt x="23" y="478"/>
                                              </a:lnTo>
                                              <a:lnTo>
                                                <a:pt x="23" y="478"/>
                                              </a:lnTo>
                                              <a:lnTo>
                                                <a:pt x="25" y="475"/>
                                              </a:lnTo>
                                              <a:lnTo>
                                                <a:pt x="26" y="472"/>
                                              </a:lnTo>
                                              <a:lnTo>
                                                <a:pt x="30" y="459"/>
                                              </a:lnTo>
                                              <a:lnTo>
                                                <a:pt x="30" y="459"/>
                                              </a:lnTo>
                                              <a:lnTo>
                                                <a:pt x="31" y="455"/>
                                              </a:lnTo>
                                              <a:lnTo>
                                                <a:pt x="33" y="451"/>
                                              </a:lnTo>
                                              <a:lnTo>
                                                <a:pt x="37" y="443"/>
                                              </a:lnTo>
                                              <a:lnTo>
                                                <a:pt x="42" y="434"/>
                                              </a:lnTo>
                                              <a:lnTo>
                                                <a:pt x="42" y="434"/>
                                              </a:lnTo>
                                              <a:lnTo>
                                                <a:pt x="41" y="431"/>
                                              </a:lnTo>
                                              <a:lnTo>
                                                <a:pt x="41" y="429"/>
                                              </a:lnTo>
                                              <a:lnTo>
                                                <a:pt x="41" y="427"/>
                                              </a:lnTo>
                                              <a:lnTo>
                                                <a:pt x="41" y="427"/>
                                              </a:lnTo>
                                              <a:lnTo>
                                                <a:pt x="41" y="426"/>
                                              </a:lnTo>
                                              <a:lnTo>
                                                <a:pt x="41" y="423"/>
                                              </a:lnTo>
                                              <a:lnTo>
                                                <a:pt x="41" y="422"/>
                                              </a:lnTo>
                                              <a:lnTo>
                                                <a:pt x="41" y="421"/>
                                              </a:lnTo>
                                              <a:lnTo>
                                                <a:pt x="41" y="421"/>
                                              </a:lnTo>
                                              <a:lnTo>
                                                <a:pt x="41" y="420"/>
                                              </a:lnTo>
                                              <a:lnTo>
                                                <a:pt x="41" y="418"/>
                                              </a:lnTo>
                                              <a:lnTo>
                                                <a:pt x="40" y="416"/>
                                              </a:lnTo>
                                              <a:lnTo>
                                                <a:pt x="40" y="412"/>
                                              </a:lnTo>
                                              <a:lnTo>
                                                <a:pt x="40" y="412"/>
                                              </a:lnTo>
                                              <a:lnTo>
                                                <a:pt x="40" y="406"/>
                                              </a:lnTo>
                                              <a:lnTo>
                                                <a:pt x="38" y="396"/>
                                              </a:lnTo>
                                              <a:lnTo>
                                                <a:pt x="36" y="386"/>
                                              </a:lnTo>
                                              <a:lnTo>
                                                <a:pt x="35" y="373"/>
                                              </a:lnTo>
                                              <a:lnTo>
                                                <a:pt x="35" y="373"/>
                                              </a:lnTo>
                                              <a:lnTo>
                                                <a:pt x="34" y="359"/>
                                              </a:lnTo>
                                              <a:lnTo>
                                                <a:pt x="31" y="343"/>
                                              </a:lnTo>
                                              <a:lnTo>
                                                <a:pt x="29" y="330"/>
                                              </a:lnTo>
                                              <a:lnTo>
                                                <a:pt x="28" y="323"/>
                                              </a:lnTo>
                                              <a:lnTo>
                                                <a:pt x="28" y="323"/>
                                              </a:lnTo>
                                              <a:lnTo>
                                                <a:pt x="26" y="316"/>
                                              </a:lnTo>
                                              <a:lnTo>
                                                <a:pt x="26" y="309"/>
                                              </a:lnTo>
                                              <a:lnTo>
                                                <a:pt x="26" y="309"/>
                                              </a:lnTo>
                                              <a:lnTo>
                                                <a:pt x="25" y="307"/>
                                              </a:lnTo>
                                              <a:lnTo>
                                                <a:pt x="24" y="305"/>
                                              </a:lnTo>
                                              <a:lnTo>
                                                <a:pt x="24" y="301"/>
                                              </a:lnTo>
                                              <a:lnTo>
                                                <a:pt x="23" y="297"/>
                                              </a:lnTo>
                                              <a:lnTo>
                                                <a:pt x="23" y="297"/>
                                              </a:lnTo>
                                              <a:lnTo>
                                                <a:pt x="20" y="287"/>
                                              </a:lnTo>
                                              <a:lnTo>
                                                <a:pt x="18" y="284"/>
                                              </a:lnTo>
                                              <a:lnTo>
                                                <a:pt x="17" y="280"/>
                                              </a:lnTo>
                                              <a:lnTo>
                                                <a:pt x="17" y="280"/>
                                              </a:lnTo>
                                              <a:lnTo>
                                                <a:pt x="16" y="276"/>
                                              </a:lnTo>
                                              <a:lnTo>
                                                <a:pt x="15" y="270"/>
                                              </a:lnTo>
                                              <a:lnTo>
                                                <a:pt x="14" y="261"/>
                                              </a:lnTo>
                                              <a:lnTo>
                                                <a:pt x="11" y="251"/>
                                              </a:lnTo>
                                              <a:lnTo>
                                                <a:pt x="11" y="251"/>
                                              </a:lnTo>
                                              <a:lnTo>
                                                <a:pt x="8" y="239"/>
                                              </a:lnTo>
                                              <a:lnTo>
                                                <a:pt x="6" y="225"/>
                                              </a:lnTo>
                                              <a:lnTo>
                                                <a:pt x="6" y="219"/>
                                              </a:lnTo>
                                              <a:lnTo>
                                                <a:pt x="5" y="213"/>
                                              </a:lnTo>
                                              <a:lnTo>
                                                <a:pt x="5" y="206"/>
                                              </a:lnTo>
                                              <a:lnTo>
                                                <a:pt x="6" y="201"/>
                                              </a:lnTo>
                                              <a:lnTo>
                                                <a:pt x="6" y="201"/>
                                              </a:lnTo>
                                              <a:lnTo>
                                                <a:pt x="11" y="162"/>
                                              </a:lnTo>
                                              <a:lnTo>
                                                <a:pt x="11" y="162"/>
                                              </a:lnTo>
                                              <a:lnTo>
                                                <a:pt x="11" y="158"/>
                                              </a:lnTo>
                                              <a:lnTo>
                                                <a:pt x="11" y="152"/>
                                              </a:lnTo>
                                              <a:lnTo>
                                                <a:pt x="11" y="152"/>
                                              </a:lnTo>
                                              <a:lnTo>
                                                <a:pt x="12" y="148"/>
                                              </a:lnTo>
                                              <a:lnTo>
                                                <a:pt x="12" y="146"/>
                                              </a:lnTo>
                                              <a:lnTo>
                                                <a:pt x="13" y="141"/>
                                              </a:lnTo>
                                              <a:lnTo>
                                                <a:pt x="14" y="137"/>
                                              </a:lnTo>
                                              <a:lnTo>
                                                <a:pt x="14" y="137"/>
                                              </a:lnTo>
                                              <a:lnTo>
                                                <a:pt x="14" y="131"/>
                                              </a:lnTo>
                                              <a:lnTo>
                                                <a:pt x="14" y="125"/>
                                              </a:lnTo>
                                              <a:lnTo>
                                                <a:pt x="15" y="120"/>
                                              </a:lnTo>
                                              <a:lnTo>
                                                <a:pt x="17" y="115"/>
                                              </a:lnTo>
                                              <a:lnTo>
                                                <a:pt x="17" y="115"/>
                                              </a:lnTo>
                                              <a:lnTo>
                                                <a:pt x="20" y="109"/>
                                              </a:lnTo>
                                              <a:lnTo>
                                                <a:pt x="23" y="103"/>
                                              </a:lnTo>
                                              <a:lnTo>
                                                <a:pt x="25" y="100"/>
                                              </a:lnTo>
                                              <a:lnTo>
                                                <a:pt x="27" y="97"/>
                                              </a:lnTo>
                                              <a:lnTo>
                                                <a:pt x="29" y="95"/>
                                              </a:lnTo>
                                              <a:lnTo>
                                                <a:pt x="33" y="94"/>
                                              </a:lnTo>
                                              <a:lnTo>
                                                <a:pt x="33" y="94"/>
                                              </a:lnTo>
                                              <a:lnTo>
                                                <a:pt x="40" y="91"/>
                                              </a:lnTo>
                                              <a:lnTo>
                                                <a:pt x="48" y="85"/>
                                              </a:lnTo>
                                              <a:lnTo>
                                                <a:pt x="55" y="80"/>
                                              </a:lnTo>
                                              <a:lnTo>
                                                <a:pt x="59" y="78"/>
                                              </a:lnTo>
                                              <a:lnTo>
                                                <a:pt x="59" y="78"/>
                                              </a:lnTo>
                                              <a:lnTo>
                                                <a:pt x="59" y="78"/>
                                              </a:lnTo>
                                              <a:lnTo>
                                                <a:pt x="59" y="78"/>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0"/>
                                      <wps:cNvSpPr>
                                        <a:spLocks/>
                                      </wps:cNvSpPr>
                                      <wps:spPr bwMode="auto">
                                        <a:xfrm>
                                          <a:off x="3538220" y="294640"/>
                                          <a:ext cx="129540" cy="375285"/>
                                        </a:xfrm>
                                        <a:custGeom>
                                          <a:avLst/>
                                          <a:gdLst>
                                            <a:gd name="T0" fmla="*/ 138 w 204"/>
                                            <a:gd name="T1" fmla="*/ 70 h 591"/>
                                            <a:gd name="T2" fmla="*/ 143 w 204"/>
                                            <a:gd name="T3" fmla="*/ 60 h 591"/>
                                            <a:gd name="T4" fmla="*/ 142 w 204"/>
                                            <a:gd name="T5" fmla="*/ 33 h 591"/>
                                            <a:gd name="T6" fmla="*/ 144 w 204"/>
                                            <a:gd name="T7" fmla="*/ 15 h 591"/>
                                            <a:gd name="T8" fmla="*/ 140 w 204"/>
                                            <a:gd name="T9" fmla="*/ 12 h 591"/>
                                            <a:gd name="T10" fmla="*/ 131 w 204"/>
                                            <a:gd name="T11" fmla="*/ 6 h 591"/>
                                            <a:gd name="T12" fmla="*/ 126 w 204"/>
                                            <a:gd name="T13" fmla="*/ 2 h 591"/>
                                            <a:gd name="T14" fmla="*/ 112 w 204"/>
                                            <a:gd name="T15" fmla="*/ 0 h 591"/>
                                            <a:gd name="T16" fmla="*/ 98 w 204"/>
                                            <a:gd name="T17" fmla="*/ 12 h 591"/>
                                            <a:gd name="T18" fmla="*/ 95 w 204"/>
                                            <a:gd name="T19" fmla="*/ 41 h 591"/>
                                            <a:gd name="T20" fmla="*/ 97 w 204"/>
                                            <a:gd name="T21" fmla="*/ 76 h 591"/>
                                            <a:gd name="T22" fmla="*/ 76 w 204"/>
                                            <a:gd name="T23" fmla="*/ 99 h 591"/>
                                            <a:gd name="T24" fmla="*/ 59 w 204"/>
                                            <a:gd name="T25" fmla="*/ 127 h 591"/>
                                            <a:gd name="T26" fmla="*/ 45 w 204"/>
                                            <a:gd name="T27" fmla="*/ 180 h 591"/>
                                            <a:gd name="T28" fmla="*/ 64 w 204"/>
                                            <a:gd name="T29" fmla="*/ 225 h 591"/>
                                            <a:gd name="T30" fmla="*/ 67 w 204"/>
                                            <a:gd name="T31" fmla="*/ 246 h 591"/>
                                            <a:gd name="T32" fmla="*/ 64 w 204"/>
                                            <a:gd name="T33" fmla="*/ 261 h 591"/>
                                            <a:gd name="T34" fmla="*/ 69 w 204"/>
                                            <a:gd name="T35" fmla="*/ 311 h 591"/>
                                            <a:gd name="T36" fmla="*/ 78 w 204"/>
                                            <a:gd name="T37" fmla="*/ 334 h 591"/>
                                            <a:gd name="T38" fmla="*/ 73 w 204"/>
                                            <a:gd name="T39" fmla="*/ 364 h 591"/>
                                            <a:gd name="T40" fmla="*/ 67 w 204"/>
                                            <a:gd name="T41" fmla="*/ 383 h 591"/>
                                            <a:gd name="T42" fmla="*/ 63 w 204"/>
                                            <a:gd name="T43" fmla="*/ 407 h 591"/>
                                            <a:gd name="T44" fmla="*/ 33 w 204"/>
                                            <a:gd name="T45" fmla="*/ 475 h 591"/>
                                            <a:gd name="T46" fmla="*/ 8 w 204"/>
                                            <a:gd name="T47" fmla="*/ 541 h 591"/>
                                            <a:gd name="T48" fmla="*/ 16 w 204"/>
                                            <a:gd name="T49" fmla="*/ 572 h 591"/>
                                            <a:gd name="T50" fmla="*/ 43 w 204"/>
                                            <a:gd name="T51" fmla="*/ 591 h 591"/>
                                            <a:gd name="T52" fmla="*/ 61 w 204"/>
                                            <a:gd name="T53" fmla="*/ 576 h 591"/>
                                            <a:gd name="T54" fmla="*/ 43 w 204"/>
                                            <a:gd name="T55" fmla="*/ 556 h 591"/>
                                            <a:gd name="T56" fmla="*/ 56 w 204"/>
                                            <a:gd name="T57" fmla="*/ 501 h 591"/>
                                            <a:gd name="T58" fmla="*/ 85 w 204"/>
                                            <a:gd name="T59" fmla="*/ 443 h 591"/>
                                            <a:gd name="T60" fmla="*/ 114 w 204"/>
                                            <a:gd name="T61" fmla="*/ 419 h 591"/>
                                            <a:gd name="T62" fmla="*/ 122 w 204"/>
                                            <a:gd name="T63" fmla="*/ 453 h 591"/>
                                            <a:gd name="T64" fmla="*/ 131 w 204"/>
                                            <a:gd name="T65" fmla="*/ 490 h 591"/>
                                            <a:gd name="T66" fmla="*/ 143 w 204"/>
                                            <a:gd name="T67" fmla="*/ 530 h 591"/>
                                            <a:gd name="T68" fmla="*/ 145 w 204"/>
                                            <a:gd name="T69" fmla="*/ 555 h 591"/>
                                            <a:gd name="T70" fmla="*/ 167 w 204"/>
                                            <a:gd name="T71" fmla="*/ 568 h 591"/>
                                            <a:gd name="T72" fmla="*/ 196 w 204"/>
                                            <a:gd name="T73" fmla="*/ 546 h 591"/>
                                            <a:gd name="T74" fmla="*/ 177 w 204"/>
                                            <a:gd name="T75" fmla="*/ 543 h 591"/>
                                            <a:gd name="T76" fmla="*/ 176 w 204"/>
                                            <a:gd name="T77" fmla="*/ 524 h 591"/>
                                            <a:gd name="T78" fmla="*/ 150 w 204"/>
                                            <a:gd name="T79" fmla="*/ 454 h 591"/>
                                            <a:gd name="T80" fmla="*/ 146 w 204"/>
                                            <a:gd name="T81" fmla="*/ 394 h 591"/>
                                            <a:gd name="T82" fmla="*/ 131 w 204"/>
                                            <a:gd name="T83" fmla="*/ 328 h 591"/>
                                            <a:gd name="T84" fmla="*/ 130 w 204"/>
                                            <a:gd name="T85" fmla="*/ 309 h 591"/>
                                            <a:gd name="T86" fmla="*/ 131 w 204"/>
                                            <a:gd name="T87" fmla="*/ 296 h 591"/>
                                            <a:gd name="T88" fmla="*/ 131 w 204"/>
                                            <a:gd name="T89" fmla="*/ 278 h 591"/>
                                            <a:gd name="T90" fmla="*/ 133 w 204"/>
                                            <a:gd name="T91" fmla="*/ 255 h 591"/>
                                            <a:gd name="T92" fmla="*/ 133 w 204"/>
                                            <a:gd name="T93" fmla="*/ 213 h 591"/>
                                            <a:gd name="T94" fmla="*/ 144 w 204"/>
                                            <a:gd name="T95" fmla="*/ 207 h 591"/>
                                            <a:gd name="T96" fmla="*/ 174 w 204"/>
                                            <a:gd name="T97" fmla="*/ 249 h 591"/>
                                            <a:gd name="T98" fmla="*/ 184 w 204"/>
                                            <a:gd name="T99" fmla="*/ 259 h 591"/>
                                            <a:gd name="T100" fmla="*/ 196 w 204"/>
                                            <a:gd name="T101" fmla="*/ 265 h 591"/>
                                            <a:gd name="T102" fmla="*/ 199 w 204"/>
                                            <a:gd name="T103" fmla="*/ 272 h 591"/>
                                            <a:gd name="T104" fmla="*/ 204 w 204"/>
                                            <a:gd name="T105" fmla="*/ 259 h 591"/>
                                            <a:gd name="T106" fmla="*/ 193 w 204"/>
                                            <a:gd name="T107" fmla="*/ 239 h 591"/>
                                            <a:gd name="T108" fmla="*/ 183 w 204"/>
                                            <a:gd name="T109" fmla="*/ 220 h 591"/>
                                            <a:gd name="T110" fmla="*/ 170 w 204"/>
                                            <a:gd name="T111" fmla="*/ 195 h 591"/>
                                            <a:gd name="T112" fmla="*/ 155 w 204"/>
                                            <a:gd name="T113" fmla="*/ 157 h 591"/>
                                            <a:gd name="T114" fmla="*/ 147 w 204"/>
                                            <a:gd name="T115" fmla="*/ 118 h 591"/>
                                            <a:gd name="T116" fmla="*/ 130 w 204"/>
                                            <a:gd name="T117" fmla="*/ 89 h 5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204" h="591">
                                              <a:moveTo>
                                                <a:pt x="129" y="88"/>
                                              </a:moveTo>
                                              <a:lnTo>
                                                <a:pt x="129" y="88"/>
                                              </a:lnTo>
                                              <a:lnTo>
                                                <a:pt x="133" y="86"/>
                                              </a:lnTo>
                                              <a:lnTo>
                                                <a:pt x="136" y="85"/>
                                              </a:lnTo>
                                              <a:lnTo>
                                                <a:pt x="136" y="85"/>
                                              </a:lnTo>
                                              <a:lnTo>
                                                <a:pt x="138" y="83"/>
                                              </a:lnTo>
                                              <a:lnTo>
                                                <a:pt x="138" y="81"/>
                                              </a:lnTo>
                                              <a:lnTo>
                                                <a:pt x="138" y="77"/>
                                              </a:lnTo>
                                              <a:lnTo>
                                                <a:pt x="138" y="77"/>
                                              </a:lnTo>
                                              <a:lnTo>
                                                <a:pt x="138" y="73"/>
                                              </a:lnTo>
                                              <a:lnTo>
                                                <a:pt x="138" y="70"/>
                                              </a:lnTo>
                                              <a:lnTo>
                                                <a:pt x="138" y="70"/>
                                              </a:lnTo>
                                              <a:lnTo>
                                                <a:pt x="140" y="70"/>
                                              </a:lnTo>
                                              <a:lnTo>
                                                <a:pt x="140" y="68"/>
                                              </a:lnTo>
                                              <a:lnTo>
                                                <a:pt x="140" y="66"/>
                                              </a:lnTo>
                                              <a:lnTo>
                                                <a:pt x="140" y="66"/>
                                              </a:lnTo>
                                              <a:lnTo>
                                                <a:pt x="142" y="66"/>
                                              </a:lnTo>
                                              <a:lnTo>
                                                <a:pt x="143" y="66"/>
                                              </a:lnTo>
                                              <a:lnTo>
                                                <a:pt x="144" y="64"/>
                                              </a:lnTo>
                                              <a:lnTo>
                                                <a:pt x="144" y="62"/>
                                              </a:lnTo>
                                              <a:lnTo>
                                                <a:pt x="144" y="62"/>
                                              </a:lnTo>
                                              <a:lnTo>
                                                <a:pt x="143" y="60"/>
                                              </a:lnTo>
                                              <a:lnTo>
                                                <a:pt x="142" y="57"/>
                                              </a:lnTo>
                                              <a:lnTo>
                                                <a:pt x="140" y="52"/>
                                              </a:lnTo>
                                              <a:lnTo>
                                                <a:pt x="140" y="52"/>
                                              </a:lnTo>
                                              <a:lnTo>
                                                <a:pt x="140" y="50"/>
                                              </a:lnTo>
                                              <a:lnTo>
                                                <a:pt x="140" y="48"/>
                                              </a:lnTo>
                                              <a:lnTo>
                                                <a:pt x="140" y="48"/>
                                              </a:lnTo>
                                              <a:lnTo>
                                                <a:pt x="142" y="47"/>
                                              </a:lnTo>
                                              <a:lnTo>
                                                <a:pt x="142" y="45"/>
                                              </a:lnTo>
                                              <a:lnTo>
                                                <a:pt x="142" y="41"/>
                                              </a:lnTo>
                                              <a:lnTo>
                                                <a:pt x="142" y="41"/>
                                              </a:lnTo>
                                              <a:lnTo>
                                                <a:pt x="142" y="33"/>
                                              </a:lnTo>
                                              <a:lnTo>
                                                <a:pt x="140" y="28"/>
                                              </a:lnTo>
                                              <a:lnTo>
                                                <a:pt x="140" y="28"/>
                                              </a:lnTo>
                                              <a:lnTo>
                                                <a:pt x="142" y="27"/>
                                              </a:lnTo>
                                              <a:lnTo>
                                                <a:pt x="143" y="23"/>
                                              </a:lnTo>
                                              <a:lnTo>
                                                <a:pt x="144" y="21"/>
                                              </a:lnTo>
                                              <a:lnTo>
                                                <a:pt x="145" y="19"/>
                                              </a:lnTo>
                                              <a:lnTo>
                                                <a:pt x="145" y="19"/>
                                              </a:lnTo>
                                              <a:lnTo>
                                                <a:pt x="145" y="19"/>
                                              </a:lnTo>
                                              <a:lnTo>
                                                <a:pt x="144" y="18"/>
                                              </a:lnTo>
                                              <a:lnTo>
                                                <a:pt x="144" y="15"/>
                                              </a:lnTo>
                                              <a:lnTo>
                                                <a:pt x="144" y="15"/>
                                              </a:lnTo>
                                              <a:lnTo>
                                                <a:pt x="144" y="12"/>
                                              </a:lnTo>
                                              <a:lnTo>
                                                <a:pt x="143" y="12"/>
                                              </a:lnTo>
                                              <a:lnTo>
                                                <a:pt x="142" y="11"/>
                                              </a:lnTo>
                                              <a:lnTo>
                                                <a:pt x="142" y="11"/>
                                              </a:lnTo>
                                              <a:lnTo>
                                                <a:pt x="142" y="12"/>
                                              </a:lnTo>
                                              <a:lnTo>
                                                <a:pt x="142" y="14"/>
                                              </a:lnTo>
                                              <a:lnTo>
                                                <a:pt x="142" y="15"/>
                                              </a:lnTo>
                                              <a:lnTo>
                                                <a:pt x="141" y="15"/>
                                              </a:lnTo>
                                              <a:lnTo>
                                                <a:pt x="141" y="15"/>
                                              </a:lnTo>
                                              <a:lnTo>
                                                <a:pt x="140" y="14"/>
                                              </a:lnTo>
                                              <a:lnTo>
                                                <a:pt x="140" y="12"/>
                                              </a:lnTo>
                                              <a:lnTo>
                                                <a:pt x="139" y="10"/>
                                              </a:lnTo>
                                              <a:lnTo>
                                                <a:pt x="139" y="10"/>
                                              </a:lnTo>
                                              <a:lnTo>
                                                <a:pt x="139" y="10"/>
                                              </a:lnTo>
                                              <a:lnTo>
                                                <a:pt x="138" y="10"/>
                                              </a:lnTo>
                                              <a:lnTo>
                                                <a:pt x="138" y="10"/>
                                              </a:lnTo>
                                              <a:lnTo>
                                                <a:pt x="137" y="9"/>
                                              </a:lnTo>
                                              <a:lnTo>
                                                <a:pt x="137" y="9"/>
                                              </a:lnTo>
                                              <a:lnTo>
                                                <a:pt x="135" y="8"/>
                                              </a:lnTo>
                                              <a:lnTo>
                                                <a:pt x="133" y="7"/>
                                              </a:lnTo>
                                              <a:lnTo>
                                                <a:pt x="131" y="6"/>
                                              </a:lnTo>
                                              <a:lnTo>
                                                <a:pt x="131" y="6"/>
                                              </a:lnTo>
                                              <a:lnTo>
                                                <a:pt x="131" y="5"/>
                                              </a:lnTo>
                                              <a:lnTo>
                                                <a:pt x="132" y="4"/>
                                              </a:lnTo>
                                              <a:lnTo>
                                                <a:pt x="132" y="4"/>
                                              </a:lnTo>
                                              <a:lnTo>
                                                <a:pt x="131" y="4"/>
                                              </a:lnTo>
                                              <a:lnTo>
                                                <a:pt x="130" y="4"/>
                                              </a:lnTo>
                                              <a:lnTo>
                                                <a:pt x="128" y="4"/>
                                              </a:lnTo>
                                              <a:lnTo>
                                                <a:pt x="128" y="4"/>
                                              </a:lnTo>
                                              <a:lnTo>
                                                <a:pt x="126" y="1"/>
                                              </a:lnTo>
                                              <a:lnTo>
                                                <a:pt x="126" y="1"/>
                                              </a:lnTo>
                                              <a:lnTo>
                                                <a:pt x="127" y="2"/>
                                              </a:lnTo>
                                              <a:lnTo>
                                                <a:pt x="126" y="2"/>
                                              </a:lnTo>
                                              <a:lnTo>
                                                <a:pt x="125" y="2"/>
                                              </a:lnTo>
                                              <a:lnTo>
                                                <a:pt x="125" y="2"/>
                                              </a:lnTo>
                                              <a:lnTo>
                                                <a:pt x="121" y="1"/>
                                              </a:lnTo>
                                              <a:lnTo>
                                                <a:pt x="118" y="0"/>
                                              </a:lnTo>
                                              <a:lnTo>
                                                <a:pt x="116" y="1"/>
                                              </a:lnTo>
                                              <a:lnTo>
                                                <a:pt x="116" y="1"/>
                                              </a:lnTo>
                                              <a:lnTo>
                                                <a:pt x="114" y="1"/>
                                              </a:lnTo>
                                              <a:lnTo>
                                                <a:pt x="114" y="1"/>
                                              </a:lnTo>
                                              <a:lnTo>
                                                <a:pt x="114" y="0"/>
                                              </a:lnTo>
                                              <a:lnTo>
                                                <a:pt x="114" y="0"/>
                                              </a:lnTo>
                                              <a:lnTo>
                                                <a:pt x="112" y="0"/>
                                              </a:lnTo>
                                              <a:lnTo>
                                                <a:pt x="111" y="2"/>
                                              </a:lnTo>
                                              <a:lnTo>
                                                <a:pt x="111" y="2"/>
                                              </a:lnTo>
                                              <a:lnTo>
                                                <a:pt x="111" y="4"/>
                                              </a:lnTo>
                                              <a:lnTo>
                                                <a:pt x="111" y="4"/>
                                              </a:lnTo>
                                              <a:lnTo>
                                                <a:pt x="108" y="4"/>
                                              </a:lnTo>
                                              <a:lnTo>
                                                <a:pt x="107" y="5"/>
                                              </a:lnTo>
                                              <a:lnTo>
                                                <a:pt x="106" y="7"/>
                                              </a:lnTo>
                                              <a:lnTo>
                                                <a:pt x="103" y="8"/>
                                              </a:lnTo>
                                              <a:lnTo>
                                                <a:pt x="103" y="8"/>
                                              </a:lnTo>
                                              <a:lnTo>
                                                <a:pt x="101" y="10"/>
                                              </a:lnTo>
                                              <a:lnTo>
                                                <a:pt x="98" y="12"/>
                                              </a:lnTo>
                                              <a:lnTo>
                                                <a:pt x="97" y="16"/>
                                              </a:lnTo>
                                              <a:lnTo>
                                                <a:pt x="96" y="20"/>
                                              </a:lnTo>
                                              <a:lnTo>
                                                <a:pt x="96" y="20"/>
                                              </a:lnTo>
                                              <a:lnTo>
                                                <a:pt x="95" y="23"/>
                                              </a:lnTo>
                                              <a:lnTo>
                                                <a:pt x="94" y="25"/>
                                              </a:lnTo>
                                              <a:lnTo>
                                                <a:pt x="93" y="29"/>
                                              </a:lnTo>
                                              <a:lnTo>
                                                <a:pt x="93" y="33"/>
                                              </a:lnTo>
                                              <a:lnTo>
                                                <a:pt x="93" y="33"/>
                                              </a:lnTo>
                                              <a:lnTo>
                                                <a:pt x="94" y="37"/>
                                              </a:lnTo>
                                              <a:lnTo>
                                                <a:pt x="95" y="39"/>
                                              </a:lnTo>
                                              <a:lnTo>
                                                <a:pt x="95" y="41"/>
                                              </a:lnTo>
                                              <a:lnTo>
                                                <a:pt x="96" y="43"/>
                                              </a:lnTo>
                                              <a:lnTo>
                                                <a:pt x="96" y="43"/>
                                              </a:lnTo>
                                              <a:lnTo>
                                                <a:pt x="96" y="47"/>
                                              </a:lnTo>
                                              <a:lnTo>
                                                <a:pt x="96" y="50"/>
                                              </a:lnTo>
                                              <a:lnTo>
                                                <a:pt x="98" y="57"/>
                                              </a:lnTo>
                                              <a:lnTo>
                                                <a:pt x="98" y="57"/>
                                              </a:lnTo>
                                              <a:lnTo>
                                                <a:pt x="101" y="64"/>
                                              </a:lnTo>
                                              <a:lnTo>
                                                <a:pt x="102" y="68"/>
                                              </a:lnTo>
                                              <a:lnTo>
                                                <a:pt x="102" y="68"/>
                                              </a:lnTo>
                                              <a:lnTo>
                                                <a:pt x="99" y="72"/>
                                              </a:lnTo>
                                              <a:lnTo>
                                                <a:pt x="97" y="76"/>
                                              </a:lnTo>
                                              <a:lnTo>
                                                <a:pt x="96" y="82"/>
                                              </a:lnTo>
                                              <a:lnTo>
                                                <a:pt x="96" y="82"/>
                                              </a:lnTo>
                                              <a:lnTo>
                                                <a:pt x="93" y="83"/>
                                              </a:lnTo>
                                              <a:lnTo>
                                                <a:pt x="91" y="85"/>
                                              </a:lnTo>
                                              <a:lnTo>
                                                <a:pt x="90" y="87"/>
                                              </a:lnTo>
                                              <a:lnTo>
                                                <a:pt x="90" y="87"/>
                                              </a:lnTo>
                                              <a:lnTo>
                                                <a:pt x="87" y="90"/>
                                              </a:lnTo>
                                              <a:lnTo>
                                                <a:pt x="84" y="93"/>
                                              </a:lnTo>
                                              <a:lnTo>
                                                <a:pt x="79" y="96"/>
                                              </a:lnTo>
                                              <a:lnTo>
                                                <a:pt x="76" y="99"/>
                                              </a:lnTo>
                                              <a:lnTo>
                                                <a:pt x="76" y="99"/>
                                              </a:lnTo>
                                              <a:lnTo>
                                                <a:pt x="74" y="101"/>
                                              </a:lnTo>
                                              <a:lnTo>
                                                <a:pt x="72" y="102"/>
                                              </a:lnTo>
                                              <a:lnTo>
                                                <a:pt x="69" y="103"/>
                                              </a:lnTo>
                                              <a:lnTo>
                                                <a:pt x="69" y="104"/>
                                              </a:lnTo>
                                              <a:lnTo>
                                                <a:pt x="68" y="106"/>
                                              </a:lnTo>
                                              <a:lnTo>
                                                <a:pt x="68" y="106"/>
                                              </a:lnTo>
                                              <a:lnTo>
                                                <a:pt x="66" y="112"/>
                                              </a:lnTo>
                                              <a:lnTo>
                                                <a:pt x="63" y="117"/>
                                              </a:lnTo>
                                              <a:lnTo>
                                                <a:pt x="61" y="122"/>
                                              </a:lnTo>
                                              <a:lnTo>
                                                <a:pt x="60" y="124"/>
                                              </a:lnTo>
                                              <a:lnTo>
                                                <a:pt x="59" y="127"/>
                                              </a:lnTo>
                                              <a:lnTo>
                                                <a:pt x="59" y="127"/>
                                              </a:lnTo>
                                              <a:lnTo>
                                                <a:pt x="59" y="131"/>
                                              </a:lnTo>
                                              <a:lnTo>
                                                <a:pt x="57" y="133"/>
                                              </a:lnTo>
                                              <a:lnTo>
                                                <a:pt x="57" y="137"/>
                                              </a:lnTo>
                                              <a:lnTo>
                                                <a:pt x="55" y="143"/>
                                              </a:lnTo>
                                              <a:lnTo>
                                                <a:pt x="55" y="143"/>
                                              </a:lnTo>
                                              <a:lnTo>
                                                <a:pt x="53" y="151"/>
                                              </a:lnTo>
                                              <a:lnTo>
                                                <a:pt x="49" y="162"/>
                                              </a:lnTo>
                                              <a:lnTo>
                                                <a:pt x="47" y="172"/>
                                              </a:lnTo>
                                              <a:lnTo>
                                                <a:pt x="45" y="180"/>
                                              </a:lnTo>
                                              <a:lnTo>
                                                <a:pt x="45" y="180"/>
                                              </a:lnTo>
                                              <a:lnTo>
                                                <a:pt x="44" y="187"/>
                                              </a:lnTo>
                                              <a:lnTo>
                                                <a:pt x="42" y="194"/>
                                              </a:lnTo>
                                              <a:lnTo>
                                                <a:pt x="42" y="198"/>
                                              </a:lnTo>
                                              <a:lnTo>
                                                <a:pt x="42" y="201"/>
                                              </a:lnTo>
                                              <a:lnTo>
                                                <a:pt x="43" y="204"/>
                                              </a:lnTo>
                                              <a:lnTo>
                                                <a:pt x="45" y="206"/>
                                              </a:lnTo>
                                              <a:lnTo>
                                                <a:pt x="45" y="206"/>
                                              </a:lnTo>
                                              <a:lnTo>
                                                <a:pt x="49" y="212"/>
                                              </a:lnTo>
                                              <a:lnTo>
                                                <a:pt x="55" y="217"/>
                                              </a:lnTo>
                                              <a:lnTo>
                                                <a:pt x="61" y="222"/>
                                              </a:lnTo>
                                              <a:lnTo>
                                                <a:pt x="64" y="225"/>
                                              </a:lnTo>
                                              <a:lnTo>
                                                <a:pt x="64" y="225"/>
                                              </a:lnTo>
                                              <a:lnTo>
                                                <a:pt x="65" y="230"/>
                                              </a:lnTo>
                                              <a:lnTo>
                                                <a:pt x="64" y="234"/>
                                              </a:lnTo>
                                              <a:lnTo>
                                                <a:pt x="63" y="236"/>
                                              </a:lnTo>
                                              <a:lnTo>
                                                <a:pt x="63" y="240"/>
                                              </a:lnTo>
                                              <a:lnTo>
                                                <a:pt x="63" y="240"/>
                                              </a:lnTo>
                                              <a:lnTo>
                                                <a:pt x="63" y="241"/>
                                              </a:lnTo>
                                              <a:lnTo>
                                                <a:pt x="63" y="243"/>
                                              </a:lnTo>
                                              <a:lnTo>
                                                <a:pt x="65" y="245"/>
                                              </a:lnTo>
                                              <a:lnTo>
                                                <a:pt x="67" y="246"/>
                                              </a:lnTo>
                                              <a:lnTo>
                                                <a:pt x="67" y="246"/>
                                              </a:lnTo>
                                              <a:lnTo>
                                                <a:pt x="67" y="246"/>
                                              </a:lnTo>
                                              <a:lnTo>
                                                <a:pt x="67" y="247"/>
                                              </a:lnTo>
                                              <a:lnTo>
                                                <a:pt x="67" y="249"/>
                                              </a:lnTo>
                                              <a:lnTo>
                                                <a:pt x="67" y="252"/>
                                              </a:lnTo>
                                              <a:lnTo>
                                                <a:pt x="67" y="252"/>
                                              </a:lnTo>
                                              <a:lnTo>
                                                <a:pt x="66" y="253"/>
                                              </a:lnTo>
                                              <a:lnTo>
                                                <a:pt x="65" y="255"/>
                                              </a:lnTo>
                                              <a:lnTo>
                                                <a:pt x="64" y="258"/>
                                              </a:lnTo>
                                              <a:lnTo>
                                                <a:pt x="64" y="261"/>
                                              </a:lnTo>
                                              <a:lnTo>
                                                <a:pt x="64" y="261"/>
                                              </a:lnTo>
                                              <a:lnTo>
                                                <a:pt x="64" y="261"/>
                                              </a:lnTo>
                                              <a:lnTo>
                                                <a:pt x="64" y="262"/>
                                              </a:lnTo>
                                              <a:lnTo>
                                                <a:pt x="63" y="265"/>
                                              </a:lnTo>
                                              <a:lnTo>
                                                <a:pt x="63" y="265"/>
                                              </a:lnTo>
                                              <a:lnTo>
                                                <a:pt x="63" y="267"/>
                                              </a:lnTo>
                                              <a:lnTo>
                                                <a:pt x="62" y="271"/>
                                              </a:lnTo>
                                              <a:lnTo>
                                                <a:pt x="62" y="278"/>
                                              </a:lnTo>
                                              <a:lnTo>
                                                <a:pt x="63" y="286"/>
                                              </a:lnTo>
                                              <a:lnTo>
                                                <a:pt x="65" y="296"/>
                                              </a:lnTo>
                                              <a:lnTo>
                                                <a:pt x="66" y="301"/>
                                              </a:lnTo>
                                              <a:lnTo>
                                                <a:pt x="68" y="306"/>
                                              </a:lnTo>
                                              <a:lnTo>
                                                <a:pt x="69" y="311"/>
                                              </a:lnTo>
                                              <a:lnTo>
                                                <a:pt x="73" y="316"/>
                                              </a:lnTo>
                                              <a:lnTo>
                                                <a:pt x="76" y="321"/>
                                              </a:lnTo>
                                              <a:lnTo>
                                                <a:pt x="80" y="325"/>
                                              </a:lnTo>
                                              <a:lnTo>
                                                <a:pt x="80" y="325"/>
                                              </a:lnTo>
                                              <a:lnTo>
                                                <a:pt x="79" y="326"/>
                                              </a:lnTo>
                                              <a:lnTo>
                                                <a:pt x="79" y="328"/>
                                              </a:lnTo>
                                              <a:lnTo>
                                                <a:pt x="79" y="329"/>
                                              </a:lnTo>
                                              <a:lnTo>
                                                <a:pt x="79" y="331"/>
                                              </a:lnTo>
                                              <a:lnTo>
                                                <a:pt x="79" y="331"/>
                                              </a:lnTo>
                                              <a:lnTo>
                                                <a:pt x="78" y="333"/>
                                              </a:lnTo>
                                              <a:lnTo>
                                                <a:pt x="78" y="334"/>
                                              </a:lnTo>
                                              <a:lnTo>
                                                <a:pt x="78" y="336"/>
                                              </a:lnTo>
                                              <a:lnTo>
                                                <a:pt x="78" y="336"/>
                                              </a:lnTo>
                                              <a:lnTo>
                                                <a:pt x="78" y="338"/>
                                              </a:lnTo>
                                              <a:lnTo>
                                                <a:pt x="78" y="340"/>
                                              </a:lnTo>
                                              <a:lnTo>
                                                <a:pt x="76" y="344"/>
                                              </a:lnTo>
                                              <a:lnTo>
                                                <a:pt x="75" y="348"/>
                                              </a:lnTo>
                                              <a:lnTo>
                                                <a:pt x="74" y="351"/>
                                              </a:lnTo>
                                              <a:lnTo>
                                                <a:pt x="74" y="353"/>
                                              </a:lnTo>
                                              <a:lnTo>
                                                <a:pt x="74" y="353"/>
                                              </a:lnTo>
                                              <a:lnTo>
                                                <a:pt x="74" y="362"/>
                                              </a:lnTo>
                                              <a:lnTo>
                                                <a:pt x="73" y="364"/>
                                              </a:lnTo>
                                              <a:lnTo>
                                                <a:pt x="72" y="366"/>
                                              </a:lnTo>
                                              <a:lnTo>
                                                <a:pt x="72" y="366"/>
                                              </a:lnTo>
                                              <a:lnTo>
                                                <a:pt x="71" y="367"/>
                                              </a:lnTo>
                                              <a:lnTo>
                                                <a:pt x="69" y="370"/>
                                              </a:lnTo>
                                              <a:lnTo>
                                                <a:pt x="69" y="373"/>
                                              </a:lnTo>
                                              <a:lnTo>
                                                <a:pt x="69" y="377"/>
                                              </a:lnTo>
                                              <a:lnTo>
                                                <a:pt x="69" y="377"/>
                                              </a:lnTo>
                                              <a:lnTo>
                                                <a:pt x="69" y="379"/>
                                              </a:lnTo>
                                              <a:lnTo>
                                                <a:pt x="68" y="380"/>
                                              </a:lnTo>
                                              <a:lnTo>
                                                <a:pt x="67" y="381"/>
                                              </a:lnTo>
                                              <a:lnTo>
                                                <a:pt x="67" y="383"/>
                                              </a:lnTo>
                                              <a:lnTo>
                                                <a:pt x="67" y="383"/>
                                              </a:lnTo>
                                              <a:lnTo>
                                                <a:pt x="67" y="386"/>
                                              </a:lnTo>
                                              <a:lnTo>
                                                <a:pt x="67" y="388"/>
                                              </a:lnTo>
                                              <a:lnTo>
                                                <a:pt x="67" y="389"/>
                                              </a:lnTo>
                                              <a:lnTo>
                                                <a:pt x="67" y="391"/>
                                              </a:lnTo>
                                              <a:lnTo>
                                                <a:pt x="67" y="391"/>
                                              </a:lnTo>
                                              <a:lnTo>
                                                <a:pt x="65" y="394"/>
                                              </a:lnTo>
                                              <a:lnTo>
                                                <a:pt x="65" y="396"/>
                                              </a:lnTo>
                                              <a:lnTo>
                                                <a:pt x="64" y="404"/>
                                              </a:lnTo>
                                              <a:lnTo>
                                                <a:pt x="64" y="404"/>
                                              </a:lnTo>
                                              <a:lnTo>
                                                <a:pt x="63" y="407"/>
                                              </a:lnTo>
                                              <a:lnTo>
                                                <a:pt x="62" y="408"/>
                                              </a:lnTo>
                                              <a:lnTo>
                                                <a:pt x="59" y="414"/>
                                              </a:lnTo>
                                              <a:lnTo>
                                                <a:pt x="54" y="421"/>
                                              </a:lnTo>
                                              <a:lnTo>
                                                <a:pt x="50" y="429"/>
                                              </a:lnTo>
                                              <a:lnTo>
                                                <a:pt x="50" y="429"/>
                                              </a:lnTo>
                                              <a:lnTo>
                                                <a:pt x="45" y="440"/>
                                              </a:lnTo>
                                              <a:lnTo>
                                                <a:pt x="41" y="454"/>
                                              </a:lnTo>
                                              <a:lnTo>
                                                <a:pt x="37" y="466"/>
                                              </a:lnTo>
                                              <a:lnTo>
                                                <a:pt x="35" y="472"/>
                                              </a:lnTo>
                                              <a:lnTo>
                                                <a:pt x="35" y="472"/>
                                              </a:lnTo>
                                              <a:lnTo>
                                                <a:pt x="33" y="475"/>
                                              </a:lnTo>
                                              <a:lnTo>
                                                <a:pt x="32" y="479"/>
                                              </a:lnTo>
                                              <a:lnTo>
                                                <a:pt x="31" y="483"/>
                                              </a:lnTo>
                                              <a:lnTo>
                                                <a:pt x="27" y="490"/>
                                              </a:lnTo>
                                              <a:lnTo>
                                                <a:pt x="27" y="490"/>
                                              </a:lnTo>
                                              <a:lnTo>
                                                <a:pt x="22" y="502"/>
                                              </a:lnTo>
                                              <a:lnTo>
                                                <a:pt x="16" y="517"/>
                                              </a:lnTo>
                                              <a:lnTo>
                                                <a:pt x="9" y="535"/>
                                              </a:lnTo>
                                              <a:lnTo>
                                                <a:pt x="9" y="537"/>
                                              </a:lnTo>
                                              <a:lnTo>
                                                <a:pt x="9" y="537"/>
                                              </a:lnTo>
                                              <a:lnTo>
                                                <a:pt x="8" y="539"/>
                                              </a:lnTo>
                                              <a:lnTo>
                                                <a:pt x="8" y="541"/>
                                              </a:lnTo>
                                              <a:lnTo>
                                                <a:pt x="7" y="544"/>
                                              </a:lnTo>
                                              <a:lnTo>
                                                <a:pt x="7" y="544"/>
                                              </a:lnTo>
                                              <a:lnTo>
                                                <a:pt x="4" y="546"/>
                                              </a:lnTo>
                                              <a:lnTo>
                                                <a:pt x="2" y="548"/>
                                              </a:lnTo>
                                              <a:lnTo>
                                                <a:pt x="0" y="553"/>
                                              </a:lnTo>
                                              <a:lnTo>
                                                <a:pt x="0" y="553"/>
                                              </a:lnTo>
                                              <a:lnTo>
                                                <a:pt x="2" y="557"/>
                                              </a:lnTo>
                                              <a:lnTo>
                                                <a:pt x="4" y="561"/>
                                              </a:lnTo>
                                              <a:lnTo>
                                                <a:pt x="10" y="566"/>
                                              </a:lnTo>
                                              <a:lnTo>
                                                <a:pt x="15" y="570"/>
                                              </a:lnTo>
                                              <a:lnTo>
                                                <a:pt x="16" y="572"/>
                                              </a:lnTo>
                                              <a:lnTo>
                                                <a:pt x="20" y="572"/>
                                              </a:lnTo>
                                              <a:lnTo>
                                                <a:pt x="21" y="572"/>
                                              </a:lnTo>
                                              <a:lnTo>
                                                <a:pt x="21" y="572"/>
                                              </a:lnTo>
                                              <a:lnTo>
                                                <a:pt x="24" y="577"/>
                                              </a:lnTo>
                                              <a:lnTo>
                                                <a:pt x="26" y="580"/>
                                              </a:lnTo>
                                              <a:lnTo>
                                                <a:pt x="29" y="583"/>
                                              </a:lnTo>
                                              <a:lnTo>
                                                <a:pt x="32" y="586"/>
                                              </a:lnTo>
                                              <a:lnTo>
                                                <a:pt x="35" y="589"/>
                                              </a:lnTo>
                                              <a:lnTo>
                                                <a:pt x="39" y="590"/>
                                              </a:lnTo>
                                              <a:lnTo>
                                                <a:pt x="43" y="591"/>
                                              </a:lnTo>
                                              <a:lnTo>
                                                <a:pt x="43" y="591"/>
                                              </a:lnTo>
                                              <a:lnTo>
                                                <a:pt x="51" y="590"/>
                                              </a:lnTo>
                                              <a:lnTo>
                                                <a:pt x="58" y="589"/>
                                              </a:lnTo>
                                              <a:lnTo>
                                                <a:pt x="62" y="588"/>
                                              </a:lnTo>
                                              <a:lnTo>
                                                <a:pt x="65" y="585"/>
                                              </a:lnTo>
                                              <a:lnTo>
                                                <a:pt x="65" y="585"/>
                                              </a:lnTo>
                                              <a:lnTo>
                                                <a:pt x="66" y="583"/>
                                              </a:lnTo>
                                              <a:lnTo>
                                                <a:pt x="65" y="580"/>
                                              </a:lnTo>
                                              <a:lnTo>
                                                <a:pt x="64" y="579"/>
                                              </a:lnTo>
                                              <a:lnTo>
                                                <a:pt x="63" y="577"/>
                                              </a:lnTo>
                                              <a:lnTo>
                                                <a:pt x="62" y="577"/>
                                              </a:lnTo>
                                              <a:lnTo>
                                                <a:pt x="61" y="576"/>
                                              </a:lnTo>
                                              <a:lnTo>
                                                <a:pt x="61" y="576"/>
                                              </a:lnTo>
                                              <a:lnTo>
                                                <a:pt x="51" y="575"/>
                                              </a:lnTo>
                                              <a:lnTo>
                                                <a:pt x="47" y="574"/>
                                              </a:lnTo>
                                              <a:lnTo>
                                                <a:pt x="45" y="573"/>
                                              </a:lnTo>
                                              <a:lnTo>
                                                <a:pt x="44" y="572"/>
                                              </a:lnTo>
                                              <a:lnTo>
                                                <a:pt x="44" y="572"/>
                                              </a:lnTo>
                                              <a:lnTo>
                                                <a:pt x="42" y="562"/>
                                              </a:lnTo>
                                              <a:lnTo>
                                                <a:pt x="42" y="557"/>
                                              </a:lnTo>
                                              <a:lnTo>
                                                <a:pt x="42" y="557"/>
                                              </a:lnTo>
                                              <a:lnTo>
                                                <a:pt x="42" y="557"/>
                                              </a:lnTo>
                                              <a:lnTo>
                                                <a:pt x="43" y="556"/>
                                              </a:lnTo>
                                              <a:lnTo>
                                                <a:pt x="44" y="546"/>
                                              </a:lnTo>
                                              <a:lnTo>
                                                <a:pt x="44" y="546"/>
                                              </a:lnTo>
                                              <a:lnTo>
                                                <a:pt x="45" y="539"/>
                                              </a:lnTo>
                                              <a:lnTo>
                                                <a:pt x="47" y="531"/>
                                              </a:lnTo>
                                              <a:lnTo>
                                                <a:pt x="49" y="521"/>
                                              </a:lnTo>
                                              <a:lnTo>
                                                <a:pt x="49" y="518"/>
                                              </a:lnTo>
                                              <a:lnTo>
                                                <a:pt x="50" y="513"/>
                                              </a:lnTo>
                                              <a:lnTo>
                                                <a:pt x="50" y="513"/>
                                              </a:lnTo>
                                              <a:lnTo>
                                                <a:pt x="52" y="510"/>
                                              </a:lnTo>
                                              <a:lnTo>
                                                <a:pt x="54" y="507"/>
                                              </a:lnTo>
                                              <a:lnTo>
                                                <a:pt x="56" y="501"/>
                                              </a:lnTo>
                                              <a:lnTo>
                                                <a:pt x="61" y="492"/>
                                              </a:lnTo>
                                              <a:lnTo>
                                                <a:pt x="61" y="492"/>
                                              </a:lnTo>
                                              <a:lnTo>
                                                <a:pt x="64" y="488"/>
                                              </a:lnTo>
                                              <a:lnTo>
                                                <a:pt x="67" y="483"/>
                                              </a:lnTo>
                                              <a:lnTo>
                                                <a:pt x="71" y="472"/>
                                              </a:lnTo>
                                              <a:lnTo>
                                                <a:pt x="74" y="463"/>
                                              </a:lnTo>
                                              <a:lnTo>
                                                <a:pt x="77" y="460"/>
                                              </a:lnTo>
                                              <a:lnTo>
                                                <a:pt x="79" y="456"/>
                                              </a:lnTo>
                                              <a:lnTo>
                                                <a:pt x="79" y="456"/>
                                              </a:lnTo>
                                              <a:lnTo>
                                                <a:pt x="82" y="450"/>
                                              </a:lnTo>
                                              <a:lnTo>
                                                <a:pt x="85" y="443"/>
                                              </a:lnTo>
                                              <a:lnTo>
                                                <a:pt x="93" y="428"/>
                                              </a:lnTo>
                                              <a:lnTo>
                                                <a:pt x="98" y="411"/>
                                              </a:lnTo>
                                              <a:lnTo>
                                                <a:pt x="104" y="400"/>
                                              </a:lnTo>
                                              <a:lnTo>
                                                <a:pt x="104" y="400"/>
                                              </a:lnTo>
                                              <a:lnTo>
                                                <a:pt x="104" y="404"/>
                                              </a:lnTo>
                                              <a:lnTo>
                                                <a:pt x="106" y="406"/>
                                              </a:lnTo>
                                              <a:lnTo>
                                                <a:pt x="107" y="407"/>
                                              </a:lnTo>
                                              <a:lnTo>
                                                <a:pt x="108" y="409"/>
                                              </a:lnTo>
                                              <a:lnTo>
                                                <a:pt x="111" y="413"/>
                                              </a:lnTo>
                                              <a:lnTo>
                                                <a:pt x="113" y="416"/>
                                              </a:lnTo>
                                              <a:lnTo>
                                                <a:pt x="114" y="419"/>
                                              </a:lnTo>
                                              <a:lnTo>
                                                <a:pt x="114" y="419"/>
                                              </a:lnTo>
                                              <a:lnTo>
                                                <a:pt x="116" y="426"/>
                                              </a:lnTo>
                                              <a:lnTo>
                                                <a:pt x="116" y="429"/>
                                              </a:lnTo>
                                              <a:lnTo>
                                                <a:pt x="116" y="432"/>
                                              </a:lnTo>
                                              <a:lnTo>
                                                <a:pt x="118" y="436"/>
                                              </a:lnTo>
                                              <a:lnTo>
                                                <a:pt x="118" y="436"/>
                                              </a:lnTo>
                                              <a:lnTo>
                                                <a:pt x="120" y="440"/>
                                              </a:lnTo>
                                              <a:lnTo>
                                                <a:pt x="120" y="442"/>
                                              </a:lnTo>
                                              <a:lnTo>
                                                <a:pt x="120" y="447"/>
                                              </a:lnTo>
                                              <a:lnTo>
                                                <a:pt x="122" y="453"/>
                                              </a:lnTo>
                                              <a:lnTo>
                                                <a:pt x="122" y="453"/>
                                              </a:lnTo>
                                              <a:lnTo>
                                                <a:pt x="124" y="459"/>
                                              </a:lnTo>
                                              <a:lnTo>
                                                <a:pt x="125" y="463"/>
                                              </a:lnTo>
                                              <a:lnTo>
                                                <a:pt x="125" y="468"/>
                                              </a:lnTo>
                                              <a:lnTo>
                                                <a:pt x="127" y="471"/>
                                              </a:lnTo>
                                              <a:lnTo>
                                                <a:pt x="128" y="473"/>
                                              </a:lnTo>
                                              <a:lnTo>
                                                <a:pt x="128" y="473"/>
                                              </a:lnTo>
                                              <a:lnTo>
                                                <a:pt x="128" y="475"/>
                                              </a:lnTo>
                                              <a:lnTo>
                                                <a:pt x="130" y="478"/>
                                              </a:lnTo>
                                              <a:lnTo>
                                                <a:pt x="130" y="483"/>
                                              </a:lnTo>
                                              <a:lnTo>
                                                <a:pt x="130" y="488"/>
                                              </a:lnTo>
                                              <a:lnTo>
                                                <a:pt x="131" y="490"/>
                                              </a:lnTo>
                                              <a:lnTo>
                                                <a:pt x="131" y="494"/>
                                              </a:lnTo>
                                              <a:lnTo>
                                                <a:pt x="131" y="494"/>
                                              </a:lnTo>
                                              <a:lnTo>
                                                <a:pt x="134" y="502"/>
                                              </a:lnTo>
                                              <a:lnTo>
                                                <a:pt x="136" y="511"/>
                                              </a:lnTo>
                                              <a:lnTo>
                                                <a:pt x="138" y="518"/>
                                              </a:lnTo>
                                              <a:lnTo>
                                                <a:pt x="140" y="521"/>
                                              </a:lnTo>
                                              <a:lnTo>
                                                <a:pt x="141" y="523"/>
                                              </a:lnTo>
                                              <a:lnTo>
                                                <a:pt x="141" y="523"/>
                                              </a:lnTo>
                                              <a:lnTo>
                                                <a:pt x="142" y="525"/>
                                              </a:lnTo>
                                              <a:lnTo>
                                                <a:pt x="143" y="526"/>
                                              </a:lnTo>
                                              <a:lnTo>
                                                <a:pt x="143" y="530"/>
                                              </a:lnTo>
                                              <a:lnTo>
                                                <a:pt x="143" y="534"/>
                                              </a:lnTo>
                                              <a:lnTo>
                                                <a:pt x="144" y="536"/>
                                              </a:lnTo>
                                              <a:lnTo>
                                                <a:pt x="145" y="538"/>
                                              </a:lnTo>
                                              <a:lnTo>
                                                <a:pt x="145" y="538"/>
                                              </a:lnTo>
                                              <a:lnTo>
                                                <a:pt x="147" y="543"/>
                                              </a:lnTo>
                                              <a:lnTo>
                                                <a:pt x="147" y="543"/>
                                              </a:lnTo>
                                              <a:lnTo>
                                                <a:pt x="147" y="543"/>
                                              </a:lnTo>
                                              <a:lnTo>
                                                <a:pt x="146" y="547"/>
                                              </a:lnTo>
                                              <a:lnTo>
                                                <a:pt x="145" y="551"/>
                                              </a:lnTo>
                                              <a:lnTo>
                                                <a:pt x="145" y="555"/>
                                              </a:lnTo>
                                              <a:lnTo>
                                                <a:pt x="145" y="555"/>
                                              </a:lnTo>
                                              <a:lnTo>
                                                <a:pt x="145" y="557"/>
                                              </a:lnTo>
                                              <a:lnTo>
                                                <a:pt x="145" y="560"/>
                                              </a:lnTo>
                                              <a:lnTo>
                                                <a:pt x="145" y="564"/>
                                              </a:lnTo>
                                              <a:lnTo>
                                                <a:pt x="145" y="568"/>
                                              </a:lnTo>
                                              <a:lnTo>
                                                <a:pt x="145" y="568"/>
                                              </a:lnTo>
                                              <a:lnTo>
                                                <a:pt x="146" y="569"/>
                                              </a:lnTo>
                                              <a:lnTo>
                                                <a:pt x="149" y="570"/>
                                              </a:lnTo>
                                              <a:lnTo>
                                                <a:pt x="156" y="570"/>
                                              </a:lnTo>
                                              <a:lnTo>
                                                <a:pt x="163" y="570"/>
                                              </a:lnTo>
                                              <a:lnTo>
                                                <a:pt x="167" y="568"/>
                                              </a:lnTo>
                                              <a:lnTo>
                                                <a:pt x="167" y="568"/>
                                              </a:lnTo>
                                              <a:lnTo>
                                                <a:pt x="167" y="563"/>
                                              </a:lnTo>
                                              <a:lnTo>
                                                <a:pt x="167" y="563"/>
                                              </a:lnTo>
                                              <a:lnTo>
                                                <a:pt x="174" y="563"/>
                                              </a:lnTo>
                                              <a:lnTo>
                                                <a:pt x="179" y="562"/>
                                              </a:lnTo>
                                              <a:lnTo>
                                                <a:pt x="185" y="560"/>
                                              </a:lnTo>
                                              <a:lnTo>
                                                <a:pt x="189" y="556"/>
                                              </a:lnTo>
                                              <a:lnTo>
                                                <a:pt x="189" y="556"/>
                                              </a:lnTo>
                                              <a:lnTo>
                                                <a:pt x="193" y="552"/>
                                              </a:lnTo>
                                              <a:lnTo>
                                                <a:pt x="195" y="550"/>
                                              </a:lnTo>
                                              <a:lnTo>
                                                <a:pt x="196" y="548"/>
                                              </a:lnTo>
                                              <a:lnTo>
                                                <a:pt x="196" y="546"/>
                                              </a:lnTo>
                                              <a:lnTo>
                                                <a:pt x="196" y="546"/>
                                              </a:lnTo>
                                              <a:lnTo>
                                                <a:pt x="196" y="544"/>
                                              </a:lnTo>
                                              <a:lnTo>
                                                <a:pt x="195" y="542"/>
                                              </a:lnTo>
                                              <a:lnTo>
                                                <a:pt x="194" y="541"/>
                                              </a:lnTo>
                                              <a:lnTo>
                                                <a:pt x="193" y="540"/>
                                              </a:lnTo>
                                              <a:lnTo>
                                                <a:pt x="191" y="539"/>
                                              </a:lnTo>
                                              <a:lnTo>
                                                <a:pt x="189" y="540"/>
                                              </a:lnTo>
                                              <a:lnTo>
                                                <a:pt x="189" y="540"/>
                                              </a:lnTo>
                                              <a:lnTo>
                                                <a:pt x="184" y="543"/>
                                              </a:lnTo>
                                              <a:lnTo>
                                                <a:pt x="180" y="543"/>
                                              </a:lnTo>
                                              <a:lnTo>
                                                <a:pt x="177" y="543"/>
                                              </a:lnTo>
                                              <a:lnTo>
                                                <a:pt x="177" y="543"/>
                                              </a:lnTo>
                                              <a:lnTo>
                                                <a:pt x="176" y="541"/>
                                              </a:lnTo>
                                              <a:lnTo>
                                                <a:pt x="174" y="539"/>
                                              </a:lnTo>
                                              <a:lnTo>
                                                <a:pt x="174" y="537"/>
                                              </a:lnTo>
                                              <a:lnTo>
                                                <a:pt x="174" y="537"/>
                                              </a:lnTo>
                                              <a:lnTo>
                                                <a:pt x="176" y="537"/>
                                              </a:lnTo>
                                              <a:lnTo>
                                                <a:pt x="177" y="536"/>
                                              </a:lnTo>
                                              <a:lnTo>
                                                <a:pt x="177" y="535"/>
                                              </a:lnTo>
                                              <a:lnTo>
                                                <a:pt x="177" y="535"/>
                                              </a:lnTo>
                                              <a:lnTo>
                                                <a:pt x="177" y="530"/>
                                              </a:lnTo>
                                              <a:lnTo>
                                                <a:pt x="176" y="524"/>
                                              </a:lnTo>
                                              <a:lnTo>
                                                <a:pt x="174" y="518"/>
                                              </a:lnTo>
                                              <a:lnTo>
                                                <a:pt x="173" y="510"/>
                                              </a:lnTo>
                                              <a:lnTo>
                                                <a:pt x="170" y="503"/>
                                              </a:lnTo>
                                              <a:lnTo>
                                                <a:pt x="168" y="495"/>
                                              </a:lnTo>
                                              <a:lnTo>
                                                <a:pt x="165" y="489"/>
                                              </a:lnTo>
                                              <a:lnTo>
                                                <a:pt x="161" y="483"/>
                                              </a:lnTo>
                                              <a:lnTo>
                                                <a:pt x="161" y="483"/>
                                              </a:lnTo>
                                              <a:lnTo>
                                                <a:pt x="157" y="476"/>
                                              </a:lnTo>
                                              <a:lnTo>
                                                <a:pt x="155" y="469"/>
                                              </a:lnTo>
                                              <a:lnTo>
                                                <a:pt x="152" y="462"/>
                                              </a:lnTo>
                                              <a:lnTo>
                                                <a:pt x="150" y="454"/>
                                              </a:lnTo>
                                              <a:lnTo>
                                                <a:pt x="148" y="440"/>
                                              </a:lnTo>
                                              <a:lnTo>
                                                <a:pt x="147" y="431"/>
                                              </a:lnTo>
                                              <a:lnTo>
                                                <a:pt x="147" y="431"/>
                                              </a:lnTo>
                                              <a:lnTo>
                                                <a:pt x="146" y="428"/>
                                              </a:lnTo>
                                              <a:lnTo>
                                                <a:pt x="146" y="425"/>
                                              </a:lnTo>
                                              <a:lnTo>
                                                <a:pt x="147" y="421"/>
                                              </a:lnTo>
                                              <a:lnTo>
                                                <a:pt x="147" y="415"/>
                                              </a:lnTo>
                                              <a:lnTo>
                                                <a:pt x="147" y="411"/>
                                              </a:lnTo>
                                              <a:lnTo>
                                                <a:pt x="147" y="407"/>
                                              </a:lnTo>
                                              <a:lnTo>
                                                <a:pt x="147" y="407"/>
                                              </a:lnTo>
                                              <a:lnTo>
                                                <a:pt x="146" y="394"/>
                                              </a:lnTo>
                                              <a:lnTo>
                                                <a:pt x="144" y="379"/>
                                              </a:lnTo>
                                              <a:lnTo>
                                                <a:pt x="141" y="365"/>
                                              </a:lnTo>
                                              <a:lnTo>
                                                <a:pt x="140" y="359"/>
                                              </a:lnTo>
                                              <a:lnTo>
                                                <a:pt x="138" y="353"/>
                                              </a:lnTo>
                                              <a:lnTo>
                                                <a:pt x="138" y="353"/>
                                              </a:lnTo>
                                              <a:lnTo>
                                                <a:pt x="134" y="341"/>
                                              </a:lnTo>
                                              <a:lnTo>
                                                <a:pt x="133" y="336"/>
                                              </a:lnTo>
                                              <a:lnTo>
                                                <a:pt x="133" y="333"/>
                                              </a:lnTo>
                                              <a:lnTo>
                                                <a:pt x="133" y="333"/>
                                              </a:lnTo>
                                              <a:lnTo>
                                                <a:pt x="132" y="330"/>
                                              </a:lnTo>
                                              <a:lnTo>
                                                <a:pt x="131" y="328"/>
                                              </a:lnTo>
                                              <a:lnTo>
                                                <a:pt x="131" y="327"/>
                                              </a:lnTo>
                                              <a:lnTo>
                                                <a:pt x="131" y="326"/>
                                              </a:lnTo>
                                              <a:lnTo>
                                                <a:pt x="131" y="326"/>
                                              </a:lnTo>
                                              <a:lnTo>
                                                <a:pt x="131" y="324"/>
                                              </a:lnTo>
                                              <a:lnTo>
                                                <a:pt x="131" y="323"/>
                                              </a:lnTo>
                                              <a:lnTo>
                                                <a:pt x="131" y="321"/>
                                              </a:lnTo>
                                              <a:lnTo>
                                                <a:pt x="131" y="319"/>
                                              </a:lnTo>
                                              <a:lnTo>
                                                <a:pt x="131" y="319"/>
                                              </a:lnTo>
                                              <a:lnTo>
                                                <a:pt x="131" y="317"/>
                                              </a:lnTo>
                                              <a:lnTo>
                                                <a:pt x="130" y="313"/>
                                              </a:lnTo>
                                              <a:lnTo>
                                                <a:pt x="130" y="309"/>
                                              </a:lnTo>
                                              <a:lnTo>
                                                <a:pt x="130" y="307"/>
                                              </a:lnTo>
                                              <a:lnTo>
                                                <a:pt x="130" y="307"/>
                                              </a:lnTo>
                                              <a:lnTo>
                                                <a:pt x="131" y="306"/>
                                              </a:lnTo>
                                              <a:lnTo>
                                                <a:pt x="131" y="304"/>
                                              </a:lnTo>
                                              <a:lnTo>
                                                <a:pt x="131" y="302"/>
                                              </a:lnTo>
                                              <a:lnTo>
                                                <a:pt x="131" y="301"/>
                                              </a:lnTo>
                                              <a:lnTo>
                                                <a:pt x="131" y="301"/>
                                              </a:lnTo>
                                              <a:lnTo>
                                                <a:pt x="131" y="300"/>
                                              </a:lnTo>
                                              <a:lnTo>
                                                <a:pt x="130" y="299"/>
                                              </a:lnTo>
                                              <a:lnTo>
                                                <a:pt x="130" y="298"/>
                                              </a:lnTo>
                                              <a:lnTo>
                                                <a:pt x="131" y="296"/>
                                              </a:lnTo>
                                              <a:lnTo>
                                                <a:pt x="131" y="296"/>
                                              </a:lnTo>
                                              <a:lnTo>
                                                <a:pt x="131" y="294"/>
                                              </a:lnTo>
                                              <a:lnTo>
                                                <a:pt x="131" y="292"/>
                                              </a:lnTo>
                                              <a:lnTo>
                                                <a:pt x="131" y="290"/>
                                              </a:lnTo>
                                              <a:lnTo>
                                                <a:pt x="131" y="288"/>
                                              </a:lnTo>
                                              <a:lnTo>
                                                <a:pt x="131" y="288"/>
                                              </a:lnTo>
                                              <a:lnTo>
                                                <a:pt x="132" y="285"/>
                                              </a:lnTo>
                                              <a:lnTo>
                                                <a:pt x="132" y="282"/>
                                              </a:lnTo>
                                              <a:lnTo>
                                                <a:pt x="131" y="280"/>
                                              </a:lnTo>
                                              <a:lnTo>
                                                <a:pt x="131" y="278"/>
                                              </a:lnTo>
                                              <a:lnTo>
                                                <a:pt x="131" y="278"/>
                                              </a:lnTo>
                                              <a:lnTo>
                                                <a:pt x="132" y="272"/>
                                              </a:lnTo>
                                              <a:lnTo>
                                                <a:pt x="131" y="269"/>
                                              </a:lnTo>
                                              <a:lnTo>
                                                <a:pt x="131" y="266"/>
                                              </a:lnTo>
                                              <a:lnTo>
                                                <a:pt x="131" y="266"/>
                                              </a:lnTo>
                                              <a:lnTo>
                                                <a:pt x="131" y="263"/>
                                              </a:lnTo>
                                              <a:lnTo>
                                                <a:pt x="131" y="261"/>
                                              </a:lnTo>
                                              <a:lnTo>
                                                <a:pt x="131" y="259"/>
                                              </a:lnTo>
                                              <a:lnTo>
                                                <a:pt x="131" y="258"/>
                                              </a:lnTo>
                                              <a:lnTo>
                                                <a:pt x="132" y="257"/>
                                              </a:lnTo>
                                              <a:lnTo>
                                                <a:pt x="132" y="257"/>
                                              </a:lnTo>
                                              <a:lnTo>
                                                <a:pt x="133" y="255"/>
                                              </a:lnTo>
                                              <a:lnTo>
                                                <a:pt x="134" y="254"/>
                                              </a:lnTo>
                                              <a:lnTo>
                                                <a:pt x="134" y="251"/>
                                              </a:lnTo>
                                              <a:lnTo>
                                                <a:pt x="134" y="247"/>
                                              </a:lnTo>
                                              <a:lnTo>
                                                <a:pt x="134" y="247"/>
                                              </a:lnTo>
                                              <a:lnTo>
                                                <a:pt x="134" y="241"/>
                                              </a:lnTo>
                                              <a:lnTo>
                                                <a:pt x="134" y="234"/>
                                              </a:lnTo>
                                              <a:lnTo>
                                                <a:pt x="134" y="222"/>
                                              </a:lnTo>
                                              <a:lnTo>
                                                <a:pt x="134" y="222"/>
                                              </a:lnTo>
                                              <a:lnTo>
                                                <a:pt x="134" y="219"/>
                                              </a:lnTo>
                                              <a:lnTo>
                                                <a:pt x="133" y="215"/>
                                              </a:lnTo>
                                              <a:lnTo>
                                                <a:pt x="133" y="213"/>
                                              </a:lnTo>
                                              <a:lnTo>
                                                <a:pt x="133" y="209"/>
                                              </a:lnTo>
                                              <a:lnTo>
                                                <a:pt x="133" y="209"/>
                                              </a:lnTo>
                                              <a:lnTo>
                                                <a:pt x="134" y="204"/>
                                              </a:lnTo>
                                              <a:lnTo>
                                                <a:pt x="134" y="199"/>
                                              </a:lnTo>
                                              <a:lnTo>
                                                <a:pt x="134" y="195"/>
                                              </a:lnTo>
                                              <a:lnTo>
                                                <a:pt x="135" y="190"/>
                                              </a:lnTo>
                                              <a:lnTo>
                                                <a:pt x="135" y="190"/>
                                              </a:lnTo>
                                              <a:lnTo>
                                                <a:pt x="138" y="194"/>
                                              </a:lnTo>
                                              <a:lnTo>
                                                <a:pt x="140" y="199"/>
                                              </a:lnTo>
                                              <a:lnTo>
                                                <a:pt x="142" y="204"/>
                                              </a:lnTo>
                                              <a:lnTo>
                                                <a:pt x="144" y="207"/>
                                              </a:lnTo>
                                              <a:lnTo>
                                                <a:pt x="144" y="207"/>
                                              </a:lnTo>
                                              <a:lnTo>
                                                <a:pt x="145" y="208"/>
                                              </a:lnTo>
                                              <a:lnTo>
                                                <a:pt x="146" y="211"/>
                                              </a:lnTo>
                                              <a:lnTo>
                                                <a:pt x="150" y="217"/>
                                              </a:lnTo>
                                              <a:lnTo>
                                                <a:pt x="150" y="217"/>
                                              </a:lnTo>
                                              <a:lnTo>
                                                <a:pt x="154" y="224"/>
                                              </a:lnTo>
                                              <a:lnTo>
                                                <a:pt x="159" y="231"/>
                                              </a:lnTo>
                                              <a:lnTo>
                                                <a:pt x="167" y="241"/>
                                              </a:lnTo>
                                              <a:lnTo>
                                                <a:pt x="167" y="241"/>
                                              </a:lnTo>
                                              <a:lnTo>
                                                <a:pt x="172" y="247"/>
                                              </a:lnTo>
                                              <a:lnTo>
                                                <a:pt x="174" y="249"/>
                                              </a:lnTo>
                                              <a:lnTo>
                                                <a:pt x="175" y="249"/>
                                              </a:lnTo>
                                              <a:lnTo>
                                                <a:pt x="175" y="249"/>
                                              </a:lnTo>
                                              <a:lnTo>
                                                <a:pt x="176" y="249"/>
                                              </a:lnTo>
                                              <a:lnTo>
                                                <a:pt x="176" y="249"/>
                                              </a:lnTo>
                                              <a:lnTo>
                                                <a:pt x="177" y="251"/>
                                              </a:lnTo>
                                              <a:lnTo>
                                                <a:pt x="178" y="253"/>
                                              </a:lnTo>
                                              <a:lnTo>
                                                <a:pt x="179" y="254"/>
                                              </a:lnTo>
                                              <a:lnTo>
                                                <a:pt x="181" y="255"/>
                                              </a:lnTo>
                                              <a:lnTo>
                                                <a:pt x="181" y="255"/>
                                              </a:lnTo>
                                              <a:lnTo>
                                                <a:pt x="182" y="257"/>
                                              </a:lnTo>
                                              <a:lnTo>
                                                <a:pt x="184" y="259"/>
                                              </a:lnTo>
                                              <a:lnTo>
                                                <a:pt x="186" y="261"/>
                                              </a:lnTo>
                                              <a:lnTo>
                                                <a:pt x="188" y="262"/>
                                              </a:lnTo>
                                              <a:lnTo>
                                                <a:pt x="188" y="262"/>
                                              </a:lnTo>
                                              <a:lnTo>
                                                <a:pt x="191" y="261"/>
                                              </a:lnTo>
                                              <a:lnTo>
                                                <a:pt x="193" y="261"/>
                                              </a:lnTo>
                                              <a:lnTo>
                                                <a:pt x="193" y="261"/>
                                              </a:lnTo>
                                              <a:lnTo>
                                                <a:pt x="196" y="263"/>
                                              </a:lnTo>
                                              <a:lnTo>
                                                <a:pt x="196" y="263"/>
                                              </a:lnTo>
                                              <a:lnTo>
                                                <a:pt x="195" y="265"/>
                                              </a:lnTo>
                                              <a:lnTo>
                                                <a:pt x="196" y="265"/>
                                              </a:lnTo>
                                              <a:lnTo>
                                                <a:pt x="196" y="265"/>
                                              </a:lnTo>
                                              <a:lnTo>
                                                <a:pt x="196" y="265"/>
                                              </a:lnTo>
                                              <a:lnTo>
                                                <a:pt x="196" y="267"/>
                                              </a:lnTo>
                                              <a:lnTo>
                                                <a:pt x="196" y="269"/>
                                              </a:lnTo>
                                              <a:lnTo>
                                                <a:pt x="196" y="269"/>
                                              </a:lnTo>
                                              <a:lnTo>
                                                <a:pt x="196" y="269"/>
                                              </a:lnTo>
                                              <a:lnTo>
                                                <a:pt x="195" y="270"/>
                                              </a:lnTo>
                                              <a:lnTo>
                                                <a:pt x="195" y="271"/>
                                              </a:lnTo>
                                              <a:lnTo>
                                                <a:pt x="195" y="272"/>
                                              </a:lnTo>
                                              <a:lnTo>
                                                <a:pt x="196" y="273"/>
                                              </a:lnTo>
                                              <a:lnTo>
                                                <a:pt x="196" y="273"/>
                                              </a:lnTo>
                                              <a:lnTo>
                                                <a:pt x="199" y="272"/>
                                              </a:lnTo>
                                              <a:lnTo>
                                                <a:pt x="200" y="272"/>
                                              </a:lnTo>
                                              <a:lnTo>
                                                <a:pt x="201" y="270"/>
                                              </a:lnTo>
                                              <a:lnTo>
                                                <a:pt x="201" y="270"/>
                                              </a:lnTo>
                                              <a:lnTo>
                                                <a:pt x="202" y="268"/>
                                              </a:lnTo>
                                              <a:lnTo>
                                                <a:pt x="202" y="267"/>
                                              </a:lnTo>
                                              <a:lnTo>
                                                <a:pt x="202" y="265"/>
                                              </a:lnTo>
                                              <a:lnTo>
                                                <a:pt x="202" y="265"/>
                                              </a:lnTo>
                                              <a:lnTo>
                                                <a:pt x="204" y="263"/>
                                              </a:lnTo>
                                              <a:lnTo>
                                                <a:pt x="204" y="263"/>
                                              </a:lnTo>
                                              <a:lnTo>
                                                <a:pt x="204" y="261"/>
                                              </a:lnTo>
                                              <a:lnTo>
                                                <a:pt x="204" y="259"/>
                                              </a:lnTo>
                                              <a:lnTo>
                                                <a:pt x="204" y="259"/>
                                              </a:lnTo>
                                              <a:lnTo>
                                                <a:pt x="201" y="248"/>
                                              </a:lnTo>
                                              <a:lnTo>
                                                <a:pt x="201" y="248"/>
                                              </a:lnTo>
                                              <a:lnTo>
                                                <a:pt x="200" y="246"/>
                                              </a:lnTo>
                                              <a:lnTo>
                                                <a:pt x="198" y="245"/>
                                              </a:lnTo>
                                              <a:lnTo>
                                                <a:pt x="195" y="242"/>
                                              </a:lnTo>
                                              <a:lnTo>
                                                <a:pt x="195" y="242"/>
                                              </a:lnTo>
                                              <a:lnTo>
                                                <a:pt x="194" y="241"/>
                                              </a:lnTo>
                                              <a:lnTo>
                                                <a:pt x="194" y="240"/>
                                              </a:lnTo>
                                              <a:lnTo>
                                                <a:pt x="194" y="240"/>
                                              </a:lnTo>
                                              <a:lnTo>
                                                <a:pt x="193" y="239"/>
                                              </a:lnTo>
                                              <a:lnTo>
                                                <a:pt x="193" y="238"/>
                                              </a:lnTo>
                                              <a:lnTo>
                                                <a:pt x="191" y="235"/>
                                              </a:lnTo>
                                              <a:lnTo>
                                                <a:pt x="189" y="233"/>
                                              </a:lnTo>
                                              <a:lnTo>
                                                <a:pt x="189" y="230"/>
                                              </a:lnTo>
                                              <a:lnTo>
                                                <a:pt x="189" y="230"/>
                                              </a:lnTo>
                                              <a:lnTo>
                                                <a:pt x="188" y="227"/>
                                              </a:lnTo>
                                              <a:lnTo>
                                                <a:pt x="187" y="225"/>
                                              </a:lnTo>
                                              <a:lnTo>
                                                <a:pt x="187" y="224"/>
                                              </a:lnTo>
                                              <a:lnTo>
                                                <a:pt x="184" y="222"/>
                                              </a:lnTo>
                                              <a:lnTo>
                                                <a:pt x="184" y="222"/>
                                              </a:lnTo>
                                              <a:lnTo>
                                                <a:pt x="183" y="220"/>
                                              </a:lnTo>
                                              <a:lnTo>
                                                <a:pt x="182" y="219"/>
                                              </a:lnTo>
                                              <a:lnTo>
                                                <a:pt x="182" y="218"/>
                                              </a:lnTo>
                                              <a:lnTo>
                                                <a:pt x="180" y="216"/>
                                              </a:lnTo>
                                              <a:lnTo>
                                                <a:pt x="180" y="216"/>
                                              </a:lnTo>
                                              <a:lnTo>
                                                <a:pt x="179" y="213"/>
                                              </a:lnTo>
                                              <a:lnTo>
                                                <a:pt x="177" y="208"/>
                                              </a:lnTo>
                                              <a:lnTo>
                                                <a:pt x="174" y="202"/>
                                              </a:lnTo>
                                              <a:lnTo>
                                                <a:pt x="173" y="199"/>
                                              </a:lnTo>
                                              <a:lnTo>
                                                <a:pt x="172" y="197"/>
                                              </a:lnTo>
                                              <a:lnTo>
                                                <a:pt x="172" y="197"/>
                                              </a:lnTo>
                                              <a:lnTo>
                                                <a:pt x="170" y="195"/>
                                              </a:lnTo>
                                              <a:lnTo>
                                                <a:pt x="169" y="193"/>
                                              </a:lnTo>
                                              <a:lnTo>
                                                <a:pt x="169" y="191"/>
                                              </a:lnTo>
                                              <a:lnTo>
                                                <a:pt x="169" y="187"/>
                                              </a:lnTo>
                                              <a:lnTo>
                                                <a:pt x="167" y="185"/>
                                              </a:lnTo>
                                              <a:lnTo>
                                                <a:pt x="167" y="185"/>
                                              </a:lnTo>
                                              <a:lnTo>
                                                <a:pt x="162" y="174"/>
                                              </a:lnTo>
                                              <a:lnTo>
                                                <a:pt x="159" y="167"/>
                                              </a:lnTo>
                                              <a:lnTo>
                                                <a:pt x="156" y="160"/>
                                              </a:lnTo>
                                              <a:lnTo>
                                                <a:pt x="156" y="160"/>
                                              </a:lnTo>
                                              <a:lnTo>
                                                <a:pt x="155" y="158"/>
                                              </a:lnTo>
                                              <a:lnTo>
                                                <a:pt x="155" y="157"/>
                                              </a:lnTo>
                                              <a:lnTo>
                                                <a:pt x="155" y="154"/>
                                              </a:lnTo>
                                              <a:lnTo>
                                                <a:pt x="155" y="152"/>
                                              </a:lnTo>
                                              <a:lnTo>
                                                <a:pt x="155" y="151"/>
                                              </a:lnTo>
                                              <a:lnTo>
                                                <a:pt x="154" y="147"/>
                                              </a:lnTo>
                                              <a:lnTo>
                                                <a:pt x="152" y="144"/>
                                              </a:lnTo>
                                              <a:lnTo>
                                                <a:pt x="152" y="144"/>
                                              </a:lnTo>
                                              <a:lnTo>
                                                <a:pt x="151" y="140"/>
                                              </a:lnTo>
                                              <a:lnTo>
                                                <a:pt x="150" y="137"/>
                                              </a:lnTo>
                                              <a:lnTo>
                                                <a:pt x="150" y="130"/>
                                              </a:lnTo>
                                              <a:lnTo>
                                                <a:pt x="149" y="123"/>
                                              </a:lnTo>
                                              <a:lnTo>
                                                <a:pt x="147" y="118"/>
                                              </a:lnTo>
                                              <a:lnTo>
                                                <a:pt x="147" y="113"/>
                                              </a:lnTo>
                                              <a:lnTo>
                                                <a:pt x="147" y="113"/>
                                              </a:lnTo>
                                              <a:lnTo>
                                                <a:pt x="145" y="104"/>
                                              </a:lnTo>
                                              <a:lnTo>
                                                <a:pt x="142" y="102"/>
                                              </a:lnTo>
                                              <a:lnTo>
                                                <a:pt x="141" y="98"/>
                                              </a:lnTo>
                                              <a:lnTo>
                                                <a:pt x="140" y="96"/>
                                              </a:lnTo>
                                              <a:lnTo>
                                                <a:pt x="138" y="93"/>
                                              </a:lnTo>
                                              <a:lnTo>
                                                <a:pt x="134" y="91"/>
                                              </a:lnTo>
                                              <a:lnTo>
                                                <a:pt x="134" y="91"/>
                                              </a:lnTo>
                                              <a:lnTo>
                                                <a:pt x="131" y="90"/>
                                              </a:lnTo>
                                              <a:lnTo>
                                                <a:pt x="130" y="89"/>
                                              </a:lnTo>
                                              <a:lnTo>
                                                <a:pt x="129" y="88"/>
                                              </a:lnTo>
                                              <a:lnTo>
                                                <a:pt x="129" y="88"/>
                                              </a:lnTo>
                                              <a:lnTo>
                                                <a:pt x="129" y="88"/>
                                              </a:lnTo>
                                              <a:lnTo>
                                                <a:pt x="129" y="88"/>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1"/>
                                      <wps:cNvSpPr>
                                        <a:spLocks noEditPoints="1"/>
                                      </wps:cNvSpPr>
                                      <wps:spPr bwMode="auto">
                                        <a:xfrm>
                                          <a:off x="3787140" y="511175"/>
                                          <a:ext cx="88900" cy="149225"/>
                                        </a:xfrm>
                                        <a:custGeom>
                                          <a:avLst/>
                                          <a:gdLst>
                                            <a:gd name="T0" fmla="*/ 61 w 140"/>
                                            <a:gd name="T1" fmla="*/ 44 h 235"/>
                                            <a:gd name="T2" fmla="*/ 54 w 140"/>
                                            <a:gd name="T3" fmla="*/ 78 h 235"/>
                                            <a:gd name="T4" fmla="*/ 49 w 140"/>
                                            <a:gd name="T5" fmla="*/ 122 h 235"/>
                                            <a:gd name="T6" fmla="*/ 54 w 140"/>
                                            <a:gd name="T7" fmla="*/ 181 h 235"/>
                                            <a:gd name="T8" fmla="*/ 60 w 140"/>
                                            <a:gd name="T9" fmla="*/ 195 h 235"/>
                                            <a:gd name="T10" fmla="*/ 58 w 140"/>
                                            <a:gd name="T11" fmla="*/ 205 h 235"/>
                                            <a:gd name="T12" fmla="*/ 52 w 140"/>
                                            <a:gd name="T13" fmla="*/ 220 h 235"/>
                                            <a:gd name="T14" fmla="*/ 63 w 140"/>
                                            <a:gd name="T15" fmla="*/ 221 h 235"/>
                                            <a:gd name="T16" fmla="*/ 65 w 140"/>
                                            <a:gd name="T17" fmla="*/ 226 h 235"/>
                                            <a:gd name="T18" fmla="*/ 48 w 140"/>
                                            <a:gd name="T19" fmla="*/ 235 h 235"/>
                                            <a:gd name="T20" fmla="*/ 34 w 140"/>
                                            <a:gd name="T21" fmla="*/ 235 h 235"/>
                                            <a:gd name="T22" fmla="*/ 29 w 140"/>
                                            <a:gd name="T23" fmla="*/ 230 h 235"/>
                                            <a:gd name="T24" fmla="*/ 30 w 140"/>
                                            <a:gd name="T25" fmla="*/ 227 h 235"/>
                                            <a:gd name="T26" fmla="*/ 35 w 140"/>
                                            <a:gd name="T27" fmla="*/ 221 h 235"/>
                                            <a:gd name="T28" fmla="*/ 39 w 140"/>
                                            <a:gd name="T29" fmla="*/ 215 h 235"/>
                                            <a:gd name="T30" fmla="*/ 42 w 140"/>
                                            <a:gd name="T31" fmla="*/ 198 h 235"/>
                                            <a:gd name="T32" fmla="*/ 42 w 140"/>
                                            <a:gd name="T33" fmla="*/ 189 h 235"/>
                                            <a:gd name="T34" fmla="*/ 37 w 140"/>
                                            <a:gd name="T35" fmla="*/ 173 h 235"/>
                                            <a:gd name="T36" fmla="*/ 35 w 140"/>
                                            <a:gd name="T37" fmla="*/ 191 h 235"/>
                                            <a:gd name="T38" fmla="*/ 36 w 140"/>
                                            <a:gd name="T39" fmla="*/ 202 h 235"/>
                                            <a:gd name="T40" fmla="*/ 36 w 140"/>
                                            <a:gd name="T41" fmla="*/ 210 h 235"/>
                                            <a:gd name="T42" fmla="*/ 32 w 140"/>
                                            <a:gd name="T43" fmla="*/ 214 h 235"/>
                                            <a:gd name="T44" fmla="*/ 20 w 140"/>
                                            <a:gd name="T45" fmla="*/ 210 h 235"/>
                                            <a:gd name="T46" fmla="*/ 14 w 140"/>
                                            <a:gd name="T47" fmla="*/ 206 h 235"/>
                                            <a:gd name="T48" fmla="*/ 10 w 140"/>
                                            <a:gd name="T49" fmla="*/ 201 h 235"/>
                                            <a:gd name="T50" fmla="*/ 10 w 140"/>
                                            <a:gd name="T51" fmla="*/ 191 h 235"/>
                                            <a:gd name="T52" fmla="*/ 12 w 140"/>
                                            <a:gd name="T53" fmla="*/ 187 h 235"/>
                                            <a:gd name="T54" fmla="*/ 16 w 140"/>
                                            <a:gd name="T55" fmla="*/ 185 h 235"/>
                                            <a:gd name="T56" fmla="*/ 19 w 140"/>
                                            <a:gd name="T57" fmla="*/ 183 h 235"/>
                                            <a:gd name="T58" fmla="*/ 23 w 140"/>
                                            <a:gd name="T59" fmla="*/ 170 h 235"/>
                                            <a:gd name="T60" fmla="*/ 26 w 140"/>
                                            <a:gd name="T61" fmla="*/ 140 h 235"/>
                                            <a:gd name="T62" fmla="*/ 23 w 140"/>
                                            <a:gd name="T63" fmla="*/ 113 h 235"/>
                                            <a:gd name="T64" fmla="*/ 19 w 140"/>
                                            <a:gd name="T65" fmla="*/ 83 h 235"/>
                                            <a:gd name="T66" fmla="*/ 7 w 140"/>
                                            <a:gd name="T67" fmla="*/ 25 h 235"/>
                                            <a:gd name="T68" fmla="*/ 73 w 140"/>
                                            <a:gd name="T69" fmla="*/ 0 h 235"/>
                                            <a:gd name="T70" fmla="*/ 101 w 140"/>
                                            <a:gd name="T71" fmla="*/ 0 h 235"/>
                                            <a:gd name="T72" fmla="*/ 100 w 140"/>
                                            <a:gd name="T73" fmla="*/ 5 h 235"/>
                                            <a:gd name="T74" fmla="*/ 106 w 140"/>
                                            <a:gd name="T75" fmla="*/ 33 h 235"/>
                                            <a:gd name="T76" fmla="*/ 119 w 140"/>
                                            <a:gd name="T77" fmla="*/ 74 h 235"/>
                                            <a:gd name="T78" fmla="*/ 123 w 140"/>
                                            <a:gd name="T79" fmla="*/ 79 h 235"/>
                                            <a:gd name="T80" fmla="*/ 134 w 140"/>
                                            <a:gd name="T81" fmla="*/ 111 h 235"/>
                                            <a:gd name="T82" fmla="*/ 140 w 140"/>
                                            <a:gd name="T83" fmla="*/ 127 h 235"/>
                                            <a:gd name="T84" fmla="*/ 133 w 140"/>
                                            <a:gd name="T85" fmla="*/ 135 h 235"/>
                                            <a:gd name="T86" fmla="*/ 110 w 140"/>
                                            <a:gd name="T87" fmla="*/ 150 h 235"/>
                                            <a:gd name="T88" fmla="*/ 103 w 140"/>
                                            <a:gd name="T89" fmla="*/ 155 h 235"/>
                                            <a:gd name="T90" fmla="*/ 97 w 140"/>
                                            <a:gd name="T91" fmla="*/ 155 h 235"/>
                                            <a:gd name="T92" fmla="*/ 72 w 140"/>
                                            <a:gd name="T93" fmla="*/ 163 h 235"/>
                                            <a:gd name="T94" fmla="*/ 66 w 140"/>
                                            <a:gd name="T95" fmla="*/ 161 h 235"/>
                                            <a:gd name="T96" fmla="*/ 61 w 140"/>
                                            <a:gd name="T97" fmla="*/ 149 h 235"/>
                                            <a:gd name="T98" fmla="*/ 61 w 140"/>
                                            <a:gd name="T99" fmla="*/ 131 h 235"/>
                                            <a:gd name="T100" fmla="*/ 61 w 140"/>
                                            <a:gd name="T101" fmla="*/ 113 h 235"/>
                                            <a:gd name="T102" fmla="*/ 61 w 140"/>
                                            <a:gd name="T103" fmla="*/ 103 h 235"/>
                                            <a:gd name="T104" fmla="*/ 65 w 140"/>
                                            <a:gd name="T105" fmla="*/ 99 h 235"/>
                                            <a:gd name="T106" fmla="*/ 66 w 140"/>
                                            <a:gd name="T107" fmla="*/ 93 h 235"/>
                                            <a:gd name="T108" fmla="*/ 71 w 140"/>
                                            <a:gd name="T109" fmla="*/ 85 h 235"/>
                                            <a:gd name="T110" fmla="*/ 81 w 140"/>
                                            <a:gd name="T111" fmla="*/ 35 h 235"/>
                                            <a:gd name="T112" fmla="*/ 84 w 140"/>
                                            <a:gd name="T113" fmla="*/ 9 h 235"/>
                                            <a:gd name="T114" fmla="*/ 84 w 140"/>
                                            <a:gd name="T115" fmla="*/ 1 h 235"/>
                                            <a:gd name="T116" fmla="*/ 101 w 140"/>
                                            <a:gd name="T117" fmla="*/ 0 h 2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40" h="235">
                                              <a:moveTo>
                                                <a:pt x="73" y="0"/>
                                              </a:moveTo>
                                              <a:lnTo>
                                                <a:pt x="73" y="0"/>
                                              </a:lnTo>
                                              <a:lnTo>
                                                <a:pt x="67" y="22"/>
                                              </a:lnTo>
                                              <a:lnTo>
                                                <a:pt x="61" y="44"/>
                                              </a:lnTo>
                                              <a:lnTo>
                                                <a:pt x="56" y="65"/>
                                              </a:lnTo>
                                              <a:lnTo>
                                                <a:pt x="54" y="71"/>
                                              </a:lnTo>
                                              <a:lnTo>
                                                <a:pt x="54" y="78"/>
                                              </a:lnTo>
                                              <a:lnTo>
                                                <a:pt x="54" y="78"/>
                                              </a:lnTo>
                                              <a:lnTo>
                                                <a:pt x="52" y="99"/>
                                              </a:lnTo>
                                              <a:lnTo>
                                                <a:pt x="51" y="111"/>
                                              </a:lnTo>
                                              <a:lnTo>
                                                <a:pt x="49" y="122"/>
                                              </a:lnTo>
                                              <a:lnTo>
                                                <a:pt x="49" y="122"/>
                                              </a:lnTo>
                                              <a:lnTo>
                                                <a:pt x="49" y="135"/>
                                              </a:lnTo>
                                              <a:lnTo>
                                                <a:pt x="52" y="155"/>
                                              </a:lnTo>
                                              <a:lnTo>
                                                <a:pt x="54" y="174"/>
                                              </a:lnTo>
                                              <a:lnTo>
                                                <a:pt x="54" y="181"/>
                                              </a:lnTo>
                                              <a:lnTo>
                                                <a:pt x="56" y="186"/>
                                              </a:lnTo>
                                              <a:lnTo>
                                                <a:pt x="56" y="186"/>
                                              </a:lnTo>
                                              <a:lnTo>
                                                <a:pt x="59" y="191"/>
                                              </a:lnTo>
                                              <a:lnTo>
                                                <a:pt x="60" y="195"/>
                                              </a:lnTo>
                                              <a:lnTo>
                                                <a:pt x="60" y="198"/>
                                              </a:lnTo>
                                              <a:lnTo>
                                                <a:pt x="59" y="201"/>
                                              </a:lnTo>
                                              <a:lnTo>
                                                <a:pt x="59" y="201"/>
                                              </a:lnTo>
                                              <a:lnTo>
                                                <a:pt x="58" y="205"/>
                                              </a:lnTo>
                                              <a:lnTo>
                                                <a:pt x="56" y="208"/>
                                              </a:lnTo>
                                              <a:lnTo>
                                                <a:pt x="54" y="213"/>
                                              </a:lnTo>
                                              <a:lnTo>
                                                <a:pt x="52" y="220"/>
                                              </a:lnTo>
                                              <a:lnTo>
                                                <a:pt x="52" y="220"/>
                                              </a:lnTo>
                                              <a:lnTo>
                                                <a:pt x="56" y="219"/>
                                              </a:lnTo>
                                              <a:lnTo>
                                                <a:pt x="60" y="219"/>
                                              </a:lnTo>
                                              <a:lnTo>
                                                <a:pt x="63" y="221"/>
                                              </a:lnTo>
                                              <a:lnTo>
                                                <a:pt x="63" y="221"/>
                                              </a:lnTo>
                                              <a:lnTo>
                                                <a:pt x="65" y="223"/>
                                              </a:lnTo>
                                              <a:lnTo>
                                                <a:pt x="66" y="224"/>
                                              </a:lnTo>
                                              <a:lnTo>
                                                <a:pt x="66" y="226"/>
                                              </a:lnTo>
                                              <a:lnTo>
                                                <a:pt x="65" y="226"/>
                                              </a:lnTo>
                                              <a:lnTo>
                                                <a:pt x="65" y="226"/>
                                              </a:lnTo>
                                              <a:lnTo>
                                                <a:pt x="58" y="231"/>
                                              </a:lnTo>
                                              <a:lnTo>
                                                <a:pt x="52" y="233"/>
                                              </a:lnTo>
                                              <a:lnTo>
                                                <a:pt x="48" y="235"/>
                                              </a:lnTo>
                                              <a:lnTo>
                                                <a:pt x="48" y="235"/>
                                              </a:lnTo>
                                              <a:lnTo>
                                                <a:pt x="43" y="235"/>
                                              </a:lnTo>
                                              <a:lnTo>
                                                <a:pt x="38" y="235"/>
                                              </a:lnTo>
                                              <a:lnTo>
                                                <a:pt x="34" y="235"/>
                                              </a:lnTo>
                                              <a:lnTo>
                                                <a:pt x="31" y="234"/>
                                              </a:lnTo>
                                              <a:lnTo>
                                                <a:pt x="31" y="234"/>
                                              </a:lnTo>
                                              <a:lnTo>
                                                <a:pt x="30" y="232"/>
                                              </a:lnTo>
                                              <a:lnTo>
                                                <a:pt x="29" y="230"/>
                                              </a:lnTo>
                                              <a:lnTo>
                                                <a:pt x="29" y="228"/>
                                              </a:lnTo>
                                              <a:lnTo>
                                                <a:pt x="30" y="227"/>
                                              </a:lnTo>
                                              <a:lnTo>
                                                <a:pt x="30" y="227"/>
                                              </a:lnTo>
                                              <a:lnTo>
                                                <a:pt x="30" y="227"/>
                                              </a:lnTo>
                                              <a:lnTo>
                                                <a:pt x="30" y="224"/>
                                              </a:lnTo>
                                              <a:lnTo>
                                                <a:pt x="31" y="223"/>
                                              </a:lnTo>
                                              <a:lnTo>
                                                <a:pt x="33" y="221"/>
                                              </a:lnTo>
                                              <a:lnTo>
                                                <a:pt x="35" y="221"/>
                                              </a:lnTo>
                                              <a:lnTo>
                                                <a:pt x="35" y="221"/>
                                              </a:lnTo>
                                              <a:lnTo>
                                                <a:pt x="36" y="219"/>
                                              </a:lnTo>
                                              <a:lnTo>
                                                <a:pt x="37" y="217"/>
                                              </a:lnTo>
                                              <a:lnTo>
                                                <a:pt x="39" y="215"/>
                                              </a:lnTo>
                                              <a:lnTo>
                                                <a:pt x="39" y="210"/>
                                              </a:lnTo>
                                              <a:lnTo>
                                                <a:pt x="39" y="210"/>
                                              </a:lnTo>
                                              <a:lnTo>
                                                <a:pt x="40" y="204"/>
                                              </a:lnTo>
                                              <a:lnTo>
                                                <a:pt x="42" y="198"/>
                                              </a:lnTo>
                                              <a:lnTo>
                                                <a:pt x="42" y="193"/>
                                              </a:lnTo>
                                              <a:lnTo>
                                                <a:pt x="42" y="191"/>
                                              </a:lnTo>
                                              <a:lnTo>
                                                <a:pt x="42" y="189"/>
                                              </a:lnTo>
                                              <a:lnTo>
                                                <a:pt x="42" y="189"/>
                                              </a:lnTo>
                                              <a:lnTo>
                                                <a:pt x="39" y="186"/>
                                              </a:lnTo>
                                              <a:lnTo>
                                                <a:pt x="39" y="182"/>
                                              </a:lnTo>
                                              <a:lnTo>
                                                <a:pt x="39" y="178"/>
                                              </a:lnTo>
                                              <a:lnTo>
                                                <a:pt x="37" y="173"/>
                                              </a:lnTo>
                                              <a:lnTo>
                                                <a:pt x="37" y="173"/>
                                              </a:lnTo>
                                              <a:lnTo>
                                                <a:pt x="35" y="181"/>
                                              </a:lnTo>
                                              <a:lnTo>
                                                <a:pt x="35" y="187"/>
                                              </a:lnTo>
                                              <a:lnTo>
                                                <a:pt x="35" y="191"/>
                                              </a:lnTo>
                                              <a:lnTo>
                                                <a:pt x="35" y="193"/>
                                              </a:lnTo>
                                              <a:lnTo>
                                                <a:pt x="35" y="193"/>
                                              </a:lnTo>
                                              <a:lnTo>
                                                <a:pt x="35" y="197"/>
                                              </a:lnTo>
                                              <a:lnTo>
                                                <a:pt x="36" y="202"/>
                                              </a:lnTo>
                                              <a:lnTo>
                                                <a:pt x="36" y="206"/>
                                              </a:lnTo>
                                              <a:lnTo>
                                                <a:pt x="35" y="209"/>
                                              </a:lnTo>
                                              <a:lnTo>
                                                <a:pt x="35" y="209"/>
                                              </a:lnTo>
                                              <a:lnTo>
                                                <a:pt x="36" y="210"/>
                                              </a:lnTo>
                                              <a:lnTo>
                                                <a:pt x="36" y="212"/>
                                              </a:lnTo>
                                              <a:lnTo>
                                                <a:pt x="35" y="213"/>
                                              </a:lnTo>
                                              <a:lnTo>
                                                <a:pt x="35" y="213"/>
                                              </a:lnTo>
                                              <a:lnTo>
                                                <a:pt x="32" y="214"/>
                                              </a:lnTo>
                                              <a:lnTo>
                                                <a:pt x="28" y="214"/>
                                              </a:lnTo>
                                              <a:lnTo>
                                                <a:pt x="23" y="213"/>
                                              </a:lnTo>
                                              <a:lnTo>
                                                <a:pt x="22" y="212"/>
                                              </a:lnTo>
                                              <a:lnTo>
                                                <a:pt x="20" y="210"/>
                                              </a:lnTo>
                                              <a:lnTo>
                                                <a:pt x="20" y="210"/>
                                              </a:lnTo>
                                              <a:lnTo>
                                                <a:pt x="17" y="208"/>
                                              </a:lnTo>
                                              <a:lnTo>
                                                <a:pt x="16" y="206"/>
                                              </a:lnTo>
                                              <a:lnTo>
                                                <a:pt x="14" y="206"/>
                                              </a:lnTo>
                                              <a:lnTo>
                                                <a:pt x="12" y="204"/>
                                              </a:lnTo>
                                              <a:lnTo>
                                                <a:pt x="12" y="204"/>
                                              </a:lnTo>
                                              <a:lnTo>
                                                <a:pt x="11" y="203"/>
                                              </a:lnTo>
                                              <a:lnTo>
                                                <a:pt x="10" y="201"/>
                                              </a:lnTo>
                                              <a:lnTo>
                                                <a:pt x="10" y="196"/>
                                              </a:lnTo>
                                              <a:lnTo>
                                                <a:pt x="10" y="195"/>
                                              </a:lnTo>
                                              <a:lnTo>
                                                <a:pt x="10" y="192"/>
                                              </a:lnTo>
                                              <a:lnTo>
                                                <a:pt x="10" y="191"/>
                                              </a:lnTo>
                                              <a:lnTo>
                                                <a:pt x="11" y="190"/>
                                              </a:lnTo>
                                              <a:lnTo>
                                                <a:pt x="11" y="190"/>
                                              </a:lnTo>
                                              <a:lnTo>
                                                <a:pt x="12" y="188"/>
                                              </a:lnTo>
                                              <a:lnTo>
                                                <a:pt x="12" y="187"/>
                                              </a:lnTo>
                                              <a:lnTo>
                                                <a:pt x="13" y="187"/>
                                              </a:lnTo>
                                              <a:lnTo>
                                                <a:pt x="15" y="186"/>
                                              </a:lnTo>
                                              <a:lnTo>
                                                <a:pt x="15" y="186"/>
                                              </a:lnTo>
                                              <a:lnTo>
                                                <a:pt x="16" y="185"/>
                                              </a:lnTo>
                                              <a:lnTo>
                                                <a:pt x="16" y="185"/>
                                              </a:lnTo>
                                              <a:lnTo>
                                                <a:pt x="18" y="185"/>
                                              </a:lnTo>
                                              <a:lnTo>
                                                <a:pt x="19" y="183"/>
                                              </a:lnTo>
                                              <a:lnTo>
                                                <a:pt x="19" y="183"/>
                                              </a:lnTo>
                                              <a:lnTo>
                                                <a:pt x="20" y="181"/>
                                              </a:lnTo>
                                              <a:lnTo>
                                                <a:pt x="22" y="178"/>
                                              </a:lnTo>
                                              <a:lnTo>
                                                <a:pt x="22" y="175"/>
                                              </a:lnTo>
                                              <a:lnTo>
                                                <a:pt x="23" y="170"/>
                                              </a:lnTo>
                                              <a:lnTo>
                                                <a:pt x="23" y="170"/>
                                              </a:lnTo>
                                              <a:lnTo>
                                                <a:pt x="25" y="163"/>
                                              </a:lnTo>
                                              <a:lnTo>
                                                <a:pt x="26" y="152"/>
                                              </a:lnTo>
                                              <a:lnTo>
                                                <a:pt x="26" y="140"/>
                                              </a:lnTo>
                                              <a:lnTo>
                                                <a:pt x="27" y="124"/>
                                              </a:lnTo>
                                              <a:lnTo>
                                                <a:pt x="27" y="124"/>
                                              </a:lnTo>
                                              <a:lnTo>
                                                <a:pt x="25" y="119"/>
                                              </a:lnTo>
                                              <a:lnTo>
                                                <a:pt x="23" y="113"/>
                                              </a:lnTo>
                                              <a:lnTo>
                                                <a:pt x="20" y="101"/>
                                              </a:lnTo>
                                              <a:lnTo>
                                                <a:pt x="20" y="92"/>
                                              </a:lnTo>
                                              <a:lnTo>
                                                <a:pt x="19" y="83"/>
                                              </a:lnTo>
                                              <a:lnTo>
                                                <a:pt x="19" y="83"/>
                                              </a:lnTo>
                                              <a:lnTo>
                                                <a:pt x="16" y="67"/>
                                              </a:lnTo>
                                              <a:lnTo>
                                                <a:pt x="12" y="48"/>
                                              </a:lnTo>
                                              <a:lnTo>
                                                <a:pt x="12" y="48"/>
                                              </a:lnTo>
                                              <a:lnTo>
                                                <a:pt x="7" y="25"/>
                                              </a:lnTo>
                                              <a:lnTo>
                                                <a:pt x="3" y="10"/>
                                              </a:lnTo>
                                              <a:lnTo>
                                                <a:pt x="3" y="10"/>
                                              </a:lnTo>
                                              <a:lnTo>
                                                <a:pt x="0" y="0"/>
                                              </a:lnTo>
                                              <a:lnTo>
                                                <a:pt x="73" y="0"/>
                                              </a:lnTo>
                                              <a:lnTo>
                                                <a:pt x="73" y="0"/>
                                              </a:lnTo>
                                              <a:lnTo>
                                                <a:pt x="73" y="0"/>
                                              </a:lnTo>
                                              <a:lnTo>
                                                <a:pt x="73" y="0"/>
                                              </a:lnTo>
                                              <a:close/>
                                              <a:moveTo>
                                                <a:pt x="101" y="0"/>
                                              </a:moveTo>
                                              <a:lnTo>
                                                <a:pt x="101" y="0"/>
                                              </a:lnTo>
                                              <a:lnTo>
                                                <a:pt x="100" y="1"/>
                                              </a:lnTo>
                                              <a:lnTo>
                                                <a:pt x="100" y="1"/>
                                              </a:lnTo>
                                              <a:lnTo>
                                                <a:pt x="100" y="5"/>
                                              </a:lnTo>
                                              <a:lnTo>
                                                <a:pt x="101" y="11"/>
                                              </a:lnTo>
                                              <a:lnTo>
                                                <a:pt x="101" y="11"/>
                                              </a:lnTo>
                                              <a:lnTo>
                                                <a:pt x="106" y="33"/>
                                              </a:lnTo>
                                              <a:lnTo>
                                                <a:pt x="106" y="33"/>
                                              </a:lnTo>
                                              <a:lnTo>
                                                <a:pt x="109" y="43"/>
                                              </a:lnTo>
                                              <a:lnTo>
                                                <a:pt x="113" y="53"/>
                                              </a:lnTo>
                                              <a:lnTo>
                                                <a:pt x="116" y="64"/>
                                              </a:lnTo>
                                              <a:lnTo>
                                                <a:pt x="119" y="74"/>
                                              </a:lnTo>
                                              <a:lnTo>
                                                <a:pt x="119" y="74"/>
                                              </a:lnTo>
                                              <a:lnTo>
                                                <a:pt x="122" y="74"/>
                                              </a:lnTo>
                                              <a:lnTo>
                                                <a:pt x="122" y="74"/>
                                              </a:lnTo>
                                              <a:lnTo>
                                                <a:pt x="123" y="79"/>
                                              </a:lnTo>
                                              <a:lnTo>
                                                <a:pt x="126" y="87"/>
                                              </a:lnTo>
                                              <a:lnTo>
                                                <a:pt x="131" y="103"/>
                                              </a:lnTo>
                                              <a:lnTo>
                                                <a:pt x="131" y="103"/>
                                              </a:lnTo>
                                              <a:lnTo>
                                                <a:pt x="134" y="111"/>
                                              </a:lnTo>
                                              <a:lnTo>
                                                <a:pt x="139" y="121"/>
                                              </a:lnTo>
                                              <a:lnTo>
                                                <a:pt x="139" y="121"/>
                                              </a:lnTo>
                                              <a:lnTo>
                                                <a:pt x="140" y="124"/>
                                              </a:lnTo>
                                              <a:lnTo>
                                                <a:pt x="140" y="127"/>
                                              </a:lnTo>
                                              <a:lnTo>
                                                <a:pt x="139" y="129"/>
                                              </a:lnTo>
                                              <a:lnTo>
                                                <a:pt x="137" y="131"/>
                                              </a:lnTo>
                                              <a:lnTo>
                                                <a:pt x="135" y="133"/>
                                              </a:lnTo>
                                              <a:lnTo>
                                                <a:pt x="133" y="135"/>
                                              </a:lnTo>
                                              <a:lnTo>
                                                <a:pt x="127" y="140"/>
                                              </a:lnTo>
                                              <a:lnTo>
                                                <a:pt x="127" y="140"/>
                                              </a:lnTo>
                                              <a:lnTo>
                                                <a:pt x="116" y="147"/>
                                              </a:lnTo>
                                              <a:lnTo>
                                                <a:pt x="110" y="150"/>
                                              </a:lnTo>
                                              <a:lnTo>
                                                <a:pt x="104" y="153"/>
                                              </a:lnTo>
                                              <a:lnTo>
                                                <a:pt x="104" y="153"/>
                                              </a:lnTo>
                                              <a:lnTo>
                                                <a:pt x="104" y="154"/>
                                              </a:lnTo>
                                              <a:lnTo>
                                                <a:pt x="103" y="155"/>
                                              </a:lnTo>
                                              <a:lnTo>
                                                <a:pt x="101" y="157"/>
                                              </a:lnTo>
                                              <a:lnTo>
                                                <a:pt x="98" y="157"/>
                                              </a:lnTo>
                                              <a:lnTo>
                                                <a:pt x="98" y="156"/>
                                              </a:lnTo>
                                              <a:lnTo>
                                                <a:pt x="97" y="155"/>
                                              </a:lnTo>
                                              <a:lnTo>
                                                <a:pt x="97" y="155"/>
                                              </a:lnTo>
                                              <a:lnTo>
                                                <a:pt x="88" y="159"/>
                                              </a:lnTo>
                                              <a:lnTo>
                                                <a:pt x="79" y="162"/>
                                              </a:lnTo>
                                              <a:lnTo>
                                                <a:pt x="72" y="163"/>
                                              </a:lnTo>
                                              <a:lnTo>
                                                <a:pt x="69" y="163"/>
                                              </a:lnTo>
                                              <a:lnTo>
                                                <a:pt x="67" y="162"/>
                                              </a:lnTo>
                                              <a:lnTo>
                                                <a:pt x="67" y="162"/>
                                              </a:lnTo>
                                              <a:lnTo>
                                                <a:pt x="66" y="161"/>
                                              </a:lnTo>
                                              <a:lnTo>
                                                <a:pt x="64" y="160"/>
                                              </a:lnTo>
                                              <a:lnTo>
                                                <a:pt x="63" y="157"/>
                                              </a:lnTo>
                                              <a:lnTo>
                                                <a:pt x="61" y="149"/>
                                              </a:lnTo>
                                              <a:lnTo>
                                                <a:pt x="61" y="149"/>
                                              </a:lnTo>
                                              <a:lnTo>
                                                <a:pt x="61" y="146"/>
                                              </a:lnTo>
                                              <a:lnTo>
                                                <a:pt x="60" y="143"/>
                                              </a:lnTo>
                                              <a:lnTo>
                                                <a:pt x="61" y="137"/>
                                              </a:lnTo>
                                              <a:lnTo>
                                                <a:pt x="61" y="131"/>
                                              </a:lnTo>
                                              <a:lnTo>
                                                <a:pt x="61" y="124"/>
                                              </a:lnTo>
                                              <a:lnTo>
                                                <a:pt x="61" y="124"/>
                                              </a:lnTo>
                                              <a:lnTo>
                                                <a:pt x="61" y="118"/>
                                              </a:lnTo>
                                              <a:lnTo>
                                                <a:pt x="61" y="113"/>
                                              </a:lnTo>
                                              <a:lnTo>
                                                <a:pt x="62" y="109"/>
                                              </a:lnTo>
                                              <a:lnTo>
                                                <a:pt x="61" y="105"/>
                                              </a:lnTo>
                                              <a:lnTo>
                                                <a:pt x="61" y="105"/>
                                              </a:lnTo>
                                              <a:lnTo>
                                                <a:pt x="61" y="103"/>
                                              </a:lnTo>
                                              <a:lnTo>
                                                <a:pt x="62" y="102"/>
                                              </a:lnTo>
                                              <a:lnTo>
                                                <a:pt x="63" y="100"/>
                                              </a:lnTo>
                                              <a:lnTo>
                                                <a:pt x="65" y="99"/>
                                              </a:lnTo>
                                              <a:lnTo>
                                                <a:pt x="65" y="99"/>
                                              </a:lnTo>
                                              <a:lnTo>
                                                <a:pt x="64" y="97"/>
                                              </a:lnTo>
                                              <a:lnTo>
                                                <a:pt x="64" y="93"/>
                                              </a:lnTo>
                                              <a:lnTo>
                                                <a:pt x="64" y="93"/>
                                              </a:lnTo>
                                              <a:lnTo>
                                                <a:pt x="66" y="93"/>
                                              </a:lnTo>
                                              <a:lnTo>
                                                <a:pt x="69" y="92"/>
                                              </a:lnTo>
                                              <a:lnTo>
                                                <a:pt x="71" y="91"/>
                                              </a:lnTo>
                                              <a:lnTo>
                                                <a:pt x="71" y="91"/>
                                              </a:lnTo>
                                              <a:lnTo>
                                                <a:pt x="71" y="85"/>
                                              </a:lnTo>
                                              <a:lnTo>
                                                <a:pt x="73" y="76"/>
                                              </a:lnTo>
                                              <a:lnTo>
                                                <a:pt x="76" y="58"/>
                                              </a:lnTo>
                                              <a:lnTo>
                                                <a:pt x="76" y="58"/>
                                              </a:lnTo>
                                              <a:lnTo>
                                                <a:pt x="81" y="35"/>
                                              </a:lnTo>
                                              <a:lnTo>
                                                <a:pt x="86" y="9"/>
                                              </a:lnTo>
                                              <a:lnTo>
                                                <a:pt x="86" y="9"/>
                                              </a:lnTo>
                                              <a:lnTo>
                                                <a:pt x="85" y="9"/>
                                              </a:lnTo>
                                              <a:lnTo>
                                                <a:pt x="84" y="9"/>
                                              </a:lnTo>
                                              <a:lnTo>
                                                <a:pt x="84" y="9"/>
                                              </a:lnTo>
                                              <a:lnTo>
                                                <a:pt x="84" y="9"/>
                                              </a:lnTo>
                                              <a:lnTo>
                                                <a:pt x="84" y="5"/>
                                              </a:lnTo>
                                              <a:lnTo>
                                                <a:pt x="84" y="1"/>
                                              </a:lnTo>
                                              <a:lnTo>
                                                <a:pt x="84" y="1"/>
                                              </a:lnTo>
                                              <a:lnTo>
                                                <a:pt x="84" y="0"/>
                                              </a:lnTo>
                                              <a:lnTo>
                                                <a:pt x="101" y="0"/>
                                              </a:lnTo>
                                              <a:lnTo>
                                                <a:pt x="101" y="0"/>
                                              </a:lnTo>
                                              <a:lnTo>
                                                <a:pt x="101" y="0"/>
                                              </a:lnTo>
                                              <a:lnTo>
                                                <a:pt x="101" y="0"/>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42"/>
                                      <wps:cNvSpPr>
                                        <a:spLocks noEditPoints="1"/>
                                      </wps:cNvSpPr>
                                      <wps:spPr bwMode="auto">
                                        <a:xfrm>
                                          <a:off x="3768090" y="307975"/>
                                          <a:ext cx="86360" cy="203200"/>
                                        </a:xfrm>
                                        <a:custGeom>
                                          <a:avLst/>
                                          <a:gdLst>
                                            <a:gd name="T0" fmla="*/ 26 w 136"/>
                                            <a:gd name="T1" fmla="*/ 275 h 320"/>
                                            <a:gd name="T2" fmla="*/ 26 w 136"/>
                                            <a:gd name="T3" fmla="*/ 266 h 320"/>
                                            <a:gd name="T4" fmla="*/ 27 w 136"/>
                                            <a:gd name="T5" fmla="*/ 250 h 320"/>
                                            <a:gd name="T6" fmla="*/ 28 w 136"/>
                                            <a:gd name="T7" fmla="*/ 239 h 320"/>
                                            <a:gd name="T8" fmla="*/ 30 w 136"/>
                                            <a:gd name="T9" fmla="*/ 230 h 320"/>
                                            <a:gd name="T10" fmla="*/ 33 w 136"/>
                                            <a:gd name="T11" fmla="*/ 207 h 320"/>
                                            <a:gd name="T12" fmla="*/ 28 w 136"/>
                                            <a:gd name="T13" fmla="*/ 148 h 320"/>
                                            <a:gd name="T14" fmla="*/ 13 w 136"/>
                                            <a:gd name="T15" fmla="*/ 222 h 320"/>
                                            <a:gd name="T16" fmla="*/ 13 w 136"/>
                                            <a:gd name="T17" fmla="*/ 250 h 320"/>
                                            <a:gd name="T18" fmla="*/ 17 w 136"/>
                                            <a:gd name="T19" fmla="*/ 257 h 320"/>
                                            <a:gd name="T20" fmla="*/ 17 w 136"/>
                                            <a:gd name="T21" fmla="*/ 264 h 320"/>
                                            <a:gd name="T22" fmla="*/ 7 w 136"/>
                                            <a:gd name="T23" fmla="*/ 268 h 320"/>
                                            <a:gd name="T24" fmla="*/ 0 w 136"/>
                                            <a:gd name="T25" fmla="*/ 242 h 320"/>
                                            <a:gd name="T26" fmla="*/ 4 w 136"/>
                                            <a:gd name="T27" fmla="*/ 171 h 320"/>
                                            <a:gd name="T28" fmla="*/ 13 w 136"/>
                                            <a:gd name="T29" fmla="*/ 108 h 320"/>
                                            <a:gd name="T30" fmla="*/ 38 w 136"/>
                                            <a:gd name="T31" fmla="*/ 90 h 320"/>
                                            <a:gd name="T32" fmla="*/ 51 w 136"/>
                                            <a:gd name="T33" fmla="*/ 57 h 320"/>
                                            <a:gd name="T34" fmla="*/ 45 w 136"/>
                                            <a:gd name="T35" fmla="*/ 52 h 320"/>
                                            <a:gd name="T36" fmla="*/ 42 w 136"/>
                                            <a:gd name="T37" fmla="*/ 43 h 320"/>
                                            <a:gd name="T38" fmla="*/ 40 w 136"/>
                                            <a:gd name="T39" fmla="*/ 31 h 320"/>
                                            <a:gd name="T40" fmla="*/ 45 w 136"/>
                                            <a:gd name="T41" fmla="*/ 22 h 320"/>
                                            <a:gd name="T42" fmla="*/ 55 w 136"/>
                                            <a:gd name="T43" fmla="*/ 2 h 320"/>
                                            <a:gd name="T44" fmla="*/ 63 w 136"/>
                                            <a:gd name="T45" fmla="*/ 1 h 320"/>
                                            <a:gd name="T46" fmla="*/ 82 w 136"/>
                                            <a:gd name="T47" fmla="*/ 9 h 320"/>
                                            <a:gd name="T48" fmla="*/ 86 w 136"/>
                                            <a:gd name="T49" fmla="*/ 20 h 320"/>
                                            <a:gd name="T50" fmla="*/ 90 w 136"/>
                                            <a:gd name="T51" fmla="*/ 27 h 320"/>
                                            <a:gd name="T52" fmla="*/ 85 w 136"/>
                                            <a:gd name="T53" fmla="*/ 28 h 320"/>
                                            <a:gd name="T54" fmla="*/ 85 w 136"/>
                                            <a:gd name="T55" fmla="*/ 42 h 320"/>
                                            <a:gd name="T56" fmla="*/ 79 w 136"/>
                                            <a:gd name="T57" fmla="*/ 61 h 320"/>
                                            <a:gd name="T58" fmla="*/ 82 w 136"/>
                                            <a:gd name="T59" fmla="*/ 83 h 320"/>
                                            <a:gd name="T60" fmla="*/ 111 w 136"/>
                                            <a:gd name="T61" fmla="*/ 108 h 320"/>
                                            <a:gd name="T62" fmla="*/ 121 w 136"/>
                                            <a:gd name="T63" fmla="*/ 198 h 320"/>
                                            <a:gd name="T64" fmla="*/ 125 w 136"/>
                                            <a:gd name="T65" fmla="*/ 217 h 320"/>
                                            <a:gd name="T66" fmla="*/ 129 w 136"/>
                                            <a:gd name="T67" fmla="*/ 279 h 320"/>
                                            <a:gd name="T68" fmla="*/ 136 w 136"/>
                                            <a:gd name="T69" fmla="*/ 303 h 320"/>
                                            <a:gd name="T70" fmla="*/ 132 w 136"/>
                                            <a:gd name="T71" fmla="*/ 316 h 320"/>
                                            <a:gd name="T72" fmla="*/ 115 w 136"/>
                                            <a:gd name="T73" fmla="*/ 301 h 320"/>
                                            <a:gd name="T74" fmla="*/ 110 w 136"/>
                                            <a:gd name="T75" fmla="*/ 237 h 320"/>
                                            <a:gd name="T76" fmla="*/ 100 w 136"/>
                                            <a:gd name="T77" fmla="*/ 166 h 320"/>
                                            <a:gd name="T78" fmla="*/ 97 w 136"/>
                                            <a:gd name="T79" fmla="*/ 208 h 320"/>
                                            <a:gd name="T80" fmla="*/ 101 w 136"/>
                                            <a:gd name="T81" fmla="*/ 228 h 320"/>
                                            <a:gd name="T82" fmla="*/ 106 w 136"/>
                                            <a:gd name="T83" fmla="*/ 248 h 320"/>
                                            <a:gd name="T84" fmla="*/ 105 w 136"/>
                                            <a:gd name="T85" fmla="*/ 262 h 320"/>
                                            <a:gd name="T86" fmla="*/ 106 w 136"/>
                                            <a:gd name="T87" fmla="*/ 296 h 320"/>
                                            <a:gd name="T88" fmla="*/ 87 w 136"/>
                                            <a:gd name="T89" fmla="*/ 24 h 320"/>
                                            <a:gd name="T90" fmla="*/ 87 w 136"/>
                                            <a:gd name="T91" fmla="*/ 25 h 320"/>
                                            <a:gd name="T92" fmla="*/ 85 w 136"/>
                                            <a:gd name="T93" fmla="*/ 37 h 320"/>
                                            <a:gd name="T94" fmla="*/ 85 w 136"/>
                                            <a:gd name="T95" fmla="*/ 31 h 320"/>
                                            <a:gd name="T96" fmla="*/ 84 w 136"/>
                                            <a:gd name="T97" fmla="*/ 55 h 320"/>
                                            <a:gd name="T98" fmla="*/ 81 w 136"/>
                                            <a:gd name="T99" fmla="*/ 56 h 320"/>
                                            <a:gd name="T100" fmla="*/ 43 w 136"/>
                                            <a:gd name="T101" fmla="*/ 34 h 320"/>
                                            <a:gd name="T102" fmla="*/ 40 w 136"/>
                                            <a:gd name="T103" fmla="*/ 38 h 320"/>
                                            <a:gd name="T104" fmla="*/ 43 w 136"/>
                                            <a:gd name="T105" fmla="*/ 40 h 320"/>
                                            <a:gd name="T106" fmla="*/ 43 w 136"/>
                                            <a:gd name="T107" fmla="*/ 34 h 320"/>
                                            <a:gd name="T108" fmla="*/ 41 w 136"/>
                                            <a:gd name="T109" fmla="*/ 31 h 320"/>
                                            <a:gd name="T110" fmla="*/ 46 w 136"/>
                                            <a:gd name="T111" fmla="*/ 48 h 320"/>
                                            <a:gd name="T112" fmla="*/ 47 w 136"/>
                                            <a:gd name="T113" fmla="*/ 51 h 3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136" h="320">
                                              <a:moveTo>
                                                <a:pt x="30" y="320"/>
                                              </a:moveTo>
                                              <a:lnTo>
                                                <a:pt x="30" y="320"/>
                                              </a:lnTo>
                                              <a:lnTo>
                                                <a:pt x="29" y="311"/>
                                              </a:lnTo>
                                              <a:lnTo>
                                                <a:pt x="28" y="301"/>
                                              </a:lnTo>
                                              <a:lnTo>
                                                <a:pt x="26" y="290"/>
                                              </a:lnTo>
                                              <a:lnTo>
                                                <a:pt x="26" y="276"/>
                                              </a:lnTo>
                                              <a:lnTo>
                                                <a:pt x="26" y="276"/>
                                              </a:lnTo>
                                              <a:lnTo>
                                                <a:pt x="26" y="275"/>
                                              </a:lnTo>
                                              <a:lnTo>
                                                <a:pt x="26" y="275"/>
                                              </a:lnTo>
                                              <a:lnTo>
                                                <a:pt x="25" y="274"/>
                                              </a:lnTo>
                                              <a:lnTo>
                                                <a:pt x="26" y="273"/>
                                              </a:lnTo>
                                              <a:lnTo>
                                                <a:pt x="26" y="273"/>
                                              </a:lnTo>
                                              <a:lnTo>
                                                <a:pt x="26" y="271"/>
                                              </a:lnTo>
                                              <a:lnTo>
                                                <a:pt x="26" y="269"/>
                                              </a:lnTo>
                                              <a:lnTo>
                                                <a:pt x="26" y="267"/>
                                              </a:lnTo>
                                              <a:lnTo>
                                                <a:pt x="26" y="266"/>
                                              </a:lnTo>
                                              <a:lnTo>
                                                <a:pt x="26" y="266"/>
                                              </a:lnTo>
                                              <a:lnTo>
                                                <a:pt x="26" y="264"/>
                                              </a:lnTo>
                                              <a:lnTo>
                                                <a:pt x="26" y="262"/>
                                              </a:lnTo>
                                              <a:lnTo>
                                                <a:pt x="26" y="258"/>
                                              </a:lnTo>
                                              <a:lnTo>
                                                <a:pt x="27" y="256"/>
                                              </a:lnTo>
                                              <a:lnTo>
                                                <a:pt x="27" y="256"/>
                                              </a:lnTo>
                                              <a:lnTo>
                                                <a:pt x="28" y="254"/>
                                              </a:lnTo>
                                              <a:lnTo>
                                                <a:pt x="27" y="250"/>
                                              </a:lnTo>
                                              <a:lnTo>
                                                <a:pt x="27" y="248"/>
                                              </a:lnTo>
                                              <a:lnTo>
                                                <a:pt x="27" y="247"/>
                                              </a:lnTo>
                                              <a:lnTo>
                                                <a:pt x="28" y="245"/>
                                              </a:lnTo>
                                              <a:lnTo>
                                                <a:pt x="28" y="245"/>
                                              </a:lnTo>
                                              <a:lnTo>
                                                <a:pt x="28" y="244"/>
                                              </a:lnTo>
                                              <a:lnTo>
                                                <a:pt x="28" y="243"/>
                                              </a:lnTo>
                                              <a:lnTo>
                                                <a:pt x="28" y="240"/>
                                              </a:lnTo>
                                              <a:lnTo>
                                                <a:pt x="28" y="239"/>
                                              </a:lnTo>
                                              <a:lnTo>
                                                <a:pt x="28" y="239"/>
                                              </a:lnTo>
                                              <a:lnTo>
                                                <a:pt x="29" y="238"/>
                                              </a:lnTo>
                                              <a:lnTo>
                                                <a:pt x="29" y="237"/>
                                              </a:lnTo>
                                              <a:lnTo>
                                                <a:pt x="29" y="236"/>
                                              </a:lnTo>
                                              <a:lnTo>
                                                <a:pt x="29" y="235"/>
                                              </a:lnTo>
                                              <a:lnTo>
                                                <a:pt x="29" y="235"/>
                                              </a:lnTo>
                                              <a:lnTo>
                                                <a:pt x="29" y="234"/>
                                              </a:lnTo>
                                              <a:lnTo>
                                                <a:pt x="30" y="230"/>
                                              </a:lnTo>
                                              <a:lnTo>
                                                <a:pt x="30" y="230"/>
                                              </a:lnTo>
                                              <a:lnTo>
                                                <a:pt x="30" y="227"/>
                                              </a:lnTo>
                                              <a:lnTo>
                                                <a:pt x="31" y="226"/>
                                              </a:lnTo>
                                              <a:lnTo>
                                                <a:pt x="31" y="226"/>
                                              </a:lnTo>
                                              <a:lnTo>
                                                <a:pt x="32" y="220"/>
                                              </a:lnTo>
                                              <a:lnTo>
                                                <a:pt x="33" y="214"/>
                                              </a:lnTo>
                                              <a:lnTo>
                                                <a:pt x="33" y="207"/>
                                              </a:lnTo>
                                              <a:lnTo>
                                                <a:pt x="33" y="207"/>
                                              </a:lnTo>
                                              <a:lnTo>
                                                <a:pt x="33" y="198"/>
                                              </a:lnTo>
                                              <a:lnTo>
                                                <a:pt x="32" y="188"/>
                                              </a:lnTo>
                                              <a:lnTo>
                                                <a:pt x="32" y="178"/>
                                              </a:lnTo>
                                              <a:lnTo>
                                                <a:pt x="30" y="169"/>
                                              </a:lnTo>
                                              <a:lnTo>
                                                <a:pt x="30" y="169"/>
                                              </a:lnTo>
                                              <a:lnTo>
                                                <a:pt x="29" y="155"/>
                                              </a:lnTo>
                                              <a:lnTo>
                                                <a:pt x="28" y="150"/>
                                              </a:lnTo>
                                              <a:lnTo>
                                                <a:pt x="28" y="148"/>
                                              </a:lnTo>
                                              <a:lnTo>
                                                <a:pt x="28" y="148"/>
                                              </a:lnTo>
                                              <a:lnTo>
                                                <a:pt x="22" y="181"/>
                                              </a:lnTo>
                                              <a:lnTo>
                                                <a:pt x="22" y="181"/>
                                              </a:lnTo>
                                              <a:lnTo>
                                                <a:pt x="19" y="196"/>
                                              </a:lnTo>
                                              <a:lnTo>
                                                <a:pt x="18" y="204"/>
                                              </a:lnTo>
                                              <a:lnTo>
                                                <a:pt x="16" y="214"/>
                                              </a:lnTo>
                                              <a:lnTo>
                                                <a:pt x="16" y="214"/>
                                              </a:lnTo>
                                              <a:lnTo>
                                                <a:pt x="13" y="222"/>
                                              </a:lnTo>
                                              <a:lnTo>
                                                <a:pt x="11" y="230"/>
                                              </a:lnTo>
                                              <a:lnTo>
                                                <a:pt x="11" y="238"/>
                                              </a:lnTo>
                                              <a:lnTo>
                                                <a:pt x="11" y="241"/>
                                              </a:lnTo>
                                              <a:lnTo>
                                                <a:pt x="11" y="243"/>
                                              </a:lnTo>
                                              <a:lnTo>
                                                <a:pt x="11" y="243"/>
                                              </a:lnTo>
                                              <a:lnTo>
                                                <a:pt x="13" y="247"/>
                                              </a:lnTo>
                                              <a:lnTo>
                                                <a:pt x="14" y="248"/>
                                              </a:lnTo>
                                              <a:lnTo>
                                                <a:pt x="13" y="250"/>
                                              </a:lnTo>
                                              <a:lnTo>
                                                <a:pt x="13" y="251"/>
                                              </a:lnTo>
                                              <a:lnTo>
                                                <a:pt x="13" y="251"/>
                                              </a:lnTo>
                                              <a:lnTo>
                                                <a:pt x="15" y="252"/>
                                              </a:lnTo>
                                              <a:lnTo>
                                                <a:pt x="16" y="254"/>
                                              </a:lnTo>
                                              <a:lnTo>
                                                <a:pt x="16" y="254"/>
                                              </a:lnTo>
                                              <a:lnTo>
                                                <a:pt x="16" y="254"/>
                                              </a:lnTo>
                                              <a:lnTo>
                                                <a:pt x="17" y="256"/>
                                              </a:lnTo>
                                              <a:lnTo>
                                                <a:pt x="17" y="257"/>
                                              </a:lnTo>
                                              <a:lnTo>
                                                <a:pt x="17" y="257"/>
                                              </a:lnTo>
                                              <a:lnTo>
                                                <a:pt x="17" y="258"/>
                                              </a:lnTo>
                                              <a:lnTo>
                                                <a:pt x="17" y="259"/>
                                              </a:lnTo>
                                              <a:lnTo>
                                                <a:pt x="17" y="260"/>
                                              </a:lnTo>
                                              <a:lnTo>
                                                <a:pt x="17" y="260"/>
                                              </a:lnTo>
                                              <a:lnTo>
                                                <a:pt x="17" y="262"/>
                                              </a:lnTo>
                                              <a:lnTo>
                                                <a:pt x="17" y="262"/>
                                              </a:lnTo>
                                              <a:lnTo>
                                                <a:pt x="17" y="264"/>
                                              </a:lnTo>
                                              <a:lnTo>
                                                <a:pt x="17" y="264"/>
                                              </a:lnTo>
                                              <a:lnTo>
                                                <a:pt x="16" y="267"/>
                                              </a:lnTo>
                                              <a:lnTo>
                                                <a:pt x="15" y="269"/>
                                              </a:lnTo>
                                              <a:lnTo>
                                                <a:pt x="15" y="269"/>
                                              </a:lnTo>
                                              <a:lnTo>
                                                <a:pt x="11" y="269"/>
                                              </a:lnTo>
                                              <a:lnTo>
                                                <a:pt x="9" y="269"/>
                                              </a:lnTo>
                                              <a:lnTo>
                                                <a:pt x="7" y="268"/>
                                              </a:lnTo>
                                              <a:lnTo>
                                                <a:pt x="7" y="268"/>
                                              </a:lnTo>
                                              <a:lnTo>
                                                <a:pt x="3" y="266"/>
                                              </a:lnTo>
                                              <a:lnTo>
                                                <a:pt x="1" y="264"/>
                                              </a:lnTo>
                                              <a:lnTo>
                                                <a:pt x="1" y="263"/>
                                              </a:lnTo>
                                              <a:lnTo>
                                                <a:pt x="0" y="262"/>
                                              </a:lnTo>
                                              <a:lnTo>
                                                <a:pt x="0" y="262"/>
                                              </a:lnTo>
                                              <a:lnTo>
                                                <a:pt x="0" y="251"/>
                                              </a:lnTo>
                                              <a:lnTo>
                                                <a:pt x="0" y="242"/>
                                              </a:lnTo>
                                              <a:lnTo>
                                                <a:pt x="0" y="242"/>
                                              </a:lnTo>
                                              <a:lnTo>
                                                <a:pt x="0" y="237"/>
                                              </a:lnTo>
                                              <a:lnTo>
                                                <a:pt x="0" y="224"/>
                                              </a:lnTo>
                                              <a:lnTo>
                                                <a:pt x="0" y="224"/>
                                              </a:lnTo>
                                              <a:lnTo>
                                                <a:pt x="0" y="213"/>
                                              </a:lnTo>
                                              <a:lnTo>
                                                <a:pt x="1" y="200"/>
                                              </a:lnTo>
                                              <a:lnTo>
                                                <a:pt x="2" y="189"/>
                                              </a:lnTo>
                                              <a:lnTo>
                                                <a:pt x="4" y="171"/>
                                              </a:lnTo>
                                              <a:lnTo>
                                                <a:pt x="4" y="171"/>
                                              </a:lnTo>
                                              <a:lnTo>
                                                <a:pt x="6" y="154"/>
                                              </a:lnTo>
                                              <a:lnTo>
                                                <a:pt x="8" y="141"/>
                                              </a:lnTo>
                                              <a:lnTo>
                                                <a:pt x="10" y="130"/>
                                              </a:lnTo>
                                              <a:lnTo>
                                                <a:pt x="11" y="120"/>
                                              </a:lnTo>
                                              <a:lnTo>
                                                <a:pt x="11" y="120"/>
                                              </a:lnTo>
                                              <a:lnTo>
                                                <a:pt x="11" y="115"/>
                                              </a:lnTo>
                                              <a:lnTo>
                                                <a:pt x="12" y="110"/>
                                              </a:lnTo>
                                              <a:lnTo>
                                                <a:pt x="13" y="108"/>
                                              </a:lnTo>
                                              <a:lnTo>
                                                <a:pt x="15" y="105"/>
                                              </a:lnTo>
                                              <a:lnTo>
                                                <a:pt x="16" y="102"/>
                                              </a:lnTo>
                                              <a:lnTo>
                                                <a:pt x="18" y="100"/>
                                              </a:lnTo>
                                              <a:lnTo>
                                                <a:pt x="20" y="98"/>
                                              </a:lnTo>
                                              <a:lnTo>
                                                <a:pt x="23" y="96"/>
                                              </a:lnTo>
                                              <a:lnTo>
                                                <a:pt x="23" y="96"/>
                                              </a:lnTo>
                                              <a:lnTo>
                                                <a:pt x="30" y="94"/>
                                              </a:lnTo>
                                              <a:lnTo>
                                                <a:pt x="38" y="90"/>
                                              </a:lnTo>
                                              <a:lnTo>
                                                <a:pt x="47" y="85"/>
                                              </a:lnTo>
                                              <a:lnTo>
                                                <a:pt x="50" y="81"/>
                                              </a:lnTo>
                                              <a:lnTo>
                                                <a:pt x="52" y="80"/>
                                              </a:lnTo>
                                              <a:lnTo>
                                                <a:pt x="52" y="80"/>
                                              </a:lnTo>
                                              <a:lnTo>
                                                <a:pt x="53" y="76"/>
                                              </a:lnTo>
                                              <a:lnTo>
                                                <a:pt x="52" y="68"/>
                                              </a:lnTo>
                                              <a:lnTo>
                                                <a:pt x="52" y="62"/>
                                              </a:lnTo>
                                              <a:lnTo>
                                                <a:pt x="51" y="57"/>
                                              </a:lnTo>
                                              <a:lnTo>
                                                <a:pt x="51" y="57"/>
                                              </a:lnTo>
                                              <a:lnTo>
                                                <a:pt x="50" y="57"/>
                                              </a:lnTo>
                                              <a:lnTo>
                                                <a:pt x="48" y="57"/>
                                              </a:lnTo>
                                              <a:lnTo>
                                                <a:pt x="48" y="55"/>
                                              </a:lnTo>
                                              <a:lnTo>
                                                <a:pt x="47" y="54"/>
                                              </a:lnTo>
                                              <a:lnTo>
                                                <a:pt x="47" y="54"/>
                                              </a:lnTo>
                                              <a:lnTo>
                                                <a:pt x="46" y="54"/>
                                              </a:lnTo>
                                              <a:lnTo>
                                                <a:pt x="45" y="52"/>
                                              </a:lnTo>
                                              <a:lnTo>
                                                <a:pt x="45" y="50"/>
                                              </a:lnTo>
                                              <a:lnTo>
                                                <a:pt x="45" y="50"/>
                                              </a:lnTo>
                                              <a:lnTo>
                                                <a:pt x="45" y="48"/>
                                              </a:lnTo>
                                              <a:lnTo>
                                                <a:pt x="45" y="48"/>
                                              </a:lnTo>
                                              <a:lnTo>
                                                <a:pt x="44" y="47"/>
                                              </a:lnTo>
                                              <a:lnTo>
                                                <a:pt x="42" y="46"/>
                                              </a:lnTo>
                                              <a:lnTo>
                                                <a:pt x="42" y="43"/>
                                              </a:lnTo>
                                              <a:lnTo>
                                                <a:pt x="42" y="43"/>
                                              </a:lnTo>
                                              <a:lnTo>
                                                <a:pt x="41" y="43"/>
                                              </a:lnTo>
                                              <a:lnTo>
                                                <a:pt x="40" y="42"/>
                                              </a:lnTo>
                                              <a:lnTo>
                                                <a:pt x="40" y="40"/>
                                              </a:lnTo>
                                              <a:lnTo>
                                                <a:pt x="39" y="38"/>
                                              </a:lnTo>
                                              <a:lnTo>
                                                <a:pt x="39" y="34"/>
                                              </a:lnTo>
                                              <a:lnTo>
                                                <a:pt x="39" y="32"/>
                                              </a:lnTo>
                                              <a:lnTo>
                                                <a:pt x="40" y="31"/>
                                              </a:lnTo>
                                              <a:lnTo>
                                                <a:pt x="40" y="31"/>
                                              </a:lnTo>
                                              <a:lnTo>
                                                <a:pt x="40" y="29"/>
                                              </a:lnTo>
                                              <a:lnTo>
                                                <a:pt x="41" y="27"/>
                                              </a:lnTo>
                                              <a:lnTo>
                                                <a:pt x="42" y="27"/>
                                              </a:lnTo>
                                              <a:lnTo>
                                                <a:pt x="43" y="27"/>
                                              </a:lnTo>
                                              <a:lnTo>
                                                <a:pt x="43" y="27"/>
                                              </a:lnTo>
                                              <a:lnTo>
                                                <a:pt x="44" y="24"/>
                                              </a:lnTo>
                                              <a:lnTo>
                                                <a:pt x="45" y="22"/>
                                              </a:lnTo>
                                              <a:lnTo>
                                                <a:pt x="45" y="22"/>
                                              </a:lnTo>
                                              <a:lnTo>
                                                <a:pt x="45" y="22"/>
                                              </a:lnTo>
                                              <a:lnTo>
                                                <a:pt x="45" y="22"/>
                                              </a:lnTo>
                                              <a:lnTo>
                                                <a:pt x="45" y="16"/>
                                              </a:lnTo>
                                              <a:lnTo>
                                                <a:pt x="47" y="11"/>
                                              </a:lnTo>
                                              <a:lnTo>
                                                <a:pt x="48" y="9"/>
                                              </a:lnTo>
                                              <a:lnTo>
                                                <a:pt x="50" y="5"/>
                                              </a:lnTo>
                                              <a:lnTo>
                                                <a:pt x="52" y="3"/>
                                              </a:lnTo>
                                              <a:lnTo>
                                                <a:pt x="55" y="2"/>
                                              </a:lnTo>
                                              <a:lnTo>
                                                <a:pt x="56" y="1"/>
                                              </a:lnTo>
                                              <a:lnTo>
                                                <a:pt x="57" y="2"/>
                                              </a:lnTo>
                                              <a:lnTo>
                                                <a:pt x="57" y="2"/>
                                              </a:lnTo>
                                              <a:lnTo>
                                                <a:pt x="60" y="1"/>
                                              </a:lnTo>
                                              <a:lnTo>
                                                <a:pt x="62" y="1"/>
                                              </a:lnTo>
                                              <a:lnTo>
                                                <a:pt x="62" y="1"/>
                                              </a:lnTo>
                                              <a:lnTo>
                                                <a:pt x="62" y="1"/>
                                              </a:lnTo>
                                              <a:lnTo>
                                                <a:pt x="63" y="1"/>
                                              </a:lnTo>
                                              <a:lnTo>
                                                <a:pt x="66" y="0"/>
                                              </a:lnTo>
                                              <a:lnTo>
                                                <a:pt x="70" y="0"/>
                                              </a:lnTo>
                                              <a:lnTo>
                                                <a:pt x="73" y="1"/>
                                              </a:lnTo>
                                              <a:lnTo>
                                                <a:pt x="76" y="2"/>
                                              </a:lnTo>
                                              <a:lnTo>
                                                <a:pt x="76" y="2"/>
                                              </a:lnTo>
                                              <a:lnTo>
                                                <a:pt x="79" y="4"/>
                                              </a:lnTo>
                                              <a:lnTo>
                                                <a:pt x="81" y="6"/>
                                              </a:lnTo>
                                              <a:lnTo>
                                                <a:pt x="82" y="9"/>
                                              </a:lnTo>
                                              <a:lnTo>
                                                <a:pt x="84" y="11"/>
                                              </a:lnTo>
                                              <a:lnTo>
                                                <a:pt x="84" y="13"/>
                                              </a:lnTo>
                                              <a:lnTo>
                                                <a:pt x="84" y="15"/>
                                              </a:lnTo>
                                              <a:lnTo>
                                                <a:pt x="84" y="16"/>
                                              </a:lnTo>
                                              <a:lnTo>
                                                <a:pt x="83" y="18"/>
                                              </a:lnTo>
                                              <a:lnTo>
                                                <a:pt x="83" y="18"/>
                                              </a:lnTo>
                                              <a:lnTo>
                                                <a:pt x="85" y="19"/>
                                              </a:lnTo>
                                              <a:lnTo>
                                                <a:pt x="86" y="20"/>
                                              </a:lnTo>
                                              <a:lnTo>
                                                <a:pt x="87" y="22"/>
                                              </a:lnTo>
                                              <a:lnTo>
                                                <a:pt x="87" y="22"/>
                                              </a:lnTo>
                                              <a:lnTo>
                                                <a:pt x="88" y="23"/>
                                              </a:lnTo>
                                              <a:lnTo>
                                                <a:pt x="89" y="24"/>
                                              </a:lnTo>
                                              <a:lnTo>
                                                <a:pt x="90" y="25"/>
                                              </a:lnTo>
                                              <a:lnTo>
                                                <a:pt x="91" y="26"/>
                                              </a:lnTo>
                                              <a:lnTo>
                                                <a:pt x="90" y="27"/>
                                              </a:lnTo>
                                              <a:lnTo>
                                                <a:pt x="90" y="27"/>
                                              </a:lnTo>
                                              <a:lnTo>
                                                <a:pt x="90" y="26"/>
                                              </a:lnTo>
                                              <a:lnTo>
                                                <a:pt x="89" y="24"/>
                                              </a:lnTo>
                                              <a:lnTo>
                                                <a:pt x="88" y="23"/>
                                              </a:lnTo>
                                              <a:lnTo>
                                                <a:pt x="87" y="23"/>
                                              </a:lnTo>
                                              <a:lnTo>
                                                <a:pt x="87" y="23"/>
                                              </a:lnTo>
                                              <a:lnTo>
                                                <a:pt x="87" y="25"/>
                                              </a:lnTo>
                                              <a:lnTo>
                                                <a:pt x="87" y="26"/>
                                              </a:lnTo>
                                              <a:lnTo>
                                                <a:pt x="85" y="28"/>
                                              </a:lnTo>
                                              <a:lnTo>
                                                <a:pt x="85" y="31"/>
                                              </a:lnTo>
                                              <a:lnTo>
                                                <a:pt x="85" y="31"/>
                                              </a:lnTo>
                                              <a:lnTo>
                                                <a:pt x="87" y="32"/>
                                              </a:lnTo>
                                              <a:lnTo>
                                                <a:pt x="87" y="33"/>
                                              </a:lnTo>
                                              <a:lnTo>
                                                <a:pt x="87" y="38"/>
                                              </a:lnTo>
                                              <a:lnTo>
                                                <a:pt x="87" y="41"/>
                                              </a:lnTo>
                                              <a:lnTo>
                                                <a:pt x="86" y="42"/>
                                              </a:lnTo>
                                              <a:lnTo>
                                                <a:pt x="85" y="42"/>
                                              </a:lnTo>
                                              <a:lnTo>
                                                <a:pt x="85" y="42"/>
                                              </a:lnTo>
                                              <a:lnTo>
                                                <a:pt x="85" y="46"/>
                                              </a:lnTo>
                                              <a:lnTo>
                                                <a:pt x="85" y="50"/>
                                              </a:lnTo>
                                              <a:lnTo>
                                                <a:pt x="84" y="54"/>
                                              </a:lnTo>
                                              <a:lnTo>
                                                <a:pt x="84" y="54"/>
                                              </a:lnTo>
                                              <a:lnTo>
                                                <a:pt x="83" y="58"/>
                                              </a:lnTo>
                                              <a:lnTo>
                                                <a:pt x="82" y="60"/>
                                              </a:lnTo>
                                              <a:lnTo>
                                                <a:pt x="79" y="61"/>
                                              </a:lnTo>
                                              <a:lnTo>
                                                <a:pt x="78" y="60"/>
                                              </a:lnTo>
                                              <a:lnTo>
                                                <a:pt x="78" y="60"/>
                                              </a:lnTo>
                                              <a:lnTo>
                                                <a:pt x="77" y="68"/>
                                              </a:lnTo>
                                              <a:lnTo>
                                                <a:pt x="76" y="74"/>
                                              </a:lnTo>
                                              <a:lnTo>
                                                <a:pt x="76" y="79"/>
                                              </a:lnTo>
                                              <a:lnTo>
                                                <a:pt x="76" y="79"/>
                                              </a:lnTo>
                                              <a:lnTo>
                                                <a:pt x="78" y="81"/>
                                              </a:lnTo>
                                              <a:lnTo>
                                                <a:pt x="82" y="83"/>
                                              </a:lnTo>
                                              <a:lnTo>
                                                <a:pt x="91" y="91"/>
                                              </a:lnTo>
                                              <a:lnTo>
                                                <a:pt x="91" y="91"/>
                                              </a:lnTo>
                                              <a:lnTo>
                                                <a:pt x="96" y="96"/>
                                              </a:lnTo>
                                              <a:lnTo>
                                                <a:pt x="101" y="100"/>
                                              </a:lnTo>
                                              <a:lnTo>
                                                <a:pt x="106" y="103"/>
                                              </a:lnTo>
                                              <a:lnTo>
                                                <a:pt x="109" y="106"/>
                                              </a:lnTo>
                                              <a:lnTo>
                                                <a:pt x="109" y="106"/>
                                              </a:lnTo>
                                              <a:lnTo>
                                                <a:pt x="111" y="108"/>
                                              </a:lnTo>
                                              <a:lnTo>
                                                <a:pt x="112" y="110"/>
                                              </a:lnTo>
                                              <a:lnTo>
                                                <a:pt x="114" y="119"/>
                                              </a:lnTo>
                                              <a:lnTo>
                                                <a:pt x="116" y="132"/>
                                              </a:lnTo>
                                              <a:lnTo>
                                                <a:pt x="118" y="146"/>
                                              </a:lnTo>
                                              <a:lnTo>
                                                <a:pt x="118" y="146"/>
                                              </a:lnTo>
                                              <a:lnTo>
                                                <a:pt x="119" y="163"/>
                                              </a:lnTo>
                                              <a:lnTo>
                                                <a:pt x="121" y="180"/>
                                              </a:lnTo>
                                              <a:lnTo>
                                                <a:pt x="121" y="198"/>
                                              </a:lnTo>
                                              <a:lnTo>
                                                <a:pt x="121" y="198"/>
                                              </a:lnTo>
                                              <a:lnTo>
                                                <a:pt x="122" y="200"/>
                                              </a:lnTo>
                                              <a:lnTo>
                                                <a:pt x="122" y="203"/>
                                              </a:lnTo>
                                              <a:lnTo>
                                                <a:pt x="122" y="206"/>
                                              </a:lnTo>
                                              <a:lnTo>
                                                <a:pt x="123" y="208"/>
                                              </a:lnTo>
                                              <a:lnTo>
                                                <a:pt x="123" y="208"/>
                                              </a:lnTo>
                                              <a:lnTo>
                                                <a:pt x="123" y="212"/>
                                              </a:lnTo>
                                              <a:lnTo>
                                                <a:pt x="125" y="217"/>
                                              </a:lnTo>
                                              <a:lnTo>
                                                <a:pt x="126" y="224"/>
                                              </a:lnTo>
                                              <a:lnTo>
                                                <a:pt x="126" y="234"/>
                                              </a:lnTo>
                                              <a:lnTo>
                                                <a:pt x="126" y="234"/>
                                              </a:lnTo>
                                              <a:lnTo>
                                                <a:pt x="128" y="257"/>
                                              </a:lnTo>
                                              <a:lnTo>
                                                <a:pt x="128" y="268"/>
                                              </a:lnTo>
                                              <a:lnTo>
                                                <a:pt x="128" y="275"/>
                                              </a:lnTo>
                                              <a:lnTo>
                                                <a:pt x="128" y="275"/>
                                              </a:lnTo>
                                              <a:lnTo>
                                                <a:pt x="129" y="279"/>
                                              </a:lnTo>
                                              <a:lnTo>
                                                <a:pt x="129" y="285"/>
                                              </a:lnTo>
                                              <a:lnTo>
                                                <a:pt x="129" y="285"/>
                                              </a:lnTo>
                                              <a:lnTo>
                                                <a:pt x="130" y="289"/>
                                              </a:lnTo>
                                              <a:lnTo>
                                                <a:pt x="131" y="291"/>
                                              </a:lnTo>
                                              <a:lnTo>
                                                <a:pt x="133" y="296"/>
                                              </a:lnTo>
                                              <a:lnTo>
                                                <a:pt x="133" y="296"/>
                                              </a:lnTo>
                                              <a:lnTo>
                                                <a:pt x="136" y="303"/>
                                              </a:lnTo>
                                              <a:lnTo>
                                                <a:pt x="136" y="303"/>
                                              </a:lnTo>
                                              <a:lnTo>
                                                <a:pt x="136" y="304"/>
                                              </a:lnTo>
                                              <a:lnTo>
                                                <a:pt x="136" y="306"/>
                                              </a:lnTo>
                                              <a:lnTo>
                                                <a:pt x="136" y="311"/>
                                              </a:lnTo>
                                              <a:lnTo>
                                                <a:pt x="136" y="311"/>
                                              </a:lnTo>
                                              <a:lnTo>
                                                <a:pt x="134" y="315"/>
                                              </a:lnTo>
                                              <a:lnTo>
                                                <a:pt x="134" y="316"/>
                                              </a:lnTo>
                                              <a:lnTo>
                                                <a:pt x="132" y="316"/>
                                              </a:lnTo>
                                              <a:lnTo>
                                                <a:pt x="132" y="316"/>
                                              </a:lnTo>
                                              <a:lnTo>
                                                <a:pt x="131" y="319"/>
                                              </a:lnTo>
                                              <a:lnTo>
                                                <a:pt x="130" y="320"/>
                                              </a:lnTo>
                                              <a:lnTo>
                                                <a:pt x="113" y="320"/>
                                              </a:lnTo>
                                              <a:lnTo>
                                                <a:pt x="113" y="320"/>
                                              </a:lnTo>
                                              <a:lnTo>
                                                <a:pt x="113" y="315"/>
                                              </a:lnTo>
                                              <a:lnTo>
                                                <a:pt x="113" y="310"/>
                                              </a:lnTo>
                                              <a:lnTo>
                                                <a:pt x="113" y="310"/>
                                              </a:lnTo>
                                              <a:lnTo>
                                                <a:pt x="115" y="301"/>
                                              </a:lnTo>
                                              <a:lnTo>
                                                <a:pt x="115" y="301"/>
                                              </a:lnTo>
                                              <a:lnTo>
                                                <a:pt x="116" y="294"/>
                                              </a:lnTo>
                                              <a:lnTo>
                                                <a:pt x="118" y="285"/>
                                              </a:lnTo>
                                              <a:lnTo>
                                                <a:pt x="118" y="285"/>
                                              </a:lnTo>
                                              <a:lnTo>
                                                <a:pt x="118" y="281"/>
                                              </a:lnTo>
                                              <a:lnTo>
                                                <a:pt x="116" y="276"/>
                                              </a:lnTo>
                                              <a:lnTo>
                                                <a:pt x="115" y="263"/>
                                              </a:lnTo>
                                              <a:lnTo>
                                                <a:pt x="110" y="237"/>
                                              </a:lnTo>
                                              <a:lnTo>
                                                <a:pt x="110" y="237"/>
                                              </a:lnTo>
                                              <a:lnTo>
                                                <a:pt x="108" y="221"/>
                                              </a:lnTo>
                                              <a:lnTo>
                                                <a:pt x="106" y="208"/>
                                              </a:lnTo>
                                              <a:lnTo>
                                                <a:pt x="106" y="208"/>
                                              </a:lnTo>
                                              <a:lnTo>
                                                <a:pt x="103" y="188"/>
                                              </a:lnTo>
                                              <a:lnTo>
                                                <a:pt x="101" y="177"/>
                                              </a:lnTo>
                                              <a:lnTo>
                                                <a:pt x="100" y="166"/>
                                              </a:lnTo>
                                              <a:lnTo>
                                                <a:pt x="100" y="166"/>
                                              </a:lnTo>
                                              <a:lnTo>
                                                <a:pt x="99" y="176"/>
                                              </a:lnTo>
                                              <a:lnTo>
                                                <a:pt x="99" y="189"/>
                                              </a:lnTo>
                                              <a:lnTo>
                                                <a:pt x="97" y="197"/>
                                              </a:lnTo>
                                              <a:lnTo>
                                                <a:pt x="97" y="202"/>
                                              </a:lnTo>
                                              <a:lnTo>
                                                <a:pt x="97" y="202"/>
                                              </a:lnTo>
                                              <a:lnTo>
                                                <a:pt x="97" y="204"/>
                                              </a:lnTo>
                                              <a:lnTo>
                                                <a:pt x="97" y="206"/>
                                              </a:lnTo>
                                              <a:lnTo>
                                                <a:pt x="97" y="208"/>
                                              </a:lnTo>
                                              <a:lnTo>
                                                <a:pt x="97" y="208"/>
                                              </a:lnTo>
                                              <a:lnTo>
                                                <a:pt x="98" y="210"/>
                                              </a:lnTo>
                                              <a:lnTo>
                                                <a:pt x="98" y="212"/>
                                              </a:lnTo>
                                              <a:lnTo>
                                                <a:pt x="98" y="212"/>
                                              </a:lnTo>
                                              <a:lnTo>
                                                <a:pt x="98" y="214"/>
                                              </a:lnTo>
                                              <a:lnTo>
                                                <a:pt x="99" y="218"/>
                                              </a:lnTo>
                                              <a:lnTo>
                                                <a:pt x="101" y="228"/>
                                              </a:lnTo>
                                              <a:lnTo>
                                                <a:pt x="101" y="228"/>
                                              </a:lnTo>
                                              <a:lnTo>
                                                <a:pt x="103" y="234"/>
                                              </a:lnTo>
                                              <a:lnTo>
                                                <a:pt x="103" y="237"/>
                                              </a:lnTo>
                                              <a:lnTo>
                                                <a:pt x="103" y="240"/>
                                              </a:lnTo>
                                              <a:lnTo>
                                                <a:pt x="104" y="242"/>
                                              </a:lnTo>
                                              <a:lnTo>
                                                <a:pt x="104" y="242"/>
                                              </a:lnTo>
                                              <a:lnTo>
                                                <a:pt x="106" y="243"/>
                                              </a:lnTo>
                                              <a:lnTo>
                                                <a:pt x="106" y="247"/>
                                              </a:lnTo>
                                              <a:lnTo>
                                                <a:pt x="106" y="248"/>
                                              </a:lnTo>
                                              <a:lnTo>
                                                <a:pt x="106" y="250"/>
                                              </a:lnTo>
                                              <a:lnTo>
                                                <a:pt x="106" y="250"/>
                                              </a:lnTo>
                                              <a:lnTo>
                                                <a:pt x="105" y="252"/>
                                              </a:lnTo>
                                              <a:lnTo>
                                                <a:pt x="105" y="254"/>
                                              </a:lnTo>
                                              <a:lnTo>
                                                <a:pt x="106" y="257"/>
                                              </a:lnTo>
                                              <a:lnTo>
                                                <a:pt x="106" y="259"/>
                                              </a:lnTo>
                                              <a:lnTo>
                                                <a:pt x="106" y="259"/>
                                              </a:lnTo>
                                              <a:lnTo>
                                                <a:pt x="105" y="262"/>
                                              </a:lnTo>
                                              <a:lnTo>
                                                <a:pt x="106" y="265"/>
                                              </a:lnTo>
                                              <a:lnTo>
                                                <a:pt x="106" y="266"/>
                                              </a:lnTo>
                                              <a:lnTo>
                                                <a:pt x="106" y="266"/>
                                              </a:lnTo>
                                              <a:lnTo>
                                                <a:pt x="106" y="266"/>
                                              </a:lnTo>
                                              <a:lnTo>
                                                <a:pt x="106" y="266"/>
                                              </a:lnTo>
                                              <a:lnTo>
                                                <a:pt x="106" y="274"/>
                                              </a:lnTo>
                                              <a:lnTo>
                                                <a:pt x="106" y="284"/>
                                              </a:lnTo>
                                              <a:lnTo>
                                                <a:pt x="106" y="296"/>
                                              </a:lnTo>
                                              <a:lnTo>
                                                <a:pt x="105" y="306"/>
                                              </a:lnTo>
                                              <a:lnTo>
                                                <a:pt x="105" y="306"/>
                                              </a:lnTo>
                                              <a:lnTo>
                                                <a:pt x="102" y="320"/>
                                              </a:lnTo>
                                              <a:lnTo>
                                                <a:pt x="30" y="320"/>
                                              </a:lnTo>
                                              <a:lnTo>
                                                <a:pt x="30" y="320"/>
                                              </a:lnTo>
                                              <a:lnTo>
                                                <a:pt x="30" y="320"/>
                                              </a:lnTo>
                                              <a:lnTo>
                                                <a:pt x="30" y="320"/>
                                              </a:lnTo>
                                              <a:close/>
                                              <a:moveTo>
                                                <a:pt x="87" y="24"/>
                                              </a:moveTo>
                                              <a:lnTo>
                                                <a:pt x="87" y="24"/>
                                              </a:lnTo>
                                              <a:lnTo>
                                                <a:pt x="86" y="24"/>
                                              </a:lnTo>
                                              <a:lnTo>
                                                <a:pt x="85" y="25"/>
                                              </a:lnTo>
                                              <a:lnTo>
                                                <a:pt x="85" y="26"/>
                                              </a:lnTo>
                                              <a:lnTo>
                                                <a:pt x="85" y="27"/>
                                              </a:lnTo>
                                              <a:lnTo>
                                                <a:pt x="85" y="27"/>
                                              </a:lnTo>
                                              <a:lnTo>
                                                <a:pt x="87" y="26"/>
                                              </a:lnTo>
                                              <a:lnTo>
                                                <a:pt x="87" y="25"/>
                                              </a:lnTo>
                                              <a:lnTo>
                                                <a:pt x="87" y="24"/>
                                              </a:lnTo>
                                              <a:lnTo>
                                                <a:pt x="87" y="24"/>
                                              </a:lnTo>
                                              <a:lnTo>
                                                <a:pt x="87" y="24"/>
                                              </a:lnTo>
                                              <a:lnTo>
                                                <a:pt x="87" y="24"/>
                                              </a:lnTo>
                                              <a:close/>
                                              <a:moveTo>
                                                <a:pt x="85" y="31"/>
                                              </a:moveTo>
                                              <a:lnTo>
                                                <a:pt x="85" y="31"/>
                                              </a:lnTo>
                                              <a:lnTo>
                                                <a:pt x="86" y="34"/>
                                              </a:lnTo>
                                              <a:lnTo>
                                                <a:pt x="85" y="37"/>
                                              </a:lnTo>
                                              <a:lnTo>
                                                <a:pt x="85" y="40"/>
                                              </a:lnTo>
                                              <a:lnTo>
                                                <a:pt x="85" y="40"/>
                                              </a:lnTo>
                                              <a:lnTo>
                                                <a:pt x="86" y="40"/>
                                              </a:lnTo>
                                              <a:lnTo>
                                                <a:pt x="87" y="38"/>
                                              </a:lnTo>
                                              <a:lnTo>
                                                <a:pt x="87" y="35"/>
                                              </a:lnTo>
                                              <a:lnTo>
                                                <a:pt x="85" y="31"/>
                                              </a:lnTo>
                                              <a:lnTo>
                                                <a:pt x="85" y="31"/>
                                              </a:lnTo>
                                              <a:lnTo>
                                                <a:pt x="85" y="31"/>
                                              </a:lnTo>
                                              <a:lnTo>
                                                <a:pt x="85" y="31"/>
                                              </a:lnTo>
                                              <a:close/>
                                              <a:moveTo>
                                                <a:pt x="78" y="59"/>
                                              </a:moveTo>
                                              <a:lnTo>
                                                <a:pt x="78" y="59"/>
                                              </a:lnTo>
                                              <a:lnTo>
                                                <a:pt x="79" y="60"/>
                                              </a:lnTo>
                                              <a:lnTo>
                                                <a:pt x="81" y="60"/>
                                              </a:lnTo>
                                              <a:lnTo>
                                                <a:pt x="82" y="59"/>
                                              </a:lnTo>
                                              <a:lnTo>
                                                <a:pt x="82" y="58"/>
                                              </a:lnTo>
                                              <a:lnTo>
                                                <a:pt x="84" y="55"/>
                                              </a:lnTo>
                                              <a:lnTo>
                                                <a:pt x="84" y="52"/>
                                              </a:lnTo>
                                              <a:lnTo>
                                                <a:pt x="84" y="49"/>
                                              </a:lnTo>
                                              <a:lnTo>
                                                <a:pt x="84" y="49"/>
                                              </a:lnTo>
                                              <a:lnTo>
                                                <a:pt x="83" y="50"/>
                                              </a:lnTo>
                                              <a:lnTo>
                                                <a:pt x="82" y="52"/>
                                              </a:lnTo>
                                              <a:lnTo>
                                                <a:pt x="82" y="52"/>
                                              </a:lnTo>
                                              <a:lnTo>
                                                <a:pt x="82" y="54"/>
                                              </a:lnTo>
                                              <a:lnTo>
                                                <a:pt x="81" y="56"/>
                                              </a:lnTo>
                                              <a:lnTo>
                                                <a:pt x="79" y="58"/>
                                              </a:lnTo>
                                              <a:lnTo>
                                                <a:pt x="79" y="59"/>
                                              </a:lnTo>
                                              <a:lnTo>
                                                <a:pt x="78" y="59"/>
                                              </a:lnTo>
                                              <a:lnTo>
                                                <a:pt x="78" y="59"/>
                                              </a:lnTo>
                                              <a:lnTo>
                                                <a:pt x="78" y="59"/>
                                              </a:lnTo>
                                              <a:lnTo>
                                                <a:pt x="78" y="59"/>
                                              </a:lnTo>
                                              <a:lnTo>
                                                <a:pt x="78" y="59"/>
                                              </a:lnTo>
                                              <a:close/>
                                              <a:moveTo>
                                                <a:pt x="43" y="34"/>
                                              </a:moveTo>
                                              <a:lnTo>
                                                <a:pt x="43" y="34"/>
                                              </a:lnTo>
                                              <a:lnTo>
                                                <a:pt x="42" y="33"/>
                                              </a:lnTo>
                                              <a:lnTo>
                                                <a:pt x="41" y="33"/>
                                              </a:lnTo>
                                              <a:lnTo>
                                                <a:pt x="40" y="31"/>
                                              </a:lnTo>
                                              <a:lnTo>
                                                <a:pt x="40" y="31"/>
                                              </a:lnTo>
                                              <a:lnTo>
                                                <a:pt x="40" y="33"/>
                                              </a:lnTo>
                                              <a:lnTo>
                                                <a:pt x="39" y="34"/>
                                              </a:lnTo>
                                              <a:lnTo>
                                                <a:pt x="40" y="38"/>
                                              </a:lnTo>
                                              <a:lnTo>
                                                <a:pt x="40" y="40"/>
                                              </a:lnTo>
                                              <a:lnTo>
                                                <a:pt x="41" y="41"/>
                                              </a:lnTo>
                                              <a:lnTo>
                                                <a:pt x="42" y="43"/>
                                              </a:lnTo>
                                              <a:lnTo>
                                                <a:pt x="43" y="43"/>
                                              </a:lnTo>
                                              <a:lnTo>
                                                <a:pt x="43" y="43"/>
                                              </a:lnTo>
                                              <a:lnTo>
                                                <a:pt x="43" y="41"/>
                                              </a:lnTo>
                                              <a:lnTo>
                                                <a:pt x="43" y="40"/>
                                              </a:lnTo>
                                              <a:lnTo>
                                                <a:pt x="43" y="40"/>
                                              </a:lnTo>
                                              <a:lnTo>
                                                <a:pt x="42" y="40"/>
                                              </a:lnTo>
                                              <a:lnTo>
                                                <a:pt x="42" y="38"/>
                                              </a:lnTo>
                                              <a:lnTo>
                                                <a:pt x="43" y="37"/>
                                              </a:lnTo>
                                              <a:lnTo>
                                                <a:pt x="43" y="37"/>
                                              </a:lnTo>
                                              <a:lnTo>
                                                <a:pt x="42" y="35"/>
                                              </a:lnTo>
                                              <a:lnTo>
                                                <a:pt x="43" y="34"/>
                                              </a:lnTo>
                                              <a:lnTo>
                                                <a:pt x="43" y="34"/>
                                              </a:lnTo>
                                              <a:lnTo>
                                                <a:pt x="43" y="34"/>
                                              </a:lnTo>
                                              <a:lnTo>
                                                <a:pt x="43" y="34"/>
                                              </a:lnTo>
                                              <a:close/>
                                              <a:moveTo>
                                                <a:pt x="43" y="27"/>
                                              </a:moveTo>
                                              <a:lnTo>
                                                <a:pt x="43" y="27"/>
                                              </a:lnTo>
                                              <a:lnTo>
                                                <a:pt x="42" y="27"/>
                                              </a:lnTo>
                                              <a:lnTo>
                                                <a:pt x="41" y="28"/>
                                              </a:lnTo>
                                              <a:lnTo>
                                                <a:pt x="41" y="29"/>
                                              </a:lnTo>
                                              <a:lnTo>
                                                <a:pt x="41" y="31"/>
                                              </a:lnTo>
                                              <a:lnTo>
                                                <a:pt x="41" y="31"/>
                                              </a:lnTo>
                                              <a:lnTo>
                                                <a:pt x="42" y="29"/>
                                              </a:lnTo>
                                              <a:lnTo>
                                                <a:pt x="43" y="29"/>
                                              </a:lnTo>
                                              <a:lnTo>
                                                <a:pt x="43" y="27"/>
                                              </a:lnTo>
                                              <a:lnTo>
                                                <a:pt x="43" y="27"/>
                                              </a:lnTo>
                                              <a:lnTo>
                                                <a:pt x="43" y="27"/>
                                              </a:lnTo>
                                              <a:lnTo>
                                                <a:pt x="43" y="27"/>
                                              </a:lnTo>
                                              <a:close/>
                                              <a:moveTo>
                                                <a:pt x="46" y="48"/>
                                              </a:moveTo>
                                              <a:lnTo>
                                                <a:pt x="46" y="48"/>
                                              </a:lnTo>
                                              <a:lnTo>
                                                <a:pt x="45" y="50"/>
                                              </a:lnTo>
                                              <a:lnTo>
                                                <a:pt x="45" y="51"/>
                                              </a:lnTo>
                                              <a:lnTo>
                                                <a:pt x="45" y="52"/>
                                              </a:lnTo>
                                              <a:lnTo>
                                                <a:pt x="47" y="54"/>
                                              </a:lnTo>
                                              <a:lnTo>
                                                <a:pt x="47" y="54"/>
                                              </a:lnTo>
                                              <a:lnTo>
                                                <a:pt x="47" y="52"/>
                                              </a:lnTo>
                                              <a:lnTo>
                                                <a:pt x="47" y="51"/>
                                              </a:lnTo>
                                              <a:lnTo>
                                                <a:pt x="47" y="51"/>
                                              </a:lnTo>
                                              <a:lnTo>
                                                <a:pt x="47" y="50"/>
                                              </a:lnTo>
                                              <a:lnTo>
                                                <a:pt x="46" y="50"/>
                                              </a:lnTo>
                                              <a:lnTo>
                                                <a:pt x="46" y="48"/>
                                              </a:lnTo>
                                              <a:lnTo>
                                                <a:pt x="46" y="48"/>
                                              </a:lnTo>
                                              <a:lnTo>
                                                <a:pt x="46" y="48"/>
                                              </a:lnTo>
                                              <a:lnTo>
                                                <a:pt x="46" y="48"/>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43"/>
                                      <wps:cNvSpPr>
                                        <a:spLocks noEditPoints="1"/>
                                      </wps:cNvSpPr>
                                      <wps:spPr bwMode="auto">
                                        <a:xfrm>
                                          <a:off x="4113530" y="288290"/>
                                          <a:ext cx="95885" cy="372110"/>
                                        </a:xfrm>
                                        <a:custGeom>
                                          <a:avLst/>
                                          <a:gdLst>
                                            <a:gd name="T0" fmla="*/ 76 w 151"/>
                                            <a:gd name="T1" fmla="*/ 433 h 586"/>
                                            <a:gd name="T2" fmla="*/ 73 w 151"/>
                                            <a:gd name="T3" fmla="*/ 396 h 586"/>
                                            <a:gd name="T4" fmla="*/ 66 w 151"/>
                                            <a:gd name="T5" fmla="*/ 353 h 586"/>
                                            <a:gd name="T6" fmla="*/ 57 w 151"/>
                                            <a:gd name="T7" fmla="*/ 389 h 586"/>
                                            <a:gd name="T8" fmla="*/ 55 w 151"/>
                                            <a:gd name="T9" fmla="*/ 403 h 586"/>
                                            <a:gd name="T10" fmla="*/ 63 w 151"/>
                                            <a:gd name="T11" fmla="*/ 438 h 586"/>
                                            <a:gd name="T12" fmla="*/ 74 w 151"/>
                                            <a:gd name="T13" fmla="*/ 479 h 586"/>
                                            <a:gd name="T14" fmla="*/ 101 w 151"/>
                                            <a:gd name="T15" fmla="*/ 83 h 586"/>
                                            <a:gd name="T16" fmla="*/ 129 w 151"/>
                                            <a:gd name="T17" fmla="*/ 134 h 586"/>
                                            <a:gd name="T18" fmla="*/ 124 w 151"/>
                                            <a:gd name="T19" fmla="*/ 179 h 586"/>
                                            <a:gd name="T20" fmla="*/ 120 w 151"/>
                                            <a:gd name="T21" fmla="*/ 241 h 586"/>
                                            <a:gd name="T22" fmla="*/ 136 w 151"/>
                                            <a:gd name="T23" fmla="*/ 279 h 586"/>
                                            <a:gd name="T24" fmla="*/ 151 w 151"/>
                                            <a:gd name="T25" fmla="*/ 326 h 586"/>
                                            <a:gd name="T26" fmla="*/ 147 w 151"/>
                                            <a:gd name="T27" fmla="*/ 334 h 586"/>
                                            <a:gd name="T28" fmla="*/ 136 w 151"/>
                                            <a:gd name="T29" fmla="*/ 352 h 586"/>
                                            <a:gd name="T30" fmla="*/ 134 w 151"/>
                                            <a:gd name="T31" fmla="*/ 369 h 586"/>
                                            <a:gd name="T32" fmla="*/ 127 w 151"/>
                                            <a:gd name="T33" fmla="*/ 359 h 586"/>
                                            <a:gd name="T34" fmla="*/ 108 w 151"/>
                                            <a:gd name="T35" fmla="*/ 377 h 586"/>
                                            <a:gd name="T36" fmla="*/ 106 w 151"/>
                                            <a:gd name="T37" fmla="*/ 401 h 586"/>
                                            <a:gd name="T38" fmla="*/ 106 w 151"/>
                                            <a:gd name="T39" fmla="*/ 421 h 586"/>
                                            <a:gd name="T40" fmla="*/ 104 w 151"/>
                                            <a:gd name="T41" fmla="*/ 473 h 586"/>
                                            <a:gd name="T42" fmla="*/ 101 w 151"/>
                                            <a:gd name="T43" fmla="*/ 525 h 586"/>
                                            <a:gd name="T44" fmla="*/ 101 w 151"/>
                                            <a:gd name="T45" fmla="*/ 540 h 586"/>
                                            <a:gd name="T46" fmla="*/ 98 w 151"/>
                                            <a:gd name="T47" fmla="*/ 551 h 586"/>
                                            <a:gd name="T48" fmla="*/ 96 w 151"/>
                                            <a:gd name="T49" fmla="*/ 568 h 586"/>
                                            <a:gd name="T50" fmla="*/ 92 w 151"/>
                                            <a:gd name="T51" fmla="*/ 586 h 586"/>
                                            <a:gd name="T52" fmla="*/ 63 w 151"/>
                                            <a:gd name="T53" fmla="*/ 574 h 586"/>
                                            <a:gd name="T54" fmla="*/ 42 w 151"/>
                                            <a:gd name="T55" fmla="*/ 573 h 586"/>
                                            <a:gd name="T56" fmla="*/ 49 w 151"/>
                                            <a:gd name="T57" fmla="*/ 552 h 586"/>
                                            <a:gd name="T58" fmla="*/ 50 w 151"/>
                                            <a:gd name="T59" fmla="*/ 535 h 586"/>
                                            <a:gd name="T60" fmla="*/ 55 w 151"/>
                                            <a:gd name="T61" fmla="*/ 523 h 586"/>
                                            <a:gd name="T62" fmla="*/ 48 w 151"/>
                                            <a:gd name="T63" fmla="*/ 509 h 586"/>
                                            <a:gd name="T64" fmla="*/ 38 w 151"/>
                                            <a:gd name="T65" fmla="*/ 477 h 586"/>
                                            <a:gd name="T66" fmla="*/ 25 w 151"/>
                                            <a:gd name="T67" fmla="*/ 438 h 586"/>
                                            <a:gd name="T68" fmla="*/ 21 w 151"/>
                                            <a:gd name="T69" fmla="*/ 415 h 586"/>
                                            <a:gd name="T70" fmla="*/ 18 w 151"/>
                                            <a:gd name="T71" fmla="*/ 393 h 586"/>
                                            <a:gd name="T72" fmla="*/ 23 w 151"/>
                                            <a:gd name="T73" fmla="*/ 328 h 586"/>
                                            <a:gd name="T74" fmla="*/ 32 w 151"/>
                                            <a:gd name="T75" fmla="*/ 281 h 586"/>
                                            <a:gd name="T76" fmla="*/ 32 w 151"/>
                                            <a:gd name="T77" fmla="*/ 266 h 586"/>
                                            <a:gd name="T78" fmla="*/ 38 w 151"/>
                                            <a:gd name="T79" fmla="*/ 250 h 586"/>
                                            <a:gd name="T80" fmla="*/ 40 w 151"/>
                                            <a:gd name="T81" fmla="*/ 238 h 586"/>
                                            <a:gd name="T82" fmla="*/ 39 w 151"/>
                                            <a:gd name="T83" fmla="*/ 213 h 586"/>
                                            <a:gd name="T84" fmla="*/ 20 w 151"/>
                                            <a:gd name="T85" fmla="*/ 265 h 586"/>
                                            <a:gd name="T86" fmla="*/ 13 w 151"/>
                                            <a:gd name="T87" fmla="*/ 287 h 586"/>
                                            <a:gd name="T88" fmla="*/ 8 w 151"/>
                                            <a:gd name="T89" fmla="*/ 299 h 586"/>
                                            <a:gd name="T90" fmla="*/ 14 w 151"/>
                                            <a:gd name="T91" fmla="*/ 310 h 586"/>
                                            <a:gd name="T92" fmla="*/ 5 w 151"/>
                                            <a:gd name="T93" fmla="*/ 309 h 586"/>
                                            <a:gd name="T94" fmla="*/ 3 w 151"/>
                                            <a:gd name="T95" fmla="*/ 275 h 586"/>
                                            <a:gd name="T96" fmla="*/ 20 w 151"/>
                                            <a:gd name="T97" fmla="*/ 190 h 586"/>
                                            <a:gd name="T98" fmla="*/ 27 w 151"/>
                                            <a:gd name="T99" fmla="*/ 140 h 586"/>
                                            <a:gd name="T100" fmla="*/ 33 w 151"/>
                                            <a:gd name="T101" fmla="*/ 100 h 586"/>
                                            <a:gd name="T102" fmla="*/ 54 w 151"/>
                                            <a:gd name="T103" fmla="*/ 81 h 586"/>
                                            <a:gd name="T104" fmla="*/ 49 w 151"/>
                                            <a:gd name="T105" fmla="*/ 69 h 586"/>
                                            <a:gd name="T106" fmla="*/ 47 w 151"/>
                                            <a:gd name="T107" fmla="*/ 60 h 586"/>
                                            <a:gd name="T108" fmla="*/ 45 w 151"/>
                                            <a:gd name="T109" fmla="*/ 52 h 586"/>
                                            <a:gd name="T110" fmla="*/ 44 w 151"/>
                                            <a:gd name="T111" fmla="*/ 40 h 586"/>
                                            <a:gd name="T112" fmla="*/ 50 w 151"/>
                                            <a:gd name="T113" fmla="*/ 14 h 586"/>
                                            <a:gd name="T114" fmla="*/ 85 w 151"/>
                                            <a:gd name="T115" fmla="*/ 4 h 586"/>
                                            <a:gd name="T116" fmla="*/ 89 w 151"/>
                                            <a:gd name="T117" fmla="*/ 55 h 5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51" h="586">
                                              <a:moveTo>
                                                <a:pt x="74" y="479"/>
                                              </a:moveTo>
                                              <a:lnTo>
                                                <a:pt x="74" y="479"/>
                                              </a:lnTo>
                                              <a:lnTo>
                                                <a:pt x="74" y="445"/>
                                              </a:lnTo>
                                              <a:lnTo>
                                                <a:pt x="74" y="445"/>
                                              </a:lnTo>
                                              <a:lnTo>
                                                <a:pt x="75" y="442"/>
                                              </a:lnTo>
                                              <a:lnTo>
                                                <a:pt x="76" y="440"/>
                                              </a:lnTo>
                                              <a:lnTo>
                                                <a:pt x="76" y="437"/>
                                              </a:lnTo>
                                              <a:lnTo>
                                                <a:pt x="76" y="433"/>
                                              </a:lnTo>
                                              <a:lnTo>
                                                <a:pt x="76" y="433"/>
                                              </a:lnTo>
                                              <a:lnTo>
                                                <a:pt x="73" y="423"/>
                                              </a:lnTo>
                                              <a:lnTo>
                                                <a:pt x="73" y="419"/>
                                              </a:lnTo>
                                              <a:lnTo>
                                                <a:pt x="73" y="417"/>
                                              </a:lnTo>
                                              <a:lnTo>
                                                <a:pt x="73" y="416"/>
                                              </a:lnTo>
                                              <a:lnTo>
                                                <a:pt x="73" y="416"/>
                                              </a:lnTo>
                                              <a:lnTo>
                                                <a:pt x="74" y="411"/>
                                              </a:lnTo>
                                              <a:lnTo>
                                                <a:pt x="73" y="406"/>
                                              </a:lnTo>
                                              <a:lnTo>
                                                <a:pt x="73" y="402"/>
                                              </a:lnTo>
                                              <a:lnTo>
                                                <a:pt x="73" y="396"/>
                                              </a:lnTo>
                                              <a:lnTo>
                                                <a:pt x="73" y="396"/>
                                              </a:lnTo>
                                              <a:lnTo>
                                                <a:pt x="72" y="391"/>
                                              </a:lnTo>
                                              <a:lnTo>
                                                <a:pt x="72" y="388"/>
                                              </a:lnTo>
                                              <a:lnTo>
                                                <a:pt x="70" y="384"/>
                                              </a:lnTo>
                                              <a:lnTo>
                                                <a:pt x="70" y="377"/>
                                              </a:lnTo>
                                              <a:lnTo>
                                                <a:pt x="70" y="377"/>
                                              </a:lnTo>
                                              <a:lnTo>
                                                <a:pt x="70" y="346"/>
                                              </a:lnTo>
                                              <a:lnTo>
                                                <a:pt x="70" y="346"/>
                                              </a:lnTo>
                                              <a:lnTo>
                                                <a:pt x="66" y="353"/>
                                              </a:lnTo>
                                              <a:lnTo>
                                                <a:pt x="63" y="359"/>
                                              </a:lnTo>
                                              <a:lnTo>
                                                <a:pt x="62" y="364"/>
                                              </a:lnTo>
                                              <a:lnTo>
                                                <a:pt x="60" y="370"/>
                                              </a:lnTo>
                                              <a:lnTo>
                                                <a:pt x="60" y="370"/>
                                              </a:lnTo>
                                              <a:lnTo>
                                                <a:pt x="59" y="377"/>
                                              </a:lnTo>
                                              <a:lnTo>
                                                <a:pt x="59" y="382"/>
                                              </a:lnTo>
                                              <a:lnTo>
                                                <a:pt x="57" y="386"/>
                                              </a:lnTo>
                                              <a:lnTo>
                                                <a:pt x="57" y="389"/>
                                              </a:lnTo>
                                              <a:lnTo>
                                                <a:pt x="57" y="389"/>
                                              </a:lnTo>
                                              <a:lnTo>
                                                <a:pt x="57" y="390"/>
                                              </a:lnTo>
                                              <a:lnTo>
                                                <a:pt x="58" y="392"/>
                                              </a:lnTo>
                                              <a:lnTo>
                                                <a:pt x="59" y="394"/>
                                              </a:lnTo>
                                              <a:lnTo>
                                                <a:pt x="57" y="396"/>
                                              </a:lnTo>
                                              <a:lnTo>
                                                <a:pt x="57" y="396"/>
                                              </a:lnTo>
                                              <a:lnTo>
                                                <a:pt x="56" y="398"/>
                                              </a:lnTo>
                                              <a:lnTo>
                                                <a:pt x="56" y="400"/>
                                              </a:lnTo>
                                              <a:lnTo>
                                                <a:pt x="55" y="401"/>
                                              </a:lnTo>
                                              <a:lnTo>
                                                <a:pt x="55" y="403"/>
                                              </a:lnTo>
                                              <a:lnTo>
                                                <a:pt x="55" y="403"/>
                                              </a:lnTo>
                                              <a:lnTo>
                                                <a:pt x="54" y="406"/>
                                              </a:lnTo>
                                              <a:lnTo>
                                                <a:pt x="54" y="410"/>
                                              </a:lnTo>
                                              <a:lnTo>
                                                <a:pt x="56" y="417"/>
                                              </a:lnTo>
                                              <a:lnTo>
                                                <a:pt x="56" y="417"/>
                                              </a:lnTo>
                                              <a:lnTo>
                                                <a:pt x="57" y="421"/>
                                              </a:lnTo>
                                              <a:lnTo>
                                                <a:pt x="59" y="425"/>
                                              </a:lnTo>
                                              <a:lnTo>
                                                <a:pt x="61" y="431"/>
                                              </a:lnTo>
                                              <a:lnTo>
                                                <a:pt x="63" y="438"/>
                                              </a:lnTo>
                                              <a:lnTo>
                                                <a:pt x="63" y="438"/>
                                              </a:lnTo>
                                              <a:lnTo>
                                                <a:pt x="64" y="448"/>
                                              </a:lnTo>
                                              <a:lnTo>
                                                <a:pt x="67" y="460"/>
                                              </a:lnTo>
                                              <a:lnTo>
                                                <a:pt x="71" y="472"/>
                                              </a:lnTo>
                                              <a:lnTo>
                                                <a:pt x="73" y="476"/>
                                              </a:lnTo>
                                              <a:lnTo>
                                                <a:pt x="74" y="479"/>
                                              </a:lnTo>
                                              <a:lnTo>
                                                <a:pt x="74" y="479"/>
                                              </a:lnTo>
                                              <a:lnTo>
                                                <a:pt x="74" y="479"/>
                                              </a:lnTo>
                                              <a:lnTo>
                                                <a:pt x="74" y="479"/>
                                              </a:lnTo>
                                              <a:close/>
                                              <a:moveTo>
                                                <a:pt x="89" y="63"/>
                                              </a:moveTo>
                                              <a:lnTo>
                                                <a:pt x="89" y="63"/>
                                              </a:lnTo>
                                              <a:lnTo>
                                                <a:pt x="90" y="63"/>
                                              </a:lnTo>
                                              <a:lnTo>
                                                <a:pt x="92" y="64"/>
                                              </a:lnTo>
                                              <a:lnTo>
                                                <a:pt x="94" y="66"/>
                                              </a:lnTo>
                                              <a:lnTo>
                                                <a:pt x="94" y="66"/>
                                              </a:lnTo>
                                              <a:lnTo>
                                                <a:pt x="97" y="72"/>
                                              </a:lnTo>
                                              <a:lnTo>
                                                <a:pt x="101" y="83"/>
                                              </a:lnTo>
                                              <a:lnTo>
                                                <a:pt x="101" y="83"/>
                                              </a:lnTo>
                                              <a:lnTo>
                                                <a:pt x="106" y="87"/>
                                              </a:lnTo>
                                              <a:lnTo>
                                                <a:pt x="113" y="96"/>
                                              </a:lnTo>
                                              <a:lnTo>
                                                <a:pt x="120" y="105"/>
                                              </a:lnTo>
                                              <a:lnTo>
                                                <a:pt x="125" y="113"/>
                                              </a:lnTo>
                                              <a:lnTo>
                                                <a:pt x="125" y="113"/>
                                              </a:lnTo>
                                              <a:lnTo>
                                                <a:pt x="127" y="118"/>
                                              </a:lnTo>
                                              <a:lnTo>
                                                <a:pt x="128" y="123"/>
                                              </a:lnTo>
                                              <a:lnTo>
                                                <a:pt x="129" y="129"/>
                                              </a:lnTo>
                                              <a:lnTo>
                                                <a:pt x="129" y="134"/>
                                              </a:lnTo>
                                              <a:lnTo>
                                                <a:pt x="129" y="145"/>
                                              </a:lnTo>
                                              <a:lnTo>
                                                <a:pt x="128" y="156"/>
                                              </a:lnTo>
                                              <a:lnTo>
                                                <a:pt x="128" y="156"/>
                                              </a:lnTo>
                                              <a:lnTo>
                                                <a:pt x="127" y="171"/>
                                              </a:lnTo>
                                              <a:lnTo>
                                                <a:pt x="127" y="177"/>
                                              </a:lnTo>
                                              <a:lnTo>
                                                <a:pt x="127" y="177"/>
                                              </a:lnTo>
                                              <a:lnTo>
                                                <a:pt x="125" y="178"/>
                                              </a:lnTo>
                                              <a:lnTo>
                                                <a:pt x="125" y="178"/>
                                              </a:lnTo>
                                              <a:lnTo>
                                                <a:pt x="124" y="179"/>
                                              </a:lnTo>
                                              <a:lnTo>
                                                <a:pt x="124" y="179"/>
                                              </a:lnTo>
                                              <a:lnTo>
                                                <a:pt x="121" y="202"/>
                                              </a:lnTo>
                                              <a:lnTo>
                                                <a:pt x="120" y="216"/>
                                              </a:lnTo>
                                              <a:lnTo>
                                                <a:pt x="118" y="221"/>
                                              </a:lnTo>
                                              <a:lnTo>
                                                <a:pt x="117" y="223"/>
                                              </a:lnTo>
                                              <a:lnTo>
                                                <a:pt x="117" y="223"/>
                                              </a:lnTo>
                                              <a:lnTo>
                                                <a:pt x="119" y="229"/>
                                              </a:lnTo>
                                              <a:lnTo>
                                                <a:pt x="120" y="235"/>
                                              </a:lnTo>
                                              <a:lnTo>
                                                <a:pt x="120" y="241"/>
                                              </a:lnTo>
                                              <a:lnTo>
                                                <a:pt x="120" y="241"/>
                                              </a:lnTo>
                                              <a:lnTo>
                                                <a:pt x="121" y="242"/>
                                              </a:lnTo>
                                              <a:lnTo>
                                                <a:pt x="124" y="244"/>
                                              </a:lnTo>
                                              <a:lnTo>
                                                <a:pt x="129" y="252"/>
                                              </a:lnTo>
                                              <a:lnTo>
                                                <a:pt x="129" y="252"/>
                                              </a:lnTo>
                                              <a:lnTo>
                                                <a:pt x="131" y="258"/>
                                              </a:lnTo>
                                              <a:lnTo>
                                                <a:pt x="133" y="264"/>
                                              </a:lnTo>
                                              <a:lnTo>
                                                <a:pt x="136" y="279"/>
                                              </a:lnTo>
                                              <a:lnTo>
                                                <a:pt x="136" y="279"/>
                                              </a:lnTo>
                                              <a:lnTo>
                                                <a:pt x="138" y="285"/>
                                              </a:lnTo>
                                              <a:lnTo>
                                                <a:pt x="139" y="292"/>
                                              </a:lnTo>
                                              <a:lnTo>
                                                <a:pt x="143" y="304"/>
                                              </a:lnTo>
                                              <a:lnTo>
                                                <a:pt x="143" y="304"/>
                                              </a:lnTo>
                                              <a:lnTo>
                                                <a:pt x="146" y="312"/>
                                              </a:lnTo>
                                              <a:lnTo>
                                                <a:pt x="149" y="320"/>
                                              </a:lnTo>
                                              <a:lnTo>
                                                <a:pt x="149" y="320"/>
                                              </a:lnTo>
                                              <a:lnTo>
                                                <a:pt x="150" y="323"/>
                                              </a:lnTo>
                                              <a:lnTo>
                                                <a:pt x="151" y="326"/>
                                              </a:lnTo>
                                              <a:lnTo>
                                                <a:pt x="151" y="328"/>
                                              </a:lnTo>
                                              <a:lnTo>
                                                <a:pt x="150" y="328"/>
                                              </a:lnTo>
                                              <a:lnTo>
                                                <a:pt x="150" y="328"/>
                                              </a:lnTo>
                                              <a:lnTo>
                                                <a:pt x="150" y="329"/>
                                              </a:lnTo>
                                              <a:lnTo>
                                                <a:pt x="150" y="332"/>
                                              </a:lnTo>
                                              <a:lnTo>
                                                <a:pt x="150" y="334"/>
                                              </a:lnTo>
                                              <a:lnTo>
                                                <a:pt x="149" y="334"/>
                                              </a:lnTo>
                                              <a:lnTo>
                                                <a:pt x="147" y="334"/>
                                              </a:lnTo>
                                              <a:lnTo>
                                                <a:pt x="147" y="334"/>
                                              </a:lnTo>
                                              <a:lnTo>
                                                <a:pt x="143" y="334"/>
                                              </a:lnTo>
                                              <a:lnTo>
                                                <a:pt x="140" y="336"/>
                                              </a:lnTo>
                                              <a:lnTo>
                                                <a:pt x="140" y="336"/>
                                              </a:lnTo>
                                              <a:lnTo>
                                                <a:pt x="140" y="339"/>
                                              </a:lnTo>
                                              <a:lnTo>
                                                <a:pt x="140" y="341"/>
                                              </a:lnTo>
                                              <a:lnTo>
                                                <a:pt x="139" y="344"/>
                                              </a:lnTo>
                                              <a:lnTo>
                                                <a:pt x="138" y="348"/>
                                              </a:lnTo>
                                              <a:lnTo>
                                                <a:pt x="138" y="348"/>
                                              </a:lnTo>
                                              <a:lnTo>
                                                <a:pt x="136" y="352"/>
                                              </a:lnTo>
                                              <a:lnTo>
                                                <a:pt x="135" y="355"/>
                                              </a:lnTo>
                                              <a:lnTo>
                                                <a:pt x="134" y="358"/>
                                              </a:lnTo>
                                              <a:lnTo>
                                                <a:pt x="132" y="360"/>
                                              </a:lnTo>
                                              <a:lnTo>
                                                <a:pt x="132" y="360"/>
                                              </a:lnTo>
                                              <a:lnTo>
                                                <a:pt x="132" y="362"/>
                                              </a:lnTo>
                                              <a:lnTo>
                                                <a:pt x="132" y="363"/>
                                              </a:lnTo>
                                              <a:lnTo>
                                                <a:pt x="133" y="366"/>
                                              </a:lnTo>
                                              <a:lnTo>
                                                <a:pt x="134" y="369"/>
                                              </a:lnTo>
                                              <a:lnTo>
                                                <a:pt x="134" y="369"/>
                                              </a:lnTo>
                                              <a:lnTo>
                                                <a:pt x="133" y="370"/>
                                              </a:lnTo>
                                              <a:lnTo>
                                                <a:pt x="133" y="370"/>
                                              </a:lnTo>
                                              <a:lnTo>
                                                <a:pt x="132" y="370"/>
                                              </a:lnTo>
                                              <a:lnTo>
                                                <a:pt x="130" y="369"/>
                                              </a:lnTo>
                                              <a:lnTo>
                                                <a:pt x="129" y="366"/>
                                              </a:lnTo>
                                              <a:lnTo>
                                                <a:pt x="127" y="363"/>
                                              </a:lnTo>
                                              <a:lnTo>
                                                <a:pt x="126" y="362"/>
                                              </a:lnTo>
                                              <a:lnTo>
                                                <a:pt x="127" y="359"/>
                                              </a:lnTo>
                                              <a:lnTo>
                                                <a:pt x="127" y="359"/>
                                              </a:lnTo>
                                              <a:lnTo>
                                                <a:pt x="125" y="360"/>
                                              </a:lnTo>
                                              <a:lnTo>
                                                <a:pt x="121" y="362"/>
                                              </a:lnTo>
                                              <a:lnTo>
                                                <a:pt x="121" y="362"/>
                                              </a:lnTo>
                                              <a:lnTo>
                                                <a:pt x="117" y="362"/>
                                              </a:lnTo>
                                              <a:lnTo>
                                                <a:pt x="113" y="362"/>
                                              </a:lnTo>
                                              <a:lnTo>
                                                <a:pt x="106" y="360"/>
                                              </a:lnTo>
                                              <a:lnTo>
                                                <a:pt x="106" y="360"/>
                                              </a:lnTo>
                                              <a:lnTo>
                                                <a:pt x="108" y="368"/>
                                              </a:lnTo>
                                              <a:lnTo>
                                                <a:pt x="108" y="377"/>
                                              </a:lnTo>
                                              <a:lnTo>
                                                <a:pt x="106" y="384"/>
                                              </a:lnTo>
                                              <a:lnTo>
                                                <a:pt x="106" y="388"/>
                                              </a:lnTo>
                                              <a:lnTo>
                                                <a:pt x="106" y="388"/>
                                              </a:lnTo>
                                              <a:lnTo>
                                                <a:pt x="104" y="390"/>
                                              </a:lnTo>
                                              <a:lnTo>
                                                <a:pt x="104" y="392"/>
                                              </a:lnTo>
                                              <a:lnTo>
                                                <a:pt x="104" y="395"/>
                                              </a:lnTo>
                                              <a:lnTo>
                                                <a:pt x="106" y="400"/>
                                              </a:lnTo>
                                              <a:lnTo>
                                                <a:pt x="106" y="400"/>
                                              </a:lnTo>
                                              <a:lnTo>
                                                <a:pt x="106" y="401"/>
                                              </a:lnTo>
                                              <a:lnTo>
                                                <a:pt x="106" y="404"/>
                                              </a:lnTo>
                                              <a:lnTo>
                                                <a:pt x="106" y="408"/>
                                              </a:lnTo>
                                              <a:lnTo>
                                                <a:pt x="106" y="411"/>
                                              </a:lnTo>
                                              <a:lnTo>
                                                <a:pt x="106" y="413"/>
                                              </a:lnTo>
                                              <a:lnTo>
                                                <a:pt x="106" y="413"/>
                                              </a:lnTo>
                                              <a:lnTo>
                                                <a:pt x="106" y="416"/>
                                              </a:lnTo>
                                              <a:lnTo>
                                                <a:pt x="106" y="417"/>
                                              </a:lnTo>
                                              <a:lnTo>
                                                <a:pt x="106" y="418"/>
                                              </a:lnTo>
                                              <a:lnTo>
                                                <a:pt x="106" y="421"/>
                                              </a:lnTo>
                                              <a:lnTo>
                                                <a:pt x="106" y="421"/>
                                              </a:lnTo>
                                              <a:lnTo>
                                                <a:pt x="106" y="423"/>
                                              </a:lnTo>
                                              <a:lnTo>
                                                <a:pt x="106" y="427"/>
                                              </a:lnTo>
                                              <a:lnTo>
                                                <a:pt x="105" y="431"/>
                                              </a:lnTo>
                                              <a:lnTo>
                                                <a:pt x="105" y="436"/>
                                              </a:lnTo>
                                              <a:lnTo>
                                                <a:pt x="105" y="436"/>
                                              </a:lnTo>
                                              <a:lnTo>
                                                <a:pt x="106" y="444"/>
                                              </a:lnTo>
                                              <a:lnTo>
                                                <a:pt x="106" y="453"/>
                                              </a:lnTo>
                                              <a:lnTo>
                                                <a:pt x="104" y="473"/>
                                              </a:lnTo>
                                              <a:lnTo>
                                                <a:pt x="104" y="473"/>
                                              </a:lnTo>
                                              <a:lnTo>
                                                <a:pt x="103" y="482"/>
                                              </a:lnTo>
                                              <a:lnTo>
                                                <a:pt x="101" y="489"/>
                                              </a:lnTo>
                                              <a:lnTo>
                                                <a:pt x="101" y="495"/>
                                              </a:lnTo>
                                              <a:lnTo>
                                                <a:pt x="101" y="501"/>
                                              </a:lnTo>
                                              <a:lnTo>
                                                <a:pt x="101" y="501"/>
                                              </a:lnTo>
                                              <a:lnTo>
                                                <a:pt x="101" y="516"/>
                                              </a:lnTo>
                                              <a:lnTo>
                                                <a:pt x="101" y="522"/>
                                              </a:lnTo>
                                              <a:lnTo>
                                                <a:pt x="101" y="525"/>
                                              </a:lnTo>
                                              <a:lnTo>
                                                <a:pt x="101" y="525"/>
                                              </a:lnTo>
                                              <a:lnTo>
                                                <a:pt x="101" y="526"/>
                                              </a:lnTo>
                                              <a:lnTo>
                                                <a:pt x="101" y="528"/>
                                              </a:lnTo>
                                              <a:lnTo>
                                                <a:pt x="101" y="528"/>
                                              </a:lnTo>
                                              <a:lnTo>
                                                <a:pt x="103" y="531"/>
                                              </a:lnTo>
                                              <a:lnTo>
                                                <a:pt x="103" y="533"/>
                                              </a:lnTo>
                                              <a:lnTo>
                                                <a:pt x="103" y="533"/>
                                              </a:lnTo>
                                              <a:lnTo>
                                                <a:pt x="101" y="538"/>
                                              </a:lnTo>
                                              <a:lnTo>
                                                <a:pt x="101" y="540"/>
                                              </a:lnTo>
                                              <a:lnTo>
                                                <a:pt x="103" y="542"/>
                                              </a:lnTo>
                                              <a:lnTo>
                                                <a:pt x="103" y="542"/>
                                              </a:lnTo>
                                              <a:lnTo>
                                                <a:pt x="103" y="545"/>
                                              </a:lnTo>
                                              <a:lnTo>
                                                <a:pt x="101" y="547"/>
                                              </a:lnTo>
                                              <a:lnTo>
                                                <a:pt x="101" y="550"/>
                                              </a:lnTo>
                                              <a:lnTo>
                                                <a:pt x="99" y="551"/>
                                              </a:lnTo>
                                              <a:lnTo>
                                                <a:pt x="99" y="551"/>
                                              </a:lnTo>
                                              <a:lnTo>
                                                <a:pt x="98" y="551"/>
                                              </a:lnTo>
                                              <a:lnTo>
                                                <a:pt x="98" y="551"/>
                                              </a:lnTo>
                                              <a:lnTo>
                                                <a:pt x="98" y="554"/>
                                              </a:lnTo>
                                              <a:lnTo>
                                                <a:pt x="98" y="556"/>
                                              </a:lnTo>
                                              <a:lnTo>
                                                <a:pt x="98" y="557"/>
                                              </a:lnTo>
                                              <a:lnTo>
                                                <a:pt x="97" y="557"/>
                                              </a:lnTo>
                                              <a:lnTo>
                                                <a:pt x="97" y="557"/>
                                              </a:lnTo>
                                              <a:lnTo>
                                                <a:pt x="96" y="558"/>
                                              </a:lnTo>
                                              <a:lnTo>
                                                <a:pt x="96" y="560"/>
                                              </a:lnTo>
                                              <a:lnTo>
                                                <a:pt x="96" y="564"/>
                                              </a:lnTo>
                                              <a:lnTo>
                                                <a:pt x="96" y="568"/>
                                              </a:lnTo>
                                              <a:lnTo>
                                                <a:pt x="96" y="571"/>
                                              </a:lnTo>
                                              <a:lnTo>
                                                <a:pt x="96" y="571"/>
                                              </a:lnTo>
                                              <a:lnTo>
                                                <a:pt x="96" y="573"/>
                                              </a:lnTo>
                                              <a:lnTo>
                                                <a:pt x="96" y="576"/>
                                              </a:lnTo>
                                              <a:lnTo>
                                                <a:pt x="96" y="580"/>
                                              </a:lnTo>
                                              <a:lnTo>
                                                <a:pt x="96" y="584"/>
                                              </a:lnTo>
                                              <a:lnTo>
                                                <a:pt x="96" y="584"/>
                                              </a:lnTo>
                                              <a:lnTo>
                                                <a:pt x="94" y="585"/>
                                              </a:lnTo>
                                              <a:lnTo>
                                                <a:pt x="92" y="586"/>
                                              </a:lnTo>
                                              <a:lnTo>
                                                <a:pt x="89" y="586"/>
                                              </a:lnTo>
                                              <a:lnTo>
                                                <a:pt x="85" y="586"/>
                                              </a:lnTo>
                                              <a:lnTo>
                                                <a:pt x="79" y="584"/>
                                              </a:lnTo>
                                              <a:lnTo>
                                                <a:pt x="76" y="584"/>
                                              </a:lnTo>
                                              <a:lnTo>
                                                <a:pt x="76" y="583"/>
                                              </a:lnTo>
                                              <a:lnTo>
                                                <a:pt x="76" y="583"/>
                                              </a:lnTo>
                                              <a:lnTo>
                                                <a:pt x="73" y="580"/>
                                              </a:lnTo>
                                              <a:lnTo>
                                                <a:pt x="71" y="578"/>
                                              </a:lnTo>
                                              <a:lnTo>
                                                <a:pt x="63" y="574"/>
                                              </a:lnTo>
                                              <a:lnTo>
                                                <a:pt x="63" y="574"/>
                                              </a:lnTo>
                                              <a:lnTo>
                                                <a:pt x="59" y="576"/>
                                              </a:lnTo>
                                              <a:lnTo>
                                                <a:pt x="57" y="577"/>
                                              </a:lnTo>
                                              <a:lnTo>
                                                <a:pt x="52" y="578"/>
                                              </a:lnTo>
                                              <a:lnTo>
                                                <a:pt x="47" y="578"/>
                                              </a:lnTo>
                                              <a:lnTo>
                                                <a:pt x="45" y="576"/>
                                              </a:lnTo>
                                              <a:lnTo>
                                                <a:pt x="45" y="576"/>
                                              </a:lnTo>
                                              <a:lnTo>
                                                <a:pt x="43" y="575"/>
                                              </a:lnTo>
                                              <a:lnTo>
                                                <a:pt x="42" y="573"/>
                                              </a:lnTo>
                                              <a:lnTo>
                                                <a:pt x="42" y="572"/>
                                              </a:lnTo>
                                              <a:lnTo>
                                                <a:pt x="42" y="570"/>
                                              </a:lnTo>
                                              <a:lnTo>
                                                <a:pt x="42" y="570"/>
                                              </a:lnTo>
                                              <a:lnTo>
                                                <a:pt x="42" y="568"/>
                                              </a:lnTo>
                                              <a:lnTo>
                                                <a:pt x="42" y="566"/>
                                              </a:lnTo>
                                              <a:lnTo>
                                                <a:pt x="42" y="563"/>
                                              </a:lnTo>
                                              <a:lnTo>
                                                <a:pt x="43" y="560"/>
                                              </a:lnTo>
                                              <a:lnTo>
                                                <a:pt x="45" y="556"/>
                                              </a:lnTo>
                                              <a:lnTo>
                                                <a:pt x="49" y="552"/>
                                              </a:lnTo>
                                              <a:lnTo>
                                                <a:pt x="49" y="552"/>
                                              </a:lnTo>
                                              <a:lnTo>
                                                <a:pt x="50" y="551"/>
                                              </a:lnTo>
                                              <a:lnTo>
                                                <a:pt x="52" y="549"/>
                                              </a:lnTo>
                                              <a:lnTo>
                                                <a:pt x="52" y="545"/>
                                              </a:lnTo>
                                              <a:lnTo>
                                                <a:pt x="52" y="543"/>
                                              </a:lnTo>
                                              <a:lnTo>
                                                <a:pt x="52" y="540"/>
                                              </a:lnTo>
                                              <a:lnTo>
                                                <a:pt x="52" y="540"/>
                                              </a:lnTo>
                                              <a:lnTo>
                                                <a:pt x="51" y="538"/>
                                              </a:lnTo>
                                              <a:lnTo>
                                                <a:pt x="50" y="535"/>
                                              </a:lnTo>
                                              <a:lnTo>
                                                <a:pt x="51" y="531"/>
                                              </a:lnTo>
                                              <a:lnTo>
                                                <a:pt x="52" y="529"/>
                                              </a:lnTo>
                                              <a:lnTo>
                                                <a:pt x="52" y="529"/>
                                              </a:lnTo>
                                              <a:lnTo>
                                                <a:pt x="52" y="528"/>
                                              </a:lnTo>
                                              <a:lnTo>
                                                <a:pt x="52" y="528"/>
                                              </a:lnTo>
                                              <a:lnTo>
                                                <a:pt x="54" y="526"/>
                                              </a:lnTo>
                                              <a:lnTo>
                                                <a:pt x="58" y="523"/>
                                              </a:lnTo>
                                              <a:lnTo>
                                                <a:pt x="58" y="523"/>
                                              </a:lnTo>
                                              <a:lnTo>
                                                <a:pt x="55" y="523"/>
                                              </a:lnTo>
                                              <a:lnTo>
                                                <a:pt x="53" y="522"/>
                                              </a:lnTo>
                                              <a:lnTo>
                                                <a:pt x="50" y="521"/>
                                              </a:lnTo>
                                              <a:lnTo>
                                                <a:pt x="50" y="521"/>
                                              </a:lnTo>
                                              <a:lnTo>
                                                <a:pt x="49" y="518"/>
                                              </a:lnTo>
                                              <a:lnTo>
                                                <a:pt x="49" y="516"/>
                                              </a:lnTo>
                                              <a:lnTo>
                                                <a:pt x="50" y="515"/>
                                              </a:lnTo>
                                              <a:lnTo>
                                                <a:pt x="49" y="511"/>
                                              </a:lnTo>
                                              <a:lnTo>
                                                <a:pt x="49" y="511"/>
                                              </a:lnTo>
                                              <a:lnTo>
                                                <a:pt x="48" y="509"/>
                                              </a:lnTo>
                                              <a:lnTo>
                                                <a:pt x="47" y="506"/>
                                              </a:lnTo>
                                              <a:lnTo>
                                                <a:pt x="44" y="503"/>
                                              </a:lnTo>
                                              <a:lnTo>
                                                <a:pt x="43" y="500"/>
                                              </a:lnTo>
                                              <a:lnTo>
                                                <a:pt x="43" y="498"/>
                                              </a:lnTo>
                                              <a:lnTo>
                                                <a:pt x="43" y="498"/>
                                              </a:lnTo>
                                              <a:lnTo>
                                                <a:pt x="42" y="492"/>
                                              </a:lnTo>
                                              <a:lnTo>
                                                <a:pt x="40" y="489"/>
                                              </a:lnTo>
                                              <a:lnTo>
                                                <a:pt x="39" y="484"/>
                                              </a:lnTo>
                                              <a:lnTo>
                                                <a:pt x="38" y="477"/>
                                              </a:lnTo>
                                              <a:lnTo>
                                                <a:pt x="38" y="477"/>
                                              </a:lnTo>
                                              <a:lnTo>
                                                <a:pt x="36" y="469"/>
                                              </a:lnTo>
                                              <a:lnTo>
                                                <a:pt x="35" y="464"/>
                                              </a:lnTo>
                                              <a:lnTo>
                                                <a:pt x="33" y="460"/>
                                              </a:lnTo>
                                              <a:lnTo>
                                                <a:pt x="31" y="453"/>
                                              </a:lnTo>
                                              <a:lnTo>
                                                <a:pt x="31" y="453"/>
                                              </a:lnTo>
                                              <a:lnTo>
                                                <a:pt x="30" y="446"/>
                                              </a:lnTo>
                                              <a:lnTo>
                                                <a:pt x="27" y="442"/>
                                              </a:lnTo>
                                              <a:lnTo>
                                                <a:pt x="25" y="438"/>
                                              </a:lnTo>
                                              <a:lnTo>
                                                <a:pt x="23" y="435"/>
                                              </a:lnTo>
                                              <a:lnTo>
                                                <a:pt x="23" y="435"/>
                                              </a:lnTo>
                                              <a:lnTo>
                                                <a:pt x="23" y="429"/>
                                              </a:lnTo>
                                              <a:lnTo>
                                                <a:pt x="24" y="424"/>
                                              </a:lnTo>
                                              <a:lnTo>
                                                <a:pt x="24" y="419"/>
                                              </a:lnTo>
                                              <a:lnTo>
                                                <a:pt x="24" y="417"/>
                                              </a:lnTo>
                                              <a:lnTo>
                                                <a:pt x="23" y="417"/>
                                              </a:lnTo>
                                              <a:lnTo>
                                                <a:pt x="23" y="417"/>
                                              </a:lnTo>
                                              <a:lnTo>
                                                <a:pt x="21" y="415"/>
                                              </a:lnTo>
                                              <a:lnTo>
                                                <a:pt x="20" y="411"/>
                                              </a:lnTo>
                                              <a:lnTo>
                                                <a:pt x="19" y="408"/>
                                              </a:lnTo>
                                              <a:lnTo>
                                                <a:pt x="18" y="405"/>
                                              </a:lnTo>
                                              <a:lnTo>
                                                <a:pt x="18" y="405"/>
                                              </a:lnTo>
                                              <a:lnTo>
                                                <a:pt x="16" y="402"/>
                                              </a:lnTo>
                                              <a:lnTo>
                                                <a:pt x="16" y="401"/>
                                              </a:lnTo>
                                              <a:lnTo>
                                                <a:pt x="17" y="398"/>
                                              </a:lnTo>
                                              <a:lnTo>
                                                <a:pt x="18" y="393"/>
                                              </a:lnTo>
                                              <a:lnTo>
                                                <a:pt x="18" y="393"/>
                                              </a:lnTo>
                                              <a:lnTo>
                                                <a:pt x="18" y="387"/>
                                              </a:lnTo>
                                              <a:lnTo>
                                                <a:pt x="18" y="379"/>
                                              </a:lnTo>
                                              <a:lnTo>
                                                <a:pt x="18" y="370"/>
                                              </a:lnTo>
                                              <a:lnTo>
                                                <a:pt x="20" y="360"/>
                                              </a:lnTo>
                                              <a:lnTo>
                                                <a:pt x="20" y="360"/>
                                              </a:lnTo>
                                              <a:lnTo>
                                                <a:pt x="20" y="350"/>
                                              </a:lnTo>
                                              <a:lnTo>
                                                <a:pt x="21" y="343"/>
                                              </a:lnTo>
                                              <a:lnTo>
                                                <a:pt x="21" y="337"/>
                                              </a:lnTo>
                                              <a:lnTo>
                                                <a:pt x="23" y="328"/>
                                              </a:lnTo>
                                              <a:lnTo>
                                                <a:pt x="23" y="328"/>
                                              </a:lnTo>
                                              <a:lnTo>
                                                <a:pt x="25" y="318"/>
                                              </a:lnTo>
                                              <a:lnTo>
                                                <a:pt x="27" y="309"/>
                                              </a:lnTo>
                                              <a:lnTo>
                                                <a:pt x="30" y="295"/>
                                              </a:lnTo>
                                              <a:lnTo>
                                                <a:pt x="30" y="295"/>
                                              </a:lnTo>
                                              <a:lnTo>
                                                <a:pt x="31" y="291"/>
                                              </a:lnTo>
                                              <a:lnTo>
                                                <a:pt x="31" y="288"/>
                                              </a:lnTo>
                                              <a:lnTo>
                                                <a:pt x="31" y="285"/>
                                              </a:lnTo>
                                              <a:lnTo>
                                                <a:pt x="32" y="281"/>
                                              </a:lnTo>
                                              <a:lnTo>
                                                <a:pt x="32" y="281"/>
                                              </a:lnTo>
                                              <a:lnTo>
                                                <a:pt x="32" y="279"/>
                                              </a:lnTo>
                                              <a:lnTo>
                                                <a:pt x="32" y="277"/>
                                              </a:lnTo>
                                              <a:lnTo>
                                                <a:pt x="32" y="275"/>
                                              </a:lnTo>
                                              <a:lnTo>
                                                <a:pt x="33" y="272"/>
                                              </a:lnTo>
                                              <a:lnTo>
                                                <a:pt x="33" y="272"/>
                                              </a:lnTo>
                                              <a:lnTo>
                                                <a:pt x="33" y="270"/>
                                              </a:lnTo>
                                              <a:lnTo>
                                                <a:pt x="32" y="268"/>
                                              </a:lnTo>
                                              <a:lnTo>
                                                <a:pt x="32" y="266"/>
                                              </a:lnTo>
                                              <a:lnTo>
                                                <a:pt x="33" y="264"/>
                                              </a:lnTo>
                                              <a:lnTo>
                                                <a:pt x="33" y="264"/>
                                              </a:lnTo>
                                              <a:lnTo>
                                                <a:pt x="35" y="261"/>
                                              </a:lnTo>
                                              <a:lnTo>
                                                <a:pt x="35" y="259"/>
                                              </a:lnTo>
                                              <a:lnTo>
                                                <a:pt x="36" y="256"/>
                                              </a:lnTo>
                                              <a:lnTo>
                                                <a:pt x="37" y="254"/>
                                              </a:lnTo>
                                              <a:lnTo>
                                                <a:pt x="37" y="254"/>
                                              </a:lnTo>
                                              <a:lnTo>
                                                <a:pt x="38" y="251"/>
                                              </a:lnTo>
                                              <a:lnTo>
                                                <a:pt x="38" y="250"/>
                                              </a:lnTo>
                                              <a:lnTo>
                                                <a:pt x="39" y="247"/>
                                              </a:lnTo>
                                              <a:lnTo>
                                                <a:pt x="38" y="244"/>
                                              </a:lnTo>
                                              <a:lnTo>
                                                <a:pt x="38" y="244"/>
                                              </a:lnTo>
                                              <a:lnTo>
                                                <a:pt x="38" y="243"/>
                                              </a:lnTo>
                                              <a:lnTo>
                                                <a:pt x="38" y="242"/>
                                              </a:lnTo>
                                              <a:lnTo>
                                                <a:pt x="40" y="241"/>
                                              </a:lnTo>
                                              <a:lnTo>
                                                <a:pt x="40" y="239"/>
                                              </a:lnTo>
                                              <a:lnTo>
                                                <a:pt x="40" y="239"/>
                                              </a:lnTo>
                                              <a:lnTo>
                                                <a:pt x="40" y="238"/>
                                              </a:lnTo>
                                              <a:lnTo>
                                                <a:pt x="40" y="238"/>
                                              </a:lnTo>
                                              <a:lnTo>
                                                <a:pt x="40" y="235"/>
                                              </a:lnTo>
                                              <a:lnTo>
                                                <a:pt x="40" y="232"/>
                                              </a:lnTo>
                                              <a:lnTo>
                                                <a:pt x="40" y="228"/>
                                              </a:lnTo>
                                              <a:lnTo>
                                                <a:pt x="40" y="226"/>
                                              </a:lnTo>
                                              <a:lnTo>
                                                <a:pt x="40" y="226"/>
                                              </a:lnTo>
                                              <a:lnTo>
                                                <a:pt x="39" y="224"/>
                                              </a:lnTo>
                                              <a:lnTo>
                                                <a:pt x="39" y="223"/>
                                              </a:lnTo>
                                              <a:lnTo>
                                                <a:pt x="39" y="213"/>
                                              </a:lnTo>
                                              <a:lnTo>
                                                <a:pt x="39" y="213"/>
                                              </a:lnTo>
                                              <a:lnTo>
                                                <a:pt x="38" y="223"/>
                                              </a:lnTo>
                                              <a:lnTo>
                                                <a:pt x="35" y="231"/>
                                              </a:lnTo>
                                              <a:lnTo>
                                                <a:pt x="32" y="239"/>
                                              </a:lnTo>
                                              <a:lnTo>
                                                <a:pt x="28" y="248"/>
                                              </a:lnTo>
                                              <a:lnTo>
                                                <a:pt x="28" y="248"/>
                                              </a:lnTo>
                                              <a:lnTo>
                                                <a:pt x="25" y="254"/>
                                              </a:lnTo>
                                              <a:lnTo>
                                                <a:pt x="22" y="259"/>
                                              </a:lnTo>
                                              <a:lnTo>
                                                <a:pt x="20" y="265"/>
                                              </a:lnTo>
                                              <a:lnTo>
                                                <a:pt x="19" y="268"/>
                                              </a:lnTo>
                                              <a:lnTo>
                                                <a:pt x="18" y="270"/>
                                              </a:lnTo>
                                              <a:lnTo>
                                                <a:pt x="18" y="270"/>
                                              </a:lnTo>
                                              <a:lnTo>
                                                <a:pt x="18" y="274"/>
                                              </a:lnTo>
                                              <a:lnTo>
                                                <a:pt x="17" y="278"/>
                                              </a:lnTo>
                                              <a:lnTo>
                                                <a:pt x="15" y="281"/>
                                              </a:lnTo>
                                              <a:lnTo>
                                                <a:pt x="15" y="281"/>
                                              </a:lnTo>
                                              <a:lnTo>
                                                <a:pt x="14" y="283"/>
                                              </a:lnTo>
                                              <a:lnTo>
                                                <a:pt x="13" y="287"/>
                                              </a:lnTo>
                                              <a:lnTo>
                                                <a:pt x="13" y="292"/>
                                              </a:lnTo>
                                              <a:lnTo>
                                                <a:pt x="13" y="292"/>
                                              </a:lnTo>
                                              <a:lnTo>
                                                <a:pt x="13" y="295"/>
                                              </a:lnTo>
                                              <a:lnTo>
                                                <a:pt x="12" y="295"/>
                                              </a:lnTo>
                                              <a:lnTo>
                                                <a:pt x="10" y="295"/>
                                              </a:lnTo>
                                              <a:lnTo>
                                                <a:pt x="9" y="294"/>
                                              </a:lnTo>
                                              <a:lnTo>
                                                <a:pt x="9" y="294"/>
                                              </a:lnTo>
                                              <a:lnTo>
                                                <a:pt x="8" y="296"/>
                                              </a:lnTo>
                                              <a:lnTo>
                                                <a:pt x="8" y="299"/>
                                              </a:lnTo>
                                              <a:lnTo>
                                                <a:pt x="8" y="303"/>
                                              </a:lnTo>
                                              <a:lnTo>
                                                <a:pt x="8" y="303"/>
                                              </a:lnTo>
                                              <a:lnTo>
                                                <a:pt x="10" y="306"/>
                                              </a:lnTo>
                                              <a:lnTo>
                                                <a:pt x="10" y="306"/>
                                              </a:lnTo>
                                              <a:lnTo>
                                                <a:pt x="10" y="307"/>
                                              </a:lnTo>
                                              <a:lnTo>
                                                <a:pt x="12" y="307"/>
                                              </a:lnTo>
                                              <a:lnTo>
                                                <a:pt x="13" y="309"/>
                                              </a:lnTo>
                                              <a:lnTo>
                                                <a:pt x="13" y="309"/>
                                              </a:lnTo>
                                              <a:lnTo>
                                                <a:pt x="14" y="310"/>
                                              </a:lnTo>
                                              <a:lnTo>
                                                <a:pt x="14" y="312"/>
                                              </a:lnTo>
                                              <a:lnTo>
                                                <a:pt x="14" y="313"/>
                                              </a:lnTo>
                                              <a:lnTo>
                                                <a:pt x="13" y="315"/>
                                              </a:lnTo>
                                              <a:lnTo>
                                                <a:pt x="13" y="315"/>
                                              </a:lnTo>
                                              <a:lnTo>
                                                <a:pt x="12" y="315"/>
                                              </a:lnTo>
                                              <a:lnTo>
                                                <a:pt x="10" y="315"/>
                                              </a:lnTo>
                                              <a:lnTo>
                                                <a:pt x="8" y="312"/>
                                              </a:lnTo>
                                              <a:lnTo>
                                                <a:pt x="8" y="312"/>
                                              </a:lnTo>
                                              <a:lnTo>
                                                <a:pt x="5" y="309"/>
                                              </a:lnTo>
                                              <a:lnTo>
                                                <a:pt x="2" y="305"/>
                                              </a:lnTo>
                                              <a:lnTo>
                                                <a:pt x="2" y="305"/>
                                              </a:lnTo>
                                              <a:lnTo>
                                                <a:pt x="1" y="301"/>
                                              </a:lnTo>
                                              <a:lnTo>
                                                <a:pt x="1" y="296"/>
                                              </a:lnTo>
                                              <a:lnTo>
                                                <a:pt x="0" y="288"/>
                                              </a:lnTo>
                                              <a:lnTo>
                                                <a:pt x="0" y="288"/>
                                              </a:lnTo>
                                              <a:lnTo>
                                                <a:pt x="1" y="281"/>
                                              </a:lnTo>
                                              <a:lnTo>
                                                <a:pt x="3" y="275"/>
                                              </a:lnTo>
                                              <a:lnTo>
                                                <a:pt x="3" y="275"/>
                                              </a:lnTo>
                                              <a:lnTo>
                                                <a:pt x="7" y="265"/>
                                              </a:lnTo>
                                              <a:lnTo>
                                                <a:pt x="8" y="258"/>
                                              </a:lnTo>
                                              <a:lnTo>
                                                <a:pt x="9" y="251"/>
                                              </a:lnTo>
                                              <a:lnTo>
                                                <a:pt x="9" y="251"/>
                                              </a:lnTo>
                                              <a:lnTo>
                                                <a:pt x="12" y="234"/>
                                              </a:lnTo>
                                              <a:lnTo>
                                                <a:pt x="15" y="210"/>
                                              </a:lnTo>
                                              <a:lnTo>
                                                <a:pt x="15" y="210"/>
                                              </a:lnTo>
                                              <a:lnTo>
                                                <a:pt x="18" y="200"/>
                                              </a:lnTo>
                                              <a:lnTo>
                                                <a:pt x="20" y="190"/>
                                              </a:lnTo>
                                              <a:lnTo>
                                                <a:pt x="25" y="177"/>
                                              </a:lnTo>
                                              <a:lnTo>
                                                <a:pt x="25" y="177"/>
                                              </a:lnTo>
                                              <a:lnTo>
                                                <a:pt x="27" y="170"/>
                                              </a:lnTo>
                                              <a:lnTo>
                                                <a:pt x="28" y="163"/>
                                              </a:lnTo>
                                              <a:lnTo>
                                                <a:pt x="30" y="155"/>
                                              </a:lnTo>
                                              <a:lnTo>
                                                <a:pt x="30" y="145"/>
                                              </a:lnTo>
                                              <a:lnTo>
                                                <a:pt x="30" y="145"/>
                                              </a:lnTo>
                                              <a:lnTo>
                                                <a:pt x="28" y="143"/>
                                              </a:lnTo>
                                              <a:lnTo>
                                                <a:pt x="27" y="140"/>
                                              </a:lnTo>
                                              <a:lnTo>
                                                <a:pt x="27" y="139"/>
                                              </a:lnTo>
                                              <a:lnTo>
                                                <a:pt x="27" y="139"/>
                                              </a:lnTo>
                                              <a:lnTo>
                                                <a:pt x="28" y="134"/>
                                              </a:lnTo>
                                              <a:lnTo>
                                                <a:pt x="27" y="125"/>
                                              </a:lnTo>
                                              <a:lnTo>
                                                <a:pt x="27" y="125"/>
                                              </a:lnTo>
                                              <a:lnTo>
                                                <a:pt x="28" y="119"/>
                                              </a:lnTo>
                                              <a:lnTo>
                                                <a:pt x="30" y="113"/>
                                              </a:lnTo>
                                              <a:lnTo>
                                                <a:pt x="33" y="100"/>
                                              </a:lnTo>
                                              <a:lnTo>
                                                <a:pt x="33" y="100"/>
                                              </a:lnTo>
                                              <a:lnTo>
                                                <a:pt x="34" y="97"/>
                                              </a:lnTo>
                                              <a:lnTo>
                                                <a:pt x="35" y="94"/>
                                              </a:lnTo>
                                              <a:lnTo>
                                                <a:pt x="39" y="91"/>
                                              </a:lnTo>
                                              <a:lnTo>
                                                <a:pt x="42" y="87"/>
                                              </a:lnTo>
                                              <a:lnTo>
                                                <a:pt x="45" y="87"/>
                                              </a:lnTo>
                                              <a:lnTo>
                                                <a:pt x="45" y="87"/>
                                              </a:lnTo>
                                              <a:lnTo>
                                                <a:pt x="49" y="85"/>
                                              </a:lnTo>
                                              <a:lnTo>
                                                <a:pt x="52" y="83"/>
                                              </a:lnTo>
                                              <a:lnTo>
                                                <a:pt x="54" y="81"/>
                                              </a:lnTo>
                                              <a:lnTo>
                                                <a:pt x="54" y="81"/>
                                              </a:lnTo>
                                              <a:lnTo>
                                                <a:pt x="52" y="81"/>
                                              </a:lnTo>
                                              <a:lnTo>
                                                <a:pt x="50" y="79"/>
                                              </a:lnTo>
                                              <a:lnTo>
                                                <a:pt x="50" y="78"/>
                                              </a:lnTo>
                                              <a:lnTo>
                                                <a:pt x="49" y="77"/>
                                              </a:lnTo>
                                              <a:lnTo>
                                                <a:pt x="49" y="73"/>
                                              </a:lnTo>
                                              <a:lnTo>
                                                <a:pt x="49" y="70"/>
                                              </a:lnTo>
                                              <a:lnTo>
                                                <a:pt x="49" y="70"/>
                                              </a:lnTo>
                                              <a:lnTo>
                                                <a:pt x="49" y="69"/>
                                              </a:lnTo>
                                              <a:lnTo>
                                                <a:pt x="48" y="69"/>
                                              </a:lnTo>
                                              <a:lnTo>
                                                <a:pt x="47" y="67"/>
                                              </a:lnTo>
                                              <a:lnTo>
                                                <a:pt x="47" y="67"/>
                                              </a:lnTo>
                                              <a:lnTo>
                                                <a:pt x="47" y="67"/>
                                              </a:lnTo>
                                              <a:lnTo>
                                                <a:pt x="47" y="66"/>
                                              </a:lnTo>
                                              <a:lnTo>
                                                <a:pt x="47" y="64"/>
                                              </a:lnTo>
                                              <a:lnTo>
                                                <a:pt x="47" y="60"/>
                                              </a:lnTo>
                                              <a:lnTo>
                                                <a:pt x="47" y="60"/>
                                              </a:lnTo>
                                              <a:lnTo>
                                                <a:pt x="47" y="60"/>
                                              </a:lnTo>
                                              <a:lnTo>
                                                <a:pt x="45" y="59"/>
                                              </a:lnTo>
                                              <a:lnTo>
                                                <a:pt x="45" y="58"/>
                                              </a:lnTo>
                                              <a:lnTo>
                                                <a:pt x="45" y="58"/>
                                              </a:lnTo>
                                              <a:lnTo>
                                                <a:pt x="45" y="57"/>
                                              </a:lnTo>
                                              <a:lnTo>
                                                <a:pt x="45" y="56"/>
                                              </a:lnTo>
                                              <a:lnTo>
                                                <a:pt x="45" y="52"/>
                                              </a:lnTo>
                                              <a:lnTo>
                                                <a:pt x="45" y="52"/>
                                              </a:lnTo>
                                              <a:lnTo>
                                                <a:pt x="45" y="52"/>
                                              </a:lnTo>
                                              <a:lnTo>
                                                <a:pt x="45" y="52"/>
                                              </a:lnTo>
                                              <a:lnTo>
                                                <a:pt x="44" y="51"/>
                                              </a:lnTo>
                                              <a:lnTo>
                                                <a:pt x="44" y="51"/>
                                              </a:lnTo>
                                              <a:lnTo>
                                                <a:pt x="43" y="47"/>
                                              </a:lnTo>
                                              <a:lnTo>
                                                <a:pt x="42" y="44"/>
                                              </a:lnTo>
                                              <a:lnTo>
                                                <a:pt x="43" y="41"/>
                                              </a:lnTo>
                                              <a:lnTo>
                                                <a:pt x="43" y="41"/>
                                              </a:lnTo>
                                              <a:lnTo>
                                                <a:pt x="43" y="40"/>
                                              </a:lnTo>
                                              <a:lnTo>
                                                <a:pt x="44" y="40"/>
                                              </a:lnTo>
                                              <a:lnTo>
                                                <a:pt x="44" y="40"/>
                                              </a:lnTo>
                                              <a:lnTo>
                                                <a:pt x="44" y="38"/>
                                              </a:lnTo>
                                              <a:lnTo>
                                                <a:pt x="44" y="37"/>
                                              </a:lnTo>
                                              <a:lnTo>
                                                <a:pt x="45" y="35"/>
                                              </a:lnTo>
                                              <a:lnTo>
                                                <a:pt x="45" y="29"/>
                                              </a:lnTo>
                                              <a:lnTo>
                                                <a:pt x="45" y="29"/>
                                              </a:lnTo>
                                              <a:lnTo>
                                                <a:pt x="45" y="27"/>
                                              </a:lnTo>
                                              <a:lnTo>
                                                <a:pt x="45" y="23"/>
                                              </a:lnTo>
                                              <a:lnTo>
                                                <a:pt x="47" y="18"/>
                                              </a:lnTo>
                                              <a:lnTo>
                                                <a:pt x="50" y="14"/>
                                              </a:lnTo>
                                              <a:lnTo>
                                                <a:pt x="52" y="9"/>
                                              </a:lnTo>
                                              <a:lnTo>
                                                <a:pt x="56" y="6"/>
                                              </a:lnTo>
                                              <a:lnTo>
                                                <a:pt x="61" y="2"/>
                                              </a:lnTo>
                                              <a:lnTo>
                                                <a:pt x="66" y="1"/>
                                              </a:lnTo>
                                              <a:lnTo>
                                                <a:pt x="66" y="1"/>
                                              </a:lnTo>
                                              <a:lnTo>
                                                <a:pt x="72" y="0"/>
                                              </a:lnTo>
                                              <a:lnTo>
                                                <a:pt x="76" y="1"/>
                                              </a:lnTo>
                                              <a:lnTo>
                                                <a:pt x="81" y="2"/>
                                              </a:lnTo>
                                              <a:lnTo>
                                                <a:pt x="85" y="4"/>
                                              </a:lnTo>
                                              <a:lnTo>
                                                <a:pt x="89" y="8"/>
                                              </a:lnTo>
                                              <a:lnTo>
                                                <a:pt x="91" y="13"/>
                                              </a:lnTo>
                                              <a:lnTo>
                                                <a:pt x="93" y="19"/>
                                              </a:lnTo>
                                              <a:lnTo>
                                                <a:pt x="94" y="25"/>
                                              </a:lnTo>
                                              <a:lnTo>
                                                <a:pt x="94" y="25"/>
                                              </a:lnTo>
                                              <a:lnTo>
                                                <a:pt x="94" y="31"/>
                                              </a:lnTo>
                                              <a:lnTo>
                                                <a:pt x="93" y="36"/>
                                              </a:lnTo>
                                              <a:lnTo>
                                                <a:pt x="91" y="46"/>
                                              </a:lnTo>
                                              <a:lnTo>
                                                <a:pt x="89" y="55"/>
                                              </a:lnTo>
                                              <a:lnTo>
                                                <a:pt x="89" y="58"/>
                                              </a:lnTo>
                                              <a:lnTo>
                                                <a:pt x="89" y="63"/>
                                              </a:lnTo>
                                              <a:lnTo>
                                                <a:pt x="89" y="63"/>
                                              </a:lnTo>
                                              <a:lnTo>
                                                <a:pt x="89" y="63"/>
                                              </a:lnTo>
                                              <a:lnTo>
                                                <a:pt x="89" y="63"/>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44"/>
                                      <wps:cNvSpPr>
                                        <a:spLocks noEditPoints="1"/>
                                      </wps:cNvSpPr>
                                      <wps:spPr bwMode="auto">
                                        <a:xfrm>
                                          <a:off x="3331845" y="277495"/>
                                          <a:ext cx="85725" cy="382905"/>
                                        </a:xfrm>
                                        <a:custGeom>
                                          <a:avLst/>
                                          <a:gdLst>
                                            <a:gd name="T0" fmla="*/ 23 w 135"/>
                                            <a:gd name="T1" fmla="*/ 231 h 603"/>
                                            <a:gd name="T2" fmla="*/ 25 w 135"/>
                                            <a:gd name="T3" fmla="*/ 201 h 603"/>
                                            <a:gd name="T4" fmla="*/ 108 w 135"/>
                                            <a:gd name="T5" fmla="*/ 203 h 603"/>
                                            <a:gd name="T6" fmla="*/ 107 w 135"/>
                                            <a:gd name="T7" fmla="*/ 232 h 603"/>
                                            <a:gd name="T8" fmla="*/ 100 w 135"/>
                                            <a:gd name="T9" fmla="*/ 599 h 603"/>
                                            <a:gd name="T10" fmla="*/ 96 w 135"/>
                                            <a:gd name="T11" fmla="*/ 587 h 603"/>
                                            <a:gd name="T12" fmla="*/ 91 w 135"/>
                                            <a:gd name="T13" fmla="*/ 566 h 603"/>
                                            <a:gd name="T14" fmla="*/ 89 w 135"/>
                                            <a:gd name="T15" fmla="*/ 517 h 603"/>
                                            <a:gd name="T16" fmla="*/ 87 w 135"/>
                                            <a:gd name="T17" fmla="*/ 445 h 603"/>
                                            <a:gd name="T18" fmla="*/ 73 w 135"/>
                                            <a:gd name="T19" fmla="*/ 382 h 603"/>
                                            <a:gd name="T20" fmla="*/ 71 w 135"/>
                                            <a:gd name="T21" fmla="*/ 361 h 603"/>
                                            <a:gd name="T22" fmla="*/ 59 w 135"/>
                                            <a:gd name="T23" fmla="*/ 443 h 603"/>
                                            <a:gd name="T24" fmla="*/ 58 w 135"/>
                                            <a:gd name="T25" fmla="*/ 494 h 603"/>
                                            <a:gd name="T26" fmla="*/ 51 w 135"/>
                                            <a:gd name="T27" fmla="*/ 581 h 603"/>
                                            <a:gd name="T28" fmla="*/ 49 w 135"/>
                                            <a:gd name="T29" fmla="*/ 596 h 603"/>
                                            <a:gd name="T30" fmla="*/ 29 w 135"/>
                                            <a:gd name="T31" fmla="*/ 602 h 603"/>
                                            <a:gd name="T32" fmla="*/ 2 w 135"/>
                                            <a:gd name="T33" fmla="*/ 596 h 603"/>
                                            <a:gd name="T34" fmla="*/ 14 w 135"/>
                                            <a:gd name="T35" fmla="*/ 575 h 603"/>
                                            <a:gd name="T36" fmla="*/ 15 w 135"/>
                                            <a:gd name="T37" fmla="*/ 566 h 603"/>
                                            <a:gd name="T38" fmla="*/ 17 w 135"/>
                                            <a:gd name="T39" fmla="*/ 557 h 603"/>
                                            <a:gd name="T40" fmla="*/ 24 w 135"/>
                                            <a:gd name="T41" fmla="*/ 490 h 603"/>
                                            <a:gd name="T42" fmla="*/ 29 w 135"/>
                                            <a:gd name="T43" fmla="*/ 446 h 603"/>
                                            <a:gd name="T44" fmla="*/ 27 w 135"/>
                                            <a:gd name="T45" fmla="*/ 427 h 603"/>
                                            <a:gd name="T46" fmla="*/ 25 w 135"/>
                                            <a:gd name="T47" fmla="*/ 323 h 603"/>
                                            <a:gd name="T48" fmla="*/ 14 w 135"/>
                                            <a:gd name="T49" fmla="*/ 270 h 603"/>
                                            <a:gd name="T50" fmla="*/ 2 w 135"/>
                                            <a:gd name="T51" fmla="*/ 218 h 603"/>
                                            <a:gd name="T52" fmla="*/ 4 w 135"/>
                                            <a:gd name="T53" fmla="*/ 153 h 603"/>
                                            <a:gd name="T54" fmla="*/ 19 w 135"/>
                                            <a:gd name="T55" fmla="*/ 109 h 603"/>
                                            <a:gd name="T56" fmla="*/ 50 w 135"/>
                                            <a:gd name="T57" fmla="*/ 92 h 603"/>
                                            <a:gd name="T58" fmla="*/ 54 w 135"/>
                                            <a:gd name="T59" fmla="*/ 74 h 603"/>
                                            <a:gd name="T60" fmla="*/ 51 w 135"/>
                                            <a:gd name="T61" fmla="*/ 69 h 603"/>
                                            <a:gd name="T62" fmla="*/ 44 w 135"/>
                                            <a:gd name="T63" fmla="*/ 57 h 603"/>
                                            <a:gd name="T64" fmla="*/ 41 w 135"/>
                                            <a:gd name="T65" fmla="*/ 50 h 603"/>
                                            <a:gd name="T66" fmla="*/ 41 w 135"/>
                                            <a:gd name="T67" fmla="*/ 44 h 603"/>
                                            <a:gd name="T68" fmla="*/ 38 w 135"/>
                                            <a:gd name="T69" fmla="*/ 37 h 603"/>
                                            <a:gd name="T70" fmla="*/ 43 w 135"/>
                                            <a:gd name="T71" fmla="*/ 22 h 603"/>
                                            <a:gd name="T72" fmla="*/ 50 w 135"/>
                                            <a:gd name="T73" fmla="*/ 11 h 603"/>
                                            <a:gd name="T74" fmla="*/ 51 w 135"/>
                                            <a:gd name="T75" fmla="*/ 10 h 603"/>
                                            <a:gd name="T76" fmla="*/ 57 w 135"/>
                                            <a:gd name="T77" fmla="*/ 4 h 603"/>
                                            <a:gd name="T78" fmla="*/ 60 w 135"/>
                                            <a:gd name="T79" fmla="*/ 2 h 603"/>
                                            <a:gd name="T80" fmla="*/ 72 w 135"/>
                                            <a:gd name="T81" fmla="*/ 0 h 603"/>
                                            <a:gd name="T82" fmla="*/ 79 w 135"/>
                                            <a:gd name="T83" fmla="*/ 4 h 603"/>
                                            <a:gd name="T84" fmla="*/ 84 w 135"/>
                                            <a:gd name="T85" fmla="*/ 4 h 603"/>
                                            <a:gd name="T86" fmla="*/ 89 w 135"/>
                                            <a:gd name="T87" fmla="*/ 8 h 603"/>
                                            <a:gd name="T88" fmla="*/ 90 w 135"/>
                                            <a:gd name="T89" fmla="*/ 20 h 603"/>
                                            <a:gd name="T90" fmla="*/ 99 w 135"/>
                                            <a:gd name="T91" fmla="*/ 47 h 603"/>
                                            <a:gd name="T92" fmla="*/ 99 w 135"/>
                                            <a:gd name="T93" fmla="*/ 62 h 603"/>
                                            <a:gd name="T94" fmla="*/ 94 w 135"/>
                                            <a:gd name="T95" fmla="*/ 75 h 603"/>
                                            <a:gd name="T96" fmla="*/ 94 w 135"/>
                                            <a:gd name="T97" fmla="*/ 88 h 603"/>
                                            <a:gd name="T98" fmla="*/ 99 w 135"/>
                                            <a:gd name="T99" fmla="*/ 102 h 603"/>
                                            <a:gd name="T100" fmla="*/ 128 w 135"/>
                                            <a:gd name="T101" fmla="*/ 148 h 603"/>
                                            <a:gd name="T102" fmla="*/ 130 w 135"/>
                                            <a:gd name="T103" fmla="*/ 213 h 603"/>
                                            <a:gd name="T104" fmla="*/ 122 w 135"/>
                                            <a:gd name="T105" fmla="*/ 285 h 603"/>
                                            <a:gd name="T106" fmla="*/ 120 w 135"/>
                                            <a:gd name="T107" fmla="*/ 302 h 603"/>
                                            <a:gd name="T108" fmla="*/ 120 w 135"/>
                                            <a:gd name="T109" fmla="*/ 343 h 603"/>
                                            <a:gd name="T110" fmla="*/ 119 w 135"/>
                                            <a:gd name="T111" fmla="*/ 425 h 603"/>
                                            <a:gd name="T112" fmla="*/ 120 w 135"/>
                                            <a:gd name="T113" fmla="*/ 452 h 603"/>
                                            <a:gd name="T114" fmla="*/ 122 w 135"/>
                                            <a:gd name="T115" fmla="*/ 499 h 603"/>
                                            <a:gd name="T116" fmla="*/ 125 w 135"/>
                                            <a:gd name="T117" fmla="*/ 557 h 603"/>
                                            <a:gd name="T118" fmla="*/ 129 w 135"/>
                                            <a:gd name="T119" fmla="*/ 573 h 603"/>
                                            <a:gd name="T120" fmla="*/ 130 w 135"/>
                                            <a:gd name="T121" fmla="*/ 587 h 603"/>
                                            <a:gd name="T122" fmla="*/ 127 w 135"/>
                                            <a:gd name="T123" fmla="*/ 603 h 6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35" h="603">
                                              <a:moveTo>
                                                <a:pt x="25" y="201"/>
                                              </a:moveTo>
                                              <a:lnTo>
                                                <a:pt x="25" y="201"/>
                                              </a:lnTo>
                                              <a:lnTo>
                                                <a:pt x="23" y="212"/>
                                              </a:lnTo>
                                              <a:lnTo>
                                                <a:pt x="22" y="217"/>
                                              </a:lnTo>
                                              <a:lnTo>
                                                <a:pt x="22" y="221"/>
                                              </a:lnTo>
                                              <a:lnTo>
                                                <a:pt x="22" y="221"/>
                                              </a:lnTo>
                                              <a:lnTo>
                                                <a:pt x="22" y="225"/>
                                              </a:lnTo>
                                              <a:lnTo>
                                                <a:pt x="23" y="231"/>
                                              </a:lnTo>
                                              <a:lnTo>
                                                <a:pt x="24" y="238"/>
                                              </a:lnTo>
                                              <a:lnTo>
                                                <a:pt x="26" y="243"/>
                                              </a:lnTo>
                                              <a:lnTo>
                                                <a:pt x="26" y="243"/>
                                              </a:lnTo>
                                              <a:lnTo>
                                                <a:pt x="26" y="220"/>
                                              </a:lnTo>
                                              <a:lnTo>
                                                <a:pt x="26" y="209"/>
                                              </a:lnTo>
                                              <a:lnTo>
                                                <a:pt x="25" y="201"/>
                                              </a:lnTo>
                                              <a:lnTo>
                                                <a:pt x="25" y="201"/>
                                              </a:lnTo>
                                              <a:lnTo>
                                                <a:pt x="25" y="201"/>
                                              </a:lnTo>
                                              <a:lnTo>
                                                <a:pt x="25" y="201"/>
                                              </a:lnTo>
                                              <a:close/>
                                              <a:moveTo>
                                                <a:pt x="110" y="239"/>
                                              </a:moveTo>
                                              <a:lnTo>
                                                <a:pt x="110" y="239"/>
                                              </a:lnTo>
                                              <a:lnTo>
                                                <a:pt x="110" y="219"/>
                                              </a:lnTo>
                                              <a:lnTo>
                                                <a:pt x="110" y="219"/>
                                              </a:lnTo>
                                              <a:lnTo>
                                                <a:pt x="110" y="212"/>
                                              </a:lnTo>
                                              <a:lnTo>
                                                <a:pt x="108" y="203"/>
                                              </a:lnTo>
                                              <a:lnTo>
                                                <a:pt x="108" y="203"/>
                                              </a:lnTo>
                                              <a:lnTo>
                                                <a:pt x="107" y="212"/>
                                              </a:lnTo>
                                              <a:lnTo>
                                                <a:pt x="107" y="212"/>
                                              </a:lnTo>
                                              <a:lnTo>
                                                <a:pt x="107" y="214"/>
                                              </a:lnTo>
                                              <a:lnTo>
                                                <a:pt x="107" y="218"/>
                                              </a:lnTo>
                                              <a:lnTo>
                                                <a:pt x="107" y="225"/>
                                              </a:lnTo>
                                              <a:lnTo>
                                                <a:pt x="107" y="225"/>
                                              </a:lnTo>
                                              <a:lnTo>
                                                <a:pt x="107" y="229"/>
                                              </a:lnTo>
                                              <a:lnTo>
                                                <a:pt x="107" y="232"/>
                                              </a:lnTo>
                                              <a:lnTo>
                                                <a:pt x="110" y="239"/>
                                              </a:lnTo>
                                              <a:lnTo>
                                                <a:pt x="110" y="239"/>
                                              </a:lnTo>
                                              <a:lnTo>
                                                <a:pt x="110" y="239"/>
                                              </a:lnTo>
                                              <a:lnTo>
                                                <a:pt x="110" y="239"/>
                                              </a:lnTo>
                                              <a:close/>
                                              <a:moveTo>
                                                <a:pt x="105" y="600"/>
                                              </a:moveTo>
                                              <a:lnTo>
                                                <a:pt x="105" y="600"/>
                                              </a:lnTo>
                                              <a:lnTo>
                                                <a:pt x="103" y="600"/>
                                              </a:lnTo>
                                              <a:lnTo>
                                                <a:pt x="100" y="599"/>
                                              </a:lnTo>
                                              <a:lnTo>
                                                <a:pt x="99" y="597"/>
                                              </a:lnTo>
                                              <a:lnTo>
                                                <a:pt x="99" y="597"/>
                                              </a:lnTo>
                                              <a:lnTo>
                                                <a:pt x="98" y="596"/>
                                              </a:lnTo>
                                              <a:lnTo>
                                                <a:pt x="97" y="594"/>
                                              </a:lnTo>
                                              <a:lnTo>
                                                <a:pt x="97" y="591"/>
                                              </a:lnTo>
                                              <a:lnTo>
                                                <a:pt x="97" y="587"/>
                                              </a:lnTo>
                                              <a:lnTo>
                                                <a:pt x="97" y="587"/>
                                              </a:lnTo>
                                              <a:lnTo>
                                                <a:pt x="96" y="587"/>
                                              </a:lnTo>
                                              <a:lnTo>
                                                <a:pt x="95" y="587"/>
                                              </a:lnTo>
                                              <a:lnTo>
                                                <a:pt x="93" y="585"/>
                                              </a:lnTo>
                                              <a:lnTo>
                                                <a:pt x="91" y="581"/>
                                              </a:lnTo>
                                              <a:lnTo>
                                                <a:pt x="91" y="581"/>
                                              </a:lnTo>
                                              <a:lnTo>
                                                <a:pt x="91" y="579"/>
                                              </a:lnTo>
                                              <a:lnTo>
                                                <a:pt x="90" y="576"/>
                                              </a:lnTo>
                                              <a:lnTo>
                                                <a:pt x="91" y="571"/>
                                              </a:lnTo>
                                              <a:lnTo>
                                                <a:pt x="91" y="566"/>
                                              </a:lnTo>
                                              <a:lnTo>
                                                <a:pt x="90" y="559"/>
                                              </a:lnTo>
                                              <a:lnTo>
                                                <a:pt x="90" y="559"/>
                                              </a:lnTo>
                                              <a:lnTo>
                                                <a:pt x="90" y="553"/>
                                              </a:lnTo>
                                              <a:lnTo>
                                                <a:pt x="90" y="547"/>
                                              </a:lnTo>
                                              <a:lnTo>
                                                <a:pt x="90" y="540"/>
                                              </a:lnTo>
                                              <a:lnTo>
                                                <a:pt x="90" y="528"/>
                                              </a:lnTo>
                                              <a:lnTo>
                                                <a:pt x="90" y="528"/>
                                              </a:lnTo>
                                              <a:lnTo>
                                                <a:pt x="89" y="517"/>
                                              </a:lnTo>
                                              <a:lnTo>
                                                <a:pt x="89" y="508"/>
                                              </a:lnTo>
                                              <a:lnTo>
                                                <a:pt x="89" y="493"/>
                                              </a:lnTo>
                                              <a:lnTo>
                                                <a:pt x="89" y="493"/>
                                              </a:lnTo>
                                              <a:lnTo>
                                                <a:pt x="89" y="483"/>
                                              </a:lnTo>
                                              <a:lnTo>
                                                <a:pt x="89" y="470"/>
                                              </a:lnTo>
                                              <a:lnTo>
                                                <a:pt x="88" y="457"/>
                                              </a:lnTo>
                                              <a:lnTo>
                                                <a:pt x="88" y="450"/>
                                              </a:lnTo>
                                              <a:lnTo>
                                                <a:pt x="87" y="445"/>
                                              </a:lnTo>
                                              <a:lnTo>
                                                <a:pt x="87" y="445"/>
                                              </a:lnTo>
                                              <a:lnTo>
                                                <a:pt x="84" y="435"/>
                                              </a:lnTo>
                                              <a:lnTo>
                                                <a:pt x="83" y="427"/>
                                              </a:lnTo>
                                              <a:lnTo>
                                                <a:pt x="82" y="416"/>
                                              </a:lnTo>
                                              <a:lnTo>
                                                <a:pt x="79" y="407"/>
                                              </a:lnTo>
                                              <a:lnTo>
                                                <a:pt x="79" y="407"/>
                                              </a:lnTo>
                                              <a:lnTo>
                                                <a:pt x="76" y="391"/>
                                              </a:lnTo>
                                              <a:lnTo>
                                                <a:pt x="73" y="382"/>
                                              </a:lnTo>
                                              <a:lnTo>
                                                <a:pt x="73" y="376"/>
                                              </a:lnTo>
                                              <a:lnTo>
                                                <a:pt x="73" y="376"/>
                                              </a:lnTo>
                                              <a:lnTo>
                                                <a:pt x="73" y="370"/>
                                              </a:lnTo>
                                              <a:lnTo>
                                                <a:pt x="73" y="366"/>
                                              </a:lnTo>
                                              <a:lnTo>
                                                <a:pt x="72" y="362"/>
                                              </a:lnTo>
                                              <a:lnTo>
                                                <a:pt x="71" y="361"/>
                                              </a:lnTo>
                                              <a:lnTo>
                                                <a:pt x="71" y="361"/>
                                              </a:lnTo>
                                              <a:lnTo>
                                                <a:pt x="71" y="361"/>
                                              </a:lnTo>
                                              <a:lnTo>
                                                <a:pt x="68" y="373"/>
                                              </a:lnTo>
                                              <a:lnTo>
                                                <a:pt x="68" y="373"/>
                                              </a:lnTo>
                                              <a:lnTo>
                                                <a:pt x="66" y="384"/>
                                              </a:lnTo>
                                              <a:lnTo>
                                                <a:pt x="64" y="401"/>
                                              </a:lnTo>
                                              <a:lnTo>
                                                <a:pt x="61" y="431"/>
                                              </a:lnTo>
                                              <a:lnTo>
                                                <a:pt x="61" y="431"/>
                                              </a:lnTo>
                                              <a:lnTo>
                                                <a:pt x="61" y="436"/>
                                              </a:lnTo>
                                              <a:lnTo>
                                                <a:pt x="59" y="443"/>
                                              </a:lnTo>
                                              <a:lnTo>
                                                <a:pt x="58" y="449"/>
                                              </a:lnTo>
                                              <a:lnTo>
                                                <a:pt x="58" y="452"/>
                                              </a:lnTo>
                                              <a:lnTo>
                                                <a:pt x="58" y="455"/>
                                              </a:lnTo>
                                              <a:lnTo>
                                                <a:pt x="58" y="455"/>
                                              </a:lnTo>
                                              <a:lnTo>
                                                <a:pt x="58" y="462"/>
                                              </a:lnTo>
                                              <a:lnTo>
                                                <a:pt x="58" y="470"/>
                                              </a:lnTo>
                                              <a:lnTo>
                                                <a:pt x="57" y="480"/>
                                              </a:lnTo>
                                              <a:lnTo>
                                                <a:pt x="58" y="494"/>
                                              </a:lnTo>
                                              <a:lnTo>
                                                <a:pt x="58" y="494"/>
                                              </a:lnTo>
                                              <a:lnTo>
                                                <a:pt x="58" y="511"/>
                                              </a:lnTo>
                                              <a:lnTo>
                                                <a:pt x="57" y="528"/>
                                              </a:lnTo>
                                              <a:lnTo>
                                                <a:pt x="55" y="559"/>
                                              </a:lnTo>
                                              <a:lnTo>
                                                <a:pt x="55" y="559"/>
                                              </a:lnTo>
                                              <a:lnTo>
                                                <a:pt x="54" y="569"/>
                                              </a:lnTo>
                                              <a:lnTo>
                                                <a:pt x="54" y="576"/>
                                              </a:lnTo>
                                              <a:lnTo>
                                                <a:pt x="51" y="581"/>
                                              </a:lnTo>
                                              <a:lnTo>
                                                <a:pt x="49" y="586"/>
                                              </a:lnTo>
                                              <a:lnTo>
                                                <a:pt x="49" y="586"/>
                                              </a:lnTo>
                                              <a:lnTo>
                                                <a:pt x="49" y="589"/>
                                              </a:lnTo>
                                              <a:lnTo>
                                                <a:pt x="49" y="590"/>
                                              </a:lnTo>
                                              <a:lnTo>
                                                <a:pt x="49" y="591"/>
                                              </a:lnTo>
                                              <a:lnTo>
                                                <a:pt x="49" y="591"/>
                                              </a:lnTo>
                                              <a:lnTo>
                                                <a:pt x="49" y="594"/>
                                              </a:lnTo>
                                              <a:lnTo>
                                                <a:pt x="49" y="596"/>
                                              </a:lnTo>
                                              <a:lnTo>
                                                <a:pt x="47" y="597"/>
                                              </a:lnTo>
                                              <a:lnTo>
                                                <a:pt x="47" y="597"/>
                                              </a:lnTo>
                                              <a:lnTo>
                                                <a:pt x="44" y="598"/>
                                              </a:lnTo>
                                              <a:lnTo>
                                                <a:pt x="39" y="599"/>
                                              </a:lnTo>
                                              <a:lnTo>
                                                <a:pt x="34" y="600"/>
                                              </a:lnTo>
                                              <a:lnTo>
                                                <a:pt x="31" y="601"/>
                                              </a:lnTo>
                                              <a:lnTo>
                                                <a:pt x="31" y="601"/>
                                              </a:lnTo>
                                              <a:lnTo>
                                                <a:pt x="29" y="602"/>
                                              </a:lnTo>
                                              <a:lnTo>
                                                <a:pt x="26" y="602"/>
                                              </a:lnTo>
                                              <a:lnTo>
                                                <a:pt x="18" y="602"/>
                                              </a:lnTo>
                                              <a:lnTo>
                                                <a:pt x="10" y="602"/>
                                              </a:lnTo>
                                              <a:lnTo>
                                                <a:pt x="6" y="601"/>
                                              </a:lnTo>
                                              <a:lnTo>
                                                <a:pt x="4" y="600"/>
                                              </a:lnTo>
                                              <a:lnTo>
                                                <a:pt x="4" y="600"/>
                                              </a:lnTo>
                                              <a:lnTo>
                                                <a:pt x="2" y="598"/>
                                              </a:lnTo>
                                              <a:lnTo>
                                                <a:pt x="2" y="596"/>
                                              </a:lnTo>
                                              <a:lnTo>
                                                <a:pt x="2" y="594"/>
                                              </a:lnTo>
                                              <a:lnTo>
                                                <a:pt x="2" y="592"/>
                                              </a:lnTo>
                                              <a:lnTo>
                                                <a:pt x="5" y="589"/>
                                              </a:lnTo>
                                              <a:lnTo>
                                                <a:pt x="7" y="587"/>
                                              </a:lnTo>
                                              <a:lnTo>
                                                <a:pt x="7" y="587"/>
                                              </a:lnTo>
                                              <a:lnTo>
                                                <a:pt x="9" y="585"/>
                                              </a:lnTo>
                                              <a:lnTo>
                                                <a:pt x="11" y="582"/>
                                              </a:lnTo>
                                              <a:lnTo>
                                                <a:pt x="14" y="575"/>
                                              </a:lnTo>
                                              <a:lnTo>
                                                <a:pt x="14" y="575"/>
                                              </a:lnTo>
                                              <a:lnTo>
                                                <a:pt x="14" y="574"/>
                                              </a:lnTo>
                                              <a:lnTo>
                                                <a:pt x="14" y="573"/>
                                              </a:lnTo>
                                              <a:lnTo>
                                                <a:pt x="14" y="571"/>
                                              </a:lnTo>
                                              <a:lnTo>
                                                <a:pt x="14" y="569"/>
                                              </a:lnTo>
                                              <a:lnTo>
                                                <a:pt x="14" y="569"/>
                                              </a:lnTo>
                                              <a:lnTo>
                                                <a:pt x="15" y="567"/>
                                              </a:lnTo>
                                              <a:lnTo>
                                                <a:pt x="15" y="566"/>
                                              </a:lnTo>
                                              <a:lnTo>
                                                <a:pt x="16" y="566"/>
                                              </a:lnTo>
                                              <a:lnTo>
                                                <a:pt x="16" y="564"/>
                                              </a:lnTo>
                                              <a:lnTo>
                                                <a:pt x="16" y="564"/>
                                              </a:lnTo>
                                              <a:lnTo>
                                                <a:pt x="16" y="562"/>
                                              </a:lnTo>
                                              <a:lnTo>
                                                <a:pt x="16" y="561"/>
                                              </a:lnTo>
                                              <a:lnTo>
                                                <a:pt x="17" y="560"/>
                                              </a:lnTo>
                                              <a:lnTo>
                                                <a:pt x="17" y="557"/>
                                              </a:lnTo>
                                              <a:lnTo>
                                                <a:pt x="17" y="557"/>
                                              </a:lnTo>
                                              <a:lnTo>
                                                <a:pt x="18" y="551"/>
                                              </a:lnTo>
                                              <a:lnTo>
                                                <a:pt x="19" y="545"/>
                                              </a:lnTo>
                                              <a:lnTo>
                                                <a:pt x="22" y="536"/>
                                              </a:lnTo>
                                              <a:lnTo>
                                                <a:pt x="24" y="526"/>
                                              </a:lnTo>
                                              <a:lnTo>
                                                <a:pt x="24" y="526"/>
                                              </a:lnTo>
                                              <a:lnTo>
                                                <a:pt x="24" y="517"/>
                                              </a:lnTo>
                                              <a:lnTo>
                                                <a:pt x="23" y="508"/>
                                              </a:lnTo>
                                              <a:lnTo>
                                                <a:pt x="24" y="490"/>
                                              </a:lnTo>
                                              <a:lnTo>
                                                <a:pt x="24" y="490"/>
                                              </a:lnTo>
                                              <a:lnTo>
                                                <a:pt x="25" y="478"/>
                                              </a:lnTo>
                                              <a:lnTo>
                                                <a:pt x="27" y="463"/>
                                              </a:lnTo>
                                              <a:lnTo>
                                                <a:pt x="27" y="463"/>
                                              </a:lnTo>
                                              <a:lnTo>
                                                <a:pt x="27" y="459"/>
                                              </a:lnTo>
                                              <a:lnTo>
                                                <a:pt x="27" y="455"/>
                                              </a:lnTo>
                                              <a:lnTo>
                                                <a:pt x="29" y="450"/>
                                              </a:lnTo>
                                              <a:lnTo>
                                                <a:pt x="29" y="446"/>
                                              </a:lnTo>
                                              <a:lnTo>
                                                <a:pt x="29" y="446"/>
                                              </a:lnTo>
                                              <a:lnTo>
                                                <a:pt x="29" y="443"/>
                                              </a:lnTo>
                                              <a:lnTo>
                                                <a:pt x="29" y="441"/>
                                              </a:lnTo>
                                              <a:lnTo>
                                                <a:pt x="28" y="436"/>
                                              </a:lnTo>
                                              <a:lnTo>
                                                <a:pt x="27" y="433"/>
                                              </a:lnTo>
                                              <a:lnTo>
                                                <a:pt x="27" y="431"/>
                                              </a:lnTo>
                                              <a:lnTo>
                                                <a:pt x="27" y="427"/>
                                              </a:lnTo>
                                              <a:lnTo>
                                                <a:pt x="27" y="427"/>
                                              </a:lnTo>
                                              <a:lnTo>
                                                <a:pt x="27" y="416"/>
                                              </a:lnTo>
                                              <a:lnTo>
                                                <a:pt x="26" y="402"/>
                                              </a:lnTo>
                                              <a:lnTo>
                                                <a:pt x="24" y="374"/>
                                              </a:lnTo>
                                              <a:lnTo>
                                                <a:pt x="24" y="374"/>
                                              </a:lnTo>
                                              <a:lnTo>
                                                <a:pt x="24" y="361"/>
                                              </a:lnTo>
                                              <a:lnTo>
                                                <a:pt x="24" y="346"/>
                                              </a:lnTo>
                                              <a:lnTo>
                                                <a:pt x="25" y="323"/>
                                              </a:lnTo>
                                              <a:lnTo>
                                                <a:pt x="25" y="323"/>
                                              </a:lnTo>
                                              <a:lnTo>
                                                <a:pt x="27" y="302"/>
                                              </a:lnTo>
                                              <a:lnTo>
                                                <a:pt x="27" y="302"/>
                                              </a:lnTo>
                                              <a:lnTo>
                                                <a:pt x="26" y="299"/>
                                              </a:lnTo>
                                              <a:lnTo>
                                                <a:pt x="24" y="296"/>
                                              </a:lnTo>
                                              <a:lnTo>
                                                <a:pt x="22" y="290"/>
                                              </a:lnTo>
                                              <a:lnTo>
                                                <a:pt x="19" y="281"/>
                                              </a:lnTo>
                                              <a:lnTo>
                                                <a:pt x="19" y="281"/>
                                              </a:lnTo>
                                              <a:lnTo>
                                                <a:pt x="14" y="270"/>
                                              </a:lnTo>
                                              <a:lnTo>
                                                <a:pt x="11" y="259"/>
                                              </a:lnTo>
                                              <a:lnTo>
                                                <a:pt x="5" y="240"/>
                                              </a:lnTo>
                                              <a:lnTo>
                                                <a:pt x="5" y="240"/>
                                              </a:lnTo>
                                              <a:lnTo>
                                                <a:pt x="4" y="234"/>
                                              </a:lnTo>
                                              <a:lnTo>
                                                <a:pt x="2" y="228"/>
                                              </a:lnTo>
                                              <a:lnTo>
                                                <a:pt x="2" y="223"/>
                                              </a:lnTo>
                                              <a:lnTo>
                                                <a:pt x="2" y="218"/>
                                              </a:lnTo>
                                              <a:lnTo>
                                                <a:pt x="2" y="218"/>
                                              </a:lnTo>
                                              <a:lnTo>
                                                <a:pt x="4" y="200"/>
                                              </a:lnTo>
                                              <a:lnTo>
                                                <a:pt x="4" y="187"/>
                                              </a:lnTo>
                                              <a:lnTo>
                                                <a:pt x="5" y="175"/>
                                              </a:lnTo>
                                              <a:lnTo>
                                                <a:pt x="5" y="175"/>
                                              </a:lnTo>
                                              <a:lnTo>
                                                <a:pt x="2" y="174"/>
                                              </a:lnTo>
                                              <a:lnTo>
                                                <a:pt x="0" y="173"/>
                                              </a:lnTo>
                                              <a:lnTo>
                                                <a:pt x="0" y="173"/>
                                              </a:lnTo>
                                              <a:lnTo>
                                                <a:pt x="4" y="153"/>
                                              </a:lnTo>
                                              <a:lnTo>
                                                <a:pt x="4" y="153"/>
                                              </a:lnTo>
                                              <a:lnTo>
                                                <a:pt x="6" y="145"/>
                                              </a:lnTo>
                                              <a:lnTo>
                                                <a:pt x="9" y="131"/>
                                              </a:lnTo>
                                              <a:lnTo>
                                                <a:pt x="9" y="131"/>
                                              </a:lnTo>
                                              <a:lnTo>
                                                <a:pt x="11" y="123"/>
                                              </a:lnTo>
                                              <a:lnTo>
                                                <a:pt x="14" y="117"/>
                                              </a:lnTo>
                                              <a:lnTo>
                                                <a:pt x="16" y="112"/>
                                              </a:lnTo>
                                              <a:lnTo>
                                                <a:pt x="19" y="109"/>
                                              </a:lnTo>
                                              <a:lnTo>
                                                <a:pt x="19" y="109"/>
                                              </a:lnTo>
                                              <a:lnTo>
                                                <a:pt x="24" y="105"/>
                                              </a:lnTo>
                                              <a:lnTo>
                                                <a:pt x="31" y="102"/>
                                              </a:lnTo>
                                              <a:lnTo>
                                                <a:pt x="42" y="97"/>
                                              </a:lnTo>
                                              <a:lnTo>
                                                <a:pt x="42" y="97"/>
                                              </a:lnTo>
                                              <a:lnTo>
                                                <a:pt x="45" y="95"/>
                                              </a:lnTo>
                                              <a:lnTo>
                                                <a:pt x="48" y="94"/>
                                              </a:lnTo>
                                              <a:lnTo>
                                                <a:pt x="50" y="92"/>
                                              </a:lnTo>
                                              <a:lnTo>
                                                <a:pt x="53" y="92"/>
                                              </a:lnTo>
                                              <a:lnTo>
                                                <a:pt x="53" y="92"/>
                                              </a:lnTo>
                                              <a:lnTo>
                                                <a:pt x="54" y="83"/>
                                              </a:lnTo>
                                              <a:lnTo>
                                                <a:pt x="54" y="75"/>
                                              </a:lnTo>
                                              <a:lnTo>
                                                <a:pt x="54" y="75"/>
                                              </a:lnTo>
                                              <a:lnTo>
                                                <a:pt x="53" y="75"/>
                                              </a:lnTo>
                                              <a:lnTo>
                                                <a:pt x="53" y="75"/>
                                              </a:lnTo>
                                              <a:lnTo>
                                                <a:pt x="54" y="74"/>
                                              </a:lnTo>
                                              <a:lnTo>
                                                <a:pt x="54" y="74"/>
                                              </a:lnTo>
                                              <a:lnTo>
                                                <a:pt x="54" y="72"/>
                                              </a:lnTo>
                                              <a:lnTo>
                                                <a:pt x="54" y="72"/>
                                              </a:lnTo>
                                              <a:lnTo>
                                                <a:pt x="53" y="72"/>
                                              </a:lnTo>
                                              <a:lnTo>
                                                <a:pt x="52" y="72"/>
                                              </a:lnTo>
                                              <a:lnTo>
                                                <a:pt x="52" y="72"/>
                                              </a:lnTo>
                                              <a:lnTo>
                                                <a:pt x="51" y="71"/>
                                              </a:lnTo>
                                              <a:lnTo>
                                                <a:pt x="51" y="69"/>
                                              </a:lnTo>
                                              <a:lnTo>
                                                <a:pt x="49" y="67"/>
                                              </a:lnTo>
                                              <a:lnTo>
                                                <a:pt x="49" y="66"/>
                                              </a:lnTo>
                                              <a:lnTo>
                                                <a:pt x="49" y="66"/>
                                              </a:lnTo>
                                              <a:lnTo>
                                                <a:pt x="48" y="63"/>
                                              </a:lnTo>
                                              <a:lnTo>
                                                <a:pt x="47" y="61"/>
                                              </a:lnTo>
                                              <a:lnTo>
                                                <a:pt x="46" y="59"/>
                                              </a:lnTo>
                                              <a:lnTo>
                                                <a:pt x="46" y="59"/>
                                              </a:lnTo>
                                              <a:lnTo>
                                                <a:pt x="44" y="57"/>
                                              </a:lnTo>
                                              <a:lnTo>
                                                <a:pt x="44" y="55"/>
                                              </a:lnTo>
                                              <a:lnTo>
                                                <a:pt x="43" y="52"/>
                                              </a:lnTo>
                                              <a:lnTo>
                                                <a:pt x="43" y="50"/>
                                              </a:lnTo>
                                              <a:lnTo>
                                                <a:pt x="43" y="50"/>
                                              </a:lnTo>
                                              <a:lnTo>
                                                <a:pt x="42" y="50"/>
                                              </a:lnTo>
                                              <a:lnTo>
                                                <a:pt x="41" y="50"/>
                                              </a:lnTo>
                                              <a:lnTo>
                                                <a:pt x="41" y="50"/>
                                              </a:lnTo>
                                              <a:lnTo>
                                                <a:pt x="41" y="50"/>
                                              </a:lnTo>
                                              <a:lnTo>
                                                <a:pt x="41" y="50"/>
                                              </a:lnTo>
                                              <a:lnTo>
                                                <a:pt x="42" y="50"/>
                                              </a:lnTo>
                                              <a:lnTo>
                                                <a:pt x="42" y="48"/>
                                              </a:lnTo>
                                              <a:lnTo>
                                                <a:pt x="42" y="48"/>
                                              </a:lnTo>
                                              <a:lnTo>
                                                <a:pt x="42" y="47"/>
                                              </a:lnTo>
                                              <a:lnTo>
                                                <a:pt x="41" y="46"/>
                                              </a:lnTo>
                                              <a:lnTo>
                                                <a:pt x="41" y="46"/>
                                              </a:lnTo>
                                              <a:lnTo>
                                                <a:pt x="41" y="44"/>
                                              </a:lnTo>
                                              <a:lnTo>
                                                <a:pt x="41" y="44"/>
                                              </a:lnTo>
                                              <a:lnTo>
                                                <a:pt x="39" y="44"/>
                                              </a:lnTo>
                                              <a:lnTo>
                                                <a:pt x="39" y="42"/>
                                              </a:lnTo>
                                              <a:lnTo>
                                                <a:pt x="39" y="39"/>
                                              </a:lnTo>
                                              <a:lnTo>
                                                <a:pt x="39" y="39"/>
                                              </a:lnTo>
                                              <a:lnTo>
                                                <a:pt x="39" y="37"/>
                                              </a:lnTo>
                                              <a:lnTo>
                                                <a:pt x="39" y="37"/>
                                              </a:lnTo>
                                              <a:lnTo>
                                                <a:pt x="38" y="37"/>
                                              </a:lnTo>
                                              <a:lnTo>
                                                <a:pt x="38" y="37"/>
                                              </a:lnTo>
                                              <a:lnTo>
                                                <a:pt x="39" y="36"/>
                                              </a:lnTo>
                                              <a:lnTo>
                                                <a:pt x="39" y="34"/>
                                              </a:lnTo>
                                              <a:lnTo>
                                                <a:pt x="41" y="31"/>
                                              </a:lnTo>
                                              <a:lnTo>
                                                <a:pt x="42" y="29"/>
                                              </a:lnTo>
                                              <a:lnTo>
                                                <a:pt x="42" y="29"/>
                                              </a:lnTo>
                                              <a:lnTo>
                                                <a:pt x="42" y="25"/>
                                              </a:lnTo>
                                              <a:lnTo>
                                                <a:pt x="43" y="22"/>
                                              </a:lnTo>
                                              <a:lnTo>
                                                <a:pt x="44" y="20"/>
                                              </a:lnTo>
                                              <a:lnTo>
                                                <a:pt x="45" y="19"/>
                                              </a:lnTo>
                                              <a:lnTo>
                                                <a:pt x="45" y="19"/>
                                              </a:lnTo>
                                              <a:lnTo>
                                                <a:pt x="46" y="18"/>
                                              </a:lnTo>
                                              <a:lnTo>
                                                <a:pt x="47" y="15"/>
                                              </a:lnTo>
                                              <a:lnTo>
                                                <a:pt x="49" y="13"/>
                                              </a:lnTo>
                                              <a:lnTo>
                                                <a:pt x="50" y="11"/>
                                              </a:lnTo>
                                              <a:lnTo>
                                                <a:pt x="50" y="11"/>
                                              </a:lnTo>
                                              <a:lnTo>
                                                <a:pt x="49" y="11"/>
                                              </a:lnTo>
                                              <a:lnTo>
                                                <a:pt x="49" y="10"/>
                                              </a:lnTo>
                                              <a:lnTo>
                                                <a:pt x="49" y="9"/>
                                              </a:lnTo>
                                              <a:lnTo>
                                                <a:pt x="49" y="8"/>
                                              </a:lnTo>
                                              <a:lnTo>
                                                <a:pt x="49" y="8"/>
                                              </a:lnTo>
                                              <a:lnTo>
                                                <a:pt x="49" y="9"/>
                                              </a:lnTo>
                                              <a:lnTo>
                                                <a:pt x="49" y="10"/>
                                              </a:lnTo>
                                              <a:lnTo>
                                                <a:pt x="51" y="10"/>
                                              </a:lnTo>
                                              <a:lnTo>
                                                <a:pt x="54" y="9"/>
                                              </a:lnTo>
                                              <a:lnTo>
                                                <a:pt x="54" y="9"/>
                                              </a:lnTo>
                                              <a:lnTo>
                                                <a:pt x="54" y="8"/>
                                              </a:lnTo>
                                              <a:lnTo>
                                                <a:pt x="55" y="6"/>
                                              </a:lnTo>
                                              <a:lnTo>
                                                <a:pt x="55" y="6"/>
                                              </a:lnTo>
                                              <a:lnTo>
                                                <a:pt x="56" y="4"/>
                                              </a:lnTo>
                                              <a:lnTo>
                                                <a:pt x="56" y="4"/>
                                              </a:lnTo>
                                              <a:lnTo>
                                                <a:pt x="57" y="4"/>
                                              </a:lnTo>
                                              <a:lnTo>
                                                <a:pt x="58" y="4"/>
                                              </a:lnTo>
                                              <a:lnTo>
                                                <a:pt x="60" y="4"/>
                                              </a:lnTo>
                                              <a:lnTo>
                                                <a:pt x="60" y="4"/>
                                              </a:lnTo>
                                              <a:lnTo>
                                                <a:pt x="61" y="4"/>
                                              </a:lnTo>
                                              <a:lnTo>
                                                <a:pt x="61" y="3"/>
                                              </a:lnTo>
                                              <a:lnTo>
                                                <a:pt x="61" y="2"/>
                                              </a:lnTo>
                                              <a:lnTo>
                                                <a:pt x="60" y="2"/>
                                              </a:lnTo>
                                              <a:lnTo>
                                                <a:pt x="60" y="2"/>
                                              </a:lnTo>
                                              <a:lnTo>
                                                <a:pt x="62" y="1"/>
                                              </a:lnTo>
                                              <a:lnTo>
                                                <a:pt x="63" y="1"/>
                                              </a:lnTo>
                                              <a:lnTo>
                                                <a:pt x="66" y="2"/>
                                              </a:lnTo>
                                              <a:lnTo>
                                                <a:pt x="66" y="2"/>
                                              </a:lnTo>
                                              <a:lnTo>
                                                <a:pt x="67" y="2"/>
                                              </a:lnTo>
                                              <a:lnTo>
                                                <a:pt x="69" y="1"/>
                                              </a:lnTo>
                                              <a:lnTo>
                                                <a:pt x="71" y="0"/>
                                              </a:lnTo>
                                              <a:lnTo>
                                                <a:pt x="72" y="0"/>
                                              </a:lnTo>
                                              <a:lnTo>
                                                <a:pt x="72" y="1"/>
                                              </a:lnTo>
                                              <a:lnTo>
                                                <a:pt x="72" y="1"/>
                                              </a:lnTo>
                                              <a:lnTo>
                                                <a:pt x="74" y="1"/>
                                              </a:lnTo>
                                              <a:lnTo>
                                                <a:pt x="76" y="2"/>
                                              </a:lnTo>
                                              <a:lnTo>
                                                <a:pt x="77" y="3"/>
                                              </a:lnTo>
                                              <a:lnTo>
                                                <a:pt x="78" y="4"/>
                                              </a:lnTo>
                                              <a:lnTo>
                                                <a:pt x="78" y="4"/>
                                              </a:lnTo>
                                              <a:lnTo>
                                                <a:pt x="79" y="4"/>
                                              </a:lnTo>
                                              <a:lnTo>
                                                <a:pt x="81" y="4"/>
                                              </a:lnTo>
                                              <a:lnTo>
                                                <a:pt x="83" y="6"/>
                                              </a:lnTo>
                                              <a:lnTo>
                                                <a:pt x="83" y="6"/>
                                              </a:lnTo>
                                              <a:lnTo>
                                                <a:pt x="84" y="7"/>
                                              </a:lnTo>
                                              <a:lnTo>
                                                <a:pt x="84" y="6"/>
                                              </a:lnTo>
                                              <a:lnTo>
                                                <a:pt x="83" y="4"/>
                                              </a:lnTo>
                                              <a:lnTo>
                                                <a:pt x="83" y="4"/>
                                              </a:lnTo>
                                              <a:lnTo>
                                                <a:pt x="84" y="4"/>
                                              </a:lnTo>
                                              <a:lnTo>
                                                <a:pt x="85" y="4"/>
                                              </a:lnTo>
                                              <a:lnTo>
                                                <a:pt x="86" y="6"/>
                                              </a:lnTo>
                                              <a:lnTo>
                                                <a:pt x="86" y="6"/>
                                              </a:lnTo>
                                              <a:lnTo>
                                                <a:pt x="86" y="4"/>
                                              </a:lnTo>
                                              <a:lnTo>
                                                <a:pt x="87" y="4"/>
                                              </a:lnTo>
                                              <a:lnTo>
                                                <a:pt x="87" y="4"/>
                                              </a:lnTo>
                                              <a:lnTo>
                                                <a:pt x="88" y="6"/>
                                              </a:lnTo>
                                              <a:lnTo>
                                                <a:pt x="89" y="8"/>
                                              </a:lnTo>
                                              <a:lnTo>
                                                <a:pt x="90" y="11"/>
                                              </a:lnTo>
                                              <a:lnTo>
                                                <a:pt x="90" y="13"/>
                                              </a:lnTo>
                                              <a:lnTo>
                                                <a:pt x="90" y="13"/>
                                              </a:lnTo>
                                              <a:lnTo>
                                                <a:pt x="90" y="13"/>
                                              </a:lnTo>
                                              <a:lnTo>
                                                <a:pt x="90" y="15"/>
                                              </a:lnTo>
                                              <a:lnTo>
                                                <a:pt x="90" y="18"/>
                                              </a:lnTo>
                                              <a:lnTo>
                                                <a:pt x="90" y="20"/>
                                              </a:lnTo>
                                              <a:lnTo>
                                                <a:pt x="90" y="20"/>
                                              </a:lnTo>
                                              <a:lnTo>
                                                <a:pt x="91" y="23"/>
                                              </a:lnTo>
                                              <a:lnTo>
                                                <a:pt x="94" y="29"/>
                                              </a:lnTo>
                                              <a:lnTo>
                                                <a:pt x="95" y="36"/>
                                              </a:lnTo>
                                              <a:lnTo>
                                                <a:pt x="97" y="40"/>
                                              </a:lnTo>
                                              <a:lnTo>
                                                <a:pt x="97" y="40"/>
                                              </a:lnTo>
                                              <a:lnTo>
                                                <a:pt x="99" y="41"/>
                                              </a:lnTo>
                                              <a:lnTo>
                                                <a:pt x="99" y="41"/>
                                              </a:lnTo>
                                              <a:lnTo>
                                                <a:pt x="99" y="47"/>
                                              </a:lnTo>
                                              <a:lnTo>
                                                <a:pt x="99" y="50"/>
                                              </a:lnTo>
                                              <a:lnTo>
                                                <a:pt x="98" y="53"/>
                                              </a:lnTo>
                                              <a:lnTo>
                                                <a:pt x="98" y="53"/>
                                              </a:lnTo>
                                              <a:lnTo>
                                                <a:pt x="99" y="57"/>
                                              </a:lnTo>
                                              <a:lnTo>
                                                <a:pt x="100" y="59"/>
                                              </a:lnTo>
                                              <a:lnTo>
                                                <a:pt x="100" y="60"/>
                                              </a:lnTo>
                                              <a:lnTo>
                                                <a:pt x="100" y="60"/>
                                              </a:lnTo>
                                              <a:lnTo>
                                                <a:pt x="99" y="62"/>
                                              </a:lnTo>
                                              <a:lnTo>
                                                <a:pt x="98" y="63"/>
                                              </a:lnTo>
                                              <a:lnTo>
                                                <a:pt x="95" y="65"/>
                                              </a:lnTo>
                                              <a:lnTo>
                                                <a:pt x="95" y="65"/>
                                              </a:lnTo>
                                              <a:lnTo>
                                                <a:pt x="95" y="70"/>
                                              </a:lnTo>
                                              <a:lnTo>
                                                <a:pt x="95" y="72"/>
                                              </a:lnTo>
                                              <a:lnTo>
                                                <a:pt x="94" y="74"/>
                                              </a:lnTo>
                                              <a:lnTo>
                                                <a:pt x="94" y="74"/>
                                              </a:lnTo>
                                              <a:lnTo>
                                                <a:pt x="94" y="75"/>
                                              </a:lnTo>
                                              <a:lnTo>
                                                <a:pt x="94" y="75"/>
                                              </a:lnTo>
                                              <a:lnTo>
                                                <a:pt x="94" y="78"/>
                                              </a:lnTo>
                                              <a:lnTo>
                                                <a:pt x="94" y="78"/>
                                              </a:lnTo>
                                              <a:lnTo>
                                                <a:pt x="94" y="82"/>
                                              </a:lnTo>
                                              <a:lnTo>
                                                <a:pt x="94" y="84"/>
                                              </a:lnTo>
                                              <a:lnTo>
                                                <a:pt x="94" y="87"/>
                                              </a:lnTo>
                                              <a:lnTo>
                                                <a:pt x="94" y="87"/>
                                              </a:lnTo>
                                              <a:lnTo>
                                                <a:pt x="94" y="88"/>
                                              </a:lnTo>
                                              <a:lnTo>
                                                <a:pt x="93" y="89"/>
                                              </a:lnTo>
                                              <a:lnTo>
                                                <a:pt x="90" y="90"/>
                                              </a:lnTo>
                                              <a:lnTo>
                                                <a:pt x="83" y="92"/>
                                              </a:lnTo>
                                              <a:lnTo>
                                                <a:pt x="83" y="92"/>
                                              </a:lnTo>
                                              <a:lnTo>
                                                <a:pt x="88" y="97"/>
                                              </a:lnTo>
                                              <a:lnTo>
                                                <a:pt x="93" y="99"/>
                                              </a:lnTo>
                                              <a:lnTo>
                                                <a:pt x="99" y="102"/>
                                              </a:lnTo>
                                              <a:lnTo>
                                                <a:pt x="99" y="102"/>
                                              </a:lnTo>
                                              <a:lnTo>
                                                <a:pt x="103" y="102"/>
                                              </a:lnTo>
                                              <a:lnTo>
                                                <a:pt x="107" y="103"/>
                                              </a:lnTo>
                                              <a:lnTo>
                                                <a:pt x="112" y="106"/>
                                              </a:lnTo>
                                              <a:lnTo>
                                                <a:pt x="115" y="109"/>
                                              </a:lnTo>
                                              <a:lnTo>
                                                <a:pt x="115" y="109"/>
                                              </a:lnTo>
                                              <a:lnTo>
                                                <a:pt x="118" y="118"/>
                                              </a:lnTo>
                                              <a:lnTo>
                                                <a:pt x="123" y="131"/>
                                              </a:lnTo>
                                              <a:lnTo>
                                                <a:pt x="128" y="148"/>
                                              </a:lnTo>
                                              <a:lnTo>
                                                <a:pt x="132" y="164"/>
                                              </a:lnTo>
                                              <a:lnTo>
                                                <a:pt x="132" y="164"/>
                                              </a:lnTo>
                                              <a:lnTo>
                                                <a:pt x="131" y="167"/>
                                              </a:lnTo>
                                              <a:lnTo>
                                                <a:pt x="130" y="169"/>
                                              </a:lnTo>
                                              <a:lnTo>
                                                <a:pt x="127" y="171"/>
                                              </a:lnTo>
                                              <a:lnTo>
                                                <a:pt x="127" y="171"/>
                                              </a:lnTo>
                                              <a:lnTo>
                                                <a:pt x="130" y="213"/>
                                              </a:lnTo>
                                              <a:lnTo>
                                                <a:pt x="130" y="213"/>
                                              </a:lnTo>
                                              <a:lnTo>
                                                <a:pt x="130" y="224"/>
                                              </a:lnTo>
                                              <a:lnTo>
                                                <a:pt x="130" y="239"/>
                                              </a:lnTo>
                                              <a:lnTo>
                                                <a:pt x="130" y="239"/>
                                              </a:lnTo>
                                              <a:lnTo>
                                                <a:pt x="129" y="249"/>
                                              </a:lnTo>
                                              <a:lnTo>
                                                <a:pt x="126" y="262"/>
                                              </a:lnTo>
                                              <a:lnTo>
                                                <a:pt x="124" y="275"/>
                                              </a:lnTo>
                                              <a:lnTo>
                                                <a:pt x="122" y="285"/>
                                              </a:lnTo>
                                              <a:lnTo>
                                                <a:pt x="122" y="285"/>
                                              </a:lnTo>
                                              <a:lnTo>
                                                <a:pt x="123" y="287"/>
                                              </a:lnTo>
                                              <a:lnTo>
                                                <a:pt x="123" y="290"/>
                                              </a:lnTo>
                                              <a:lnTo>
                                                <a:pt x="123" y="294"/>
                                              </a:lnTo>
                                              <a:lnTo>
                                                <a:pt x="122" y="294"/>
                                              </a:lnTo>
                                              <a:lnTo>
                                                <a:pt x="122" y="294"/>
                                              </a:lnTo>
                                              <a:lnTo>
                                                <a:pt x="122" y="294"/>
                                              </a:lnTo>
                                              <a:lnTo>
                                                <a:pt x="122" y="296"/>
                                              </a:lnTo>
                                              <a:lnTo>
                                                <a:pt x="120" y="302"/>
                                              </a:lnTo>
                                              <a:lnTo>
                                                <a:pt x="120" y="302"/>
                                              </a:lnTo>
                                              <a:lnTo>
                                                <a:pt x="119" y="306"/>
                                              </a:lnTo>
                                              <a:lnTo>
                                                <a:pt x="118" y="310"/>
                                              </a:lnTo>
                                              <a:lnTo>
                                                <a:pt x="118" y="313"/>
                                              </a:lnTo>
                                              <a:lnTo>
                                                <a:pt x="117" y="317"/>
                                              </a:lnTo>
                                              <a:lnTo>
                                                <a:pt x="117" y="317"/>
                                              </a:lnTo>
                                              <a:lnTo>
                                                <a:pt x="118" y="326"/>
                                              </a:lnTo>
                                              <a:lnTo>
                                                <a:pt x="120" y="343"/>
                                              </a:lnTo>
                                              <a:lnTo>
                                                <a:pt x="122" y="361"/>
                                              </a:lnTo>
                                              <a:lnTo>
                                                <a:pt x="122" y="368"/>
                                              </a:lnTo>
                                              <a:lnTo>
                                                <a:pt x="122" y="376"/>
                                              </a:lnTo>
                                              <a:lnTo>
                                                <a:pt x="122" y="376"/>
                                              </a:lnTo>
                                              <a:lnTo>
                                                <a:pt x="120" y="402"/>
                                              </a:lnTo>
                                              <a:lnTo>
                                                <a:pt x="118" y="424"/>
                                              </a:lnTo>
                                              <a:lnTo>
                                                <a:pt x="118" y="424"/>
                                              </a:lnTo>
                                              <a:lnTo>
                                                <a:pt x="119" y="425"/>
                                              </a:lnTo>
                                              <a:lnTo>
                                                <a:pt x="119" y="427"/>
                                              </a:lnTo>
                                              <a:lnTo>
                                                <a:pt x="119" y="433"/>
                                              </a:lnTo>
                                              <a:lnTo>
                                                <a:pt x="117" y="437"/>
                                              </a:lnTo>
                                              <a:lnTo>
                                                <a:pt x="117" y="443"/>
                                              </a:lnTo>
                                              <a:lnTo>
                                                <a:pt x="117" y="443"/>
                                              </a:lnTo>
                                              <a:lnTo>
                                                <a:pt x="117" y="446"/>
                                              </a:lnTo>
                                              <a:lnTo>
                                                <a:pt x="118" y="449"/>
                                              </a:lnTo>
                                              <a:lnTo>
                                                <a:pt x="120" y="452"/>
                                              </a:lnTo>
                                              <a:lnTo>
                                                <a:pt x="120" y="457"/>
                                              </a:lnTo>
                                              <a:lnTo>
                                                <a:pt x="120" y="457"/>
                                              </a:lnTo>
                                              <a:lnTo>
                                                <a:pt x="120" y="462"/>
                                              </a:lnTo>
                                              <a:lnTo>
                                                <a:pt x="121" y="465"/>
                                              </a:lnTo>
                                              <a:lnTo>
                                                <a:pt x="122" y="470"/>
                                              </a:lnTo>
                                              <a:lnTo>
                                                <a:pt x="122" y="477"/>
                                              </a:lnTo>
                                              <a:lnTo>
                                                <a:pt x="122" y="477"/>
                                              </a:lnTo>
                                              <a:lnTo>
                                                <a:pt x="122" y="499"/>
                                              </a:lnTo>
                                              <a:lnTo>
                                                <a:pt x="123" y="521"/>
                                              </a:lnTo>
                                              <a:lnTo>
                                                <a:pt x="123" y="521"/>
                                              </a:lnTo>
                                              <a:lnTo>
                                                <a:pt x="124" y="526"/>
                                              </a:lnTo>
                                              <a:lnTo>
                                                <a:pt x="123" y="531"/>
                                              </a:lnTo>
                                              <a:lnTo>
                                                <a:pt x="123" y="534"/>
                                              </a:lnTo>
                                              <a:lnTo>
                                                <a:pt x="123" y="541"/>
                                              </a:lnTo>
                                              <a:lnTo>
                                                <a:pt x="123" y="541"/>
                                              </a:lnTo>
                                              <a:lnTo>
                                                <a:pt x="125" y="557"/>
                                              </a:lnTo>
                                              <a:lnTo>
                                                <a:pt x="125" y="562"/>
                                              </a:lnTo>
                                              <a:lnTo>
                                                <a:pt x="125" y="564"/>
                                              </a:lnTo>
                                              <a:lnTo>
                                                <a:pt x="127" y="566"/>
                                              </a:lnTo>
                                              <a:lnTo>
                                                <a:pt x="127" y="566"/>
                                              </a:lnTo>
                                              <a:lnTo>
                                                <a:pt x="128" y="568"/>
                                              </a:lnTo>
                                              <a:lnTo>
                                                <a:pt x="130" y="570"/>
                                              </a:lnTo>
                                              <a:lnTo>
                                                <a:pt x="130" y="571"/>
                                              </a:lnTo>
                                              <a:lnTo>
                                                <a:pt x="129" y="573"/>
                                              </a:lnTo>
                                              <a:lnTo>
                                                <a:pt x="129" y="573"/>
                                              </a:lnTo>
                                              <a:lnTo>
                                                <a:pt x="128" y="574"/>
                                              </a:lnTo>
                                              <a:lnTo>
                                                <a:pt x="128" y="577"/>
                                              </a:lnTo>
                                              <a:lnTo>
                                                <a:pt x="128" y="579"/>
                                              </a:lnTo>
                                              <a:lnTo>
                                                <a:pt x="127" y="580"/>
                                              </a:lnTo>
                                              <a:lnTo>
                                                <a:pt x="127" y="580"/>
                                              </a:lnTo>
                                              <a:lnTo>
                                                <a:pt x="127" y="580"/>
                                              </a:lnTo>
                                              <a:lnTo>
                                                <a:pt x="130" y="587"/>
                                              </a:lnTo>
                                              <a:lnTo>
                                                <a:pt x="135" y="594"/>
                                              </a:lnTo>
                                              <a:lnTo>
                                                <a:pt x="135" y="594"/>
                                              </a:lnTo>
                                              <a:lnTo>
                                                <a:pt x="135" y="597"/>
                                              </a:lnTo>
                                              <a:lnTo>
                                                <a:pt x="135" y="600"/>
                                              </a:lnTo>
                                              <a:lnTo>
                                                <a:pt x="134" y="602"/>
                                              </a:lnTo>
                                              <a:lnTo>
                                                <a:pt x="132" y="602"/>
                                              </a:lnTo>
                                              <a:lnTo>
                                                <a:pt x="132" y="602"/>
                                              </a:lnTo>
                                              <a:lnTo>
                                                <a:pt x="127" y="603"/>
                                              </a:lnTo>
                                              <a:lnTo>
                                                <a:pt x="119" y="603"/>
                                              </a:lnTo>
                                              <a:lnTo>
                                                <a:pt x="110" y="602"/>
                                              </a:lnTo>
                                              <a:lnTo>
                                                <a:pt x="107" y="602"/>
                                              </a:lnTo>
                                              <a:lnTo>
                                                <a:pt x="105" y="600"/>
                                              </a:lnTo>
                                              <a:lnTo>
                                                <a:pt x="105" y="600"/>
                                              </a:lnTo>
                                              <a:lnTo>
                                                <a:pt x="105" y="600"/>
                                              </a:lnTo>
                                              <a:lnTo>
                                                <a:pt x="105" y="600"/>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45"/>
                                      <wps:cNvSpPr>
                                        <a:spLocks noEditPoints="1"/>
                                      </wps:cNvSpPr>
                                      <wps:spPr bwMode="auto">
                                        <a:xfrm>
                                          <a:off x="2901315" y="292100"/>
                                          <a:ext cx="81280" cy="368300"/>
                                        </a:xfrm>
                                        <a:custGeom>
                                          <a:avLst/>
                                          <a:gdLst>
                                            <a:gd name="T0" fmla="*/ 70 w 128"/>
                                            <a:gd name="T1" fmla="*/ 1 h 580"/>
                                            <a:gd name="T2" fmla="*/ 80 w 128"/>
                                            <a:gd name="T3" fmla="*/ 1 h 580"/>
                                            <a:gd name="T4" fmla="*/ 92 w 128"/>
                                            <a:gd name="T5" fmla="*/ 17 h 580"/>
                                            <a:gd name="T6" fmla="*/ 98 w 128"/>
                                            <a:gd name="T7" fmla="*/ 46 h 580"/>
                                            <a:gd name="T8" fmla="*/ 102 w 128"/>
                                            <a:gd name="T9" fmla="*/ 64 h 580"/>
                                            <a:gd name="T10" fmla="*/ 102 w 128"/>
                                            <a:gd name="T11" fmla="*/ 80 h 580"/>
                                            <a:gd name="T12" fmla="*/ 96 w 128"/>
                                            <a:gd name="T13" fmla="*/ 86 h 580"/>
                                            <a:gd name="T14" fmla="*/ 96 w 128"/>
                                            <a:gd name="T15" fmla="*/ 79 h 580"/>
                                            <a:gd name="T16" fmla="*/ 95 w 128"/>
                                            <a:gd name="T17" fmla="*/ 79 h 580"/>
                                            <a:gd name="T18" fmla="*/ 98 w 128"/>
                                            <a:gd name="T19" fmla="*/ 88 h 580"/>
                                            <a:gd name="T20" fmla="*/ 115 w 128"/>
                                            <a:gd name="T21" fmla="*/ 97 h 580"/>
                                            <a:gd name="T22" fmla="*/ 124 w 128"/>
                                            <a:gd name="T23" fmla="*/ 112 h 580"/>
                                            <a:gd name="T24" fmla="*/ 128 w 128"/>
                                            <a:gd name="T25" fmla="*/ 138 h 580"/>
                                            <a:gd name="T26" fmla="*/ 127 w 128"/>
                                            <a:gd name="T27" fmla="*/ 176 h 580"/>
                                            <a:gd name="T28" fmla="*/ 119 w 128"/>
                                            <a:gd name="T29" fmla="*/ 228 h 580"/>
                                            <a:gd name="T30" fmla="*/ 122 w 128"/>
                                            <a:gd name="T31" fmla="*/ 267 h 580"/>
                                            <a:gd name="T32" fmla="*/ 118 w 128"/>
                                            <a:gd name="T33" fmla="*/ 365 h 580"/>
                                            <a:gd name="T34" fmla="*/ 119 w 128"/>
                                            <a:gd name="T35" fmla="*/ 443 h 580"/>
                                            <a:gd name="T36" fmla="*/ 120 w 128"/>
                                            <a:gd name="T37" fmla="*/ 548 h 580"/>
                                            <a:gd name="T38" fmla="*/ 122 w 128"/>
                                            <a:gd name="T39" fmla="*/ 564 h 580"/>
                                            <a:gd name="T40" fmla="*/ 114 w 128"/>
                                            <a:gd name="T41" fmla="*/ 575 h 580"/>
                                            <a:gd name="T42" fmla="*/ 100 w 128"/>
                                            <a:gd name="T43" fmla="*/ 575 h 580"/>
                                            <a:gd name="T44" fmla="*/ 95 w 128"/>
                                            <a:gd name="T45" fmla="*/ 559 h 580"/>
                                            <a:gd name="T46" fmla="*/ 89 w 128"/>
                                            <a:gd name="T47" fmla="*/ 548 h 580"/>
                                            <a:gd name="T48" fmla="*/ 86 w 128"/>
                                            <a:gd name="T49" fmla="*/ 500 h 580"/>
                                            <a:gd name="T50" fmla="*/ 90 w 128"/>
                                            <a:gd name="T51" fmla="*/ 424 h 580"/>
                                            <a:gd name="T52" fmla="*/ 85 w 128"/>
                                            <a:gd name="T53" fmla="*/ 361 h 580"/>
                                            <a:gd name="T54" fmla="*/ 75 w 128"/>
                                            <a:gd name="T55" fmla="*/ 346 h 580"/>
                                            <a:gd name="T56" fmla="*/ 68 w 128"/>
                                            <a:gd name="T57" fmla="*/ 411 h 580"/>
                                            <a:gd name="T58" fmla="*/ 65 w 128"/>
                                            <a:gd name="T59" fmla="*/ 519 h 580"/>
                                            <a:gd name="T60" fmla="*/ 51 w 128"/>
                                            <a:gd name="T61" fmla="*/ 568 h 580"/>
                                            <a:gd name="T62" fmla="*/ 34 w 128"/>
                                            <a:gd name="T63" fmla="*/ 575 h 580"/>
                                            <a:gd name="T64" fmla="*/ 18 w 128"/>
                                            <a:gd name="T65" fmla="*/ 580 h 580"/>
                                            <a:gd name="T66" fmla="*/ 0 w 128"/>
                                            <a:gd name="T67" fmla="*/ 572 h 580"/>
                                            <a:gd name="T68" fmla="*/ 2 w 128"/>
                                            <a:gd name="T69" fmla="*/ 565 h 580"/>
                                            <a:gd name="T70" fmla="*/ 21 w 128"/>
                                            <a:gd name="T71" fmla="*/ 548 h 580"/>
                                            <a:gd name="T72" fmla="*/ 21 w 128"/>
                                            <a:gd name="T73" fmla="*/ 531 h 580"/>
                                            <a:gd name="T74" fmla="*/ 30 w 128"/>
                                            <a:gd name="T75" fmla="*/ 503 h 580"/>
                                            <a:gd name="T76" fmla="*/ 36 w 128"/>
                                            <a:gd name="T77" fmla="*/ 448 h 580"/>
                                            <a:gd name="T78" fmla="*/ 38 w 128"/>
                                            <a:gd name="T79" fmla="*/ 441 h 580"/>
                                            <a:gd name="T80" fmla="*/ 38 w 128"/>
                                            <a:gd name="T81" fmla="*/ 434 h 580"/>
                                            <a:gd name="T82" fmla="*/ 38 w 128"/>
                                            <a:gd name="T83" fmla="*/ 420 h 580"/>
                                            <a:gd name="T84" fmla="*/ 39 w 128"/>
                                            <a:gd name="T85" fmla="*/ 344 h 580"/>
                                            <a:gd name="T86" fmla="*/ 41 w 128"/>
                                            <a:gd name="T87" fmla="*/ 255 h 580"/>
                                            <a:gd name="T88" fmla="*/ 46 w 128"/>
                                            <a:gd name="T89" fmla="*/ 217 h 580"/>
                                            <a:gd name="T90" fmla="*/ 34 w 128"/>
                                            <a:gd name="T91" fmla="*/ 168 h 580"/>
                                            <a:gd name="T92" fmla="*/ 32 w 128"/>
                                            <a:gd name="T93" fmla="*/ 148 h 580"/>
                                            <a:gd name="T94" fmla="*/ 34 w 128"/>
                                            <a:gd name="T95" fmla="*/ 111 h 580"/>
                                            <a:gd name="T96" fmla="*/ 45 w 128"/>
                                            <a:gd name="T97" fmla="*/ 100 h 580"/>
                                            <a:gd name="T98" fmla="*/ 63 w 128"/>
                                            <a:gd name="T99" fmla="*/ 81 h 580"/>
                                            <a:gd name="T100" fmla="*/ 56 w 128"/>
                                            <a:gd name="T101" fmla="*/ 83 h 580"/>
                                            <a:gd name="T102" fmla="*/ 51 w 128"/>
                                            <a:gd name="T103" fmla="*/ 83 h 580"/>
                                            <a:gd name="T104" fmla="*/ 42 w 128"/>
                                            <a:gd name="T105" fmla="*/ 83 h 580"/>
                                            <a:gd name="T106" fmla="*/ 51 w 128"/>
                                            <a:gd name="T107" fmla="*/ 71 h 580"/>
                                            <a:gd name="T108" fmla="*/ 48 w 128"/>
                                            <a:gd name="T109" fmla="*/ 77 h 580"/>
                                            <a:gd name="T110" fmla="*/ 43 w 128"/>
                                            <a:gd name="T111" fmla="*/ 77 h 580"/>
                                            <a:gd name="T112" fmla="*/ 47 w 128"/>
                                            <a:gd name="T113" fmla="*/ 71 h 580"/>
                                            <a:gd name="T114" fmla="*/ 49 w 128"/>
                                            <a:gd name="T115" fmla="*/ 44 h 580"/>
                                            <a:gd name="T116" fmla="*/ 56 w 128"/>
                                            <a:gd name="T117" fmla="*/ 17 h 580"/>
                                            <a:gd name="T118" fmla="*/ 61 w 128"/>
                                            <a:gd name="T119" fmla="*/ 7 h 580"/>
                                            <a:gd name="T120" fmla="*/ 112 w 128"/>
                                            <a:gd name="T121" fmla="*/ 196 h 580"/>
                                            <a:gd name="T122" fmla="*/ 112 w 128"/>
                                            <a:gd name="T123" fmla="*/ 188 h 5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8" h="580">
                                              <a:moveTo>
                                                <a:pt x="61" y="7"/>
                                              </a:moveTo>
                                              <a:lnTo>
                                                <a:pt x="61" y="7"/>
                                              </a:lnTo>
                                              <a:lnTo>
                                                <a:pt x="65" y="4"/>
                                              </a:lnTo>
                                              <a:lnTo>
                                                <a:pt x="68" y="2"/>
                                              </a:lnTo>
                                              <a:lnTo>
                                                <a:pt x="70" y="1"/>
                                              </a:lnTo>
                                              <a:lnTo>
                                                <a:pt x="71" y="1"/>
                                              </a:lnTo>
                                              <a:lnTo>
                                                <a:pt x="71" y="1"/>
                                              </a:lnTo>
                                              <a:lnTo>
                                                <a:pt x="75" y="0"/>
                                              </a:lnTo>
                                              <a:lnTo>
                                                <a:pt x="77" y="0"/>
                                              </a:lnTo>
                                              <a:lnTo>
                                                <a:pt x="80" y="1"/>
                                              </a:lnTo>
                                              <a:lnTo>
                                                <a:pt x="80" y="1"/>
                                              </a:lnTo>
                                              <a:lnTo>
                                                <a:pt x="83" y="4"/>
                                              </a:lnTo>
                                              <a:lnTo>
                                                <a:pt x="86" y="8"/>
                                              </a:lnTo>
                                              <a:lnTo>
                                                <a:pt x="90" y="13"/>
                                              </a:lnTo>
                                              <a:lnTo>
                                                <a:pt x="92" y="17"/>
                                              </a:lnTo>
                                              <a:lnTo>
                                                <a:pt x="92" y="19"/>
                                              </a:lnTo>
                                              <a:lnTo>
                                                <a:pt x="92" y="19"/>
                                              </a:lnTo>
                                              <a:lnTo>
                                                <a:pt x="95" y="33"/>
                                              </a:lnTo>
                                              <a:lnTo>
                                                <a:pt x="96" y="41"/>
                                              </a:lnTo>
                                              <a:lnTo>
                                                <a:pt x="98" y="46"/>
                                              </a:lnTo>
                                              <a:lnTo>
                                                <a:pt x="98" y="46"/>
                                              </a:lnTo>
                                              <a:lnTo>
                                                <a:pt x="101" y="55"/>
                                              </a:lnTo>
                                              <a:lnTo>
                                                <a:pt x="102" y="60"/>
                                              </a:lnTo>
                                              <a:lnTo>
                                                <a:pt x="102" y="64"/>
                                              </a:lnTo>
                                              <a:lnTo>
                                                <a:pt x="102" y="64"/>
                                              </a:lnTo>
                                              <a:lnTo>
                                                <a:pt x="102" y="69"/>
                                              </a:lnTo>
                                              <a:lnTo>
                                                <a:pt x="102" y="72"/>
                                              </a:lnTo>
                                              <a:lnTo>
                                                <a:pt x="104" y="77"/>
                                              </a:lnTo>
                                              <a:lnTo>
                                                <a:pt x="102" y="79"/>
                                              </a:lnTo>
                                              <a:lnTo>
                                                <a:pt x="102" y="80"/>
                                              </a:lnTo>
                                              <a:lnTo>
                                                <a:pt x="102" y="80"/>
                                              </a:lnTo>
                                              <a:lnTo>
                                                <a:pt x="100" y="83"/>
                                              </a:lnTo>
                                              <a:lnTo>
                                                <a:pt x="99" y="85"/>
                                              </a:lnTo>
                                              <a:lnTo>
                                                <a:pt x="96" y="86"/>
                                              </a:lnTo>
                                              <a:lnTo>
                                                <a:pt x="96" y="86"/>
                                              </a:lnTo>
                                              <a:lnTo>
                                                <a:pt x="97" y="85"/>
                                              </a:lnTo>
                                              <a:lnTo>
                                                <a:pt x="97" y="83"/>
                                              </a:lnTo>
                                              <a:lnTo>
                                                <a:pt x="97" y="80"/>
                                              </a:lnTo>
                                              <a:lnTo>
                                                <a:pt x="97" y="80"/>
                                              </a:lnTo>
                                              <a:lnTo>
                                                <a:pt x="96" y="79"/>
                                              </a:lnTo>
                                              <a:lnTo>
                                                <a:pt x="95" y="77"/>
                                              </a:lnTo>
                                              <a:lnTo>
                                                <a:pt x="94" y="77"/>
                                              </a:lnTo>
                                              <a:lnTo>
                                                <a:pt x="94" y="77"/>
                                              </a:lnTo>
                                              <a:lnTo>
                                                <a:pt x="95" y="77"/>
                                              </a:lnTo>
                                              <a:lnTo>
                                                <a:pt x="95" y="79"/>
                                              </a:lnTo>
                                              <a:lnTo>
                                                <a:pt x="95" y="80"/>
                                              </a:lnTo>
                                              <a:lnTo>
                                                <a:pt x="95" y="80"/>
                                              </a:lnTo>
                                              <a:lnTo>
                                                <a:pt x="95" y="86"/>
                                              </a:lnTo>
                                              <a:lnTo>
                                                <a:pt x="95" y="86"/>
                                              </a:lnTo>
                                              <a:lnTo>
                                                <a:pt x="98" y="88"/>
                                              </a:lnTo>
                                              <a:lnTo>
                                                <a:pt x="100" y="90"/>
                                              </a:lnTo>
                                              <a:lnTo>
                                                <a:pt x="104" y="92"/>
                                              </a:lnTo>
                                              <a:lnTo>
                                                <a:pt x="104" y="92"/>
                                              </a:lnTo>
                                              <a:lnTo>
                                                <a:pt x="112" y="95"/>
                                              </a:lnTo>
                                              <a:lnTo>
                                                <a:pt x="115" y="97"/>
                                              </a:lnTo>
                                              <a:lnTo>
                                                <a:pt x="119" y="100"/>
                                              </a:lnTo>
                                              <a:lnTo>
                                                <a:pt x="119" y="100"/>
                                              </a:lnTo>
                                              <a:lnTo>
                                                <a:pt x="120" y="102"/>
                                              </a:lnTo>
                                              <a:lnTo>
                                                <a:pt x="122" y="105"/>
                                              </a:lnTo>
                                              <a:lnTo>
                                                <a:pt x="124" y="112"/>
                                              </a:lnTo>
                                              <a:lnTo>
                                                <a:pt x="127" y="121"/>
                                              </a:lnTo>
                                              <a:lnTo>
                                                <a:pt x="128" y="127"/>
                                              </a:lnTo>
                                              <a:lnTo>
                                                <a:pt x="128" y="127"/>
                                              </a:lnTo>
                                              <a:lnTo>
                                                <a:pt x="128" y="133"/>
                                              </a:lnTo>
                                              <a:lnTo>
                                                <a:pt x="128" y="138"/>
                                              </a:lnTo>
                                              <a:lnTo>
                                                <a:pt x="128" y="138"/>
                                              </a:lnTo>
                                              <a:lnTo>
                                                <a:pt x="127" y="139"/>
                                              </a:lnTo>
                                              <a:lnTo>
                                                <a:pt x="127" y="150"/>
                                              </a:lnTo>
                                              <a:lnTo>
                                                <a:pt x="127" y="150"/>
                                              </a:lnTo>
                                              <a:lnTo>
                                                <a:pt x="127" y="176"/>
                                              </a:lnTo>
                                              <a:lnTo>
                                                <a:pt x="126" y="199"/>
                                              </a:lnTo>
                                              <a:lnTo>
                                                <a:pt x="126" y="199"/>
                                              </a:lnTo>
                                              <a:lnTo>
                                                <a:pt x="124" y="212"/>
                                              </a:lnTo>
                                              <a:lnTo>
                                                <a:pt x="119" y="228"/>
                                              </a:lnTo>
                                              <a:lnTo>
                                                <a:pt x="119" y="228"/>
                                              </a:lnTo>
                                              <a:lnTo>
                                                <a:pt x="119" y="235"/>
                                              </a:lnTo>
                                              <a:lnTo>
                                                <a:pt x="119" y="237"/>
                                              </a:lnTo>
                                              <a:lnTo>
                                                <a:pt x="119" y="237"/>
                                              </a:lnTo>
                                              <a:lnTo>
                                                <a:pt x="121" y="252"/>
                                              </a:lnTo>
                                              <a:lnTo>
                                                <a:pt x="122" y="267"/>
                                              </a:lnTo>
                                              <a:lnTo>
                                                <a:pt x="123" y="282"/>
                                              </a:lnTo>
                                              <a:lnTo>
                                                <a:pt x="123" y="282"/>
                                              </a:lnTo>
                                              <a:lnTo>
                                                <a:pt x="122" y="301"/>
                                              </a:lnTo>
                                              <a:lnTo>
                                                <a:pt x="121" y="328"/>
                                              </a:lnTo>
                                              <a:lnTo>
                                                <a:pt x="118" y="365"/>
                                              </a:lnTo>
                                              <a:lnTo>
                                                <a:pt x="118" y="365"/>
                                              </a:lnTo>
                                              <a:lnTo>
                                                <a:pt x="117" y="387"/>
                                              </a:lnTo>
                                              <a:lnTo>
                                                <a:pt x="117" y="409"/>
                                              </a:lnTo>
                                              <a:lnTo>
                                                <a:pt x="117" y="409"/>
                                              </a:lnTo>
                                              <a:lnTo>
                                                <a:pt x="119" y="443"/>
                                              </a:lnTo>
                                              <a:lnTo>
                                                <a:pt x="122" y="484"/>
                                              </a:lnTo>
                                              <a:lnTo>
                                                <a:pt x="122" y="484"/>
                                              </a:lnTo>
                                              <a:lnTo>
                                                <a:pt x="122" y="500"/>
                                              </a:lnTo>
                                              <a:lnTo>
                                                <a:pt x="121" y="522"/>
                                              </a:lnTo>
                                              <a:lnTo>
                                                <a:pt x="120" y="548"/>
                                              </a:lnTo>
                                              <a:lnTo>
                                                <a:pt x="118" y="549"/>
                                              </a:lnTo>
                                              <a:lnTo>
                                                <a:pt x="118" y="549"/>
                                              </a:lnTo>
                                              <a:lnTo>
                                                <a:pt x="119" y="554"/>
                                              </a:lnTo>
                                              <a:lnTo>
                                                <a:pt x="122" y="559"/>
                                              </a:lnTo>
                                              <a:lnTo>
                                                <a:pt x="122" y="564"/>
                                              </a:lnTo>
                                              <a:lnTo>
                                                <a:pt x="122" y="564"/>
                                              </a:lnTo>
                                              <a:lnTo>
                                                <a:pt x="121" y="567"/>
                                              </a:lnTo>
                                              <a:lnTo>
                                                <a:pt x="119" y="570"/>
                                              </a:lnTo>
                                              <a:lnTo>
                                                <a:pt x="117" y="573"/>
                                              </a:lnTo>
                                              <a:lnTo>
                                                <a:pt x="114" y="575"/>
                                              </a:lnTo>
                                              <a:lnTo>
                                                <a:pt x="114" y="575"/>
                                              </a:lnTo>
                                              <a:lnTo>
                                                <a:pt x="107" y="575"/>
                                              </a:lnTo>
                                              <a:lnTo>
                                                <a:pt x="104" y="575"/>
                                              </a:lnTo>
                                              <a:lnTo>
                                                <a:pt x="100" y="575"/>
                                              </a:lnTo>
                                              <a:lnTo>
                                                <a:pt x="100" y="575"/>
                                              </a:lnTo>
                                              <a:lnTo>
                                                <a:pt x="98" y="572"/>
                                              </a:lnTo>
                                              <a:lnTo>
                                                <a:pt x="96" y="568"/>
                                              </a:lnTo>
                                              <a:lnTo>
                                                <a:pt x="95" y="564"/>
                                              </a:lnTo>
                                              <a:lnTo>
                                                <a:pt x="95" y="559"/>
                                              </a:lnTo>
                                              <a:lnTo>
                                                <a:pt x="95" y="559"/>
                                              </a:lnTo>
                                              <a:lnTo>
                                                <a:pt x="94" y="555"/>
                                              </a:lnTo>
                                              <a:lnTo>
                                                <a:pt x="94" y="552"/>
                                              </a:lnTo>
                                              <a:lnTo>
                                                <a:pt x="92" y="550"/>
                                              </a:lnTo>
                                              <a:lnTo>
                                                <a:pt x="89" y="548"/>
                                              </a:lnTo>
                                              <a:lnTo>
                                                <a:pt x="89" y="548"/>
                                              </a:lnTo>
                                              <a:lnTo>
                                                <a:pt x="88" y="538"/>
                                              </a:lnTo>
                                              <a:lnTo>
                                                <a:pt x="86" y="528"/>
                                              </a:lnTo>
                                              <a:lnTo>
                                                <a:pt x="85" y="518"/>
                                              </a:lnTo>
                                              <a:lnTo>
                                                <a:pt x="85" y="518"/>
                                              </a:lnTo>
                                              <a:lnTo>
                                                <a:pt x="86" y="500"/>
                                              </a:lnTo>
                                              <a:lnTo>
                                                <a:pt x="88" y="475"/>
                                              </a:lnTo>
                                              <a:lnTo>
                                                <a:pt x="91" y="438"/>
                                              </a:lnTo>
                                              <a:lnTo>
                                                <a:pt x="91" y="438"/>
                                              </a:lnTo>
                                              <a:lnTo>
                                                <a:pt x="90" y="432"/>
                                              </a:lnTo>
                                              <a:lnTo>
                                                <a:pt x="90" y="424"/>
                                              </a:lnTo>
                                              <a:lnTo>
                                                <a:pt x="88" y="412"/>
                                              </a:lnTo>
                                              <a:lnTo>
                                                <a:pt x="88" y="412"/>
                                              </a:lnTo>
                                              <a:lnTo>
                                                <a:pt x="86" y="389"/>
                                              </a:lnTo>
                                              <a:lnTo>
                                                <a:pt x="86" y="373"/>
                                              </a:lnTo>
                                              <a:lnTo>
                                                <a:pt x="85" y="361"/>
                                              </a:lnTo>
                                              <a:lnTo>
                                                <a:pt x="85" y="361"/>
                                              </a:lnTo>
                                              <a:lnTo>
                                                <a:pt x="80" y="300"/>
                                              </a:lnTo>
                                              <a:lnTo>
                                                <a:pt x="80" y="300"/>
                                              </a:lnTo>
                                              <a:lnTo>
                                                <a:pt x="78" y="326"/>
                                              </a:lnTo>
                                              <a:lnTo>
                                                <a:pt x="75" y="346"/>
                                              </a:lnTo>
                                              <a:lnTo>
                                                <a:pt x="73" y="357"/>
                                              </a:lnTo>
                                              <a:lnTo>
                                                <a:pt x="73" y="357"/>
                                              </a:lnTo>
                                              <a:lnTo>
                                                <a:pt x="71" y="369"/>
                                              </a:lnTo>
                                              <a:lnTo>
                                                <a:pt x="69" y="389"/>
                                              </a:lnTo>
                                              <a:lnTo>
                                                <a:pt x="68" y="411"/>
                                              </a:lnTo>
                                              <a:lnTo>
                                                <a:pt x="66" y="426"/>
                                              </a:lnTo>
                                              <a:lnTo>
                                                <a:pt x="66" y="426"/>
                                              </a:lnTo>
                                              <a:lnTo>
                                                <a:pt x="66" y="473"/>
                                              </a:lnTo>
                                              <a:lnTo>
                                                <a:pt x="65" y="519"/>
                                              </a:lnTo>
                                              <a:lnTo>
                                                <a:pt x="65" y="519"/>
                                              </a:lnTo>
                                              <a:lnTo>
                                                <a:pt x="65" y="546"/>
                                              </a:lnTo>
                                              <a:lnTo>
                                                <a:pt x="65" y="564"/>
                                              </a:lnTo>
                                              <a:lnTo>
                                                <a:pt x="58" y="565"/>
                                              </a:lnTo>
                                              <a:lnTo>
                                                <a:pt x="58" y="565"/>
                                              </a:lnTo>
                                              <a:lnTo>
                                                <a:pt x="51" y="568"/>
                                              </a:lnTo>
                                              <a:lnTo>
                                                <a:pt x="45" y="570"/>
                                              </a:lnTo>
                                              <a:lnTo>
                                                <a:pt x="39" y="572"/>
                                              </a:lnTo>
                                              <a:lnTo>
                                                <a:pt x="39" y="572"/>
                                              </a:lnTo>
                                              <a:lnTo>
                                                <a:pt x="36" y="574"/>
                                              </a:lnTo>
                                              <a:lnTo>
                                                <a:pt x="34" y="575"/>
                                              </a:lnTo>
                                              <a:lnTo>
                                                <a:pt x="29" y="578"/>
                                              </a:lnTo>
                                              <a:lnTo>
                                                <a:pt x="24" y="580"/>
                                              </a:lnTo>
                                              <a:lnTo>
                                                <a:pt x="22" y="580"/>
                                              </a:lnTo>
                                              <a:lnTo>
                                                <a:pt x="18" y="580"/>
                                              </a:lnTo>
                                              <a:lnTo>
                                                <a:pt x="18" y="580"/>
                                              </a:lnTo>
                                              <a:lnTo>
                                                <a:pt x="14" y="580"/>
                                              </a:lnTo>
                                              <a:lnTo>
                                                <a:pt x="10" y="579"/>
                                              </a:lnTo>
                                              <a:lnTo>
                                                <a:pt x="4" y="577"/>
                                              </a:lnTo>
                                              <a:lnTo>
                                                <a:pt x="1" y="574"/>
                                              </a:lnTo>
                                              <a:lnTo>
                                                <a:pt x="0" y="572"/>
                                              </a:lnTo>
                                              <a:lnTo>
                                                <a:pt x="0" y="572"/>
                                              </a:lnTo>
                                              <a:lnTo>
                                                <a:pt x="0" y="572"/>
                                              </a:lnTo>
                                              <a:lnTo>
                                                <a:pt x="0" y="569"/>
                                              </a:lnTo>
                                              <a:lnTo>
                                                <a:pt x="1" y="566"/>
                                              </a:lnTo>
                                              <a:lnTo>
                                                <a:pt x="2" y="565"/>
                                              </a:lnTo>
                                              <a:lnTo>
                                                <a:pt x="4" y="564"/>
                                              </a:lnTo>
                                              <a:lnTo>
                                                <a:pt x="4" y="564"/>
                                              </a:lnTo>
                                              <a:lnTo>
                                                <a:pt x="9" y="559"/>
                                              </a:lnTo>
                                              <a:lnTo>
                                                <a:pt x="14" y="554"/>
                                              </a:lnTo>
                                              <a:lnTo>
                                                <a:pt x="21" y="548"/>
                                              </a:lnTo>
                                              <a:lnTo>
                                                <a:pt x="21" y="548"/>
                                              </a:lnTo>
                                              <a:lnTo>
                                                <a:pt x="19" y="541"/>
                                              </a:lnTo>
                                              <a:lnTo>
                                                <a:pt x="19" y="536"/>
                                              </a:lnTo>
                                              <a:lnTo>
                                                <a:pt x="21" y="531"/>
                                              </a:lnTo>
                                              <a:lnTo>
                                                <a:pt x="21" y="531"/>
                                              </a:lnTo>
                                              <a:lnTo>
                                                <a:pt x="22" y="525"/>
                                              </a:lnTo>
                                              <a:lnTo>
                                                <a:pt x="25" y="519"/>
                                              </a:lnTo>
                                              <a:lnTo>
                                                <a:pt x="29" y="511"/>
                                              </a:lnTo>
                                              <a:lnTo>
                                                <a:pt x="29" y="507"/>
                                              </a:lnTo>
                                              <a:lnTo>
                                                <a:pt x="30" y="503"/>
                                              </a:lnTo>
                                              <a:lnTo>
                                                <a:pt x="30" y="503"/>
                                              </a:lnTo>
                                              <a:lnTo>
                                                <a:pt x="31" y="490"/>
                                              </a:lnTo>
                                              <a:lnTo>
                                                <a:pt x="34" y="470"/>
                                              </a:lnTo>
                                              <a:lnTo>
                                                <a:pt x="34" y="455"/>
                                              </a:lnTo>
                                              <a:lnTo>
                                                <a:pt x="36" y="448"/>
                                              </a:lnTo>
                                              <a:lnTo>
                                                <a:pt x="36" y="446"/>
                                              </a:lnTo>
                                              <a:lnTo>
                                                <a:pt x="36" y="446"/>
                                              </a:lnTo>
                                              <a:lnTo>
                                                <a:pt x="38" y="443"/>
                                              </a:lnTo>
                                              <a:lnTo>
                                                <a:pt x="38" y="442"/>
                                              </a:lnTo>
                                              <a:lnTo>
                                                <a:pt x="38" y="441"/>
                                              </a:lnTo>
                                              <a:lnTo>
                                                <a:pt x="38" y="441"/>
                                              </a:lnTo>
                                              <a:lnTo>
                                                <a:pt x="37" y="437"/>
                                              </a:lnTo>
                                              <a:lnTo>
                                                <a:pt x="37" y="437"/>
                                              </a:lnTo>
                                              <a:lnTo>
                                                <a:pt x="38" y="434"/>
                                              </a:lnTo>
                                              <a:lnTo>
                                                <a:pt x="38" y="434"/>
                                              </a:lnTo>
                                              <a:lnTo>
                                                <a:pt x="39" y="432"/>
                                              </a:lnTo>
                                              <a:lnTo>
                                                <a:pt x="39" y="430"/>
                                              </a:lnTo>
                                              <a:lnTo>
                                                <a:pt x="38" y="426"/>
                                              </a:lnTo>
                                              <a:lnTo>
                                                <a:pt x="38" y="426"/>
                                              </a:lnTo>
                                              <a:lnTo>
                                                <a:pt x="38" y="420"/>
                                              </a:lnTo>
                                              <a:lnTo>
                                                <a:pt x="39" y="413"/>
                                              </a:lnTo>
                                              <a:lnTo>
                                                <a:pt x="39" y="413"/>
                                              </a:lnTo>
                                              <a:lnTo>
                                                <a:pt x="39" y="380"/>
                                              </a:lnTo>
                                              <a:lnTo>
                                                <a:pt x="39" y="344"/>
                                              </a:lnTo>
                                              <a:lnTo>
                                                <a:pt x="39" y="344"/>
                                              </a:lnTo>
                                              <a:lnTo>
                                                <a:pt x="39" y="311"/>
                                              </a:lnTo>
                                              <a:lnTo>
                                                <a:pt x="40" y="289"/>
                                              </a:lnTo>
                                              <a:lnTo>
                                                <a:pt x="41" y="271"/>
                                              </a:lnTo>
                                              <a:lnTo>
                                                <a:pt x="41" y="271"/>
                                              </a:lnTo>
                                              <a:lnTo>
                                                <a:pt x="41" y="255"/>
                                              </a:lnTo>
                                              <a:lnTo>
                                                <a:pt x="43" y="243"/>
                                              </a:lnTo>
                                              <a:lnTo>
                                                <a:pt x="46" y="230"/>
                                              </a:lnTo>
                                              <a:lnTo>
                                                <a:pt x="47" y="218"/>
                                              </a:lnTo>
                                              <a:lnTo>
                                                <a:pt x="47" y="218"/>
                                              </a:lnTo>
                                              <a:lnTo>
                                                <a:pt x="46" y="217"/>
                                              </a:lnTo>
                                              <a:lnTo>
                                                <a:pt x="46" y="217"/>
                                              </a:lnTo>
                                              <a:lnTo>
                                                <a:pt x="42" y="201"/>
                                              </a:lnTo>
                                              <a:lnTo>
                                                <a:pt x="42" y="201"/>
                                              </a:lnTo>
                                              <a:lnTo>
                                                <a:pt x="38" y="187"/>
                                              </a:lnTo>
                                              <a:lnTo>
                                                <a:pt x="34" y="168"/>
                                              </a:lnTo>
                                              <a:lnTo>
                                                <a:pt x="34" y="168"/>
                                              </a:lnTo>
                                              <a:lnTo>
                                                <a:pt x="32" y="157"/>
                                              </a:lnTo>
                                              <a:lnTo>
                                                <a:pt x="32" y="149"/>
                                              </a:lnTo>
                                              <a:lnTo>
                                                <a:pt x="32" y="148"/>
                                              </a:lnTo>
                                              <a:lnTo>
                                                <a:pt x="32" y="148"/>
                                              </a:lnTo>
                                              <a:lnTo>
                                                <a:pt x="30" y="147"/>
                                              </a:lnTo>
                                              <a:lnTo>
                                                <a:pt x="30" y="147"/>
                                              </a:lnTo>
                                              <a:lnTo>
                                                <a:pt x="31" y="131"/>
                                              </a:lnTo>
                                              <a:lnTo>
                                                <a:pt x="32" y="117"/>
                                              </a:lnTo>
                                              <a:lnTo>
                                                <a:pt x="34" y="111"/>
                                              </a:lnTo>
                                              <a:lnTo>
                                                <a:pt x="35" y="108"/>
                                              </a:lnTo>
                                              <a:lnTo>
                                                <a:pt x="35" y="108"/>
                                              </a:lnTo>
                                              <a:lnTo>
                                                <a:pt x="37" y="105"/>
                                              </a:lnTo>
                                              <a:lnTo>
                                                <a:pt x="41" y="102"/>
                                              </a:lnTo>
                                              <a:lnTo>
                                                <a:pt x="45" y="100"/>
                                              </a:lnTo>
                                              <a:lnTo>
                                                <a:pt x="48" y="97"/>
                                              </a:lnTo>
                                              <a:lnTo>
                                                <a:pt x="48" y="97"/>
                                              </a:lnTo>
                                              <a:lnTo>
                                                <a:pt x="63" y="83"/>
                                              </a:lnTo>
                                              <a:lnTo>
                                                <a:pt x="63" y="83"/>
                                              </a:lnTo>
                                              <a:lnTo>
                                                <a:pt x="63" y="81"/>
                                              </a:lnTo>
                                              <a:lnTo>
                                                <a:pt x="63" y="77"/>
                                              </a:lnTo>
                                              <a:lnTo>
                                                <a:pt x="63" y="77"/>
                                              </a:lnTo>
                                              <a:lnTo>
                                                <a:pt x="61" y="80"/>
                                              </a:lnTo>
                                              <a:lnTo>
                                                <a:pt x="56" y="83"/>
                                              </a:lnTo>
                                              <a:lnTo>
                                                <a:pt x="56" y="83"/>
                                              </a:lnTo>
                                              <a:lnTo>
                                                <a:pt x="51" y="85"/>
                                              </a:lnTo>
                                              <a:lnTo>
                                                <a:pt x="48" y="86"/>
                                              </a:lnTo>
                                              <a:lnTo>
                                                <a:pt x="52" y="81"/>
                                              </a:lnTo>
                                              <a:lnTo>
                                                <a:pt x="52" y="81"/>
                                              </a:lnTo>
                                              <a:lnTo>
                                                <a:pt x="51" y="83"/>
                                              </a:lnTo>
                                              <a:lnTo>
                                                <a:pt x="47" y="83"/>
                                              </a:lnTo>
                                              <a:lnTo>
                                                <a:pt x="47" y="83"/>
                                              </a:lnTo>
                                              <a:lnTo>
                                                <a:pt x="43" y="83"/>
                                              </a:lnTo>
                                              <a:lnTo>
                                                <a:pt x="42" y="83"/>
                                              </a:lnTo>
                                              <a:lnTo>
                                                <a:pt x="42" y="83"/>
                                              </a:lnTo>
                                              <a:lnTo>
                                                <a:pt x="45" y="80"/>
                                              </a:lnTo>
                                              <a:lnTo>
                                                <a:pt x="49" y="77"/>
                                              </a:lnTo>
                                              <a:lnTo>
                                                <a:pt x="49" y="77"/>
                                              </a:lnTo>
                                              <a:lnTo>
                                                <a:pt x="51" y="74"/>
                                              </a:lnTo>
                                              <a:lnTo>
                                                <a:pt x="51" y="71"/>
                                              </a:lnTo>
                                              <a:lnTo>
                                                <a:pt x="52" y="69"/>
                                              </a:lnTo>
                                              <a:lnTo>
                                                <a:pt x="52" y="69"/>
                                              </a:lnTo>
                                              <a:lnTo>
                                                <a:pt x="51" y="71"/>
                                              </a:lnTo>
                                              <a:lnTo>
                                                <a:pt x="50" y="74"/>
                                              </a:lnTo>
                                              <a:lnTo>
                                                <a:pt x="48" y="77"/>
                                              </a:lnTo>
                                              <a:lnTo>
                                                <a:pt x="48" y="77"/>
                                              </a:lnTo>
                                              <a:lnTo>
                                                <a:pt x="46" y="77"/>
                                              </a:lnTo>
                                              <a:lnTo>
                                                <a:pt x="43" y="77"/>
                                              </a:lnTo>
                                              <a:lnTo>
                                                <a:pt x="43" y="77"/>
                                              </a:lnTo>
                                              <a:lnTo>
                                                <a:pt x="43" y="77"/>
                                              </a:lnTo>
                                              <a:lnTo>
                                                <a:pt x="43" y="77"/>
                                              </a:lnTo>
                                              <a:lnTo>
                                                <a:pt x="45" y="77"/>
                                              </a:lnTo>
                                              <a:lnTo>
                                                <a:pt x="46" y="75"/>
                                              </a:lnTo>
                                              <a:lnTo>
                                                <a:pt x="47" y="74"/>
                                              </a:lnTo>
                                              <a:lnTo>
                                                <a:pt x="47" y="71"/>
                                              </a:lnTo>
                                              <a:lnTo>
                                                <a:pt x="48" y="67"/>
                                              </a:lnTo>
                                              <a:lnTo>
                                                <a:pt x="49" y="61"/>
                                              </a:lnTo>
                                              <a:lnTo>
                                                <a:pt x="49" y="61"/>
                                              </a:lnTo>
                                              <a:lnTo>
                                                <a:pt x="49" y="52"/>
                                              </a:lnTo>
                                              <a:lnTo>
                                                <a:pt x="49" y="44"/>
                                              </a:lnTo>
                                              <a:lnTo>
                                                <a:pt x="49" y="44"/>
                                              </a:lnTo>
                                              <a:lnTo>
                                                <a:pt x="51" y="36"/>
                                              </a:lnTo>
                                              <a:lnTo>
                                                <a:pt x="52" y="28"/>
                                              </a:lnTo>
                                              <a:lnTo>
                                                <a:pt x="54" y="22"/>
                                              </a:lnTo>
                                              <a:lnTo>
                                                <a:pt x="56" y="17"/>
                                              </a:lnTo>
                                              <a:lnTo>
                                                <a:pt x="56" y="17"/>
                                              </a:lnTo>
                                              <a:lnTo>
                                                <a:pt x="56" y="13"/>
                                              </a:lnTo>
                                              <a:lnTo>
                                                <a:pt x="61" y="7"/>
                                              </a:lnTo>
                                              <a:lnTo>
                                                <a:pt x="61" y="7"/>
                                              </a:lnTo>
                                              <a:lnTo>
                                                <a:pt x="61" y="7"/>
                                              </a:lnTo>
                                              <a:lnTo>
                                                <a:pt x="61" y="7"/>
                                              </a:lnTo>
                                              <a:close/>
                                              <a:moveTo>
                                                <a:pt x="110" y="178"/>
                                              </a:moveTo>
                                              <a:lnTo>
                                                <a:pt x="110" y="186"/>
                                              </a:lnTo>
                                              <a:lnTo>
                                                <a:pt x="110" y="186"/>
                                              </a:lnTo>
                                              <a:lnTo>
                                                <a:pt x="112" y="196"/>
                                              </a:lnTo>
                                              <a:lnTo>
                                                <a:pt x="112" y="196"/>
                                              </a:lnTo>
                                              <a:lnTo>
                                                <a:pt x="112" y="194"/>
                                              </a:lnTo>
                                              <a:lnTo>
                                                <a:pt x="112" y="194"/>
                                              </a:lnTo>
                                              <a:lnTo>
                                                <a:pt x="112" y="192"/>
                                              </a:lnTo>
                                              <a:lnTo>
                                                <a:pt x="112" y="188"/>
                                              </a:lnTo>
                                              <a:lnTo>
                                                <a:pt x="110" y="178"/>
                                              </a:lnTo>
                                              <a:lnTo>
                                                <a:pt x="110" y="178"/>
                                              </a:lnTo>
                                              <a:lnTo>
                                                <a:pt x="110" y="178"/>
                                              </a:lnTo>
                                              <a:lnTo>
                                                <a:pt x="110" y="178"/>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46"/>
                                      <wps:cNvSpPr>
                                        <a:spLocks noEditPoints="1"/>
                                      </wps:cNvSpPr>
                                      <wps:spPr bwMode="auto">
                                        <a:xfrm>
                                          <a:off x="3119120" y="276225"/>
                                          <a:ext cx="94615" cy="384175"/>
                                        </a:xfrm>
                                        <a:custGeom>
                                          <a:avLst/>
                                          <a:gdLst>
                                            <a:gd name="T0" fmla="*/ 129 w 149"/>
                                            <a:gd name="T1" fmla="*/ 226 h 605"/>
                                            <a:gd name="T2" fmla="*/ 107 w 149"/>
                                            <a:gd name="T3" fmla="*/ 295 h 605"/>
                                            <a:gd name="T4" fmla="*/ 111 w 149"/>
                                            <a:gd name="T5" fmla="*/ 335 h 605"/>
                                            <a:gd name="T6" fmla="*/ 114 w 149"/>
                                            <a:gd name="T7" fmla="*/ 396 h 605"/>
                                            <a:gd name="T8" fmla="*/ 122 w 149"/>
                                            <a:gd name="T9" fmla="*/ 449 h 605"/>
                                            <a:gd name="T10" fmla="*/ 129 w 149"/>
                                            <a:gd name="T11" fmla="*/ 503 h 605"/>
                                            <a:gd name="T12" fmla="*/ 130 w 149"/>
                                            <a:gd name="T13" fmla="*/ 552 h 605"/>
                                            <a:gd name="T14" fmla="*/ 148 w 149"/>
                                            <a:gd name="T15" fmla="*/ 585 h 605"/>
                                            <a:gd name="T16" fmla="*/ 144 w 149"/>
                                            <a:gd name="T17" fmla="*/ 605 h 605"/>
                                            <a:gd name="T18" fmla="*/ 115 w 149"/>
                                            <a:gd name="T19" fmla="*/ 590 h 605"/>
                                            <a:gd name="T20" fmla="*/ 104 w 149"/>
                                            <a:gd name="T21" fmla="*/ 577 h 605"/>
                                            <a:gd name="T22" fmla="*/ 101 w 149"/>
                                            <a:gd name="T23" fmla="*/ 566 h 605"/>
                                            <a:gd name="T24" fmla="*/ 93 w 149"/>
                                            <a:gd name="T25" fmla="*/ 559 h 605"/>
                                            <a:gd name="T26" fmla="*/ 87 w 149"/>
                                            <a:gd name="T27" fmla="*/ 535 h 605"/>
                                            <a:gd name="T28" fmla="*/ 84 w 149"/>
                                            <a:gd name="T29" fmla="*/ 508 h 605"/>
                                            <a:gd name="T30" fmla="*/ 81 w 149"/>
                                            <a:gd name="T31" fmla="*/ 476 h 605"/>
                                            <a:gd name="T32" fmla="*/ 78 w 149"/>
                                            <a:gd name="T33" fmla="*/ 452 h 605"/>
                                            <a:gd name="T34" fmla="*/ 75 w 149"/>
                                            <a:gd name="T35" fmla="*/ 427 h 605"/>
                                            <a:gd name="T36" fmla="*/ 73 w 149"/>
                                            <a:gd name="T37" fmla="*/ 403 h 605"/>
                                            <a:gd name="T38" fmla="*/ 67 w 149"/>
                                            <a:gd name="T39" fmla="*/ 365 h 605"/>
                                            <a:gd name="T40" fmla="*/ 60 w 149"/>
                                            <a:gd name="T41" fmla="*/ 376 h 605"/>
                                            <a:gd name="T42" fmla="*/ 59 w 149"/>
                                            <a:gd name="T43" fmla="*/ 433 h 605"/>
                                            <a:gd name="T44" fmla="*/ 59 w 149"/>
                                            <a:gd name="T45" fmla="*/ 453 h 605"/>
                                            <a:gd name="T46" fmla="*/ 62 w 149"/>
                                            <a:gd name="T47" fmla="*/ 468 h 605"/>
                                            <a:gd name="T48" fmla="*/ 61 w 149"/>
                                            <a:gd name="T49" fmla="*/ 510 h 605"/>
                                            <a:gd name="T50" fmla="*/ 68 w 149"/>
                                            <a:gd name="T51" fmla="*/ 529 h 605"/>
                                            <a:gd name="T52" fmla="*/ 69 w 149"/>
                                            <a:gd name="T53" fmla="*/ 545 h 605"/>
                                            <a:gd name="T54" fmla="*/ 67 w 149"/>
                                            <a:gd name="T55" fmla="*/ 557 h 605"/>
                                            <a:gd name="T56" fmla="*/ 48 w 149"/>
                                            <a:gd name="T57" fmla="*/ 591 h 605"/>
                                            <a:gd name="T58" fmla="*/ 24 w 149"/>
                                            <a:gd name="T59" fmla="*/ 590 h 605"/>
                                            <a:gd name="T60" fmla="*/ 34 w 149"/>
                                            <a:gd name="T61" fmla="*/ 562 h 605"/>
                                            <a:gd name="T62" fmla="*/ 31 w 149"/>
                                            <a:gd name="T63" fmla="*/ 523 h 605"/>
                                            <a:gd name="T64" fmla="*/ 24 w 149"/>
                                            <a:gd name="T65" fmla="*/ 483 h 605"/>
                                            <a:gd name="T66" fmla="*/ 25 w 149"/>
                                            <a:gd name="T67" fmla="*/ 453 h 605"/>
                                            <a:gd name="T68" fmla="*/ 22 w 149"/>
                                            <a:gd name="T69" fmla="*/ 422 h 605"/>
                                            <a:gd name="T70" fmla="*/ 21 w 149"/>
                                            <a:gd name="T71" fmla="*/ 387 h 605"/>
                                            <a:gd name="T72" fmla="*/ 17 w 149"/>
                                            <a:gd name="T73" fmla="*/ 347 h 605"/>
                                            <a:gd name="T74" fmla="*/ 19 w 149"/>
                                            <a:gd name="T75" fmla="*/ 303 h 605"/>
                                            <a:gd name="T76" fmla="*/ 11 w 149"/>
                                            <a:gd name="T77" fmla="*/ 257 h 605"/>
                                            <a:gd name="T78" fmla="*/ 0 w 149"/>
                                            <a:gd name="T79" fmla="*/ 203 h 605"/>
                                            <a:gd name="T80" fmla="*/ 2 w 149"/>
                                            <a:gd name="T81" fmla="*/ 170 h 605"/>
                                            <a:gd name="T82" fmla="*/ 11 w 149"/>
                                            <a:gd name="T83" fmla="*/ 139 h 605"/>
                                            <a:gd name="T84" fmla="*/ 26 w 149"/>
                                            <a:gd name="T85" fmla="*/ 99 h 605"/>
                                            <a:gd name="T86" fmla="*/ 51 w 149"/>
                                            <a:gd name="T87" fmla="*/ 78 h 605"/>
                                            <a:gd name="T88" fmla="*/ 54 w 149"/>
                                            <a:gd name="T89" fmla="*/ 56 h 605"/>
                                            <a:gd name="T90" fmla="*/ 48 w 149"/>
                                            <a:gd name="T91" fmla="*/ 40 h 605"/>
                                            <a:gd name="T92" fmla="*/ 53 w 149"/>
                                            <a:gd name="T93" fmla="*/ 18 h 605"/>
                                            <a:gd name="T94" fmla="*/ 72 w 149"/>
                                            <a:gd name="T95" fmla="*/ 0 h 605"/>
                                            <a:gd name="T96" fmla="*/ 91 w 149"/>
                                            <a:gd name="T97" fmla="*/ 18 h 605"/>
                                            <a:gd name="T98" fmla="*/ 95 w 149"/>
                                            <a:gd name="T99" fmla="*/ 45 h 605"/>
                                            <a:gd name="T100" fmla="*/ 87 w 149"/>
                                            <a:gd name="T101" fmla="*/ 60 h 605"/>
                                            <a:gd name="T102" fmla="*/ 93 w 149"/>
                                            <a:gd name="T103" fmla="*/ 86 h 605"/>
                                            <a:gd name="T104" fmla="*/ 119 w 149"/>
                                            <a:gd name="T105" fmla="*/ 101 h 605"/>
                                            <a:gd name="T106" fmla="*/ 130 w 149"/>
                                            <a:gd name="T107" fmla="*/ 144 h 605"/>
                                            <a:gd name="T108" fmla="*/ 136 w 149"/>
                                            <a:gd name="T109" fmla="*/ 171 h 605"/>
                                            <a:gd name="T110" fmla="*/ 131 w 149"/>
                                            <a:gd name="T111" fmla="*/ 178 h 605"/>
                                            <a:gd name="T112" fmla="*/ 19 w 149"/>
                                            <a:gd name="T113" fmla="*/ 221 h 605"/>
                                            <a:gd name="T114" fmla="*/ 26 w 149"/>
                                            <a:gd name="T115" fmla="*/ 245 h 605"/>
                                            <a:gd name="T116" fmla="*/ 30 w 149"/>
                                            <a:gd name="T117" fmla="*/ 222 h 605"/>
                                            <a:gd name="T118" fmla="*/ 31 w 149"/>
                                            <a:gd name="T119" fmla="*/ 201 h 605"/>
                                            <a:gd name="T120" fmla="*/ 26 w 149"/>
                                            <a:gd name="T121" fmla="*/ 186 h 605"/>
                                            <a:gd name="T122" fmla="*/ 107 w 149"/>
                                            <a:gd name="T123" fmla="*/ 225 h 605"/>
                                            <a:gd name="T124" fmla="*/ 111 w 149"/>
                                            <a:gd name="T125" fmla="*/ 213 h 6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49" h="605">
                                              <a:moveTo>
                                                <a:pt x="131" y="178"/>
                                              </a:moveTo>
                                              <a:lnTo>
                                                <a:pt x="131" y="178"/>
                                              </a:lnTo>
                                              <a:lnTo>
                                                <a:pt x="131" y="190"/>
                                              </a:lnTo>
                                              <a:lnTo>
                                                <a:pt x="131" y="204"/>
                                              </a:lnTo>
                                              <a:lnTo>
                                                <a:pt x="131" y="204"/>
                                              </a:lnTo>
                                              <a:lnTo>
                                                <a:pt x="131" y="211"/>
                                              </a:lnTo>
                                              <a:lnTo>
                                                <a:pt x="130" y="219"/>
                                              </a:lnTo>
                                              <a:lnTo>
                                                <a:pt x="130" y="219"/>
                                              </a:lnTo>
                                              <a:lnTo>
                                                <a:pt x="129" y="226"/>
                                              </a:lnTo>
                                              <a:lnTo>
                                                <a:pt x="127" y="235"/>
                                              </a:lnTo>
                                              <a:lnTo>
                                                <a:pt x="121" y="253"/>
                                              </a:lnTo>
                                              <a:lnTo>
                                                <a:pt x="121" y="253"/>
                                              </a:lnTo>
                                              <a:lnTo>
                                                <a:pt x="115" y="269"/>
                                              </a:lnTo>
                                              <a:lnTo>
                                                <a:pt x="110" y="279"/>
                                              </a:lnTo>
                                              <a:lnTo>
                                                <a:pt x="110" y="279"/>
                                              </a:lnTo>
                                              <a:lnTo>
                                                <a:pt x="109" y="287"/>
                                              </a:lnTo>
                                              <a:lnTo>
                                                <a:pt x="107" y="292"/>
                                              </a:lnTo>
                                              <a:lnTo>
                                                <a:pt x="107" y="295"/>
                                              </a:lnTo>
                                              <a:lnTo>
                                                <a:pt x="107" y="298"/>
                                              </a:lnTo>
                                              <a:lnTo>
                                                <a:pt x="107" y="298"/>
                                              </a:lnTo>
                                              <a:lnTo>
                                                <a:pt x="107" y="300"/>
                                              </a:lnTo>
                                              <a:lnTo>
                                                <a:pt x="109" y="304"/>
                                              </a:lnTo>
                                              <a:lnTo>
                                                <a:pt x="109" y="304"/>
                                              </a:lnTo>
                                              <a:lnTo>
                                                <a:pt x="109" y="314"/>
                                              </a:lnTo>
                                              <a:lnTo>
                                                <a:pt x="109" y="319"/>
                                              </a:lnTo>
                                              <a:lnTo>
                                                <a:pt x="111" y="323"/>
                                              </a:lnTo>
                                              <a:lnTo>
                                                <a:pt x="111" y="335"/>
                                              </a:lnTo>
                                              <a:lnTo>
                                                <a:pt x="111" y="335"/>
                                              </a:lnTo>
                                              <a:lnTo>
                                                <a:pt x="111" y="342"/>
                                              </a:lnTo>
                                              <a:lnTo>
                                                <a:pt x="111" y="348"/>
                                              </a:lnTo>
                                              <a:lnTo>
                                                <a:pt x="112" y="358"/>
                                              </a:lnTo>
                                              <a:lnTo>
                                                <a:pt x="114" y="369"/>
                                              </a:lnTo>
                                              <a:lnTo>
                                                <a:pt x="114" y="375"/>
                                              </a:lnTo>
                                              <a:lnTo>
                                                <a:pt x="114" y="381"/>
                                              </a:lnTo>
                                              <a:lnTo>
                                                <a:pt x="114" y="396"/>
                                              </a:lnTo>
                                              <a:lnTo>
                                                <a:pt x="114" y="396"/>
                                              </a:lnTo>
                                              <a:lnTo>
                                                <a:pt x="114" y="402"/>
                                              </a:lnTo>
                                              <a:lnTo>
                                                <a:pt x="114" y="408"/>
                                              </a:lnTo>
                                              <a:lnTo>
                                                <a:pt x="116" y="417"/>
                                              </a:lnTo>
                                              <a:lnTo>
                                                <a:pt x="117" y="427"/>
                                              </a:lnTo>
                                              <a:lnTo>
                                                <a:pt x="118" y="433"/>
                                              </a:lnTo>
                                              <a:lnTo>
                                                <a:pt x="118" y="439"/>
                                              </a:lnTo>
                                              <a:lnTo>
                                                <a:pt x="118" y="439"/>
                                              </a:lnTo>
                                              <a:lnTo>
                                                <a:pt x="120" y="444"/>
                                              </a:lnTo>
                                              <a:lnTo>
                                                <a:pt x="122" y="449"/>
                                              </a:lnTo>
                                              <a:lnTo>
                                                <a:pt x="122" y="455"/>
                                              </a:lnTo>
                                              <a:lnTo>
                                                <a:pt x="122" y="462"/>
                                              </a:lnTo>
                                              <a:lnTo>
                                                <a:pt x="122" y="486"/>
                                              </a:lnTo>
                                              <a:lnTo>
                                                <a:pt x="122" y="486"/>
                                              </a:lnTo>
                                              <a:lnTo>
                                                <a:pt x="122" y="489"/>
                                              </a:lnTo>
                                              <a:lnTo>
                                                <a:pt x="122" y="491"/>
                                              </a:lnTo>
                                              <a:lnTo>
                                                <a:pt x="125" y="495"/>
                                              </a:lnTo>
                                              <a:lnTo>
                                                <a:pt x="128" y="501"/>
                                              </a:lnTo>
                                              <a:lnTo>
                                                <a:pt x="129" y="503"/>
                                              </a:lnTo>
                                              <a:lnTo>
                                                <a:pt x="129" y="506"/>
                                              </a:lnTo>
                                              <a:lnTo>
                                                <a:pt x="128" y="524"/>
                                              </a:lnTo>
                                              <a:lnTo>
                                                <a:pt x="128" y="524"/>
                                              </a:lnTo>
                                              <a:lnTo>
                                                <a:pt x="129" y="526"/>
                                              </a:lnTo>
                                              <a:lnTo>
                                                <a:pt x="130" y="528"/>
                                              </a:lnTo>
                                              <a:lnTo>
                                                <a:pt x="131" y="531"/>
                                              </a:lnTo>
                                              <a:lnTo>
                                                <a:pt x="131" y="532"/>
                                              </a:lnTo>
                                              <a:lnTo>
                                                <a:pt x="130" y="552"/>
                                              </a:lnTo>
                                              <a:lnTo>
                                                <a:pt x="130" y="552"/>
                                              </a:lnTo>
                                              <a:lnTo>
                                                <a:pt x="133" y="558"/>
                                              </a:lnTo>
                                              <a:lnTo>
                                                <a:pt x="135" y="565"/>
                                              </a:lnTo>
                                              <a:lnTo>
                                                <a:pt x="136" y="571"/>
                                              </a:lnTo>
                                              <a:lnTo>
                                                <a:pt x="138" y="574"/>
                                              </a:lnTo>
                                              <a:lnTo>
                                                <a:pt x="140" y="577"/>
                                              </a:lnTo>
                                              <a:lnTo>
                                                <a:pt x="140" y="577"/>
                                              </a:lnTo>
                                              <a:lnTo>
                                                <a:pt x="143" y="580"/>
                                              </a:lnTo>
                                              <a:lnTo>
                                                <a:pt x="146" y="583"/>
                                              </a:lnTo>
                                              <a:lnTo>
                                                <a:pt x="148" y="585"/>
                                              </a:lnTo>
                                              <a:lnTo>
                                                <a:pt x="149" y="588"/>
                                              </a:lnTo>
                                              <a:lnTo>
                                                <a:pt x="149" y="590"/>
                                              </a:lnTo>
                                              <a:lnTo>
                                                <a:pt x="149" y="593"/>
                                              </a:lnTo>
                                              <a:lnTo>
                                                <a:pt x="149" y="602"/>
                                              </a:lnTo>
                                              <a:lnTo>
                                                <a:pt x="149" y="602"/>
                                              </a:lnTo>
                                              <a:lnTo>
                                                <a:pt x="149" y="603"/>
                                              </a:lnTo>
                                              <a:lnTo>
                                                <a:pt x="148" y="605"/>
                                              </a:lnTo>
                                              <a:lnTo>
                                                <a:pt x="146" y="605"/>
                                              </a:lnTo>
                                              <a:lnTo>
                                                <a:pt x="144" y="605"/>
                                              </a:lnTo>
                                              <a:lnTo>
                                                <a:pt x="136" y="605"/>
                                              </a:lnTo>
                                              <a:lnTo>
                                                <a:pt x="136" y="605"/>
                                              </a:lnTo>
                                              <a:lnTo>
                                                <a:pt x="133" y="603"/>
                                              </a:lnTo>
                                              <a:lnTo>
                                                <a:pt x="130" y="603"/>
                                              </a:lnTo>
                                              <a:lnTo>
                                                <a:pt x="128" y="602"/>
                                              </a:lnTo>
                                              <a:lnTo>
                                                <a:pt x="126" y="599"/>
                                              </a:lnTo>
                                              <a:lnTo>
                                                <a:pt x="121" y="594"/>
                                              </a:lnTo>
                                              <a:lnTo>
                                                <a:pt x="118" y="592"/>
                                              </a:lnTo>
                                              <a:lnTo>
                                                <a:pt x="115" y="590"/>
                                              </a:lnTo>
                                              <a:lnTo>
                                                <a:pt x="115" y="590"/>
                                              </a:lnTo>
                                              <a:lnTo>
                                                <a:pt x="112" y="588"/>
                                              </a:lnTo>
                                              <a:lnTo>
                                                <a:pt x="109" y="588"/>
                                              </a:lnTo>
                                              <a:lnTo>
                                                <a:pt x="106" y="587"/>
                                              </a:lnTo>
                                              <a:lnTo>
                                                <a:pt x="105" y="585"/>
                                              </a:lnTo>
                                              <a:lnTo>
                                                <a:pt x="105" y="583"/>
                                              </a:lnTo>
                                              <a:lnTo>
                                                <a:pt x="105" y="583"/>
                                              </a:lnTo>
                                              <a:lnTo>
                                                <a:pt x="104" y="580"/>
                                              </a:lnTo>
                                              <a:lnTo>
                                                <a:pt x="104" y="577"/>
                                              </a:lnTo>
                                              <a:lnTo>
                                                <a:pt x="105" y="571"/>
                                              </a:lnTo>
                                              <a:lnTo>
                                                <a:pt x="105" y="571"/>
                                              </a:lnTo>
                                              <a:lnTo>
                                                <a:pt x="104" y="572"/>
                                              </a:lnTo>
                                              <a:lnTo>
                                                <a:pt x="102" y="572"/>
                                              </a:lnTo>
                                              <a:lnTo>
                                                <a:pt x="101" y="571"/>
                                              </a:lnTo>
                                              <a:lnTo>
                                                <a:pt x="101" y="571"/>
                                              </a:lnTo>
                                              <a:lnTo>
                                                <a:pt x="100" y="570"/>
                                              </a:lnTo>
                                              <a:lnTo>
                                                <a:pt x="101" y="568"/>
                                              </a:lnTo>
                                              <a:lnTo>
                                                <a:pt x="101" y="566"/>
                                              </a:lnTo>
                                              <a:lnTo>
                                                <a:pt x="100" y="564"/>
                                              </a:lnTo>
                                              <a:lnTo>
                                                <a:pt x="100" y="564"/>
                                              </a:lnTo>
                                              <a:lnTo>
                                                <a:pt x="99" y="563"/>
                                              </a:lnTo>
                                              <a:lnTo>
                                                <a:pt x="98" y="563"/>
                                              </a:lnTo>
                                              <a:lnTo>
                                                <a:pt x="97" y="563"/>
                                              </a:lnTo>
                                              <a:lnTo>
                                                <a:pt x="96" y="563"/>
                                              </a:lnTo>
                                              <a:lnTo>
                                                <a:pt x="96" y="563"/>
                                              </a:lnTo>
                                              <a:lnTo>
                                                <a:pt x="95" y="561"/>
                                              </a:lnTo>
                                              <a:lnTo>
                                                <a:pt x="93" y="559"/>
                                              </a:lnTo>
                                              <a:lnTo>
                                                <a:pt x="91" y="554"/>
                                              </a:lnTo>
                                              <a:lnTo>
                                                <a:pt x="91" y="554"/>
                                              </a:lnTo>
                                              <a:lnTo>
                                                <a:pt x="90" y="550"/>
                                              </a:lnTo>
                                              <a:lnTo>
                                                <a:pt x="89" y="548"/>
                                              </a:lnTo>
                                              <a:lnTo>
                                                <a:pt x="89" y="547"/>
                                              </a:lnTo>
                                              <a:lnTo>
                                                <a:pt x="90" y="540"/>
                                              </a:lnTo>
                                              <a:lnTo>
                                                <a:pt x="90" y="540"/>
                                              </a:lnTo>
                                              <a:lnTo>
                                                <a:pt x="89" y="537"/>
                                              </a:lnTo>
                                              <a:lnTo>
                                                <a:pt x="87" y="535"/>
                                              </a:lnTo>
                                              <a:lnTo>
                                                <a:pt x="87" y="533"/>
                                              </a:lnTo>
                                              <a:lnTo>
                                                <a:pt x="87" y="531"/>
                                              </a:lnTo>
                                              <a:lnTo>
                                                <a:pt x="87" y="523"/>
                                              </a:lnTo>
                                              <a:lnTo>
                                                <a:pt x="87" y="523"/>
                                              </a:lnTo>
                                              <a:lnTo>
                                                <a:pt x="87" y="521"/>
                                              </a:lnTo>
                                              <a:lnTo>
                                                <a:pt x="86" y="519"/>
                                              </a:lnTo>
                                              <a:lnTo>
                                                <a:pt x="85" y="517"/>
                                              </a:lnTo>
                                              <a:lnTo>
                                                <a:pt x="85" y="517"/>
                                              </a:lnTo>
                                              <a:lnTo>
                                                <a:pt x="84" y="508"/>
                                              </a:lnTo>
                                              <a:lnTo>
                                                <a:pt x="83" y="501"/>
                                              </a:lnTo>
                                              <a:lnTo>
                                                <a:pt x="83" y="501"/>
                                              </a:lnTo>
                                              <a:lnTo>
                                                <a:pt x="82" y="497"/>
                                              </a:lnTo>
                                              <a:lnTo>
                                                <a:pt x="82" y="495"/>
                                              </a:lnTo>
                                              <a:lnTo>
                                                <a:pt x="82" y="493"/>
                                              </a:lnTo>
                                              <a:lnTo>
                                                <a:pt x="82" y="483"/>
                                              </a:lnTo>
                                              <a:lnTo>
                                                <a:pt x="82" y="483"/>
                                              </a:lnTo>
                                              <a:lnTo>
                                                <a:pt x="82" y="480"/>
                                              </a:lnTo>
                                              <a:lnTo>
                                                <a:pt x="81" y="476"/>
                                              </a:lnTo>
                                              <a:lnTo>
                                                <a:pt x="80" y="473"/>
                                              </a:lnTo>
                                              <a:lnTo>
                                                <a:pt x="80" y="470"/>
                                              </a:lnTo>
                                              <a:lnTo>
                                                <a:pt x="80" y="470"/>
                                              </a:lnTo>
                                              <a:lnTo>
                                                <a:pt x="79" y="467"/>
                                              </a:lnTo>
                                              <a:lnTo>
                                                <a:pt x="79" y="464"/>
                                              </a:lnTo>
                                              <a:lnTo>
                                                <a:pt x="79" y="458"/>
                                              </a:lnTo>
                                              <a:lnTo>
                                                <a:pt x="79" y="458"/>
                                              </a:lnTo>
                                              <a:lnTo>
                                                <a:pt x="79" y="455"/>
                                              </a:lnTo>
                                              <a:lnTo>
                                                <a:pt x="78" y="452"/>
                                              </a:lnTo>
                                              <a:lnTo>
                                                <a:pt x="77" y="446"/>
                                              </a:lnTo>
                                              <a:lnTo>
                                                <a:pt x="77" y="446"/>
                                              </a:lnTo>
                                              <a:lnTo>
                                                <a:pt x="77" y="442"/>
                                              </a:lnTo>
                                              <a:lnTo>
                                                <a:pt x="77" y="439"/>
                                              </a:lnTo>
                                              <a:lnTo>
                                                <a:pt x="77" y="432"/>
                                              </a:lnTo>
                                              <a:lnTo>
                                                <a:pt x="77" y="432"/>
                                              </a:lnTo>
                                              <a:lnTo>
                                                <a:pt x="77" y="430"/>
                                              </a:lnTo>
                                              <a:lnTo>
                                                <a:pt x="75" y="429"/>
                                              </a:lnTo>
                                              <a:lnTo>
                                                <a:pt x="75" y="427"/>
                                              </a:lnTo>
                                              <a:lnTo>
                                                <a:pt x="75" y="425"/>
                                              </a:lnTo>
                                              <a:lnTo>
                                                <a:pt x="75" y="420"/>
                                              </a:lnTo>
                                              <a:lnTo>
                                                <a:pt x="75" y="420"/>
                                              </a:lnTo>
                                              <a:lnTo>
                                                <a:pt x="75" y="417"/>
                                              </a:lnTo>
                                              <a:lnTo>
                                                <a:pt x="74" y="414"/>
                                              </a:lnTo>
                                              <a:lnTo>
                                                <a:pt x="73" y="411"/>
                                              </a:lnTo>
                                              <a:lnTo>
                                                <a:pt x="73" y="408"/>
                                              </a:lnTo>
                                              <a:lnTo>
                                                <a:pt x="73" y="408"/>
                                              </a:lnTo>
                                              <a:lnTo>
                                                <a:pt x="73" y="403"/>
                                              </a:lnTo>
                                              <a:lnTo>
                                                <a:pt x="72" y="398"/>
                                              </a:lnTo>
                                              <a:lnTo>
                                                <a:pt x="69" y="387"/>
                                              </a:lnTo>
                                              <a:lnTo>
                                                <a:pt x="69" y="387"/>
                                              </a:lnTo>
                                              <a:lnTo>
                                                <a:pt x="68" y="382"/>
                                              </a:lnTo>
                                              <a:lnTo>
                                                <a:pt x="67" y="380"/>
                                              </a:lnTo>
                                              <a:lnTo>
                                                <a:pt x="67" y="376"/>
                                              </a:lnTo>
                                              <a:lnTo>
                                                <a:pt x="67" y="370"/>
                                              </a:lnTo>
                                              <a:lnTo>
                                                <a:pt x="67" y="370"/>
                                              </a:lnTo>
                                              <a:lnTo>
                                                <a:pt x="67" y="365"/>
                                              </a:lnTo>
                                              <a:lnTo>
                                                <a:pt x="66" y="362"/>
                                              </a:lnTo>
                                              <a:lnTo>
                                                <a:pt x="65" y="357"/>
                                              </a:lnTo>
                                              <a:lnTo>
                                                <a:pt x="64" y="353"/>
                                              </a:lnTo>
                                              <a:lnTo>
                                                <a:pt x="64" y="353"/>
                                              </a:lnTo>
                                              <a:lnTo>
                                                <a:pt x="64" y="364"/>
                                              </a:lnTo>
                                              <a:lnTo>
                                                <a:pt x="64" y="364"/>
                                              </a:lnTo>
                                              <a:lnTo>
                                                <a:pt x="64" y="367"/>
                                              </a:lnTo>
                                              <a:lnTo>
                                                <a:pt x="63" y="370"/>
                                              </a:lnTo>
                                              <a:lnTo>
                                                <a:pt x="60" y="376"/>
                                              </a:lnTo>
                                              <a:lnTo>
                                                <a:pt x="60" y="376"/>
                                              </a:lnTo>
                                              <a:lnTo>
                                                <a:pt x="60" y="402"/>
                                              </a:lnTo>
                                              <a:lnTo>
                                                <a:pt x="60" y="402"/>
                                              </a:lnTo>
                                              <a:lnTo>
                                                <a:pt x="59" y="418"/>
                                              </a:lnTo>
                                              <a:lnTo>
                                                <a:pt x="59" y="418"/>
                                              </a:lnTo>
                                              <a:lnTo>
                                                <a:pt x="59" y="425"/>
                                              </a:lnTo>
                                              <a:lnTo>
                                                <a:pt x="59" y="431"/>
                                              </a:lnTo>
                                              <a:lnTo>
                                                <a:pt x="59" y="431"/>
                                              </a:lnTo>
                                              <a:lnTo>
                                                <a:pt x="59" y="433"/>
                                              </a:lnTo>
                                              <a:lnTo>
                                                <a:pt x="58" y="434"/>
                                              </a:lnTo>
                                              <a:lnTo>
                                                <a:pt x="58" y="435"/>
                                              </a:lnTo>
                                              <a:lnTo>
                                                <a:pt x="56" y="437"/>
                                              </a:lnTo>
                                              <a:lnTo>
                                                <a:pt x="56" y="437"/>
                                              </a:lnTo>
                                              <a:lnTo>
                                                <a:pt x="56" y="439"/>
                                              </a:lnTo>
                                              <a:lnTo>
                                                <a:pt x="58" y="442"/>
                                              </a:lnTo>
                                              <a:lnTo>
                                                <a:pt x="59" y="444"/>
                                              </a:lnTo>
                                              <a:lnTo>
                                                <a:pt x="59" y="447"/>
                                              </a:lnTo>
                                              <a:lnTo>
                                                <a:pt x="59" y="453"/>
                                              </a:lnTo>
                                              <a:lnTo>
                                                <a:pt x="59" y="455"/>
                                              </a:lnTo>
                                              <a:lnTo>
                                                <a:pt x="59" y="455"/>
                                              </a:lnTo>
                                              <a:lnTo>
                                                <a:pt x="59" y="460"/>
                                              </a:lnTo>
                                              <a:lnTo>
                                                <a:pt x="59" y="460"/>
                                              </a:lnTo>
                                              <a:lnTo>
                                                <a:pt x="59" y="463"/>
                                              </a:lnTo>
                                              <a:lnTo>
                                                <a:pt x="59" y="464"/>
                                              </a:lnTo>
                                              <a:lnTo>
                                                <a:pt x="61" y="466"/>
                                              </a:lnTo>
                                              <a:lnTo>
                                                <a:pt x="61" y="466"/>
                                              </a:lnTo>
                                              <a:lnTo>
                                                <a:pt x="62" y="468"/>
                                              </a:lnTo>
                                              <a:lnTo>
                                                <a:pt x="62" y="470"/>
                                              </a:lnTo>
                                              <a:lnTo>
                                                <a:pt x="63" y="475"/>
                                              </a:lnTo>
                                              <a:lnTo>
                                                <a:pt x="63" y="475"/>
                                              </a:lnTo>
                                              <a:lnTo>
                                                <a:pt x="61" y="480"/>
                                              </a:lnTo>
                                              <a:lnTo>
                                                <a:pt x="61" y="501"/>
                                              </a:lnTo>
                                              <a:lnTo>
                                                <a:pt x="61" y="501"/>
                                              </a:lnTo>
                                              <a:lnTo>
                                                <a:pt x="61" y="506"/>
                                              </a:lnTo>
                                              <a:lnTo>
                                                <a:pt x="61" y="507"/>
                                              </a:lnTo>
                                              <a:lnTo>
                                                <a:pt x="61" y="510"/>
                                              </a:lnTo>
                                              <a:lnTo>
                                                <a:pt x="61" y="510"/>
                                              </a:lnTo>
                                              <a:lnTo>
                                                <a:pt x="63" y="513"/>
                                              </a:lnTo>
                                              <a:lnTo>
                                                <a:pt x="63" y="514"/>
                                              </a:lnTo>
                                              <a:lnTo>
                                                <a:pt x="63" y="517"/>
                                              </a:lnTo>
                                              <a:lnTo>
                                                <a:pt x="63" y="521"/>
                                              </a:lnTo>
                                              <a:lnTo>
                                                <a:pt x="63" y="521"/>
                                              </a:lnTo>
                                              <a:lnTo>
                                                <a:pt x="63" y="524"/>
                                              </a:lnTo>
                                              <a:lnTo>
                                                <a:pt x="64" y="526"/>
                                              </a:lnTo>
                                              <a:lnTo>
                                                <a:pt x="68" y="529"/>
                                              </a:lnTo>
                                              <a:lnTo>
                                                <a:pt x="70" y="532"/>
                                              </a:lnTo>
                                              <a:lnTo>
                                                <a:pt x="71" y="535"/>
                                              </a:lnTo>
                                              <a:lnTo>
                                                <a:pt x="72" y="537"/>
                                              </a:lnTo>
                                              <a:lnTo>
                                                <a:pt x="72" y="537"/>
                                              </a:lnTo>
                                              <a:lnTo>
                                                <a:pt x="71" y="539"/>
                                              </a:lnTo>
                                              <a:lnTo>
                                                <a:pt x="70" y="540"/>
                                              </a:lnTo>
                                              <a:lnTo>
                                                <a:pt x="68" y="542"/>
                                              </a:lnTo>
                                              <a:lnTo>
                                                <a:pt x="68" y="542"/>
                                              </a:lnTo>
                                              <a:lnTo>
                                                <a:pt x="69" y="545"/>
                                              </a:lnTo>
                                              <a:lnTo>
                                                <a:pt x="69" y="545"/>
                                              </a:lnTo>
                                              <a:lnTo>
                                                <a:pt x="68" y="547"/>
                                              </a:lnTo>
                                              <a:lnTo>
                                                <a:pt x="67" y="548"/>
                                              </a:lnTo>
                                              <a:lnTo>
                                                <a:pt x="67" y="548"/>
                                              </a:lnTo>
                                              <a:lnTo>
                                                <a:pt x="68" y="550"/>
                                              </a:lnTo>
                                              <a:lnTo>
                                                <a:pt x="68" y="554"/>
                                              </a:lnTo>
                                              <a:lnTo>
                                                <a:pt x="68" y="554"/>
                                              </a:lnTo>
                                              <a:lnTo>
                                                <a:pt x="68" y="556"/>
                                              </a:lnTo>
                                              <a:lnTo>
                                                <a:pt x="67" y="557"/>
                                              </a:lnTo>
                                              <a:lnTo>
                                                <a:pt x="65" y="560"/>
                                              </a:lnTo>
                                              <a:lnTo>
                                                <a:pt x="63" y="563"/>
                                              </a:lnTo>
                                              <a:lnTo>
                                                <a:pt x="61" y="566"/>
                                              </a:lnTo>
                                              <a:lnTo>
                                                <a:pt x="61" y="566"/>
                                              </a:lnTo>
                                              <a:lnTo>
                                                <a:pt x="56" y="577"/>
                                              </a:lnTo>
                                              <a:lnTo>
                                                <a:pt x="56" y="577"/>
                                              </a:lnTo>
                                              <a:lnTo>
                                                <a:pt x="54" y="581"/>
                                              </a:lnTo>
                                              <a:lnTo>
                                                <a:pt x="51" y="587"/>
                                              </a:lnTo>
                                              <a:lnTo>
                                                <a:pt x="48" y="591"/>
                                              </a:lnTo>
                                              <a:lnTo>
                                                <a:pt x="44" y="594"/>
                                              </a:lnTo>
                                              <a:lnTo>
                                                <a:pt x="44" y="594"/>
                                              </a:lnTo>
                                              <a:lnTo>
                                                <a:pt x="40" y="595"/>
                                              </a:lnTo>
                                              <a:lnTo>
                                                <a:pt x="34" y="596"/>
                                              </a:lnTo>
                                              <a:lnTo>
                                                <a:pt x="34" y="596"/>
                                              </a:lnTo>
                                              <a:lnTo>
                                                <a:pt x="30" y="595"/>
                                              </a:lnTo>
                                              <a:lnTo>
                                                <a:pt x="26" y="593"/>
                                              </a:lnTo>
                                              <a:lnTo>
                                                <a:pt x="25" y="591"/>
                                              </a:lnTo>
                                              <a:lnTo>
                                                <a:pt x="24" y="590"/>
                                              </a:lnTo>
                                              <a:lnTo>
                                                <a:pt x="23" y="587"/>
                                              </a:lnTo>
                                              <a:lnTo>
                                                <a:pt x="23" y="585"/>
                                              </a:lnTo>
                                              <a:lnTo>
                                                <a:pt x="23" y="585"/>
                                              </a:lnTo>
                                              <a:lnTo>
                                                <a:pt x="23" y="581"/>
                                              </a:lnTo>
                                              <a:lnTo>
                                                <a:pt x="24" y="578"/>
                                              </a:lnTo>
                                              <a:lnTo>
                                                <a:pt x="26" y="573"/>
                                              </a:lnTo>
                                              <a:lnTo>
                                                <a:pt x="30" y="568"/>
                                              </a:lnTo>
                                              <a:lnTo>
                                                <a:pt x="34" y="562"/>
                                              </a:lnTo>
                                              <a:lnTo>
                                                <a:pt x="34" y="562"/>
                                              </a:lnTo>
                                              <a:lnTo>
                                                <a:pt x="35" y="558"/>
                                              </a:lnTo>
                                              <a:lnTo>
                                                <a:pt x="36" y="557"/>
                                              </a:lnTo>
                                              <a:lnTo>
                                                <a:pt x="36" y="554"/>
                                              </a:lnTo>
                                              <a:lnTo>
                                                <a:pt x="36" y="548"/>
                                              </a:lnTo>
                                              <a:lnTo>
                                                <a:pt x="36" y="548"/>
                                              </a:lnTo>
                                              <a:lnTo>
                                                <a:pt x="34" y="539"/>
                                              </a:lnTo>
                                              <a:lnTo>
                                                <a:pt x="31" y="528"/>
                                              </a:lnTo>
                                              <a:lnTo>
                                                <a:pt x="31" y="528"/>
                                              </a:lnTo>
                                              <a:lnTo>
                                                <a:pt x="31" y="523"/>
                                              </a:lnTo>
                                              <a:lnTo>
                                                <a:pt x="31" y="523"/>
                                              </a:lnTo>
                                              <a:lnTo>
                                                <a:pt x="31" y="511"/>
                                              </a:lnTo>
                                              <a:lnTo>
                                                <a:pt x="30" y="506"/>
                                              </a:lnTo>
                                              <a:lnTo>
                                                <a:pt x="29" y="499"/>
                                              </a:lnTo>
                                              <a:lnTo>
                                                <a:pt x="29" y="499"/>
                                              </a:lnTo>
                                              <a:lnTo>
                                                <a:pt x="26" y="495"/>
                                              </a:lnTo>
                                              <a:lnTo>
                                                <a:pt x="26" y="491"/>
                                              </a:lnTo>
                                              <a:lnTo>
                                                <a:pt x="24" y="488"/>
                                              </a:lnTo>
                                              <a:lnTo>
                                                <a:pt x="24" y="483"/>
                                              </a:lnTo>
                                              <a:lnTo>
                                                <a:pt x="24" y="483"/>
                                              </a:lnTo>
                                              <a:lnTo>
                                                <a:pt x="24" y="473"/>
                                              </a:lnTo>
                                              <a:lnTo>
                                                <a:pt x="24" y="473"/>
                                              </a:lnTo>
                                              <a:lnTo>
                                                <a:pt x="25" y="466"/>
                                              </a:lnTo>
                                              <a:lnTo>
                                                <a:pt x="25" y="466"/>
                                              </a:lnTo>
                                              <a:lnTo>
                                                <a:pt x="24" y="464"/>
                                              </a:lnTo>
                                              <a:lnTo>
                                                <a:pt x="24" y="460"/>
                                              </a:lnTo>
                                              <a:lnTo>
                                                <a:pt x="24" y="460"/>
                                              </a:lnTo>
                                              <a:lnTo>
                                                <a:pt x="25" y="453"/>
                                              </a:lnTo>
                                              <a:lnTo>
                                                <a:pt x="26" y="446"/>
                                              </a:lnTo>
                                              <a:lnTo>
                                                <a:pt x="26" y="446"/>
                                              </a:lnTo>
                                              <a:lnTo>
                                                <a:pt x="26" y="440"/>
                                              </a:lnTo>
                                              <a:lnTo>
                                                <a:pt x="26" y="435"/>
                                              </a:lnTo>
                                              <a:lnTo>
                                                <a:pt x="26" y="435"/>
                                              </a:lnTo>
                                              <a:lnTo>
                                                <a:pt x="26" y="433"/>
                                              </a:lnTo>
                                              <a:lnTo>
                                                <a:pt x="25" y="430"/>
                                              </a:lnTo>
                                              <a:lnTo>
                                                <a:pt x="23" y="426"/>
                                              </a:lnTo>
                                              <a:lnTo>
                                                <a:pt x="22" y="422"/>
                                              </a:lnTo>
                                              <a:lnTo>
                                                <a:pt x="21" y="419"/>
                                              </a:lnTo>
                                              <a:lnTo>
                                                <a:pt x="21" y="416"/>
                                              </a:lnTo>
                                              <a:lnTo>
                                                <a:pt x="22" y="399"/>
                                              </a:lnTo>
                                              <a:lnTo>
                                                <a:pt x="22" y="399"/>
                                              </a:lnTo>
                                              <a:lnTo>
                                                <a:pt x="21" y="398"/>
                                              </a:lnTo>
                                              <a:lnTo>
                                                <a:pt x="21" y="398"/>
                                              </a:lnTo>
                                              <a:lnTo>
                                                <a:pt x="21" y="393"/>
                                              </a:lnTo>
                                              <a:lnTo>
                                                <a:pt x="21" y="387"/>
                                              </a:lnTo>
                                              <a:lnTo>
                                                <a:pt x="21" y="387"/>
                                              </a:lnTo>
                                              <a:lnTo>
                                                <a:pt x="21" y="382"/>
                                              </a:lnTo>
                                              <a:lnTo>
                                                <a:pt x="21" y="379"/>
                                              </a:lnTo>
                                              <a:lnTo>
                                                <a:pt x="20" y="376"/>
                                              </a:lnTo>
                                              <a:lnTo>
                                                <a:pt x="20" y="371"/>
                                              </a:lnTo>
                                              <a:lnTo>
                                                <a:pt x="20" y="371"/>
                                              </a:lnTo>
                                              <a:lnTo>
                                                <a:pt x="20" y="364"/>
                                              </a:lnTo>
                                              <a:lnTo>
                                                <a:pt x="19" y="358"/>
                                              </a:lnTo>
                                              <a:lnTo>
                                                <a:pt x="18" y="353"/>
                                              </a:lnTo>
                                              <a:lnTo>
                                                <a:pt x="17" y="347"/>
                                              </a:lnTo>
                                              <a:lnTo>
                                                <a:pt x="17" y="347"/>
                                              </a:lnTo>
                                              <a:lnTo>
                                                <a:pt x="17" y="340"/>
                                              </a:lnTo>
                                              <a:lnTo>
                                                <a:pt x="17" y="335"/>
                                              </a:lnTo>
                                              <a:lnTo>
                                                <a:pt x="17" y="335"/>
                                              </a:lnTo>
                                              <a:lnTo>
                                                <a:pt x="18" y="326"/>
                                              </a:lnTo>
                                              <a:lnTo>
                                                <a:pt x="19" y="318"/>
                                              </a:lnTo>
                                              <a:lnTo>
                                                <a:pt x="19" y="307"/>
                                              </a:lnTo>
                                              <a:lnTo>
                                                <a:pt x="19" y="307"/>
                                              </a:lnTo>
                                              <a:lnTo>
                                                <a:pt x="19" y="303"/>
                                              </a:lnTo>
                                              <a:lnTo>
                                                <a:pt x="20" y="298"/>
                                              </a:lnTo>
                                              <a:lnTo>
                                                <a:pt x="20" y="295"/>
                                              </a:lnTo>
                                              <a:lnTo>
                                                <a:pt x="20" y="295"/>
                                              </a:lnTo>
                                              <a:lnTo>
                                                <a:pt x="18" y="286"/>
                                              </a:lnTo>
                                              <a:lnTo>
                                                <a:pt x="14" y="276"/>
                                              </a:lnTo>
                                              <a:lnTo>
                                                <a:pt x="14" y="276"/>
                                              </a:lnTo>
                                              <a:lnTo>
                                                <a:pt x="13" y="268"/>
                                              </a:lnTo>
                                              <a:lnTo>
                                                <a:pt x="11" y="257"/>
                                              </a:lnTo>
                                              <a:lnTo>
                                                <a:pt x="11" y="257"/>
                                              </a:lnTo>
                                              <a:lnTo>
                                                <a:pt x="6" y="245"/>
                                              </a:lnTo>
                                              <a:lnTo>
                                                <a:pt x="3" y="239"/>
                                              </a:lnTo>
                                              <a:lnTo>
                                                <a:pt x="2" y="232"/>
                                              </a:lnTo>
                                              <a:lnTo>
                                                <a:pt x="2" y="232"/>
                                              </a:lnTo>
                                              <a:lnTo>
                                                <a:pt x="0" y="221"/>
                                              </a:lnTo>
                                              <a:lnTo>
                                                <a:pt x="0" y="216"/>
                                              </a:lnTo>
                                              <a:lnTo>
                                                <a:pt x="0" y="210"/>
                                              </a:lnTo>
                                              <a:lnTo>
                                                <a:pt x="0" y="210"/>
                                              </a:lnTo>
                                              <a:lnTo>
                                                <a:pt x="0" y="203"/>
                                              </a:lnTo>
                                              <a:lnTo>
                                                <a:pt x="1" y="199"/>
                                              </a:lnTo>
                                              <a:lnTo>
                                                <a:pt x="2" y="195"/>
                                              </a:lnTo>
                                              <a:lnTo>
                                                <a:pt x="5" y="179"/>
                                              </a:lnTo>
                                              <a:lnTo>
                                                <a:pt x="5" y="179"/>
                                              </a:lnTo>
                                              <a:lnTo>
                                                <a:pt x="3" y="178"/>
                                              </a:lnTo>
                                              <a:lnTo>
                                                <a:pt x="0" y="176"/>
                                              </a:lnTo>
                                              <a:lnTo>
                                                <a:pt x="0" y="176"/>
                                              </a:lnTo>
                                              <a:lnTo>
                                                <a:pt x="1" y="173"/>
                                              </a:lnTo>
                                              <a:lnTo>
                                                <a:pt x="2" y="170"/>
                                              </a:lnTo>
                                              <a:lnTo>
                                                <a:pt x="4" y="163"/>
                                              </a:lnTo>
                                              <a:lnTo>
                                                <a:pt x="4" y="163"/>
                                              </a:lnTo>
                                              <a:lnTo>
                                                <a:pt x="4" y="160"/>
                                              </a:lnTo>
                                              <a:lnTo>
                                                <a:pt x="5" y="159"/>
                                              </a:lnTo>
                                              <a:lnTo>
                                                <a:pt x="7" y="155"/>
                                              </a:lnTo>
                                              <a:lnTo>
                                                <a:pt x="7" y="155"/>
                                              </a:lnTo>
                                              <a:lnTo>
                                                <a:pt x="8" y="151"/>
                                              </a:lnTo>
                                              <a:lnTo>
                                                <a:pt x="9" y="148"/>
                                              </a:lnTo>
                                              <a:lnTo>
                                                <a:pt x="11" y="139"/>
                                              </a:lnTo>
                                              <a:lnTo>
                                                <a:pt x="11" y="139"/>
                                              </a:lnTo>
                                              <a:lnTo>
                                                <a:pt x="11" y="132"/>
                                              </a:lnTo>
                                              <a:lnTo>
                                                <a:pt x="12" y="126"/>
                                              </a:lnTo>
                                              <a:lnTo>
                                                <a:pt x="13" y="120"/>
                                              </a:lnTo>
                                              <a:lnTo>
                                                <a:pt x="16" y="113"/>
                                              </a:lnTo>
                                              <a:lnTo>
                                                <a:pt x="16" y="113"/>
                                              </a:lnTo>
                                              <a:lnTo>
                                                <a:pt x="20" y="104"/>
                                              </a:lnTo>
                                              <a:lnTo>
                                                <a:pt x="23" y="102"/>
                                              </a:lnTo>
                                              <a:lnTo>
                                                <a:pt x="26" y="99"/>
                                              </a:lnTo>
                                              <a:lnTo>
                                                <a:pt x="26" y="99"/>
                                              </a:lnTo>
                                              <a:lnTo>
                                                <a:pt x="32" y="96"/>
                                              </a:lnTo>
                                              <a:lnTo>
                                                <a:pt x="38" y="94"/>
                                              </a:lnTo>
                                              <a:lnTo>
                                                <a:pt x="43" y="91"/>
                                              </a:lnTo>
                                              <a:lnTo>
                                                <a:pt x="46" y="89"/>
                                              </a:lnTo>
                                              <a:lnTo>
                                                <a:pt x="50" y="86"/>
                                              </a:lnTo>
                                              <a:lnTo>
                                                <a:pt x="50" y="86"/>
                                              </a:lnTo>
                                              <a:lnTo>
                                                <a:pt x="50" y="82"/>
                                              </a:lnTo>
                                              <a:lnTo>
                                                <a:pt x="51" y="78"/>
                                              </a:lnTo>
                                              <a:lnTo>
                                                <a:pt x="53" y="76"/>
                                              </a:lnTo>
                                              <a:lnTo>
                                                <a:pt x="56" y="74"/>
                                              </a:lnTo>
                                              <a:lnTo>
                                                <a:pt x="56" y="74"/>
                                              </a:lnTo>
                                              <a:lnTo>
                                                <a:pt x="56" y="64"/>
                                              </a:lnTo>
                                              <a:lnTo>
                                                <a:pt x="56" y="64"/>
                                              </a:lnTo>
                                              <a:lnTo>
                                                <a:pt x="56" y="61"/>
                                              </a:lnTo>
                                              <a:lnTo>
                                                <a:pt x="55" y="60"/>
                                              </a:lnTo>
                                              <a:lnTo>
                                                <a:pt x="54" y="58"/>
                                              </a:lnTo>
                                              <a:lnTo>
                                                <a:pt x="54" y="56"/>
                                              </a:lnTo>
                                              <a:lnTo>
                                                <a:pt x="54" y="56"/>
                                              </a:lnTo>
                                              <a:lnTo>
                                                <a:pt x="53" y="55"/>
                                              </a:lnTo>
                                              <a:lnTo>
                                                <a:pt x="51" y="55"/>
                                              </a:lnTo>
                                              <a:lnTo>
                                                <a:pt x="50" y="53"/>
                                              </a:lnTo>
                                              <a:lnTo>
                                                <a:pt x="50" y="50"/>
                                              </a:lnTo>
                                              <a:lnTo>
                                                <a:pt x="48" y="46"/>
                                              </a:lnTo>
                                              <a:lnTo>
                                                <a:pt x="48" y="41"/>
                                              </a:lnTo>
                                              <a:lnTo>
                                                <a:pt x="48" y="41"/>
                                              </a:lnTo>
                                              <a:lnTo>
                                                <a:pt x="48" y="40"/>
                                              </a:lnTo>
                                              <a:lnTo>
                                                <a:pt x="49" y="37"/>
                                              </a:lnTo>
                                              <a:lnTo>
                                                <a:pt x="49" y="37"/>
                                              </a:lnTo>
                                              <a:lnTo>
                                                <a:pt x="50" y="36"/>
                                              </a:lnTo>
                                              <a:lnTo>
                                                <a:pt x="51" y="36"/>
                                              </a:lnTo>
                                              <a:lnTo>
                                                <a:pt x="52" y="36"/>
                                              </a:lnTo>
                                              <a:lnTo>
                                                <a:pt x="52" y="36"/>
                                              </a:lnTo>
                                              <a:lnTo>
                                                <a:pt x="52" y="29"/>
                                              </a:lnTo>
                                              <a:lnTo>
                                                <a:pt x="53" y="22"/>
                                              </a:lnTo>
                                              <a:lnTo>
                                                <a:pt x="53" y="18"/>
                                              </a:lnTo>
                                              <a:lnTo>
                                                <a:pt x="54" y="14"/>
                                              </a:lnTo>
                                              <a:lnTo>
                                                <a:pt x="56" y="9"/>
                                              </a:lnTo>
                                              <a:lnTo>
                                                <a:pt x="59" y="6"/>
                                              </a:lnTo>
                                              <a:lnTo>
                                                <a:pt x="59" y="6"/>
                                              </a:lnTo>
                                              <a:lnTo>
                                                <a:pt x="61" y="2"/>
                                              </a:lnTo>
                                              <a:lnTo>
                                                <a:pt x="64" y="1"/>
                                              </a:lnTo>
                                              <a:lnTo>
                                                <a:pt x="68" y="0"/>
                                              </a:lnTo>
                                              <a:lnTo>
                                                <a:pt x="72" y="0"/>
                                              </a:lnTo>
                                              <a:lnTo>
                                                <a:pt x="72" y="0"/>
                                              </a:lnTo>
                                              <a:lnTo>
                                                <a:pt x="78" y="1"/>
                                              </a:lnTo>
                                              <a:lnTo>
                                                <a:pt x="81" y="2"/>
                                              </a:lnTo>
                                              <a:lnTo>
                                                <a:pt x="83" y="3"/>
                                              </a:lnTo>
                                              <a:lnTo>
                                                <a:pt x="83" y="3"/>
                                              </a:lnTo>
                                              <a:lnTo>
                                                <a:pt x="87" y="7"/>
                                              </a:lnTo>
                                              <a:lnTo>
                                                <a:pt x="88" y="10"/>
                                              </a:lnTo>
                                              <a:lnTo>
                                                <a:pt x="90" y="14"/>
                                              </a:lnTo>
                                              <a:lnTo>
                                                <a:pt x="91" y="18"/>
                                              </a:lnTo>
                                              <a:lnTo>
                                                <a:pt x="91" y="18"/>
                                              </a:lnTo>
                                              <a:lnTo>
                                                <a:pt x="92" y="24"/>
                                              </a:lnTo>
                                              <a:lnTo>
                                                <a:pt x="92" y="29"/>
                                              </a:lnTo>
                                              <a:lnTo>
                                                <a:pt x="92" y="37"/>
                                              </a:lnTo>
                                              <a:lnTo>
                                                <a:pt x="92" y="37"/>
                                              </a:lnTo>
                                              <a:lnTo>
                                                <a:pt x="95" y="38"/>
                                              </a:lnTo>
                                              <a:lnTo>
                                                <a:pt x="95" y="38"/>
                                              </a:lnTo>
                                              <a:lnTo>
                                                <a:pt x="95" y="38"/>
                                              </a:lnTo>
                                              <a:lnTo>
                                                <a:pt x="95" y="40"/>
                                              </a:lnTo>
                                              <a:lnTo>
                                                <a:pt x="95" y="45"/>
                                              </a:lnTo>
                                              <a:lnTo>
                                                <a:pt x="95" y="45"/>
                                              </a:lnTo>
                                              <a:lnTo>
                                                <a:pt x="95" y="49"/>
                                              </a:lnTo>
                                              <a:lnTo>
                                                <a:pt x="93" y="53"/>
                                              </a:lnTo>
                                              <a:lnTo>
                                                <a:pt x="92" y="55"/>
                                              </a:lnTo>
                                              <a:lnTo>
                                                <a:pt x="91" y="56"/>
                                              </a:lnTo>
                                              <a:lnTo>
                                                <a:pt x="90" y="58"/>
                                              </a:lnTo>
                                              <a:lnTo>
                                                <a:pt x="88" y="58"/>
                                              </a:lnTo>
                                              <a:lnTo>
                                                <a:pt x="88" y="58"/>
                                              </a:lnTo>
                                              <a:lnTo>
                                                <a:pt x="87" y="60"/>
                                              </a:lnTo>
                                              <a:lnTo>
                                                <a:pt x="87" y="63"/>
                                              </a:lnTo>
                                              <a:lnTo>
                                                <a:pt x="87" y="73"/>
                                              </a:lnTo>
                                              <a:lnTo>
                                                <a:pt x="87" y="73"/>
                                              </a:lnTo>
                                              <a:lnTo>
                                                <a:pt x="89" y="74"/>
                                              </a:lnTo>
                                              <a:lnTo>
                                                <a:pt x="90" y="76"/>
                                              </a:lnTo>
                                              <a:lnTo>
                                                <a:pt x="91" y="80"/>
                                              </a:lnTo>
                                              <a:lnTo>
                                                <a:pt x="92" y="83"/>
                                              </a:lnTo>
                                              <a:lnTo>
                                                <a:pt x="92" y="84"/>
                                              </a:lnTo>
                                              <a:lnTo>
                                                <a:pt x="93" y="86"/>
                                              </a:lnTo>
                                              <a:lnTo>
                                                <a:pt x="93" y="86"/>
                                              </a:lnTo>
                                              <a:lnTo>
                                                <a:pt x="97" y="89"/>
                                              </a:lnTo>
                                              <a:lnTo>
                                                <a:pt x="99" y="91"/>
                                              </a:lnTo>
                                              <a:lnTo>
                                                <a:pt x="105" y="93"/>
                                              </a:lnTo>
                                              <a:lnTo>
                                                <a:pt x="109" y="95"/>
                                              </a:lnTo>
                                              <a:lnTo>
                                                <a:pt x="112" y="96"/>
                                              </a:lnTo>
                                              <a:lnTo>
                                                <a:pt x="115" y="98"/>
                                              </a:lnTo>
                                              <a:lnTo>
                                                <a:pt x="115" y="98"/>
                                              </a:lnTo>
                                              <a:lnTo>
                                                <a:pt x="119" y="101"/>
                                              </a:lnTo>
                                              <a:lnTo>
                                                <a:pt x="121" y="104"/>
                                              </a:lnTo>
                                              <a:lnTo>
                                                <a:pt x="122" y="106"/>
                                              </a:lnTo>
                                              <a:lnTo>
                                                <a:pt x="124" y="111"/>
                                              </a:lnTo>
                                              <a:lnTo>
                                                <a:pt x="124" y="111"/>
                                              </a:lnTo>
                                              <a:lnTo>
                                                <a:pt x="127" y="117"/>
                                              </a:lnTo>
                                              <a:lnTo>
                                                <a:pt x="129" y="124"/>
                                              </a:lnTo>
                                              <a:lnTo>
                                                <a:pt x="130" y="130"/>
                                              </a:lnTo>
                                              <a:lnTo>
                                                <a:pt x="130" y="137"/>
                                              </a:lnTo>
                                              <a:lnTo>
                                                <a:pt x="130" y="144"/>
                                              </a:lnTo>
                                              <a:lnTo>
                                                <a:pt x="130" y="144"/>
                                              </a:lnTo>
                                              <a:lnTo>
                                                <a:pt x="130" y="148"/>
                                              </a:lnTo>
                                              <a:lnTo>
                                                <a:pt x="131" y="151"/>
                                              </a:lnTo>
                                              <a:lnTo>
                                                <a:pt x="133" y="158"/>
                                              </a:lnTo>
                                              <a:lnTo>
                                                <a:pt x="133" y="158"/>
                                              </a:lnTo>
                                              <a:lnTo>
                                                <a:pt x="134" y="163"/>
                                              </a:lnTo>
                                              <a:lnTo>
                                                <a:pt x="134" y="168"/>
                                              </a:lnTo>
                                              <a:lnTo>
                                                <a:pt x="134" y="168"/>
                                              </a:lnTo>
                                              <a:lnTo>
                                                <a:pt x="136" y="171"/>
                                              </a:lnTo>
                                              <a:lnTo>
                                                <a:pt x="136" y="172"/>
                                              </a:lnTo>
                                              <a:lnTo>
                                                <a:pt x="136" y="173"/>
                                              </a:lnTo>
                                              <a:lnTo>
                                                <a:pt x="136" y="173"/>
                                              </a:lnTo>
                                              <a:lnTo>
                                                <a:pt x="136" y="175"/>
                                              </a:lnTo>
                                              <a:lnTo>
                                                <a:pt x="134" y="176"/>
                                              </a:lnTo>
                                              <a:lnTo>
                                                <a:pt x="131" y="178"/>
                                              </a:lnTo>
                                              <a:lnTo>
                                                <a:pt x="131" y="178"/>
                                              </a:lnTo>
                                              <a:lnTo>
                                                <a:pt x="131" y="178"/>
                                              </a:lnTo>
                                              <a:lnTo>
                                                <a:pt x="131" y="178"/>
                                              </a:lnTo>
                                              <a:close/>
                                              <a:moveTo>
                                                <a:pt x="26" y="186"/>
                                              </a:moveTo>
                                              <a:lnTo>
                                                <a:pt x="26" y="186"/>
                                              </a:lnTo>
                                              <a:lnTo>
                                                <a:pt x="22" y="194"/>
                                              </a:lnTo>
                                              <a:lnTo>
                                                <a:pt x="19" y="204"/>
                                              </a:lnTo>
                                              <a:lnTo>
                                                <a:pt x="19" y="204"/>
                                              </a:lnTo>
                                              <a:lnTo>
                                                <a:pt x="19" y="212"/>
                                              </a:lnTo>
                                              <a:lnTo>
                                                <a:pt x="19" y="216"/>
                                              </a:lnTo>
                                              <a:lnTo>
                                                <a:pt x="19" y="221"/>
                                              </a:lnTo>
                                              <a:lnTo>
                                                <a:pt x="19" y="221"/>
                                              </a:lnTo>
                                              <a:lnTo>
                                                <a:pt x="21" y="237"/>
                                              </a:lnTo>
                                              <a:lnTo>
                                                <a:pt x="22" y="244"/>
                                              </a:lnTo>
                                              <a:lnTo>
                                                <a:pt x="23" y="250"/>
                                              </a:lnTo>
                                              <a:lnTo>
                                                <a:pt x="23" y="250"/>
                                              </a:lnTo>
                                              <a:lnTo>
                                                <a:pt x="24" y="250"/>
                                              </a:lnTo>
                                              <a:lnTo>
                                                <a:pt x="24" y="249"/>
                                              </a:lnTo>
                                              <a:lnTo>
                                                <a:pt x="24" y="249"/>
                                              </a:lnTo>
                                              <a:lnTo>
                                                <a:pt x="25" y="247"/>
                                              </a:lnTo>
                                              <a:lnTo>
                                                <a:pt x="26" y="245"/>
                                              </a:lnTo>
                                              <a:lnTo>
                                                <a:pt x="26" y="245"/>
                                              </a:lnTo>
                                              <a:lnTo>
                                                <a:pt x="26" y="245"/>
                                              </a:lnTo>
                                              <a:lnTo>
                                                <a:pt x="26" y="242"/>
                                              </a:lnTo>
                                              <a:lnTo>
                                                <a:pt x="26" y="242"/>
                                              </a:lnTo>
                                              <a:lnTo>
                                                <a:pt x="26" y="237"/>
                                              </a:lnTo>
                                              <a:lnTo>
                                                <a:pt x="28" y="232"/>
                                              </a:lnTo>
                                              <a:lnTo>
                                                <a:pt x="29" y="227"/>
                                              </a:lnTo>
                                              <a:lnTo>
                                                <a:pt x="30" y="222"/>
                                              </a:lnTo>
                                              <a:lnTo>
                                                <a:pt x="30" y="222"/>
                                              </a:lnTo>
                                              <a:lnTo>
                                                <a:pt x="29" y="219"/>
                                              </a:lnTo>
                                              <a:lnTo>
                                                <a:pt x="29" y="218"/>
                                              </a:lnTo>
                                              <a:lnTo>
                                                <a:pt x="29" y="216"/>
                                              </a:lnTo>
                                              <a:lnTo>
                                                <a:pt x="29" y="215"/>
                                              </a:lnTo>
                                              <a:lnTo>
                                                <a:pt x="29" y="215"/>
                                              </a:lnTo>
                                              <a:lnTo>
                                                <a:pt x="29" y="211"/>
                                              </a:lnTo>
                                              <a:lnTo>
                                                <a:pt x="30" y="208"/>
                                              </a:lnTo>
                                              <a:lnTo>
                                                <a:pt x="31" y="204"/>
                                              </a:lnTo>
                                              <a:lnTo>
                                                <a:pt x="31" y="201"/>
                                              </a:lnTo>
                                              <a:lnTo>
                                                <a:pt x="31" y="201"/>
                                              </a:lnTo>
                                              <a:lnTo>
                                                <a:pt x="31" y="194"/>
                                              </a:lnTo>
                                              <a:lnTo>
                                                <a:pt x="30" y="188"/>
                                              </a:lnTo>
                                              <a:lnTo>
                                                <a:pt x="29" y="184"/>
                                              </a:lnTo>
                                              <a:lnTo>
                                                <a:pt x="29" y="178"/>
                                              </a:lnTo>
                                              <a:lnTo>
                                                <a:pt x="27" y="186"/>
                                              </a:lnTo>
                                              <a:lnTo>
                                                <a:pt x="27" y="186"/>
                                              </a:lnTo>
                                              <a:lnTo>
                                                <a:pt x="26" y="186"/>
                                              </a:lnTo>
                                              <a:lnTo>
                                                <a:pt x="26" y="186"/>
                                              </a:lnTo>
                                              <a:lnTo>
                                                <a:pt x="26" y="186"/>
                                              </a:lnTo>
                                              <a:lnTo>
                                                <a:pt x="26" y="186"/>
                                              </a:lnTo>
                                              <a:close/>
                                              <a:moveTo>
                                                <a:pt x="107" y="186"/>
                                              </a:moveTo>
                                              <a:lnTo>
                                                <a:pt x="109" y="184"/>
                                              </a:lnTo>
                                              <a:lnTo>
                                                <a:pt x="109" y="184"/>
                                              </a:lnTo>
                                              <a:lnTo>
                                                <a:pt x="107" y="184"/>
                                              </a:lnTo>
                                              <a:lnTo>
                                                <a:pt x="106" y="221"/>
                                              </a:lnTo>
                                              <a:lnTo>
                                                <a:pt x="106" y="221"/>
                                              </a:lnTo>
                                              <a:lnTo>
                                                <a:pt x="107" y="225"/>
                                              </a:lnTo>
                                              <a:lnTo>
                                                <a:pt x="107" y="229"/>
                                              </a:lnTo>
                                              <a:lnTo>
                                                <a:pt x="107" y="229"/>
                                              </a:lnTo>
                                              <a:lnTo>
                                                <a:pt x="107" y="232"/>
                                              </a:lnTo>
                                              <a:lnTo>
                                                <a:pt x="107" y="238"/>
                                              </a:lnTo>
                                              <a:lnTo>
                                                <a:pt x="107" y="238"/>
                                              </a:lnTo>
                                              <a:lnTo>
                                                <a:pt x="110" y="223"/>
                                              </a:lnTo>
                                              <a:lnTo>
                                                <a:pt x="110" y="223"/>
                                              </a:lnTo>
                                              <a:lnTo>
                                                <a:pt x="111" y="218"/>
                                              </a:lnTo>
                                              <a:lnTo>
                                                <a:pt x="111" y="213"/>
                                              </a:lnTo>
                                              <a:lnTo>
                                                <a:pt x="112" y="207"/>
                                              </a:lnTo>
                                              <a:lnTo>
                                                <a:pt x="111" y="202"/>
                                              </a:lnTo>
                                              <a:lnTo>
                                                <a:pt x="111" y="202"/>
                                              </a:lnTo>
                                              <a:lnTo>
                                                <a:pt x="109" y="190"/>
                                              </a:lnTo>
                                              <a:lnTo>
                                                <a:pt x="107" y="186"/>
                                              </a:lnTo>
                                              <a:lnTo>
                                                <a:pt x="107" y="186"/>
                                              </a:lnTo>
                                              <a:lnTo>
                                                <a:pt x="107" y="186"/>
                                              </a:lnTo>
                                              <a:lnTo>
                                                <a:pt x="107" y="186"/>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47"/>
                                      <wps:cNvSpPr>
                                        <a:spLocks/>
                                      </wps:cNvSpPr>
                                      <wps:spPr bwMode="auto">
                                        <a:xfrm>
                                          <a:off x="4258945" y="656590"/>
                                          <a:ext cx="1905" cy="3810"/>
                                        </a:xfrm>
                                        <a:custGeom>
                                          <a:avLst/>
                                          <a:gdLst>
                                            <a:gd name="T0" fmla="*/ 2 w 3"/>
                                            <a:gd name="T1" fmla="*/ 0 h 6"/>
                                            <a:gd name="T2" fmla="*/ 2 w 3"/>
                                            <a:gd name="T3" fmla="*/ 0 h 6"/>
                                            <a:gd name="T4" fmla="*/ 3 w 3"/>
                                            <a:gd name="T5" fmla="*/ 3 h 6"/>
                                            <a:gd name="T6" fmla="*/ 3 w 3"/>
                                            <a:gd name="T7" fmla="*/ 6 h 6"/>
                                            <a:gd name="T8" fmla="*/ 3 w 3"/>
                                            <a:gd name="T9" fmla="*/ 6 h 6"/>
                                            <a:gd name="T10" fmla="*/ 2 w 3"/>
                                            <a:gd name="T11" fmla="*/ 6 h 6"/>
                                            <a:gd name="T12" fmla="*/ 1 w 3"/>
                                            <a:gd name="T13" fmla="*/ 6 h 6"/>
                                            <a:gd name="T14" fmla="*/ 0 w 3"/>
                                            <a:gd name="T15" fmla="*/ 5 h 6"/>
                                            <a:gd name="T16" fmla="*/ 0 w 3"/>
                                            <a:gd name="T17" fmla="*/ 5 h 6"/>
                                            <a:gd name="T18" fmla="*/ 2 w 3"/>
                                            <a:gd name="T19" fmla="*/ 3 h 6"/>
                                            <a:gd name="T20" fmla="*/ 2 w 3"/>
                                            <a:gd name="T21" fmla="*/ 0 h 6"/>
                                            <a:gd name="T22" fmla="*/ 2 w 3"/>
                                            <a:gd name="T23" fmla="*/ 0 h 6"/>
                                            <a:gd name="T24" fmla="*/ 2 w 3"/>
                                            <a:gd name="T25" fmla="*/ 0 h 6"/>
                                            <a:gd name="T26" fmla="*/ 2 w 3"/>
                                            <a:gd name="T27"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 h="6">
                                              <a:moveTo>
                                                <a:pt x="2" y="0"/>
                                              </a:moveTo>
                                              <a:lnTo>
                                                <a:pt x="2" y="0"/>
                                              </a:lnTo>
                                              <a:lnTo>
                                                <a:pt x="3" y="3"/>
                                              </a:lnTo>
                                              <a:lnTo>
                                                <a:pt x="3" y="6"/>
                                              </a:lnTo>
                                              <a:lnTo>
                                                <a:pt x="3" y="6"/>
                                              </a:lnTo>
                                              <a:lnTo>
                                                <a:pt x="2" y="6"/>
                                              </a:lnTo>
                                              <a:lnTo>
                                                <a:pt x="1" y="6"/>
                                              </a:lnTo>
                                              <a:lnTo>
                                                <a:pt x="0" y="5"/>
                                              </a:lnTo>
                                              <a:lnTo>
                                                <a:pt x="0" y="5"/>
                                              </a:lnTo>
                                              <a:lnTo>
                                                <a:pt x="2" y="3"/>
                                              </a:lnTo>
                                              <a:lnTo>
                                                <a:pt x="2" y="0"/>
                                              </a:lnTo>
                                              <a:lnTo>
                                                <a:pt x="2" y="0"/>
                                              </a:lnTo>
                                              <a:lnTo>
                                                <a:pt x="2" y="0"/>
                                              </a:lnTo>
                                              <a:lnTo>
                                                <a:pt x="2" y="0"/>
                                              </a:lnTo>
                                              <a:close/>
                                            </a:path>
                                          </a:pathLst>
                                        </a:custGeom>
                                        <a:solidFill>
                                          <a:srgbClr val="E184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48"/>
                                      <wps:cNvSpPr>
                                        <a:spLocks/>
                                      </wps:cNvSpPr>
                                      <wps:spPr bwMode="auto">
                                        <a:xfrm>
                                          <a:off x="3672205" y="280670"/>
                                          <a:ext cx="80645" cy="379730"/>
                                        </a:xfrm>
                                        <a:custGeom>
                                          <a:avLst/>
                                          <a:gdLst>
                                            <a:gd name="T0" fmla="*/ 115 w 127"/>
                                            <a:gd name="T1" fmla="*/ 101 h 598"/>
                                            <a:gd name="T2" fmla="*/ 127 w 127"/>
                                            <a:gd name="T3" fmla="*/ 128 h 598"/>
                                            <a:gd name="T4" fmla="*/ 122 w 127"/>
                                            <a:gd name="T5" fmla="*/ 164 h 598"/>
                                            <a:gd name="T6" fmla="*/ 115 w 127"/>
                                            <a:gd name="T7" fmla="*/ 208 h 598"/>
                                            <a:gd name="T8" fmla="*/ 117 w 127"/>
                                            <a:gd name="T9" fmla="*/ 227 h 598"/>
                                            <a:gd name="T10" fmla="*/ 116 w 127"/>
                                            <a:gd name="T11" fmla="*/ 266 h 598"/>
                                            <a:gd name="T12" fmla="*/ 113 w 127"/>
                                            <a:gd name="T13" fmla="*/ 291 h 598"/>
                                            <a:gd name="T14" fmla="*/ 113 w 127"/>
                                            <a:gd name="T15" fmla="*/ 325 h 598"/>
                                            <a:gd name="T16" fmla="*/ 116 w 127"/>
                                            <a:gd name="T17" fmla="*/ 366 h 598"/>
                                            <a:gd name="T18" fmla="*/ 115 w 127"/>
                                            <a:gd name="T19" fmla="*/ 405 h 598"/>
                                            <a:gd name="T20" fmla="*/ 118 w 127"/>
                                            <a:gd name="T21" fmla="*/ 430 h 598"/>
                                            <a:gd name="T22" fmla="*/ 122 w 127"/>
                                            <a:gd name="T23" fmla="*/ 465 h 598"/>
                                            <a:gd name="T24" fmla="*/ 113 w 127"/>
                                            <a:gd name="T25" fmla="*/ 544 h 598"/>
                                            <a:gd name="T26" fmla="*/ 118 w 127"/>
                                            <a:gd name="T27" fmla="*/ 568 h 598"/>
                                            <a:gd name="T28" fmla="*/ 115 w 127"/>
                                            <a:gd name="T29" fmla="*/ 594 h 598"/>
                                            <a:gd name="T30" fmla="*/ 91 w 127"/>
                                            <a:gd name="T31" fmla="*/ 598 h 598"/>
                                            <a:gd name="T32" fmla="*/ 88 w 127"/>
                                            <a:gd name="T33" fmla="*/ 576 h 598"/>
                                            <a:gd name="T34" fmla="*/ 91 w 127"/>
                                            <a:gd name="T35" fmla="*/ 559 h 598"/>
                                            <a:gd name="T36" fmla="*/ 98 w 127"/>
                                            <a:gd name="T37" fmla="*/ 547 h 598"/>
                                            <a:gd name="T38" fmla="*/ 95 w 127"/>
                                            <a:gd name="T39" fmla="*/ 469 h 598"/>
                                            <a:gd name="T40" fmla="*/ 86 w 127"/>
                                            <a:gd name="T41" fmla="*/ 446 h 598"/>
                                            <a:gd name="T42" fmla="*/ 78 w 127"/>
                                            <a:gd name="T43" fmla="*/ 431 h 598"/>
                                            <a:gd name="T44" fmla="*/ 70 w 127"/>
                                            <a:gd name="T45" fmla="*/ 416 h 598"/>
                                            <a:gd name="T46" fmla="*/ 67 w 127"/>
                                            <a:gd name="T47" fmla="*/ 442 h 598"/>
                                            <a:gd name="T48" fmla="*/ 65 w 127"/>
                                            <a:gd name="T49" fmla="*/ 484 h 598"/>
                                            <a:gd name="T50" fmla="*/ 61 w 127"/>
                                            <a:gd name="T51" fmla="*/ 549 h 598"/>
                                            <a:gd name="T52" fmla="*/ 64 w 127"/>
                                            <a:gd name="T53" fmla="*/ 568 h 598"/>
                                            <a:gd name="T54" fmla="*/ 49 w 127"/>
                                            <a:gd name="T55" fmla="*/ 592 h 598"/>
                                            <a:gd name="T56" fmla="*/ 20 w 127"/>
                                            <a:gd name="T57" fmla="*/ 595 h 598"/>
                                            <a:gd name="T58" fmla="*/ 0 w 127"/>
                                            <a:gd name="T59" fmla="*/ 586 h 598"/>
                                            <a:gd name="T60" fmla="*/ 15 w 127"/>
                                            <a:gd name="T61" fmla="*/ 573 h 598"/>
                                            <a:gd name="T62" fmla="*/ 35 w 127"/>
                                            <a:gd name="T63" fmla="*/ 550 h 598"/>
                                            <a:gd name="T64" fmla="*/ 40 w 127"/>
                                            <a:gd name="T65" fmla="*/ 499 h 598"/>
                                            <a:gd name="T66" fmla="*/ 32 w 127"/>
                                            <a:gd name="T67" fmla="*/ 442 h 598"/>
                                            <a:gd name="T68" fmla="*/ 26 w 127"/>
                                            <a:gd name="T69" fmla="*/ 369 h 598"/>
                                            <a:gd name="T70" fmla="*/ 27 w 127"/>
                                            <a:gd name="T71" fmla="*/ 345 h 598"/>
                                            <a:gd name="T72" fmla="*/ 27 w 127"/>
                                            <a:gd name="T73" fmla="*/ 315 h 598"/>
                                            <a:gd name="T74" fmla="*/ 26 w 127"/>
                                            <a:gd name="T75" fmla="*/ 285 h 598"/>
                                            <a:gd name="T76" fmla="*/ 30 w 127"/>
                                            <a:gd name="T77" fmla="*/ 263 h 598"/>
                                            <a:gd name="T78" fmla="*/ 33 w 127"/>
                                            <a:gd name="T79" fmla="*/ 235 h 598"/>
                                            <a:gd name="T80" fmla="*/ 29 w 127"/>
                                            <a:gd name="T81" fmla="*/ 226 h 598"/>
                                            <a:gd name="T82" fmla="*/ 17 w 127"/>
                                            <a:gd name="T83" fmla="*/ 220 h 598"/>
                                            <a:gd name="T84" fmla="*/ 15 w 127"/>
                                            <a:gd name="T85" fmla="*/ 195 h 598"/>
                                            <a:gd name="T86" fmla="*/ 29 w 127"/>
                                            <a:gd name="T87" fmla="*/ 158 h 598"/>
                                            <a:gd name="T88" fmla="*/ 37 w 127"/>
                                            <a:gd name="T89" fmla="*/ 125 h 598"/>
                                            <a:gd name="T90" fmla="*/ 49 w 127"/>
                                            <a:gd name="T91" fmla="*/ 114 h 598"/>
                                            <a:gd name="T92" fmla="*/ 66 w 127"/>
                                            <a:gd name="T93" fmla="*/ 103 h 598"/>
                                            <a:gd name="T94" fmla="*/ 66 w 127"/>
                                            <a:gd name="T95" fmla="*/ 82 h 598"/>
                                            <a:gd name="T96" fmla="*/ 48 w 127"/>
                                            <a:gd name="T97" fmla="*/ 51 h 598"/>
                                            <a:gd name="T98" fmla="*/ 42 w 127"/>
                                            <a:gd name="T99" fmla="*/ 34 h 598"/>
                                            <a:gd name="T100" fmla="*/ 42 w 127"/>
                                            <a:gd name="T101" fmla="*/ 27 h 598"/>
                                            <a:gd name="T102" fmla="*/ 44 w 127"/>
                                            <a:gd name="T103" fmla="*/ 17 h 598"/>
                                            <a:gd name="T104" fmla="*/ 47 w 127"/>
                                            <a:gd name="T105" fmla="*/ 10 h 598"/>
                                            <a:gd name="T106" fmla="*/ 54 w 127"/>
                                            <a:gd name="T107" fmla="*/ 3 h 598"/>
                                            <a:gd name="T108" fmla="*/ 58 w 127"/>
                                            <a:gd name="T109" fmla="*/ 4 h 598"/>
                                            <a:gd name="T110" fmla="*/ 69 w 127"/>
                                            <a:gd name="T111" fmla="*/ 4 h 598"/>
                                            <a:gd name="T112" fmla="*/ 77 w 127"/>
                                            <a:gd name="T113" fmla="*/ 9 h 598"/>
                                            <a:gd name="T114" fmla="*/ 90 w 127"/>
                                            <a:gd name="T115" fmla="*/ 25 h 598"/>
                                            <a:gd name="T116" fmla="*/ 93 w 127"/>
                                            <a:gd name="T117" fmla="*/ 54 h 598"/>
                                            <a:gd name="T118" fmla="*/ 95 w 127"/>
                                            <a:gd name="T119" fmla="*/ 85 h 5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7" h="598">
                                              <a:moveTo>
                                                <a:pt x="105" y="97"/>
                                              </a:moveTo>
                                              <a:lnTo>
                                                <a:pt x="105" y="97"/>
                                              </a:lnTo>
                                              <a:lnTo>
                                                <a:pt x="108" y="97"/>
                                              </a:lnTo>
                                              <a:lnTo>
                                                <a:pt x="110" y="97"/>
                                              </a:lnTo>
                                              <a:lnTo>
                                                <a:pt x="110" y="97"/>
                                              </a:lnTo>
                                              <a:lnTo>
                                                <a:pt x="110" y="97"/>
                                              </a:lnTo>
                                              <a:lnTo>
                                                <a:pt x="110" y="98"/>
                                              </a:lnTo>
                                              <a:lnTo>
                                                <a:pt x="110" y="99"/>
                                              </a:lnTo>
                                              <a:lnTo>
                                                <a:pt x="111" y="100"/>
                                              </a:lnTo>
                                              <a:lnTo>
                                                <a:pt x="111" y="100"/>
                                              </a:lnTo>
                                              <a:lnTo>
                                                <a:pt x="112" y="100"/>
                                              </a:lnTo>
                                              <a:lnTo>
                                                <a:pt x="113" y="101"/>
                                              </a:lnTo>
                                              <a:lnTo>
                                                <a:pt x="114" y="101"/>
                                              </a:lnTo>
                                              <a:lnTo>
                                                <a:pt x="115" y="101"/>
                                              </a:lnTo>
                                              <a:lnTo>
                                                <a:pt x="117" y="102"/>
                                              </a:lnTo>
                                              <a:lnTo>
                                                <a:pt x="117" y="102"/>
                                              </a:lnTo>
                                              <a:lnTo>
                                                <a:pt x="118" y="103"/>
                                              </a:lnTo>
                                              <a:lnTo>
                                                <a:pt x="120" y="105"/>
                                              </a:lnTo>
                                              <a:lnTo>
                                                <a:pt x="121" y="106"/>
                                              </a:lnTo>
                                              <a:lnTo>
                                                <a:pt x="122" y="107"/>
                                              </a:lnTo>
                                              <a:lnTo>
                                                <a:pt x="124" y="110"/>
                                              </a:lnTo>
                                              <a:lnTo>
                                                <a:pt x="126" y="114"/>
                                              </a:lnTo>
                                              <a:lnTo>
                                                <a:pt x="126" y="114"/>
                                              </a:lnTo>
                                              <a:lnTo>
                                                <a:pt x="126" y="116"/>
                                              </a:lnTo>
                                              <a:lnTo>
                                                <a:pt x="127" y="119"/>
                                              </a:lnTo>
                                              <a:lnTo>
                                                <a:pt x="127" y="121"/>
                                              </a:lnTo>
                                              <a:lnTo>
                                                <a:pt x="127" y="123"/>
                                              </a:lnTo>
                                              <a:lnTo>
                                                <a:pt x="127" y="128"/>
                                              </a:lnTo>
                                              <a:lnTo>
                                                <a:pt x="127" y="134"/>
                                              </a:lnTo>
                                              <a:lnTo>
                                                <a:pt x="127" y="134"/>
                                              </a:lnTo>
                                              <a:lnTo>
                                                <a:pt x="127" y="139"/>
                                              </a:lnTo>
                                              <a:lnTo>
                                                <a:pt x="127" y="144"/>
                                              </a:lnTo>
                                              <a:lnTo>
                                                <a:pt x="127" y="146"/>
                                              </a:lnTo>
                                              <a:lnTo>
                                                <a:pt x="126" y="149"/>
                                              </a:lnTo>
                                              <a:lnTo>
                                                <a:pt x="126" y="152"/>
                                              </a:lnTo>
                                              <a:lnTo>
                                                <a:pt x="125" y="154"/>
                                              </a:lnTo>
                                              <a:lnTo>
                                                <a:pt x="125" y="154"/>
                                              </a:lnTo>
                                              <a:lnTo>
                                                <a:pt x="125" y="156"/>
                                              </a:lnTo>
                                              <a:lnTo>
                                                <a:pt x="124" y="159"/>
                                              </a:lnTo>
                                              <a:lnTo>
                                                <a:pt x="122" y="161"/>
                                              </a:lnTo>
                                              <a:lnTo>
                                                <a:pt x="122" y="164"/>
                                              </a:lnTo>
                                              <a:lnTo>
                                                <a:pt x="122" y="164"/>
                                              </a:lnTo>
                                              <a:lnTo>
                                                <a:pt x="122" y="167"/>
                                              </a:lnTo>
                                              <a:lnTo>
                                                <a:pt x="121" y="169"/>
                                              </a:lnTo>
                                              <a:lnTo>
                                                <a:pt x="120" y="175"/>
                                              </a:lnTo>
                                              <a:lnTo>
                                                <a:pt x="120" y="180"/>
                                              </a:lnTo>
                                              <a:lnTo>
                                                <a:pt x="119" y="186"/>
                                              </a:lnTo>
                                              <a:lnTo>
                                                <a:pt x="119" y="186"/>
                                              </a:lnTo>
                                              <a:lnTo>
                                                <a:pt x="118" y="191"/>
                                              </a:lnTo>
                                              <a:lnTo>
                                                <a:pt x="117" y="196"/>
                                              </a:lnTo>
                                              <a:lnTo>
                                                <a:pt x="117" y="196"/>
                                              </a:lnTo>
                                              <a:lnTo>
                                                <a:pt x="115" y="201"/>
                                              </a:lnTo>
                                              <a:lnTo>
                                                <a:pt x="115" y="204"/>
                                              </a:lnTo>
                                              <a:lnTo>
                                                <a:pt x="115" y="206"/>
                                              </a:lnTo>
                                              <a:lnTo>
                                                <a:pt x="115" y="206"/>
                                              </a:lnTo>
                                              <a:lnTo>
                                                <a:pt x="115" y="208"/>
                                              </a:lnTo>
                                              <a:lnTo>
                                                <a:pt x="115" y="208"/>
                                              </a:lnTo>
                                              <a:lnTo>
                                                <a:pt x="115" y="211"/>
                                              </a:lnTo>
                                              <a:lnTo>
                                                <a:pt x="115" y="211"/>
                                              </a:lnTo>
                                              <a:lnTo>
                                                <a:pt x="115" y="213"/>
                                              </a:lnTo>
                                              <a:lnTo>
                                                <a:pt x="116" y="215"/>
                                              </a:lnTo>
                                              <a:lnTo>
                                                <a:pt x="117" y="218"/>
                                              </a:lnTo>
                                              <a:lnTo>
                                                <a:pt x="118" y="220"/>
                                              </a:lnTo>
                                              <a:lnTo>
                                                <a:pt x="118" y="222"/>
                                              </a:lnTo>
                                              <a:lnTo>
                                                <a:pt x="118" y="224"/>
                                              </a:lnTo>
                                              <a:lnTo>
                                                <a:pt x="118" y="226"/>
                                              </a:lnTo>
                                              <a:lnTo>
                                                <a:pt x="118" y="226"/>
                                              </a:lnTo>
                                              <a:lnTo>
                                                <a:pt x="118" y="227"/>
                                              </a:lnTo>
                                              <a:lnTo>
                                                <a:pt x="117" y="227"/>
                                              </a:lnTo>
                                              <a:lnTo>
                                                <a:pt x="117" y="227"/>
                                              </a:lnTo>
                                              <a:lnTo>
                                                <a:pt x="116" y="228"/>
                                              </a:lnTo>
                                              <a:lnTo>
                                                <a:pt x="116" y="228"/>
                                              </a:lnTo>
                                              <a:lnTo>
                                                <a:pt x="115" y="226"/>
                                              </a:lnTo>
                                              <a:lnTo>
                                                <a:pt x="115" y="224"/>
                                              </a:lnTo>
                                              <a:lnTo>
                                                <a:pt x="114" y="223"/>
                                              </a:lnTo>
                                              <a:lnTo>
                                                <a:pt x="113" y="221"/>
                                              </a:lnTo>
                                              <a:lnTo>
                                                <a:pt x="113" y="221"/>
                                              </a:lnTo>
                                              <a:lnTo>
                                                <a:pt x="115" y="231"/>
                                              </a:lnTo>
                                              <a:lnTo>
                                                <a:pt x="115" y="240"/>
                                              </a:lnTo>
                                              <a:lnTo>
                                                <a:pt x="115" y="250"/>
                                              </a:lnTo>
                                              <a:lnTo>
                                                <a:pt x="116" y="261"/>
                                              </a:lnTo>
                                              <a:lnTo>
                                                <a:pt x="116" y="261"/>
                                              </a:lnTo>
                                              <a:lnTo>
                                                <a:pt x="116" y="263"/>
                                              </a:lnTo>
                                              <a:lnTo>
                                                <a:pt x="116" y="266"/>
                                              </a:lnTo>
                                              <a:lnTo>
                                                <a:pt x="116" y="270"/>
                                              </a:lnTo>
                                              <a:lnTo>
                                                <a:pt x="115" y="272"/>
                                              </a:lnTo>
                                              <a:lnTo>
                                                <a:pt x="115" y="273"/>
                                              </a:lnTo>
                                              <a:lnTo>
                                                <a:pt x="115" y="273"/>
                                              </a:lnTo>
                                              <a:lnTo>
                                                <a:pt x="115" y="275"/>
                                              </a:lnTo>
                                              <a:lnTo>
                                                <a:pt x="115" y="276"/>
                                              </a:lnTo>
                                              <a:lnTo>
                                                <a:pt x="113" y="279"/>
                                              </a:lnTo>
                                              <a:lnTo>
                                                <a:pt x="113" y="283"/>
                                              </a:lnTo>
                                              <a:lnTo>
                                                <a:pt x="112" y="284"/>
                                              </a:lnTo>
                                              <a:lnTo>
                                                <a:pt x="112" y="286"/>
                                              </a:lnTo>
                                              <a:lnTo>
                                                <a:pt x="112" y="286"/>
                                              </a:lnTo>
                                              <a:lnTo>
                                                <a:pt x="112" y="287"/>
                                              </a:lnTo>
                                              <a:lnTo>
                                                <a:pt x="112" y="289"/>
                                              </a:lnTo>
                                              <a:lnTo>
                                                <a:pt x="113" y="291"/>
                                              </a:lnTo>
                                              <a:lnTo>
                                                <a:pt x="113" y="294"/>
                                              </a:lnTo>
                                              <a:lnTo>
                                                <a:pt x="113" y="295"/>
                                              </a:lnTo>
                                              <a:lnTo>
                                                <a:pt x="113" y="296"/>
                                              </a:lnTo>
                                              <a:lnTo>
                                                <a:pt x="113" y="296"/>
                                              </a:lnTo>
                                              <a:lnTo>
                                                <a:pt x="113" y="298"/>
                                              </a:lnTo>
                                              <a:lnTo>
                                                <a:pt x="113" y="300"/>
                                              </a:lnTo>
                                              <a:lnTo>
                                                <a:pt x="113" y="304"/>
                                              </a:lnTo>
                                              <a:lnTo>
                                                <a:pt x="113" y="304"/>
                                              </a:lnTo>
                                              <a:lnTo>
                                                <a:pt x="113" y="308"/>
                                              </a:lnTo>
                                              <a:lnTo>
                                                <a:pt x="113" y="313"/>
                                              </a:lnTo>
                                              <a:lnTo>
                                                <a:pt x="113" y="322"/>
                                              </a:lnTo>
                                              <a:lnTo>
                                                <a:pt x="113" y="322"/>
                                              </a:lnTo>
                                              <a:lnTo>
                                                <a:pt x="113" y="324"/>
                                              </a:lnTo>
                                              <a:lnTo>
                                                <a:pt x="113" y="325"/>
                                              </a:lnTo>
                                              <a:lnTo>
                                                <a:pt x="114" y="329"/>
                                              </a:lnTo>
                                              <a:lnTo>
                                                <a:pt x="115" y="333"/>
                                              </a:lnTo>
                                              <a:lnTo>
                                                <a:pt x="115" y="335"/>
                                              </a:lnTo>
                                              <a:lnTo>
                                                <a:pt x="116" y="337"/>
                                              </a:lnTo>
                                              <a:lnTo>
                                                <a:pt x="116" y="337"/>
                                              </a:lnTo>
                                              <a:lnTo>
                                                <a:pt x="116" y="340"/>
                                              </a:lnTo>
                                              <a:lnTo>
                                                <a:pt x="116" y="344"/>
                                              </a:lnTo>
                                              <a:lnTo>
                                                <a:pt x="116" y="347"/>
                                              </a:lnTo>
                                              <a:lnTo>
                                                <a:pt x="117" y="351"/>
                                              </a:lnTo>
                                              <a:lnTo>
                                                <a:pt x="117" y="351"/>
                                              </a:lnTo>
                                              <a:lnTo>
                                                <a:pt x="117" y="355"/>
                                              </a:lnTo>
                                              <a:lnTo>
                                                <a:pt x="117" y="359"/>
                                              </a:lnTo>
                                              <a:lnTo>
                                                <a:pt x="116" y="366"/>
                                              </a:lnTo>
                                              <a:lnTo>
                                                <a:pt x="116" y="366"/>
                                              </a:lnTo>
                                              <a:lnTo>
                                                <a:pt x="115" y="389"/>
                                              </a:lnTo>
                                              <a:lnTo>
                                                <a:pt x="115" y="389"/>
                                              </a:lnTo>
                                              <a:lnTo>
                                                <a:pt x="115" y="393"/>
                                              </a:lnTo>
                                              <a:lnTo>
                                                <a:pt x="115" y="395"/>
                                              </a:lnTo>
                                              <a:lnTo>
                                                <a:pt x="115" y="397"/>
                                              </a:lnTo>
                                              <a:lnTo>
                                                <a:pt x="115" y="397"/>
                                              </a:lnTo>
                                              <a:lnTo>
                                                <a:pt x="115" y="398"/>
                                              </a:lnTo>
                                              <a:lnTo>
                                                <a:pt x="115" y="399"/>
                                              </a:lnTo>
                                              <a:lnTo>
                                                <a:pt x="114" y="400"/>
                                              </a:lnTo>
                                              <a:lnTo>
                                                <a:pt x="114" y="401"/>
                                              </a:lnTo>
                                              <a:lnTo>
                                                <a:pt x="114" y="401"/>
                                              </a:lnTo>
                                              <a:lnTo>
                                                <a:pt x="114" y="401"/>
                                              </a:lnTo>
                                              <a:lnTo>
                                                <a:pt x="114" y="402"/>
                                              </a:lnTo>
                                              <a:lnTo>
                                                <a:pt x="115" y="405"/>
                                              </a:lnTo>
                                              <a:lnTo>
                                                <a:pt x="116" y="409"/>
                                              </a:lnTo>
                                              <a:lnTo>
                                                <a:pt x="116" y="409"/>
                                              </a:lnTo>
                                              <a:lnTo>
                                                <a:pt x="117" y="414"/>
                                              </a:lnTo>
                                              <a:lnTo>
                                                <a:pt x="118" y="416"/>
                                              </a:lnTo>
                                              <a:lnTo>
                                                <a:pt x="118" y="418"/>
                                              </a:lnTo>
                                              <a:lnTo>
                                                <a:pt x="118" y="418"/>
                                              </a:lnTo>
                                              <a:lnTo>
                                                <a:pt x="118" y="420"/>
                                              </a:lnTo>
                                              <a:lnTo>
                                                <a:pt x="118" y="422"/>
                                              </a:lnTo>
                                              <a:lnTo>
                                                <a:pt x="118" y="424"/>
                                              </a:lnTo>
                                              <a:lnTo>
                                                <a:pt x="118" y="425"/>
                                              </a:lnTo>
                                              <a:lnTo>
                                                <a:pt x="118" y="425"/>
                                              </a:lnTo>
                                              <a:lnTo>
                                                <a:pt x="118" y="427"/>
                                              </a:lnTo>
                                              <a:lnTo>
                                                <a:pt x="118" y="429"/>
                                              </a:lnTo>
                                              <a:lnTo>
                                                <a:pt x="118" y="430"/>
                                              </a:lnTo>
                                              <a:lnTo>
                                                <a:pt x="119" y="434"/>
                                              </a:lnTo>
                                              <a:lnTo>
                                                <a:pt x="120" y="435"/>
                                              </a:lnTo>
                                              <a:lnTo>
                                                <a:pt x="120" y="437"/>
                                              </a:lnTo>
                                              <a:lnTo>
                                                <a:pt x="120" y="437"/>
                                              </a:lnTo>
                                              <a:lnTo>
                                                <a:pt x="120" y="438"/>
                                              </a:lnTo>
                                              <a:lnTo>
                                                <a:pt x="120" y="440"/>
                                              </a:lnTo>
                                              <a:lnTo>
                                                <a:pt x="120" y="442"/>
                                              </a:lnTo>
                                              <a:lnTo>
                                                <a:pt x="120" y="444"/>
                                              </a:lnTo>
                                              <a:lnTo>
                                                <a:pt x="120" y="444"/>
                                              </a:lnTo>
                                              <a:lnTo>
                                                <a:pt x="121" y="453"/>
                                              </a:lnTo>
                                              <a:lnTo>
                                                <a:pt x="121" y="457"/>
                                              </a:lnTo>
                                              <a:lnTo>
                                                <a:pt x="122" y="462"/>
                                              </a:lnTo>
                                              <a:lnTo>
                                                <a:pt x="122" y="462"/>
                                              </a:lnTo>
                                              <a:lnTo>
                                                <a:pt x="122" y="465"/>
                                              </a:lnTo>
                                              <a:lnTo>
                                                <a:pt x="122" y="468"/>
                                              </a:lnTo>
                                              <a:lnTo>
                                                <a:pt x="122" y="475"/>
                                              </a:lnTo>
                                              <a:lnTo>
                                                <a:pt x="121" y="482"/>
                                              </a:lnTo>
                                              <a:lnTo>
                                                <a:pt x="120" y="488"/>
                                              </a:lnTo>
                                              <a:lnTo>
                                                <a:pt x="120" y="488"/>
                                              </a:lnTo>
                                              <a:lnTo>
                                                <a:pt x="120" y="498"/>
                                              </a:lnTo>
                                              <a:lnTo>
                                                <a:pt x="118" y="509"/>
                                              </a:lnTo>
                                              <a:lnTo>
                                                <a:pt x="117" y="519"/>
                                              </a:lnTo>
                                              <a:lnTo>
                                                <a:pt x="115" y="530"/>
                                              </a:lnTo>
                                              <a:lnTo>
                                                <a:pt x="115" y="530"/>
                                              </a:lnTo>
                                              <a:lnTo>
                                                <a:pt x="115" y="537"/>
                                              </a:lnTo>
                                              <a:lnTo>
                                                <a:pt x="114" y="540"/>
                                              </a:lnTo>
                                              <a:lnTo>
                                                <a:pt x="113" y="544"/>
                                              </a:lnTo>
                                              <a:lnTo>
                                                <a:pt x="113" y="544"/>
                                              </a:lnTo>
                                              <a:lnTo>
                                                <a:pt x="113" y="546"/>
                                              </a:lnTo>
                                              <a:lnTo>
                                                <a:pt x="113" y="548"/>
                                              </a:lnTo>
                                              <a:lnTo>
                                                <a:pt x="114" y="550"/>
                                              </a:lnTo>
                                              <a:lnTo>
                                                <a:pt x="115" y="551"/>
                                              </a:lnTo>
                                              <a:lnTo>
                                                <a:pt x="115" y="551"/>
                                              </a:lnTo>
                                              <a:lnTo>
                                                <a:pt x="115" y="555"/>
                                              </a:lnTo>
                                              <a:lnTo>
                                                <a:pt x="115" y="557"/>
                                              </a:lnTo>
                                              <a:lnTo>
                                                <a:pt x="115" y="560"/>
                                              </a:lnTo>
                                              <a:lnTo>
                                                <a:pt x="116" y="563"/>
                                              </a:lnTo>
                                              <a:lnTo>
                                                <a:pt x="116" y="563"/>
                                              </a:lnTo>
                                              <a:lnTo>
                                                <a:pt x="117" y="565"/>
                                              </a:lnTo>
                                              <a:lnTo>
                                                <a:pt x="118" y="566"/>
                                              </a:lnTo>
                                              <a:lnTo>
                                                <a:pt x="118" y="568"/>
                                              </a:lnTo>
                                              <a:lnTo>
                                                <a:pt x="118" y="568"/>
                                              </a:lnTo>
                                              <a:lnTo>
                                                <a:pt x="118" y="568"/>
                                              </a:lnTo>
                                              <a:lnTo>
                                                <a:pt x="119" y="570"/>
                                              </a:lnTo>
                                              <a:lnTo>
                                                <a:pt x="119" y="571"/>
                                              </a:lnTo>
                                              <a:lnTo>
                                                <a:pt x="119" y="574"/>
                                              </a:lnTo>
                                              <a:lnTo>
                                                <a:pt x="119" y="574"/>
                                              </a:lnTo>
                                              <a:lnTo>
                                                <a:pt x="120" y="582"/>
                                              </a:lnTo>
                                              <a:lnTo>
                                                <a:pt x="120" y="586"/>
                                              </a:lnTo>
                                              <a:lnTo>
                                                <a:pt x="120" y="590"/>
                                              </a:lnTo>
                                              <a:lnTo>
                                                <a:pt x="120" y="590"/>
                                              </a:lnTo>
                                              <a:lnTo>
                                                <a:pt x="120" y="591"/>
                                              </a:lnTo>
                                              <a:lnTo>
                                                <a:pt x="119" y="591"/>
                                              </a:lnTo>
                                              <a:lnTo>
                                                <a:pt x="117" y="592"/>
                                              </a:lnTo>
                                              <a:lnTo>
                                                <a:pt x="116" y="593"/>
                                              </a:lnTo>
                                              <a:lnTo>
                                                <a:pt x="115" y="594"/>
                                              </a:lnTo>
                                              <a:lnTo>
                                                <a:pt x="115" y="595"/>
                                              </a:lnTo>
                                              <a:lnTo>
                                                <a:pt x="114" y="595"/>
                                              </a:lnTo>
                                              <a:lnTo>
                                                <a:pt x="114" y="595"/>
                                              </a:lnTo>
                                              <a:lnTo>
                                                <a:pt x="112" y="596"/>
                                              </a:lnTo>
                                              <a:lnTo>
                                                <a:pt x="110" y="596"/>
                                              </a:lnTo>
                                              <a:lnTo>
                                                <a:pt x="105" y="597"/>
                                              </a:lnTo>
                                              <a:lnTo>
                                                <a:pt x="105" y="597"/>
                                              </a:lnTo>
                                              <a:lnTo>
                                                <a:pt x="100" y="598"/>
                                              </a:lnTo>
                                              <a:lnTo>
                                                <a:pt x="98" y="598"/>
                                              </a:lnTo>
                                              <a:lnTo>
                                                <a:pt x="96" y="598"/>
                                              </a:lnTo>
                                              <a:lnTo>
                                                <a:pt x="96" y="598"/>
                                              </a:lnTo>
                                              <a:lnTo>
                                                <a:pt x="93" y="598"/>
                                              </a:lnTo>
                                              <a:lnTo>
                                                <a:pt x="91" y="598"/>
                                              </a:lnTo>
                                              <a:lnTo>
                                                <a:pt x="91" y="598"/>
                                              </a:lnTo>
                                              <a:lnTo>
                                                <a:pt x="88" y="598"/>
                                              </a:lnTo>
                                              <a:lnTo>
                                                <a:pt x="86" y="597"/>
                                              </a:lnTo>
                                              <a:lnTo>
                                                <a:pt x="86" y="597"/>
                                              </a:lnTo>
                                              <a:lnTo>
                                                <a:pt x="85" y="597"/>
                                              </a:lnTo>
                                              <a:lnTo>
                                                <a:pt x="83" y="596"/>
                                              </a:lnTo>
                                              <a:lnTo>
                                                <a:pt x="83" y="595"/>
                                              </a:lnTo>
                                              <a:lnTo>
                                                <a:pt x="83" y="595"/>
                                              </a:lnTo>
                                              <a:lnTo>
                                                <a:pt x="84" y="588"/>
                                              </a:lnTo>
                                              <a:lnTo>
                                                <a:pt x="85" y="584"/>
                                              </a:lnTo>
                                              <a:lnTo>
                                                <a:pt x="86" y="582"/>
                                              </a:lnTo>
                                              <a:lnTo>
                                                <a:pt x="86" y="580"/>
                                              </a:lnTo>
                                              <a:lnTo>
                                                <a:pt x="86" y="580"/>
                                              </a:lnTo>
                                              <a:lnTo>
                                                <a:pt x="87" y="578"/>
                                              </a:lnTo>
                                              <a:lnTo>
                                                <a:pt x="88" y="576"/>
                                              </a:lnTo>
                                              <a:lnTo>
                                                <a:pt x="89" y="574"/>
                                              </a:lnTo>
                                              <a:lnTo>
                                                <a:pt x="90" y="573"/>
                                              </a:lnTo>
                                              <a:lnTo>
                                                <a:pt x="91" y="572"/>
                                              </a:lnTo>
                                              <a:lnTo>
                                                <a:pt x="91" y="572"/>
                                              </a:lnTo>
                                              <a:lnTo>
                                                <a:pt x="91" y="570"/>
                                              </a:lnTo>
                                              <a:lnTo>
                                                <a:pt x="91" y="568"/>
                                              </a:lnTo>
                                              <a:lnTo>
                                                <a:pt x="91" y="567"/>
                                              </a:lnTo>
                                              <a:lnTo>
                                                <a:pt x="91" y="565"/>
                                              </a:lnTo>
                                              <a:lnTo>
                                                <a:pt x="91" y="565"/>
                                              </a:lnTo>
                                              <a:lnTo>
                                                <a:pt x="91" y="564"/>
                                              </a:lnTo>
                                              <a:lnTo>
                                                <a:pt x="91" y="562"/>
                                              </a:lnTo>
                                              <a:lnTo>
                                                <a:pt x="91" y="561"/>
                                              </a:lnTo>
                                              <a:lnTo>
                                                <a:pt x="91" y="559"/>
                                              </a:lnTo>
                                              <a:lnTo>
                                                <a:pt x="91" y="559"/>
                                              </a:lnTo>
                                              <a:lnTo>
                                                <a:pt x="93" y="560"/>
                                              </a:lnTo>
                                              <a:lnTo>
                                                <a:pt x="94" y="560"/>
                                              </a:lnTo>
                                              <a:lnTo>
                                                <a:pt x="94" y="560"/>
                                              </a:lnTo>
                                              <a:lnTo>
                                                <a:pt x="95" y="558"/>
                                              </a:lnTo>
                                              <a:lnTo>
                                                <a:pt x="96" y="557"/>
                                              </a:lnTo>
                                              <a:lnTo>
                                                <a:pt x="96" y="555"/>
                                              </a:lnTo>
                                              <a:lnTo>
                                                <a:pt x="96" y="554"/>
                                              </a:lnTo>
                                              <a:lnTo>
                                                <a:pt x="96" y="551"/>
                                              </a:lnTo>
                                              <a:lnTo>
                                                <a:pt x="96" y="548"/>
                                              </a:lnTo>
                                              <a:lnTo>
                                                <a:pt x="96" y="548"/>
                                              </a:lnTo>
                                              <a:lnTo>
                                                <a:pt x="96" y="548"/>
                                              </a:lnTo>
                                              <a:lnTo>
                                                <a:pt x="96" y="548"/>
                                              </a:lnTo>
                                              <a:lnTo>
                                                <a:pt x="97" y="547"/>
                                              </a:lnTo>
                                              <a:lnTo>
                                                <a:pt x="98" y="547"/>
                                              </a:lnTo>
                                              <a:lnTo>
                                                <a:pt x="98" y="547"/>
                                              </a:lnTo>
                                              <a:lnTo>
                                                <a:pt x="98" y="546"/>
                                              </a:lnTo>
                                              <a:lnTo>
                                                <a:pt x="98" y="546"/>
                                              </a:lnTo>
                                              <a:lnTo>
                                                <a:pt x="98" y="539"/>
                                              </a:lnTo>
                                              <a:lnTo>
                                                <a:pt x="99" y="532"/>
                                              </a:lnTo>
                                              <a:lnTo>
                                                <a:pt x="98" y="524"/>
                                              </a:lnTo>
                                              <a:lnTo>
                                                <a:pt x="98" y="516"/>
                                              </a:lnTo>
                                              <a:lnTo>
                                                <a:pt x="98" y="510"/>
                                              </a:lnTo>
                                              <a:lnTo>
                                                <a:pt x="98" y="503"/>
                                              </a:lnTo>
                                              <a:lnTo>
                                                <a:pt x="96" y="488"/>
                                              </a:lnTo>
                                              <a:lnTo>
                                                <a:pt x="96" y="488"/>
                                              </a:lnTo>
                                              <a:lnTo>
                                                <a:pt x="96" y="479"/>
                                              </a:lnTo>
                                              <a:lnTo>
                                                <a:pt x="95" y="474"/>
                                              </a:lnTo>
                                              <a:lnTo>
                                                <a:pt x="95" y="469"/>
                                              </a:lnTo>
                                              <a:lnTo>
                                                <a:pt x="95" y="469"/>
                                              </a:lnTo>
                                              <a:lnTo>
                                                <a:pt x="95" y="466"/>
                                              </a:lnTo>
                                              <a:lnTo>
                                                <a:pt x="95" y="463"/>
                                              </a:lnTo>
                                              <a:lnTo>
                                                <a:pt x="96" y="457"/>
                                              </a:lnTo>
                                              <a:lnTo>
                                                <a:pt x="96" y="454"/>
                                              </a:lnTo>
                                              <a:lnTo>
                                                <a:pt x="96" y="451"/>
                                              </a:lnTo>
                                              <a:lnTo>
                                                <a:pt x="95" y="448"/>
                                              </a:lnTo>
                                              <a:lnTo>
                                                <a:pt x="95" y="447"/>
                                              </a:lnTo>
                                              <a:lnTo>
                                                <a:pt x="94" y="446"/>
                                              </a:lnTo>
                                              <a:lnTo>
                                                <a:pt x="94" y="446"/>
                                              </a:lnTo>
                                              <a:lnTo>
                                                <a:pt x="91" y="446"/>
                                              </a:lnTo>
                                              <a:lnTo>
                                                <a:pt x="88" y="446"/>
                                              </a:lnTo>
                                              <a:lnTo>
                                                <a:pt x="87" y="446"/>
                                              </a:lnTo>
                                              <a:lnTo>
                                                <a:pt x="86" y="446"/>
                                              </a:lnTo>
                                              <a:lnTo>
                                                <a:pt x="83" y="445"/>
                                              </a:lnTo>
                                              <a:lnTo>
                                                <a:pt x="82" y="445"/>
                                              </a:lnTo>
                                              <a:lnTo>
                                                <a:pt x="82" y="445"/>
                                              </a:lnTo>
                                              <a:lnTo>
                                                <a:pt x="82" y="444"/>
                                              </a:lnTo>
                                              <a:lnTo>
                                                <a:pt x="81" y="443"/>
                                              </a:lnTo>
                                              <a:lnTo>
                                                <a:pt x="81" y="441"/>
                                              </a:lnTo>
                                              <a:lnTo>
                                                <a:pt x="81" y="439"/>
                                              </a:lnTo>
                                              <a:lnTo>
                                                <a:pt x="81" y="438"/>
                                              </a:lnTo>
                                              <a:lnTo>
                                                <a:pt x="81" y="437"/>
                                              </a:lnTo>
                                              <a:lnTo>
                                                <a:pt x="81" y="436"/>
                                              </a:lnTo>
                                              <a:lnTo>
                                                <a:pt x="81" y="436"/>
                                              </a:lnTo>
                                              <a:lnTo>
                                                <a:pt x="80" y="435"/>
                                              </a:lnTo>
                                              <a:lnTo>
                                                <a:pt x="80" y="433"/>
                                              </a:lnTo>
                                              <a:lnTo>
                                                <a:pt x="78" y="431"/>
                                              </a:lnTo>
                                              <a:lnTo>
                                                <a:pt x="78" y="429"/>
                                              </a:lnTo>
                                              <a:lnTo>
                                                <a:pt x="76" y="427"/>
                                              </a:lnTo>
                                              <a:lnTo>
                                                <a:pt x="76" y="427"/>
                                              </a:lnTo>
                                              <a:lnTo>
                                                <a:pt x="76" y="426"/>
                                              </a:lnTo>
                                              <a:lnTo>
                                                <a:pt x="76" y="424"/>
                                              </a:lnTo>
                                              <a:lnTo>
                                                <a:pt x="76" y="421"/>
                                              </a:lnTo>
                                              <a:lnTo>
                                                <a:pt x="76" y="421"/>
                                              </a:lnTo>
                                              <a:lnTo>
                                                <a:pt x="74" y="411"/>
                                              </a:lnTo>
                                              <a:lnTo>
                                                <a:pt x="71" y="401"/>
                                              </a:lnTo>
                                              <a:lnTo>
                                                <a:pt x="71" y="401"/>
                                              </a:lnTo>
                                              <a:lnTo>
                                                <a:pt x="71" y="404"/>
                                              </a:lnTo>
                                              <a:lnTo>
                                                <a:pt x="71" y="406"/>
                                              </a:lnTo>
                                              <a:lnTo>
                                                <a:pt x="70" y="411"/>
                                              </a:lnTo>
                                              <a:lnTo>
                                                <a:pt x="70" y="416"/>
                                              </a:lnTo>
                                              <a:lnTo>
                                                <a:pt x="70" y="421"/>
                                              </a:lnTo>
                                              <a:lnTo>
                                                <a:pt x="70" y="421"/>
                                              </a:lnTo>
                                              <a:lnTo>
                                                <a:pt x="70" y="424"/>
                                              </a:lnTo>
                                              <a:lnTo>
                                                <a:pt x="70" y="425"/>
                                              </a:lnTo>
                                              <a:lnTo>
                                                <a:pt x="70" y="427"/>
                                              </a:lnTo>
                                              <a:lnTo>
                                                <a:pt x="70" y="427"/>
                                              </a:lnTo>
                                              <a:lnTo>
                                                <a:pt x="69" y="429"/>
                                              </a:lnTo>
                                              <a:lnTo>
                                                <a:pt x="69" y="432"/>
                                              </a:lnTo>
                                              <a:lnTo>
                                                <a:pt x="68" y="435"/>
                                              </a:lnTo>
                                              <a:lnTo>
                                                <a:pt x="67" y="436"/>
                                              </a:lnTo>
                                              <a:lnTo>
                                                <a:pt x="67" y="438"/>
                                              </a:lnTo>
                                              <a:lnTo>
                                                <a:pt x="67" y="438"/>
                                              </a:lnTo>
                                              <a:lnTo>
                                                <a:pt x="66" y="440"/>
                                              </a:lnTo>
                                              <a:lnTo>
                                                <a:pt x="67" y="442"/>
                                              </a:lnTo>
                                              <a:lnTo>
                                                <a:pt x="67" y="446"/>
                                              </a:lnTo>
                                              <a:lnTo>
                                                <a:pt x="67" y="446"/>
                                              </a:lnTo>
                                              <a:lnTo>
                                                <a:pt x="67" y="454"/>
                                              </a:lnTo>
                                              <a:lnTo>
                                                <a:pt x="68" y="462"/>
                                              </a:lnTo>
                                              <a:lnTo>
                                                <a:pt x="68" y="462"/>
                                              </a:lnTo>
                                              <a:lnTo>
                                                <a:pt x="68" y="466"/>
                                              </a:lnTo>
                                              <a:lnTo>
                                                <a:pt x="68" y="468"/>
                                              </a:lnTo>
                                              <a:lnTo>
                                                <a:pt x="68" y="470"/>
                                              </a:lnTo>
                                              <a:lnTo>
                                                <a:pt x="68" y="470"/>
                                              </a:lnTo>
                                              <a:lnTo>
                                                <a:pt x="68" y="472"/>
                                              </a:lnTo>
                                              <a:lnTo>
                                                <a:pt x="67" y="475"/>
                                              </a:lnTo>
                                              <a:lnTo>
                                                <a:pt x="66" y="480"/>
                                              </a:lnTo>
                                              <a:lnTo>
                                                <a:pt x="66" y="480"/>
                                              </a:lnTo>
                                              <a:lnTo>
                                                <a:pt x="65" y="484"/>
                                              </a:lnTo>
                                              <a:lnTo>
                                                <a:pt x="65" y="487"/>
                                              </a:lnTo>
                                              <a:lnTo>
                                                <a:pt x="64" y="495"/>
                                              </a:lnTo>
                                              <a:lnTo>
                                                <a:pt x="63" y="510"/>
                                              </a:lnTo>
                                              <a:lnTo>
                                                <a:pt x="63" y="510"/>
                                              </a:lnTo>
                                              <a:lnTo>
                                                <a:pt x="62" y="516"/>
                                              </a:lnTo>
                                              <a:lnTo>
                                                <a:pt x="61" y="523"/>
                                              </a:lnTo>
                                              <a:lnTo>
                                                <a:pt x="61" y="538"/>
                                              </a:lnTo>
                                              <a:lnTo>
                                                <a:pt x="61" y="538"/>
                                              </a:lnTo>
                                              <a:lnTo>
                                                <a:pt x="61" y="543"/>
                                              </a:lnTo>
                                              <a:lnTo>
                                                <a:pt x="61" y="545"/>
                                              </a:lnTo>
                                              <a:lnTo>
                                                <a:pt x="61" y="547"/>
                                              </a:lnTo>
                                              <a:lnTo>
                                                <a:pt x="61" y="547"/>
                                              </a:lnTo>
                                              <a:lnTo>
                                                <a:pt x="61" y="548"/>
                                              </a:lnTo>
                                              <a:lnTo>
                                                <a:pt x="61" y="549"/>
                                              </a:lnTo>
                                              <a:lnTo>
                                                <a:pt x="61" y="550"/>
                                              </a:lnTo>
                                              <a:lnTo>
                                                <a:pt x="62" y="551"/>
                                              </a:lnTo>
                                              <a:lnTo>
                                                <a:pt x="63" y="553"/>
                                              </a:lnTo>
                                              <a:lnTo>
                                                <a:pt x="63" y="553"/>
                                              </a:lnTo>
                                              <a:lnTo>
                                                <a:pt x="63" y="554"/>
                                              </a:lnTo>
                                              <a:lnTo>
                                                <a:pt x="63" y="555"/>
                                              </a:lnTo>
                                              <a:lnTo>
                                                <a:pt x="63" y="557"/>
                                              </a:lnTo>
                                              <a:lnTo>
                                                <a:pt x="62" y="559"/>
                                              </a:lnTo>
                                              <a:lnTo>
                                                <a:pt x="62" y="561"/>
                                              </a:lnTo>
                                              <a:lnTo>
                                                <a:pt x="62" y="561"/>
                                              </a:lnTo>
                                              <a:lnTo>
                                                <a:pt x="62" y="563"/>
                                              </a:lnTo>
                                              <a:lnTo>
                                                <a:pt x="63" y="564"/>
                                              </a:lnTo>
                                              <a:lnTo>
                                                <a:pt x="64" y="568"/>
                                              </a:lnTo>
                                              <a:lnTo>
                                                <a:pt x="64" y="568"/>
                                              </a:lnTo>
                                              <a:lnTo>
                                                <a:pt x="65" y="572"/>
                                              </a:lnTo>
                                              <a:lnTo>
                                                <a:pt x="66" y="577"/>
                                              </a:lnTo>
                                              <a:lnTo>
                                                <a:pt x="66" y="582"/>
                                              </a:lnTo>
                                              <a:lnTo>
                                                <a:pt x="68" y="587"/>
                                              </a:lnTo>
                                              <a:lnTo>
                                                <a:pt x="68" y="587"/>
                                              </a:lnTo>
                                              <a:lnTo>
                                                <a:pt x="61" y="589"/>
                                              </a:lnTo>
                                              <a:lnTo>
                                                <a:pt x="58" y="590"/>
                                              </a:lnTo>
                                              <a:lnTo>
                                                <a:pt x="54" y="591"/>
                                              </a:lnTo>
                                              <a:lnTo>
                                                <a:pt x="54" y="591"/>
                                              </a:lnTo>
                                              <a:lnTo>
                                                <a:pt x="52" y="592"/>
                                              </a:lnTo>
                                              <a:lnTo>
                                                <a:pt x="51" y="592"/>
                                              </a:lnTo>
                                              <a:lnTo>
                                                <a:pt x="50" y="592"/>
                                              </a:lnTo>
                                              <a:lnTo>
                                                <a:pt x="50" y="592"/>
                                              </a:lnTo>
                                              <a:lnTo>
                                                <a:pt x="49" y="592"/>
                                              </a:lnTo>
                                              <a:lnTo>
                                                <a:pt x="47" y="592"/>
                                              </a:lnTo>
                                              <a:lnTo>
                                                <a:pt x="45" y="591"/>
                                              </a:lnTo>
                                              <a:lnTo>
                                                <a:pt x="44" y="591"/>
                                              </a:lnTo>
                                              <a:lnTo>
                                                <a:pt x="44" y="591"/>
                                              </a:lnTo>
                                              <a:lnTo>
                                                <a:pt x="42" y="591"/>
                                              </a:lnTo>
                                              <a:lnTo>
                                                <a:pt x="40" y="592"/>
                                              </a:lnTo>
                                              <a:lnTo>
                                                <a:pt x="36" y="593"/>
                                              </a:lnTo>
                                              <a:lnTo>
                                                <a:pt x="36" y="593"/>
                                              </a:lnTo>
                                              <a:lnTo>
                                                <a:pt x="32" y="594"/>
                                              </a:lnTo>
                                              <a:lnTo>
                                                <a:pt x="30" y="595"/>
                                              </a:lnTo>
                                              <a:lnTo>
                                                <a:pt x="29" y="595"/>
                                              </a:lnTo>
                                              <a:lnTo>
                                                <a:pt x="29" y="595"/>
                                              </a:lnTo>
                                              <a:lnTo>
                                                <a:pt x="20" y="595"/>
                                              </a:lnTo>
                                              <a:lnTo>
                                                <a:pt x="20" y="595"/>
                                              </a:lnTo>
                                              <a:lnTo>
                                                <a:pt x="17" y="595"/>
                                              </a:lnTo>
                                              <a:lnTo>
                                                <a:pt x="15" y="595"/>
                                              </a:lnTo>
                                              <a:lnTo>
                                                <a:pt x="12" y="595"/>
                                              </a:lnTo>
                                              <a:lnTo>
                                                <a:pt x="11" y="595"/>
                                              </a:lnTo>
                                              <a:lnTo>
                                                <a:pt x="10" y="595"/>
                                              </a:lnTo>
                                              <a:lnTo>
                                                <a:pt x="7" y="594"/>
                                              </a:lnTo>
                                              <a:lnTo>
                                                <a:pt x="7" y="594"/>
                                              </a:lnTo>
                                              <a:lnTo>
                                                <a:pt x="5" y="593"/>
                                              </a:lnTo>
                                              <a:lnTo>
                                                <a:pt x="2" y="592"/>
                                              </a:lnTo>
                                              <a:lnTo>
                                                <a:pt x="2" y="591"/>
                                              </a:lnTo>
                                              <a:lnTo>
                                                <a:pt x="2" y="591"/>
                                              </a:lnTo>
                                              <a:lnTo>
                                                <a:pt x="1" y="590"/>
                                              </a:lnTo>
                                              <a:lnTo>
                                                <a:pt x="0" y="588"/>
                                              </a:lnTo>
                                              <a:lnTo>
                                                <a:pt x="0" y="586"/>
                                              </a:lnTo>
                                              <a:lnTo>
                                                <a:pt x="0" y="585"/>
                                              </a:lnTo>
                                              <a:lnTo>
                                                <a:pt x="0" y="585"/>
                                              </a:lnTo>
                                              <a:lnTo>
                                                <a:pt x="0" y="585"/>
                                              </a:lnTo>
                                              <a:lnTo>
                                                <a:pt x="0" y="584"/>
                                              </a:lnTo>
                                              <a:lnTo>
                                                <a:pt x="0" y="583"/>
                                              </a:lnTo>
                                              <a:lnTo>
                                                <a:pt x="1" y="582"/>
                                              </a:lnTo>
                                              <a:lnTo>
                                                <a:pt x="2" y="580"/>
                                              </a:lnTo>
                                              <a:lnTo>
                                                <a:pt x="2" y="579"/>
                                              </a:lnTo>
                                              <a:lnTo>
                                                <a:pt x="2" y="578"/>
                                              </a:lnTo>
                                              <a:lnTo>
                                                <a:pt x="2" y="578"/>
                                              </a:lnTo>
                                              <a:lnTo>
                                                <a:pt x="9" y="575"/>
                                              </a:lnTo>
                                              <a:lnTo>
                                                <a:pt x="12" y="574"/>
                                              </a:lnTo>
                                              <a:lnTo>
                                                <a:pt x="15" y="573"/>
                                              </a:lnTo>
                                              <a:lnTo>
                                                <a:pt x="15" y="573"/>
                                              </a:lnTo>
                                              <a:lnTo>
                                                <a:pt x="17" y="571"/>
                                              </a:lnTo>
                                              <a:lnTo>
                                                <a:pt x="18" y="569"/>
                                              </a:lnTo>
                                              <a:lnTo>
                                                <a:pt x="22" y="566"/>
                                              </a:lnTo>
                                              <a:lnTo>
                                                <a:pt x="25" y="562"/>
                                              </a:lnTo>
                                              <a:lnTo>
                                                <a:pt x="26" y="560"/>
                                              </a:lnTo>
                                              <a:lnTo>
                                                <a:pt x="27" y="558"/>
                                              </a:lnTo>
                                              <a:lnTo>
                                                <a:pt x="27" y="558"/>
                                              </a:lnTo>
                                              <a:lnTo>
                                                <a:pt x="29" y="557"/>
                                              </a:lnTo>
                                              <a:lnTo>
                                                <a:pt x="29" y="556"/>
                                              </a:lnTo>
                                              <a:lnTo>
                                                <a:pt x="32" y="555"/>
                                              </a:lnTo>
                                              <a:lnTo>
                                                <a:pt x="32" y="555"/>
                                              </a:lnTo>
                                              <a:lnTo>
                                                <a:pt x="33" y="553"/>
                                              </a:lnTo>
                                              <a:lnTo>
                                                <a:pt x="34" y="552"/>
                                              </a:lnTo>
                                              <a:lnTo>
                                                <a:pt x="35" y="550"/>
                                              </a:lnTo>
                                              <a:lnTo>
                                                <a:pt x="36" y="548"/>
                                              </a:lnTo>
                                              <a:lnTo>
                                                <a:pt x="36" y="548"/>
                                              </a:lnTo>
                                              <a:lnTo>
                                                <a:pt x="40" y="548"/>
                                              </a:lnTo>
                                              <a:lnTo>
                                                <a:pt x="40" y="548"/>
                                              </a:lnTo>
                                              <a:lnTo>
                                                <a:pt x="40" y="544"/>
                                              </a:lnTo>
                                              <a:lnTo>
                                                <a:pt x="40" y="540"/>
                                              </a:lnTo>
                                              <a:lnTo>
                                                <a:pt x="41" y="532"/>
                                              </a:lnTo>
                                              <a:lnTo>
                                                <a:pt x="41" y="524"/>
                                              </a:lnTo>
                                              <a:lnTo>
                                                <a:pt x="41" y="520"/>
                                              </a:lnTo>
                                              <a:lnTo>
                                                <a:pt x="42" y="516"/>
                                              </a:lnTo>
                                              <a:lnTo>
                                                <a:pt x="42" y="516"/>
                                              </a:lnTo>
                                              <a:lnTo>
                                                <a:pt x="41" y="512"/>
                                              </a:lnTo>
                                              <a:lnTo>
                                                <a:pt x="41" y="508"/>
                                              </a:lnTo>
                                              <a:lnTo>
                                                <a:pt x="40" y="499"/>
                                              </a:lnTo>
                                              <a:lnTo>
                                                <a:pt x="40" y="499"/>
                                              </a:lnTo>
                                              <a:lnTo>
                                                <a:pt x="39" y="490"/>
                                              </a:lnTo>
                                              <a:lnTo>
                                                <a:pt x="39" y="482"/>
                                              </a:lnTo>
                                              <a:lnTo>
                                                <a:pt x="39" y="482"/>
                                              </a:lnTo>
                                              <a:lnTo>
                                                <a:pt x="38" y="477"/>
                                              </a:lnTo>
                                              <a:lnTo>
                                                <a:pt x="38" y="472"/>
                                              </a:lnTo>
                                              <a:lnTo>
                                                <a:pt x="38" y="468"/>
                                              </a:lnTo>
                                              <a:lnTo>
                                                <a:pt x="38" y="463"/>
                                              </a:lnTo>
                                              <a:lnTo>
                                                <a:pt x="39" y="458"/>
                                              </a:lnTo>
                                              <a:lnTo>
                                                <a:pt x="39" y="454"/>
                                              </a:lnTo>
                                              <a:lnTo>
                                                <a:pt x="39" y="444"/>
                                              </a:lnTo>
                                              <a:lnTo>
                                                <a:pt x="39" y="444"/>
                                              </a:lnTo>
                                              <a:lnTo>
                                                <a:pt x="34" y="443"/>
                                              </a:lnTo>
                                              <a:lnTo>
                                                <a:pt x="32" y="442"/>
                                              </a:lnTo>
                                              <a:lnTo>
                                                <a:pt x="30" y="442"/>
                                              </a:lnTo>
                                              <a:lnTo>
                                                <a:pt x="29" y="442"/>
                                              </a:lnTo>
                                              <a:lnTo>
                                                <a:pt x="29" y="442"/>
                                              </a:lnTo>
                                              <a:lnTo>
                                                <a:pt x="28" y="429"/>
                                              </a:lnTo>
                                              <a:lnTo>
                                                <a:pt x="27" y="417"/>
                                              </a:lnTo>
                                              <a:lnTo>
                                                <a:pt x="27" y="404"/>
                                              </a:lnTo>
                                              <a:lnTo>
                                                <a:pt x="27" y="392"/>
                                              </a:lnTo>
                                              <a:lnTo>
                                                <a:pt x="27" y="392"/>
                                              </a:lnTo>
                                              <a:lnTo>
                                                <a:pt x="27" y="386"/>
                                              </a:lnTo>
                                              <a:lnTo>
                                                <a:pt x="27" y="380"/>
                                              </a:lnTo>
                                              <a:lnTo>
                                                <a:pt x="27" y="377"/>
                                              </a:lnTo>
                                              <a:lnTo>
                                                <a:pt x="27" y="374"/>
                                              </a:lnTo>
                                              <a:lnTo>
                                                <a:pt x="26" y="372"/>
                                              </a:lnTo>
                                              <a:lnTo>
                                                <a:pt x="26" y="369"/>
                                              </a:lnTo>
                                              <a:lnTo>
                                                <a:pt x="26" y="369"/>
                                              </a:lnTo>
                                              <a:lnTo>
                                                <a:pt x="27" y="363"/>
                                              </a:lnTo>
                                              <a:lnTo>
                                                <a:pt x="27" y="361"/>
                                              </a:lnTo>
                                              <a:lnTo>
                                                <a:pt x="27" y="358"/>
                                              </a:lnTo>
                                              <a:lnTo>
                                                <a:pt x="27" y="358"/>
                                              </a:lnTo>
                                              <a:lnTo>
                                                <a:pt x="27" y="357"/>
                                              </a:lnTo>
                                              <a:lnTo>
                                                <a:pt x="27" y="356"/>
                                              </a:lnTo>
                                              <a:lnTo>
                                                <a:pt x="27" y="353"/>
                                              </a:lnTo>
                                              <a:lnTo>
                                                <a:pt x="27" y="351"/>
                                              </a:lnTo>
                                              <a:lnTo>
                                                <a:pt x="27" y="348"/>
                                              </a:lnTo>
                                              <a:lnTo>
                                                <a:pt x="27" y="348"/>
                                              </a:lnTo>
                                              <a:lnTo>
                                                <a:pt x="27" y="347"/>
                                              </a:lnTo>
                                              <a:lnTo>
                                                <a:pt x="27" y="346"/>
                                              </a:lnTo>
                                              <a:lnTo>
                                                <a:pt x="27" y="345"/>
                                              </a:lnTo>
                                              <a:lnTo>
                                                <a:pt x="27" y="344"/>
                                              </a:lnTo>
                                              <a:lnTo>
                                                <a:pt x="27" y="344"/>
                                              </a:lnTo>
                                              <a:lnTo>
                                                <a:pt x="27" y="341"/>
                                              </a:lnTo>
                                              <a:lnTo>
                                                <a:pt x="27" y="338"/>
                                              </a:lnTo>
                                              <a:lnTo>
                                                <a:pt x="27" y="335"/>
                                              </a:lnTo>
                                              <a:lnTo>
                                                <a:pt x="27" y="332"/>
                                              </a:lnTo>
                                              <a:lnTo>
                                                <a:pt x="27" y="332"/>
                                              </a:lnTo>
                                              <a:lnTo>
                                                <a:pt x="27" y="328"/>
                                              </a:lnTo>
                                              <a:lnTo>
                                                <a:pt x="27" y="325"/>
                                              </a:lnTo>
                                              <a:lnTo>
                                                <a:pt x="27" y="322"/>
                                              </a:lnTo>
                                              <a:lnTo>
                                                <a:pt x="27" y="319"/>
                                              </a:lnTo>
                                              <a:lnTo>
                                                <a:pt x="27" y="319"/>
                                              </a:lnTo>
                                              <a:lnTo>
                                                <a:pt x="27" y="317"/>
                                              </a:lnTo>
                                              <a:lnTo>
                                                <a:pt x="27" y="315"/>
                                              </a:lnTo>
                                              <a:lnTo>
                                                <a:pt x="26" y="312"/>
                                              </a:lnTo>
                                              <a:lnTo>
                                                <a:pt x="26" y="310"/>
                                              </a:lnTo>
                                              <a:lnTo>
                                                <a:pt x="26" y="310"/>
                                              </a:lnTo>
                                              <a:lnTo>
                                                <a:pt x="26" y="307"/>
                                              </a:lnTo>
                                              <a:lnTo>
                                                <a:pt x="26" y="304"/>
                                              </a:lnTo>
                                              <a:lnTo>
                                                <a:pt x="26" y="298"/>
                                              </a:lnTo>
                                              <a:lnTo>
                                                <a:pt x="26" y="298"/>
                                              </a:lnTo>
                                              <a:lnTo>
                                                <a:pt x="26" y="292"/>
                                              </a:lnTo>
                                              <a:lnTo>
                                                <a:pt x="26" y="292"/>
                                              </a:lnTo>
                                              <a:lnTo>
                                                <a:pt x="26" y="290"/>
                                              </a:lnTo>
                                              <a:lnTo>
                                                <a:pt x="26" y="288"/>
                                              </a:lnTo>
                                              <a:lnTo>
                                                <a:pt x="26" y="287"/>
                                              </a:lnTo>
                                              <a:lnTo>
                                                <a:pt x="26" y="287"/>
                                              </a:lnTo>
                                              <a:lnTo>
                                                <a:pt x="26" y="285"/>
                                              </a:lnTo>
                                              <a:lnTo>
                                                <a:pt x="27" y="283"/>
                                              </a:lnTo>
                                              <a:lnTo>
                                                <a:pt x="28" y="280"/>
                                              </a:lnTo>
                                              <a:lnTo>
                                                <a:pt x="28" y="280"/>
                                              </a:lnTo>
                                              <a:lnTo>
                                                <a:pt x="31" y="273"/>
                                              </a:lnTo>
                                              <a:lnTo>
                                                <a:pt x="31" y="273"/>
                                              </a:lnTo>
                                              <a:lnTo>
                                                <a:pt x="31" y="272"/>
                                              </a:lnTo>
                                              <a:lnTo>
                                                <a:pt x="31" y="271"/>
                                              </a:lnTo>
                                              <a:lnTo>
                                                <a:pt x="30" y="269"/>
                                              </a:lnTo>
                                              <a:lnTo>
                                                <a:pt x="30" y="267"/>
                                              </a:lnTo>
                                              <a:lnTo>
                                                <a:pt x="30" y="266"/>
                                              </a:lnTo>
                                              <a:lnTo>
                                                <a:pt x="30" y="265"/>
                                              </a:lnTo>
                                              <a:lnTo>
                                                <a:pt x="30" y="265"/>
                                              </a:lnTo>
                                              <a:lnTo>
                                                <a:pt x="30" y="263"/>
                                              </a:lnTo>
                                              <a:lnTo>
                                                <a:pt x="30" y="263"/>
                                              </a:lnTo>
                                              <a:lnTo>
                                                <a:pt x="31" y="261"/>
                                              </a:lnTo>
                                              <a:lnTo>
                                                <a:pt x="32" y="258"/>
                                              </a:lnTo>
                                              <a:lnTo>
                                                <a:pt x="32" y="256"/>
                                              </a:lnTo>
                                              <a:lnTo>
                                                <a:pt x="32" y="256"/>
                                              </a:lnTo>
                                              <a:lnTo>
                                                <a:pt x="32" y="253"/>
                                              </a:lnTo>
                                              <a:lnTo>
                                                <a:pt x="32" y="251"/>
                                              </a:lnTo>
                                              <a:lnTo>
                                                <a:pt x="32" y="245"/>
                                              </a:lnTo>
                                              <a:lnTo>
                                                <a:pt x="32" y="245"/>
                                              </a:lnTo>
                                              <a:lnTo>
                                                <a:pt x="32" y="243"/>
                                              </a:lnTo>
                                              <a:lnTo>
                                                <a:pt x="32" y="240"/>
                                              </a:lnTo>
                                              <a:lnTo>
                                                <a:pt x="32" y="240"/>
                                              </a:lnTo>
                                              <a:lnTo>
                                                <a:pt x="33" y="237"/>
                                              </a:lnTo>
                                              <a:lnTo>
                                                <a:pt x="33" y="236"/>
                                              </a:lnTo>
                                              <a:lnTo>
                                                <a:pt x="33" y="235"/>
                                              </a:lnTo>
                                              <a:lnTo>
                                                <a:pt x="33" y="235"/>
                                              </a:lnTo>
                                              <a:lnTo>
                                                <a:pt x="34" y="235"/>
                                              </a:lnTo>
                                              <a:lnTo>
                                                <a:pt x="34" y="235"/>
                                              </a:lnTo>
                                              <a:lnTo>
                                                <a:pt x="34" y="234"/>
                                              </a:lnTo>
                                              <a:lnTo>
                                                <a:pt x="35" y="233"/>
                                              </a:lnTo>
                                              <a:lnTo>
                                                <a:pt x="36" y="232"/>
                                              </a:lnTo>
                                              <a:lnTo>
                                                <a:pt x="36" y="232"/>
                                              </a:lnTo>
                                              <a:lnTo>
                                                <a:pt x="36" y="232"/>
                                              </a:lnTo>
                                              <a:lnTo>
                                                <a:pt x="34" y="230"/>
                                              </a:lnTo>
                                              <a:lnTo>
                                                <a:pt x="33" y="229"/>
                                              </a:lnTo>
                                              <a:lnTo>
                                                <a:pt x="32" y="228"/>
                                              </a:lnTo>
                                              <a:lnTo>
                                                <a:pt x="30" y="227"/>
                                              </a:lnTo>
                                              <a:lnTo>
                                                <a:pt x="30" y="227"/>
                                              </a:lnTo>
                                              <a:lnTo>
                                                <a:pt x="29" y="226"/>
                                              </a:lnTo>
                                              <a:lnTo>
                                                <a:pt x="28" y="224"/>
                                              </a:lnTo>
                                              <a:lnTo>
                                                <a:pt x="27" y="223"/>
                                              </a:lnTo>
                                              <a:lnTo>
                                                <a:pt x="25" y="221"/>
                                              </a:lnTo>
                                              <a:lnTo>
                                                <a:pt x="25" y="221"/>
                                              </a:lnTo>
                                              <a:lnTo>
                                                <a:pt x="25" y="220"/>
                                              </a:lnTo>
                                              <a:lnTo>
                                                <a:pt x="24" y="220"/>
                                              </a:lnTo>
                                              <a:lnTo>
                                                <a:pt x="23" y="219"/>
                                              </a:lnTo>
                                              <a:lnTo>
                                                <a:pt x="23" y="219"/>
                                              </a:lnTo>
                                              <a:lnTo>
                                                <a:pt x="22" y="219"/>
                                              </a:lnTo>
                                              <a:lnTo>
                                                <a:pt x="22" y="219"/>
                                              </a:lnTo>
                                              <a:lnTo>
                                                <a:pt x="20" y="220"/>
                                              </a:lnTo>
                                              <a:lnTo>
                                                <a:pt x="19" y="220"/>
                                              </a:lnTo>
                                              <a:lnTo>
                                                <a:pt x="19" y="220"/>
                                              </a:lnTo>
                                              <a:lnTo>
                                                <a:pt x="17" y="220"/>
                                              </a:lnTo>
                                              <a:lnTo>
                                                <a:pt x="17" y="220"/>
                                              </a:lnTo>
                                              <a:lnTo>
                                                <a:pt x="17" y="219"/>
                                              </a:lnTo>
                                              <a:lnTo>
                                                <a:pt x="16" y="219"/>
                                              </a:lnTo>
                                              <a:lnTo>
                                                <a:pt x="15" y="218"/>
                                              </a:lnTo>
                                              <a:lnTo>
                                                <a:pt x="14" y="217"/>
                                              </a:lnTo>
                                              <a:lnTo>
                                                <a:pt x="14" y="217"/>
                                              </a:lnTo>
                                              <a:lnTo>
                                                <a:pt x="14" y="212"/>
                                              </a:lnTo>
                                              <a:lnTo>
                                                <a:pt x="13" y="208"/>
                                              </a:lnTo>
                                              <a:lnTo>
                                                <a:pt x="13" y="206"/>
                                              </a:lnTo>
                                              <a:lnTo>
                                                <a:pt x="13" y="204"/>
                                              </a:lnTo>
                                              <a:lnTo>
                                                <a:pt x="14" y="201"/>
                                              </a:lnTo>
                                              <a:lnTo>
                                                <a:pt x="14" y="198"/>
                                              </a:lnTo>
                                              <a:lnTo>
                                                <a:pt x="14" y="198"/>
                                              </a:lnTo>
                                              <a:lnTo>
                                                <a:pt x="15" y="195"/>
                                              </a:lnTo>
                                              <a:lnTo>
                                                <a:pt x="16" y="192"/>
                                              </a:lnTo>
                                              <a:lnTo>
                                                <a:pt x="19" y="185"/>
                                              </a:lnTo>
                                              <a:lnTo>
                                                <a:pt x="19" y="185"/>
                                              </a:lnTo>
                                              <a:lnTo>
                                                <a:pt x="20" y="181"/>
                                              </a:lnTo>
                                              <a:lnTo>
                                                <a:pt x="21" y="178"/>
                                              </a:lnTo>
                                              <a:lnTo>
                                                <a:pt x="22" y="174"/>
                                              </a:lnTo>
                                              <a:lnTo>
                                                <a:pt x="23" y="170"/>
                                              </a:lnTo>
                                              <a:lnTo>
                                                <a:pt x="23" y="170"/>
                                              </a:lnTo>
                                              <a:lnTo>
                                                <a:pt x="24" y="169"/>
                                              </a:lnTo>
                                              <a:lnTo>
                                                <a:pt x="25" y="167"/>
                                              </a:lnTo>
                                              <a:lnTo>
                                                <a:pt x="27" y="164"/>
                                              </a:lnTo>
                                              <a:lnTo>
                                                <a:pt x="28" y="161"/>
                                              </a:lnTo>
                                              <a:lnTo>
                                                <a:pt x="29" y="159"/>
                                              </a:lnTo>
                                              <a:lnTo>
                                                <a:pt x="29" y="158"/>
                                              </a:lnTo>
                                              <a:lnTo>
                                                <a:pt x="29" y="158"/>
                                              </a:lnTo>
                                              <a:lnTo>
                                                <a:pt x="30" y="155"/>
                                              </a:lnTo>
                                              <a:lnTo>
                                                <a:pt x="31" y="153"/>
                                              </a:lnTo>
                                              <a:lnTo>
                                                <a:pt x="32" y="150"/>
                                              </a:lnTo>
                                              <a:lnTo>
                                                <a:pt x="32" y="150"/>
                                              </a:lnTo>
                                              <a:lnTo>
                                                <a:pt x="32" y="147"/>
                                              </a:lnTo>
                                              <a:lnTo>
                                                <a:pt x="32" y="143"/>
                                              </a:lnTo>
                                              <a:lnTo>
                                                <a:pt x="32" y="140"/>
                                              </a:lnTo>
                                              <a:lnTo>
                                                <a:pt x="32" y="139"/>
                                              </a:lnTo>
                                              <a:lnTo>
                                                <a:pt x="33" y="137"/>
                                              </a:lnTo>
                                              <a:lnTo>
                                                <a:pt x="33" y="137"/>
                                              </a:lnTo>
                                              <a:lnTo>
                                                <a:pt x="34" y="134"/>
                                              </a:lnTo>
                                              <a:lnTo>
                                                <a:pt x="35" y="131"/>
                                              </a:lnTo>
                                              <a:lnTo>
                                                <a:pt x="37" y="125"/>
                                              </a:lnTo>
                                              <a:lnTo>
                                                <a:pt x="37" y="125"/>
                                              </a:lnTo>
                                              <a:lnTo>
                                                <a:pt x="38" y="124"/>
                                              </a:lnTo>
                                              <a:lnTo>
                                                <a:pt x="39" y="124"/>
                                              </a:lnTo>
                                              <a:lnTo>
                                                <a:pt x="40" y="122"/>
                                              </a:lnTo>
                                              <a:lnTo>
                                                <a:pt x="40" y="122"/>
                                              </a:lnTo>
                                              <a:lnTo>
                                                <a:pt x="42" y="120"/>
                                              </a:lnTo>
                                              <a:lnTo>
                                                <a:pt x="42" y="119"/>
                                              </a:lnTo>
                                              <a:lnTo>
                                                <a:pt x="43" y="118"/>
                                              </a:lnTo>
                                              <a:lnTo>
                                                <a:pt x="43" y="118"/>
                                              </a:lnTo>
                                              <a:lnTo>
                                                <a:pt x="44" y="118"/>
                                              </a:lnTo>
                                              <a:lnTo>
                                                <a:pt x="44" y="117"/>
                                              </a:lnTo>
                                              <a:lnTo>
                                                <a:pt x="47" y="116"/>
                                              </a:lnTo>
                                              <a:lnTo>
                                                <a:pt x="48" y="115"/>
                                              </a:lnTo>
                                              <a:lnTo>
                                                <a:pt x="49" y="114"/>
                                              </a:lnTo>
                                              <a:lnTo>
                                                <a:pt x="49" y="114"/>
                                              </a:lnTo>
                                              <a:lnTo>
                                                <a:pt x="49" y="114"/>
                                              </a:lnTo>
                                              <a:lnTo>
                                                <a:pt x="51" y="114"/>
                                              </a:lnTo>
                                              <a:lnTo>
                                                <a:pt x="51" y="114"/>
                                              </a:lnTo>
                                              <a:lnTo>
                                                <a:pt x="52" y="113"/>
                                              </a:lnTo>
                                              <a:lnTo>
                                                <a:pt x="54" y="113"/>
                                              </a:lnTo>
                                              <a:lnTo>
                                                <a:pt x="55" y="112"/>
                                              </a:lnTo>
                                              <a:lnTo>
                                                <a:pt x="57" y="110"/>
                                              </a:lnTo>
                                              <a:lnTo>
                                                <a:pt x="57" y="110"/>
                                              </a:lnTo>
                                              <a:lnTo>
                                                <a:pt x="60" y="108"/>
                                              </a:lnTo>
                                              <a:lnTo>
                                                <a:pt x="61" y="107"/>
                                              </a:lnTo>
                                              <a:lnTo>
                                                <a:pt x="63" y="106"/>
                                              </a:lnTo>
                                              <a:lnTo>
                                                <a:pt x="64" y="104"/>
                                              </a:lnTo>
                                              <a:lnTo>
                                                <a:pt x="66" y="103"/>
                                              </a:lnTo>
                                              <a:lnTo>
                                                <a:pt x="67" y="101"/>
                                              </a:lnTo>
                                              <a:lnTo>
                                                <a:pt x="68" y="98"/>
                                              </a:lnTo>
                                              <a:lnTo>
                                                <a:pt x="68" y="98"/>
                                              </a:lnTo>
                                              <a:lnTo>
                                                <a:pt x="68" y="97"/>
                                              </a:lnTo>
                                              <a:lnTo>
                                                <a:pt x="68" y="95"/>
                                              </a:lnTo>
                                              <a:lnTo>
                                                <a:pt x="68" y="90"/>
                                              </a:lnTo>
                                              <a:lnTo>
                                                <a:pt x="67" y="87"/>
                                              </a:lnTo>
                                              <a:lnTo>
                                                <a:pt x="67" y="85"/>
                                              </a:lnTo>
                                              <a:lnTo>
                                                <a:pt x="66" y="83"/>
                                              </a:lnTo>
                                              <a:lnTo>
                                                <a:pt x="66" y="81"/>
                                              </a:lnTo>
                                              <a:lnTo>
                                                <a:pt x="66" y="81"/>
                                              </a:lnTo>
                                              <a:lnTo>
                                                <a:pt x="66" y="81"/>
                                              </a:lnTo>
                                              <a:lnTo>
                                                <a:pt x="66" y="82"/>
                                              </a:lnTo>
                                              <a:lnTo>
                                                <a:pt x="66" y="82"/>
                                              </a:lnTo>
                                              <a:lnTo>
                                                <a:pt x="66" y="82"/>
                                              </a:lnTo>
                                              <a:lnTo>
                                                <a:pt x="62" y="78"/>
                                              </a:lnTo>
                                              <a:lnTo>
                                                <a:pt x="60" y="76"/>
                                              </a:lnTo>
                                              <a:lnTo>
                                                <a:pt x="59" y="74"/>
                                              </a:lnTo>
                                              <a:lnTo>
                                                <a:pt x="59" y="74"/>
                                              </a:lnTo>
                                              <a:lnTo>
                                                <a:pt x="58" y="73"/>
                                              </a:lnTo>
                                              <a:lnTo>
                                                <a:pt x="56" y="71"/>
                                              </a:lnTo>
                                              <a:lnTo>
                                                <a:pt x="55" y="68"/>
                                              </a:lnTo>
                                              <a:lnTo>
                                                <a:pt x="51" y="59"/>
                                              </a:lnTo>
                                              <a:lnTo>
                                                <a:pt x="51" y="59"/>
                                              </a:lnTo>
                                              <a:lnTo>
                                                <a:pt x="51" y="57"/>
                                              </a:lnTo>
                                              <a:lnTo>
                                                <a:pt x="49" y="55"/>
                                              </a:lnTo>
                                              <a:lnTo>
                                                <a:pt x="49" y="53"/>
                                              </a:lnTo>
                                              <a:lnTo>
                                                <a:pt x="48" y="51"/>
                                              </a:lnTo>
                                              <a:lnTo>
                                                <a:pt x="48" y="51"/>
                                              </a:lnTo>
                                              <a:lnTo>
                                                <a:pt x="46" y="47"/>
                                              </a:lnTo>
                                              <a:lnTo>
                                                <a:pt x="45" y="45"/>
                                              </a:lnTo>
                                              <a:lnTo>
                                                <a:pt x="44" y="43"/>
                                              </a:lnTo>
                                              <a:lnTo>
                                                <a:pt x="44" y="43"/>
                                              </a:lnTo>
                                              <a:lnTo>
                                                <a:pt x="44" y="41"/>
                                              </a:lnTo>
                                              <a:lnTo>
                                                <a:pt x="44" y="39"/>
                                              </a:lnTo>
                                              <a:lnTo>
                                                <a:pt x="44" y="35"/>
                                              </a:lnTo>
                                              <a:lnTo>
                                                <a:pt x="44" y="35"/>
                                              </a:lnTo>
                                              <a:lnTo>
                                                <a:pt x="42" y="34"/>
                                              </a:lnTo>
                                              <a:lnTo>
                                                <a:pt x="42" y="34"/>
                                              </a:lnTo>
                                              <a:lnTo>
                                                <a:pt x="42" y="34"/>
                                              </a:lnTo>
                                              <a:lnTo>
                                                <a:pt x="42" y="34"/>
                                              </a:lnTo>
                                              <a:lnTo>
                                                <a:pt x="42" y="34"/>
                                              </a:lnTo>
                                              <a:lnTo>
                                                <a:pt x="43" y="33"/>
                                              </a:lnTo>
                                              <a:lnTo>
                                                <a:pt x="44" y="33"/>
                                              </a:lnTo>
                                              <a:lnTo>
                                                <a:pt x="44" y="33"/>
                                              </a:lnTo>
                                              <a:lnTo>
                                                <a:pt x="44" y="33"/>
                                              </a:lnTo>
                                              <a:lnTo>
                                                <a:pt x="44" y="32"/>
                                              </a:lnTo>
                                              <a:lnTo>
                                                <a:pt x="44" y="32"/>
                                              </a:lnTo>
                                              <a:lnTo>
                                                <a:pt x="44" y="31"/>
                                              </a:lnTo>
                                              <a:lnTo>
                                                <a:pt x="43" y="30"/>
                                              </a:lnTo>
                                              <a:lnTo>
                                                <a:pt x="43" y="29"/>
                                              </a:lnTo>
                                              <a:lnTo>
                                                <a:pt x="43" y="29"/>
                                              </a:lnTo>
                                              <a:lnTo>
                                                <a:pt x="43" y="29"/>
                                              </a:lnTo>
                                              <a:lnTo>
                                                <a:pt x="42" y="28"/>
                                              </a:lnTo>
                                              <a:lnTo>
                                                <a:pt x="42" y="28"/>
                                              </a:lnTo>
                                              <a:lnTo>
                                                <a:pt x="42" y="27"/>
                                              </a:lnTo>
                                              <a:lnTo>
                                                <a:pt x="43" y="25"/>
                                              </a:lnTo>
                                              <a:lnTo>
                                                <a:pt x="44" y="25"/>
                                              </a:lnTo>
                                              <a:lnTo>
                                                <a:pt x="44" y="24"/>
                                              </a:lnTo>
                                              <a:lnTo>
                                                <a:pt x="44" y="22"/>
                                              </a:lnTo>
                                              <a:lnTo>
                                                <a:pt x="44" y="22"/>
                                              </a:lnTo>
                                              <a:lnTo>
                                                <a:pt x="44" y="22"/>
                                              </a:lnTo>
                                              <a:lnTo>
                                                <a:pt x="44" y="20"/>
                                              </a:lnTo>
                                              <a:lnTo>
                                                <a:pt x="43" y="20"/>
                                              </a:lnTo>
                                              <a:lnTo>
                                                <a:pt x="42" y="18"/>
                                              </a:lnTo>
                                              <a:lnTo>
                                                <a:pt x="42" y="18"/>
                                              </a:lnTo>
                                              <a:lnTo>
                                                <a:pt x="42" y="17"/>
                                              </a:lnTo>
                                              <a:lnTo>
                                                <a:pt x="43" y="17"/>
                                              </a:lnTo>
                                              <a:lnTo>
                                                <a:pt x="44" y="17"/>
                                              </a:lnTo>
                                              <a:lnTo>
                                                <a:pt x="44" y="17"/>
                                              </a:lnTo>
                                              <a:lnTo>
                                                <a:pt x="44" y="17"/>
                                              </a:lnTo>
                                              <a:lnTo>
                                                <a:pt x="44" y="15"/>
                                              </a:lnTo>
                                              <a:lnTo>
                                                <a:pt x="43" y="14"/>
                                              </a:lnTo>
                                              <a:lnTo>
                                                <a:pt x="43" y="14"/>
                                              </a:lnTo>
                                              <a:lnTo>
                                                <a:pt x="44" y="14"/>
                                              </a:lnTo>
                                              <a:lnTo>
                                                <a:pt x="44" y="14"/>
                                              </a:lnTo>
                                              <a:lnTo>
                                                <a:pt x="44" y="13"/>
                                              </a:lnTo>
                                              <a:lnTo>
                                                <a:pt x="44" y="11"/>
                                              </a:lnTo>
                                              <a:lnTo>
                                                <a:pt x="44" y="11"/>
                                              </a:lnTo>
                                              <a:lnTo>
                                                <a:pt x="47" y="12"/>
                                              </a:lnTo>
                                              <a:lnTo>
                                                <a:pt x="47" y="12"/>
                                              </a:lnTo>
                                              <a:lnTo>
                                                <a:pt x="47" y="11"/>
                                              </a:lnTo>
                                              <a:lnTo>
                                                <a:pt x="47" y="11"/>
                                              </a:lnTo>
                                              <a:lnTo>
                                                <a:pt x="47" y="10"/>
                                              </a:lnTo>
                                              <a:lnTo>
                                                <a:pt x="47" y="10"/>
                                              </a:lnTo>
                                              <a:lnTo>
                                                <a:pt x="48" y="9"/>
                                              </a:lnTo>
                                              <a:lnTo>
                                                <a:pt x="49" y="8"/>
                                              </a:lnTo>
                                              <a:lnTo>
                                                <a:pt x="49" y="6"/>
                                              </a:lnTo>
                                              <a:lnTo>
                                                <a:pt x="50" y="5"/>
                                              </a:lnTo>
                                              <a:lnTo>
                                                <a:pt x="50" y="5"/>
                                              </a:lnTo>
                                              <a:lnTo>
                                                <a:pt x="50" y="5"/>
                                              </a:lnTo>
                                              <a:lnTo>
                                                <a:pt x="51" y="5"/>
                                              </a:lnTo>
                                              <a:lnTo>
                                                <a:pt x="51" y="5"/>
                                              </a:lnTo>
                                              <a:lnTo>
                                                <a:pt x="51" y="6"/>
                                              </a:lnTo>
                                              <a:lnTo>
                                                <a:pt x="51" y="7"/>
                                              </a:lnTo>
                                              <a:lnTo>
                                                <a:pt x="51" y="7"/>
                                              </a:lnTo>
                                              <a:lnTo>
                                                <a:pt x="53" y="5"/>
                                              </a:lnTo>
                                              <a:lnTo>
                                                <a:pt x="54" y="3"/>
                                              </a:lnTo>
                                              <a:lnTo>
                                                <a:pt x="54" y="3"/>
                                              </a:lnTo>
                                              <a:lnTo>
                                                <a:pt x="54" y="3"/>
                                              </a:lnTo>
                                              <a:lnTo>
                                                <a:pt x="54" y="3"/>
                                              </a:lnTo>
                                              <a:lnTo>
                                                <a:pt x="54" y="4"/>
                                              </a:lnTo>
                                              <a:lnTo>
                                                <a:pt x="54" y="5"/>
                                              </a:lnTo>
                                              <a:lnTo>
                                                <a:pt x="54" y="5"/>
                                              </a:lnTo>
                                              <a:lnTo>
                                                <a:pt x="54" y="5"/>
                                              </a:lnTo>
                                              <a:lnTo>
                                                <a:pt x="55" y="4"/>
                                              </a:lnTo>
                                              <a:lnTo>
                                                <a:pt x="56" y="3"/>
                                              </a:lnTo>
                                              <a:lnTo>
                                                <a:pt x="56" y="3"/>
                                              </a:lnTo>
                                              <a:lnTo>
                                                <a:pt x="57" y="3"/>
                                              </a:lnTo>
                                              <a:lnTo>
                                                <a:pt x="57" y="4"/>
                                              </a:lnTo>
                                              <a:lnTo>
                                                <a:pt x="58" y="4"/>
                                              </a:lnTo>
                                              <a:lnTo>
                                                <a:pt x="58" y="4"/>
                                              </a:lnTo>
                                              <a:lnTo>
                                                <a:pt x="61" y="0"/>
                                              </a:lnTo>
                                              <a:lnTo>
                                                <a:pt x="61" y="0"/>
                                              </a:lnTo>
                                              <a:lnTo>
                                                <a:pt x="61" y="1"/>
                                              </a:lnTo>
                                              <a:lnTo>
                                                <a:pt x="62" y="2"/>
                                              </a:lnTo>
                                              <a:lnTo>
                                                <a:pt x="63" y="2"/>
                                              </a:lnTo>
                                              <a:lnTo>
                                                <a:pt x="64" y="2"/>
                                              </a:lnTo>
                                              <a:lnTo>
                                                <a:pt x="64" y="2"/>
                                              </a:lnTo>
                                              <a:lnTo>
                                                <a:pt x="64" y="2"/>
                                              </a:lnTo>
                                              <a:lnTo>
                                                <a:pt x="63" y="4"/>
                                              </a:lnTo>
                                              <a:lnTo>
                                                <a:pt x="63" y="4"/>
                                              </a:lnTo>
                                              <a:lnTo>
                                                <a:pt x="66" y="4"/>
                                              </a:lnTo>
                                              <a:lnTo>
                                                <a:pt x="68" y="5"/>
                                              </a:lnTo>
                                              <a:lnTo>
                                                <a:pt x="68" y="5"/>
                                              </a:lnTo>
                                              <a:lnTo>
                                                <a:pt x="69" y="4"/>
                                              </a:lnTo>
                                              <a:lnTo>
                                                <a:pt x="69" y="4"/>
                                              </a:lnTo>
                                              <a:lnTo>
                                                <a:pt x="69" y="2"/>
                                              </a:lnTo>
                                              <a:lnTo>
                                                <a:pt x="69" y="2"/>
                                              </a:lnTo>
                                              <a:lnTo>
                                                <a:pt x="69" y="2"/>
                                              </a:lnTo>
                                              <a:lnTo>
                                                <a:pt x="69" y="3"/>
                                              </a:lnTo>
                                              <a:lnTo>
                                                <a:pt x="70" y="4"/>
                                              </a:lnTo>
                                              <a:lnTo>
                                                <a:pt x="70" y="5"/>
                                              </a:lnTo>
                                              <a:lnTo>
                                                <a:pt x="70" y="5"/>
                                              </a:lnTo>
                                              <a:lnTo>
                                                <a:pt x="71" y="5"/>
                                              </a:lnTo>
                                              <a:lnTo>
                                                <a:pt x="71" y="5"/>
                                              </a:lnTo>
                                              <a:lnTo>
                                                <a:pt x="72" y="6"/>
                                              </a:lnTo>
                                              <a:lnTo>
                                                <a:pt x="74" y="7"/>
                                              </a:lnTo>
                                              <a:lnTo>
                                                <a:pt x="76" y="8"/>
                                              </a:lnTo>
                                              <a:lnTo>
                                                <a:pt x="77" y="9"/>
                                              </a:lnTo>
                                              <a:lnTo>
                                                <a:pt x="80" y="11"/>
                                              </a:lnTo>
                                              <a:lnTo>
                                                <a:pt x="83" y="14"/>
                                              </a:lnTo>
                                              <a:lnTo>
                                                <a:pt x="83" y="14"/>
                                              </a:lnTo>
                                              <a:lnTo>
                                                <a:pt x="86" y="16"/>
                                              </a:lnTo>
                                              <a:lnTo>
                                                <a:pt x="87" y="17"/>
                                              </a:lnTo>
                                              <a:lnTo>
                                                <a:pt x="88" y="19"/>
                                              </a:lnTo>
                                              <a:lnTo>
                                                <a:pt x="88" y="19"/>
                                              </a:lnTo>
                                              <a:lnTo>
                                                <a:pt x="88" y="20"/>
                                              </a:lnTo>
                                              <a:lnTo>
                                                <a:pt x="89" y="22"/>
                                              </a:lnTo>
                                              <a:lnTo>
                                                <a:pt x="90" y="24"/>
                                              </a:lnTo>
                                              <a:lnTo>
                                                <a:pt x="91" y="26"/>
                                              </a:lnTo>
                                              <a:lnTo>
                                                <a:pt x="91" y="26"/>
                                              </a:lnTo>
                                              <a:lnTo>
                                                <a:pt x="91" y="26"/>
                                              </a:lnTo>
                                              <a:lnTo>
                                                <a:pt x="90" y="25"/>
                                              </a:lnTo>
                                              <a:lnTo>
                                                <a:pt x="90" y="25"/>
                                              </a:lnTo>
                                              <a:lnTo>
                                                <a:pt x="89" y="24"/>
                                              </a:lnTo>
                                              <a:lnTo>
                                                <a:pt x="89" y="24"/>
                                              </a:lnTo>
                                              <a:lnTo>
                                                <a:pt x="89" y="24"/>
                                              </a:lnTo>
                                              <a:lnTo>
                                                <a:pt x="89" y="24"/>
                                              </a:lnTo>
                                              <a:lnTo>
                                                <a:pt x="89" y="24"/>
                                              </a:lnTo>
                                              <a:lnTo>
                                                <a:pt x="90" y="28"/>
                                              </a:lnTo>
                                              <a:lnTo>
                                                <a:pt x="91" y="31"/>
                                              </a:lnTo>
                                              <a:lnTo>
                                                <a:pt x="91" y="35"/>
                                              </a:lnTo>
                                              <a:lnTo>
                                                <a:pt x="92" y="38"/>
                                              </a:lnTo>
                                              <a:lnTo>
                                                <a:pt x="92" y="41"/>
                                              </a:lnTo>
                                              <a:lnTo>
                                                <a:pt x="92" y="45"/>
                                              </a:lnTo>
                                              <a:lnTo>
                                                <a:pt x="93" y="49"/>
                                              </a:lnTo>
                                              <a:lnTo>
                                                <a:pt x="93" y="54"/>
                                              </a:lnTo>
                                              <a:lnTo>
                                                <a:pt x="93" y="54"/>
                                              </a:lnTo>
                                              <a:lnTo>
                                                <a:pt x="93" y="57"/>
                                              </a:lnTo>
                                              <a:lnTo>
                                                <a:pt x="93" y="60"/>
                                              </a:lnTo>
                                              <a:lnTo>
                                                <a:pt x="93" y="67"/>
                                              </a:lnTo>
                                              <a:lnTo>
                                                <a:pt x="93" y="67"/>
                                              </a:lnTo>
                                              <a:lnTo>
                                                <a:pt x="93" y="69"/>
                                              </a:lnTo>
                                              <a:lnTo>
                                                <a:pt x="93" y="69"/>
                                              </a:lnTo>
                                              <a:lnTo>
                                                <a:pt x="93" y="71"/>
                                              </a:lnTo>
                                              <a:lnTo>
                                                <a:pt x="93" y="73"/>
                                              </a:lnTo>
                                              <a:lnTo>
                                                <a:pt x="93" y="73"/>
                                              </a:lnTo>
                                              <a:lnTo>
                                                <a:pt x="93" y="75"/>
                                              </a:lnTo>
                                              <a:lnTo>
                                                <a:pt x="93" y="77"/>
                                              </a:lnTo>
                                              <a:lnTo>
                                                <a:pt x="94" y="81"/>
                                              </a:lnTo>
                                              <a:lnTo>
                                                <a:pt x="95" y="85"/>
                                              </a:lnTo>
                                              <a:lnTo>
                                                <a:pt x="96" y="87"/>
                                              </a:lnTo>
                                              <a:lnTo>
                                                <a:pt x="96" y="88"/>
                                              </a:lnTo>
                                              <a:lnTo>
                                                <a:pt x="96" y="88"/>
                                              </a:lnTo>
                                              <a:lnTo>
                                                <a:pt x="97" y="90"/>
                                              </a:lnTo>
                                              <a:lnTo>
                                                <a:pt x="98" y="91"/>
                                              </a:lnTo>
                                              <a:lnTo>
                                                <a:pt x="100" y="93"/>
                                              </a:lnTo>
                                              <a:lnTo>
                                                <a:pt x="103" y="95"/>
                                              </a:lnTo>
                                              <a:lnTo>
                                                <a:pt x="104" y="96"/>
                                              </a:lnTo>
                                              <a:lnTo>
                                                <a:pt x="105" y="97"/>
                                              </a:lnTo>
                                              <a:lnTo>
                                                <a:pt x="105" y="97"/>
                                              </a:lnTo>
                                              <a:lnTo>
                                                <a:pt x="105" y="97"/>
                                              </a:lnTo>
                                              <a:lnTo>
                                                <a:pt x="105" y="97"/>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49"/>
                                      <wps:cNvSpPr>
                                        <a:spLocks noEditPoints="1"/>
                                      </wps:cNvSpPr>
                                      <wps:spPr bwMode="auto">
                                        <a:xfrm>
                                          <a:off x="3877945" y="283210"/>
                                          <a:ext cx="106680" cy="377190"/>
                                        </a:xfrm>
                                        <a:custGeom>
                                          <a:avLst/>
                                          <a:gdLst>
                                            <a:gd name="T0" fmla="*/ 144 w 168"/>
                                            <a:gd name="T1" fmla="*/ 537 h 594"/>
                                            <a:gd name="T2" fmla="*/ 140 w 168"/>
                                            <a:gd name="T3" fmla="*/ 518 h 594"/>
                                            <a:gd name="T4" fmla="*/ 122 w 168"/>
                                            <a:gd name="T5" fmla="*/ 425 h 594"/>
                                            <a:gd name="T6" fmla="*/ 126 w 168"/>
                                            <a:gd name="T7" fmla="*/ 405 h 594"/>
                                            <a:gd name="T8" fmla="*/ 126 w 168"/>
                                            <a:gd name="T9" fmla="*/ 387 h 594"/>
                                            <a:gd name="T10" fmla="*/ 127 w 168"/>
                                            <a:gd name="T11" fmla="*/ 369 h 594"/>
                                            <a:gd name="T12" fmla="*/ 122 w 168"/>
                                            <a:gd name="T13" fmla="*/ 338 h 594"/>
                                            <a:gd name="T14" fmla="*/ 124 w 168"/>
                                            <a:gd name="T15" fmla="*/ 286 h 594"/>
                                            <a:gd name="T16" fmla="*/ 116 w 168"/>
                                            <a:gd name="T17" fmla="*/ 213 h 594"/>
                                            <a:gd name="T18" fmla="*/ 117 w 168"/>
                                            <a:gd name="T19" fmla="*/ 141 h 594"/>
                                            <a:gd name="T20" fmla="*/ 103 w 168"/>
                                            <a:gd name="T21" fmla="*/ 97 h 594"/>
                                            <a:gd name="T22" fmla="*/ 107 w 168"/>
                                            <a:gd name="T23" fmla="*/ 79 h 594"/>
                                            <a:gd name="T24" fmla="*/ 109 w 168"/>
                                            <a:gd name="T25" fmla="*/ 52 h 594"/>
                                            <a:gd name="T26" fmla="*/ 128 w 168"/>
                                            <a:gd name="T27" fmla="*/ 30 h 594"/>
                                            <a:gd name="T28" fmla="*/ 99 w 168"/>
                                            <a:gd name="T29" fmla="*/ 19 h 594"/>
                                            <a:gd name="T30" fmla="*/ 69 w 168"/>
                                            <a:gd name="T31" fmla="*/ 10 h 594"/>
                                            <a:gd name="T32" fmla="*/ 48 w 168"/>
                                            <a:gd name="T33" fmla="*/ 40 h 594"/>
                                            <a:gd name="T34" fmla="*/ 62 w 168"/>
                                            <a:gd name="T35" fmla="*/ 84 h 594"/>
                                            <a:gd name="T36" fmla="*/ 53 w 168"/>
                                            <a:gd name="T37" fmla="*/ 107 h 594"/>
                                            <a:gd name="T38" fmla="*/ 38 w 168"/>
                                            <a:gd name="T39" fmla="*/ 178 h 594"/>
                                            <a:gd name="T40" fmla="*/ 37 w 168"/>
                                            <a:gd name="T41" fmla="*/ 243 h 594"/>
                                            <a:gd name="T42" fmla="*/ 38 w 168"/>
                                            <a:gd name="T43" fmla="*/ 286 h 594"/>
                                            <a:gd name="T44" fmla="*/ 34 w 168"/>
                                            <a:gd name="T45" fmla="*/ 311 h 594"/>
                                            <a:gd name="T46" fmla="*/ 28 w 168"/>
                                            <a:gd name="T47" fmla="*/ 351 h 594"/>
                                            <a:gd name="T48" fmla="*/ 28 w 168"/>
                                            <a:gd name="T49" fmla="*/ 367 h 594"/>
                                            <a:gd name="T50" fmla="*/ 29 w 168"/>
                                            <a:gd name="T51" fmla="*/ 410 h 594"/>
                                            <a:gd name="T52" fmla="*/ 14 w 168"/>
                                            <a:gd name="T53" fmla="*/ 459 h 594"/>
                                            <a:gd name="T54" fmla="*/ 5 w 168"/>
                                            <a:gd name="T55" fmla="*/ 506 h 594"/>
                                            <a:gd name="T56" fmla="*/ 4 w 168"/>
                                            <a:gd name="T57" fmla="*/ 523 h 594"/>
                                            <a:gd name="T58" fmla="*/ 9 w 168"/>
                                            <a:gd name="T59" fmla="*/ 548 h 594"/>
                                            <a:gd name="T60" fmla="*/ 4 w 168"/>
                                            <a:gd name="T61" fmla="*/ 563 h 594"/>
                                            <a:gd name="T62" fmla="*/ 5 w 168"/>
                                            <a:gd name="T63" fmla="*/ 572 h 594"/>
                                            <a:gd name="T64" fmla="*/ 24 w 168"/>
                                            <a:gd name="T65" fmla="*/ 592 h 594"/>
                                            <a:gd name="T66" fmla="*/ 53 w 168"/>
                                            <a:gd name="T67" fmla="*/ 592 h 594"/>
                                            <a:gd name="T68" fmla="*/ 43 w 168"/>
                                            <a:gd name="T69" fmla="*/ 575 h 594"/>
                                            <a:gd name="T70" fmla="*/ 33 w 168"/>
                                            <a:gd name="T71" fmla="*/ 565 h 594"/>
                                            <a:gd name="T72" fmla="*/ 42 w 168"/>
                                            <a:gd name="T73" fmla="*/ 553 h 594"/>
                                            <a:gd name="T74" fmla="*/ 34 w 168"/>
                                            <a:gd name="T75" fmla="*/ 528 h 594"/>
                                            <a:gd name="T76" fmla="*/ 41 w 168"/>
                                            <a:gd name="T77" fmla="*/ 510 h 594"/>
                                            <a:gd name="T78" fmla="*/ 55 w 168"/>
                                            <a:gd name="T79" fmla="*/ 453 h 594"/>
                                            <a:gd name="T80" fmla="*/ 65 w 168"/>
                                            <a:gd name="T81" fmla="*/ 421 h 594"/>
                                            <a:gd name="T82" fmla="*/ 77 w 168"/>
                                            <a:gd name="T83" fmla="*/ 393 h 594"/>
                                            <a:gd name="T84" fmla="*/ 85 w 168"/>
                                            <a:gd name="T85" fmla="*/ 433 h 594"/>
                                            <a:gd name="T86" fmla="*/ 99 w 168"/>
                                            <a:gd name="T87" fmla="*/ 503 h 594"/>
                                            <a:gd name="T88" fmla="*/ 107 w 168"/>
                                            <a:gd name="T89" fmla="*/ 535 h 594"/>
                                            <a:gd name="T90" fmla="*/ 104 w 168"/>
                                            <a:gd name="T91" fmla="*/ 555 h 594"/>
                                            <a:gd name="T92" fmla="*/ 102 w 168"/>
                                            <a:gd name="T93" fmla="*/ 573 h 594"/>
                                            <a:gd name="T94" fmla="*/ 100 w 168"/>
                                            <a:gd name="T95" fmla="*/ 580 h 594"/>
                                            <a:gd name="T96" fmla="*/ 107 w 168"/>
                                            <a:gd name="T97" fmla="*/ 593 h 594"/>
                                            <a:gd name="T98" fmla="*/ 135 w 168"/>
                                            <a:gd name="T99" fmla="*/ 589 h 594"/>
                                            <a:gd name="T100" fmla="*/ 150 w 168"/>
                                            <a:gd name="T101" fmla="*/ 580 h 594"/>
                                            <a:gd name="T102" fmla="*/ 168 w 168"/>
                                            <a:gd name="T103" fmla="*/ 565 h 594"/>
                                            <a:gd name="T104" fmla="*/ 30 w 168"/>
                                            <a:gd name="T105" fmla="*/ 337 h 594"/>
                                            <a:gd name="T106" fmla="*/ 29 w 168"/>
                                            <a:gd name="T107" fmla="*/ 348 h 594"/>
                                            <a:gd name="T108" fmla="*/ 29 w 168"/>
                                            <a:gd name="T109" fmla="*/ 353 h 594"/>
                                            <a:gd name="T110" fmla="*/ 33 w 168"/>
                                            <a:gd name="T111" fmla="*/ 322 h 594"/>
                                            <a:gd name="T112" fmla="*/ 35 w 168"/>
                                            <a:gd name="T113" fmla="*/ 331 h 594"/>
                                            <a:gd name="T114" fmla="*/ 36 w 168"/>
                                            <a:gd name="T115" fmla="*/ 334 h 594"/>
                                            <a:gd name="T116" fmla="*/ 99 w 168"/>
                                            <a:gd name="T117" fmla="*/ 95 h 594"/>
                                            <a:gd name="T118" fmla="*/ 100 w 168"/>
                                            <a:gd name="T119" fmla="*/ 88 h 5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68" h="594">
                                              <a:moveTo>
                                                <a:pt x="167" y="555"/>
                                              </a:moveTo>
                                              <a:lnTo>
                                                <a:pt x="167" y="555"/>
                                              </a:lnTo>
                                              <a:lnTo>
                                                <a:pt x="165" y="554"/>
                                              </a:lnTo>
                                              <a:lnTo>
                                                <a:pt x="163" y="554"/>
                                              </a:lnTo>
                                              <a:lnTo>
                                                <a:pt x="159" y="553"/>
                                              </a:lnTo>
                                              <a:lnTo>
                                                <a:pt x="159" y="553"/>
                                              </a:lnTo>
                                              <a:lnTo>
                                                <a:pt x="151" y="550"/>
                                              </a:lnTo>
                                              <a:lnTo>
                                                <a:pt x="149" y="548"/>
                                              </a:lnTo>
                                              <a:lnTo>
                                                <a:pt x="146" y="546"/>
                                              </a:lnTo>
                                              <a:lnTo>
                                                <a:pt x="146" y="546"/>
                                              </a:lnTo>
                                              <a:lnTo>
                                                <a:pt x="145" y="542"/>
                                              </a:lnTo>
                                              <a:lnTo>
                                                <a:pt x="144" y="537"/>
                                              </a:lnTo>
                                              <a:lnTo>
                                                <a:pt x="144" y="537"/>
                                              </a:lnTo>
                                              <a:lnTo>
                                                <a:pt x="144" y="533"/>
                                              </a:lnTo>
                                              <a:lnTo>
                                                <a:pt x="142" y="528"/>
                                              </a:lnTo>
                                              <a:lnTo>
                                                <a:pt x="142" y="528"/>
                                              </a:lnTo>
                                              <a:lnTo>
                                                <a:pt x="141" y="527"/>
                                              </a:lnTo>
                                              <a:lnTo>
                                                <a:pt x="140" y="527"/>
                                              </a:lnTo>
                                              <a:lnTo>
                                                <a:pt x="138" y="527"/>
                                              </a:lnTo>
                                              <a:lnTo>
                                                <a:pt x="137" y="526"/>
                                              </a:lnTo>
                                              <a:lnTo>
                                                <a:pt x="137" y="526"/>
                                              </a:lnTo>
                                              <a:lnTo>
                                                <a:pt x="139" y="522"/>
                                              </a:lnTo>
                                              <a:lnTo>
                                                <a:pt x="140" y="521"/>
                                              </a:lnTo>
                                              <a:lnTo>
                                                <a:pt x="140" y="518"/>
                                              </a:lnTo>
                                              <a:lnTo>
                                                <a:pt x="140" y="518"/>
                                              </a:lnTo>
                                              <a:lnTo>
                                                <a:pt x="140" y="513"/>
                                              </a:lnTo>
                                              <a:lnTo>
                                                <a:pt x="139" y="506"/>
                                              </a:lnTo>
                                              <a:lnTo>
                                                <a:pt x="139" y="506"/>
                                              </a:lnTo>
                                              <a:lnTo>
                                                <a:pt x="134" y="470"/>
                                              </a:lnTo>
                                              <a:lnTo>
                                                <a:pt x="134" y="470"/>
                                              </a:lnTo>
                                              <a:lnTo>
                                                <a:pt x="131" y="450"/>
                                              </a:lnTo>
                                              <a:lnTo>
                                                <a:pt x="126" y="431"/>
                                              </a:lnTo>
                                              <a:lnTo>
                                                <a:pt x="126" y="431"/>
                                              </a:lnTo>
                                              <a:lnTo>
                                                <a:pt x="124" y="426"/>
                                              </a:lnTo>
                                              <a:lnTo>
                                                <a:pt x="124" y="426"/>
                                              </a:lnTo>
                                              <a:lnTo>
                                                <a:pt x="122" y="425"/>
                                              </a:lnTo>
                                              <a:lnTo>
                                                <a:pt x="119" y="421"/>
                                              </a:lnTo>
                                              <a:lnTo>
                                                <a:pt x="119" y="421"/>
                                              </a:lnTo>
                                              <a:lnTo>
                                                <a:pt x="122" y="419"/>
                                              </a:lnTo>
                                              <a:lnTo>
                                                <a:pt x="122" y="417"/>
                                              </a:lnTo>
                                              <a:lnTo>
                                                <a:pt x="122" y="414"/>
                                              </a:lnTo>
                                              <a:lnTo>
                                                <a:pt x="122" y="414"/>
                                              </a:lnTo>
                                              <a:lnTo>
                                                <a:pt x="124" y="414"/>
                                              </a:lnTo>
                                              <a:lnTo>
                                                <a:pt x="125" y="413"/>
                                              </a:lnTo>
                                              <a:lnTo>
                                                <a:pt x="127" y="410"/>
                                              </a:lnTo>
                                              <a:lnTo>
                                                <a:pt x="127" y="410"/>
                                              </a:lnTo>
                                              <a:lnTo>
                                                <a:pt x="127" y="407"/>
                                              </a:lnTo>
                                              <a:lnTo>
                                                <a:pt x="126" y="405"/>
                                              </a:lnTo>
                                              <a:lnTo>
                                                <a:pt x="126" y="405"/>
                                              </a:lnTo>
                                              <a:lnTo>
                                                <a:pt x="127" y="400"/>
                                              </a:lnTo>
                                              <a:lnTo>
                                                <a:pt x="127" y="400"/>
                                              </a:lnTo>
                                              <a:lnTo>
                                                <a:pt x="127" y="394"/>
                                              </a:lnTo>
                                              <a:lnTo>
                                                <a:pt x="125" y="387"/>
                                              </a:lnTo>
                                              <a:lnTo>
                                                <a:pt x="124" y="379"/>
                                              </a:lnTo>
                                              <a:lnTo>
                                                <a:pt x="123" y="371"/>
                                              </a:lnTo>
                                              <a:lnTo>
                                                <a:pt x="123" y="371"/>
                                              </a:lnTo>
                                              <a:lnTo>
                                                <a:pt x="125" y="371"/>
                                              </a:lnTo>
                                              <a:lnTo>
                                                <a:pt x="125" y="371"/>
                                              </a:lnTo>
                                              <a:lnTo>
                                                <a:pt x="125" y="381"/>
                                              </a:lnTo>
                                              <a:lnTo>
                                                <a:pt x="126" y="387"/>
                                              </a:lnTo>
                                              <a:lnTo>
                                                <a:pt x="127" y="388"/>
                                              </a:lnTo>
                                              <a:lnTo>
                                                <a:pt x="128" y="388"/>
                                              </a:lnTo>
                                              <a:lnTo>
                                                <a:pt x="128" y="388"/>
                                              </a:lnTo>
                                              <a:lnTo>
                                                <a:pt x="128" y="387"/>
                                              </a:lnTo>
                                              <a:lnTo>
                                                <a:pt x="127" y="384"/>
                                              </a:lnTo>
                                              <a:lnTo>
                                                <a:pt x="127" y="384"/>
                                              </a:lnTo>
                                              <a:lnTo>
                                                <a:pt x="126" y="378"/>
                                              </a:lnTo>
                                              <a:lnTo>
                                                <a:pt x="126" y="375"/>
                                              </a:lnTo>
                                              <a:lnTo>
                                                <a:pt x="126" y="372"/>
                                              </a:lnTo>
                                              <a:lnTo>
                                                <a:pt x="126" y="372"/>
                                              </a:lnTo>
                                              <a:lnTo>
                                                <a:pt x="127" y="369"/>
                                              </a:lnTo>
                                              <a:lnTo>
                                                <a:pt x="127" y="369"/>
                                              </a:lnTo>
                                              <a:lnTo>
                                                <a:pt x="127" y="366"/>
                                              </a:lnTo>
                                              <a:lnTo>
                                                <a:pt x="127" y="362"/>
                                              </a:lnTo>
                                              <a:lnTo>
                                                <a:pt x="127" y="362"/>
                                              </a:lnTo>
                                              <a:lnTo>
                                                <a:pt x="125" y="359"/>
                                              </a:lnTo>
                                              <a:lnTo>
                                                <a:pt x="125" y="359"/>
                                              </a:lnTo>
                                              <a:lnTo>
                                                <a:pt x="125" y="354"/>
                                              </a:lnTo>
                                              <a:lnTo>
                                                <a:pt x="125" y="354"/>
                                              </a:lnTo>
                                              <a:lnTo>
                                                <a:pt x="123" y="347"/>
                                              </a:lnTo>
                                              <a:lnTo>
                                                <a:pt x="123" y="347"/>
                                              </a:lnTo>
                                              <a:lnTo>
                                                <a:pt x="122" y="342"/>
                                              </a:lnTo>
                                              <a:lnTo>
                                                <a:pt x="122" y="338"/>
                                              </a:lnTo>
                                              <a:lnTo>
                                                <a:pt x="122" y="338"/>
                                              </a:lnTo>
                                              <a:lnTo>
                                                <a:pt x="124" y="316"/>
                                              </a:lnTo>
                                              <a:lnTo>
                                                <a:pt x="124" y="316"/>
                                              </a:lnTo>
                                              <a:lnTo>
                                                <a:pt x="125" y="308"/>
                                              </a:lnTo>
                                              <a:lnTo>
                                                <a:pt x="125" y="308"/>
                                              </a:lnTo>
                                              <a:lnTo>
                                                <a:pt x="125" y="303"/>
                                              </a:lnTo>
                                              <a:lnTo>
                                                <a:pt x="124" y="298"/>
                                              </a:lnTo>
                                              <a:lnTo>
                                                <a:pt x="124" y="298"/>
                                              </a:lnTo>
                                              <a:lnTo>
                                                <a:pt x="124" y="294"/>
                                              </a:lnTo>
                                              <a:lnTo>
                                                <a:pt x="124" y="294"/>
                                              </a:lnTo>
                                              <a:lnTo>
                                                <a:pt x="123" y="288"/>
                                              </a:lnTo>
                                              <a:lnTo>
                                                <a:pt x="123" y="288"/>
                                              </a:lnTo>
                                              <a:lnTo>
                                                <a:pt x="124" y="286"/>
                                              </a:lnTo>
                                              <a:lnTo>
                                                <a:pt x="124" y="286"/>
                                              </a:lnTo>
                                              <a:lnTo>
                                                <a:pt x="124" y="283"/>
                                              </a:lnTo>
                                              <a:lnTo>
                                                <a:pt x="124" y="283"/>
                                              </a:lnTo>
                                              <a:lnTo>
                                                <a:pt x="124" y="282"/>
                                              </a:lnTo>
                                              <a:lnTo>
                                                <a:pt x="124" y="282"/>
                                              </a:lnTo>
                                              <a:lnTo>
                                                <a:pt x="124" y="278"/>
                                              </a:lnTo>
                                              <a:lnTo>
                                                <a:pt x="123" y="273"/>
                                              </a:lnTo>
                                              <a:lnTo>
                                                <a:pt x="122" y="269"/>
                                              </a:lnTo>
                                              <a:lnTo>
                                                <a:pt x="122" y="269"/>
                                              </a:lnTo>
                                              <a:lnTo>
                                                <a:pt x="119" y="240"/>
                                              </a:lnTo>
                                              <a:lnTo>
                                                <a:pt x="118" y="226"/>
                                              </a:lnTo>
                                              <a:lnTo>
                                                <a:pt x="116" y="213"/>
                                              </a:lnTo>
                                              <a:lnTo>
                                                <a:pt x="116" y="213"/>
                                              </a:lnTo>
                                              <a:lnTo>
                                                <a:pt x="121" y="211"/>
                                              </a:lnTo>
                                              <a:lnTo>
                                                <a:pt x="121" y="211"/>
                                              </a:lnTo>
                                              <a:lnTo>
                                                <a:pt x="121" y="188"/>
                                              </a:lnTo>
                                              <a:lnTo>
                                                <a:pt x="121" y="179"/>
                                              </a:lnTo>
                                              <a:lnTo>
                                                <a:pt x="119" y="170"/>
                                              </a:lnTo>
                                              <a:lnTo>
                                                <a:pt x="119" y="170"/>
                                              </a:lnTo>
                                              <a:lnTo>
                                                <a:pt x="117" y="161"/>
                                              </a:lnTo>
                                              <a:lnTo>
                                                <a:pt x="117" y="161"/>
                                              </a:lnTo>
                                              <a:lnTo>
                                                <a:pt x="117" y="150"/>
                                              </a:lnTo>
                                              <a:lnTo>
                                                <a:pt x="117" y="141"/>
                                              </a:lnTo>
                                              <a:lnTo>
                                                <a:pt x="117" y="141"/>
                                              </a:lnTo>
                                              <a:lnTo>
                                                <a:pt x="117" y="133"/>
                                              </a:lnTo>
                                              <a:lnTo>
                                                <a:pt x="114" y="124"/>
                                              </a:lnTo>
                                              <a:lnTo>
                                                <a:pt x="114" y="124"/>
                                              </a:lnTo>
                                              <a:lnTo>
                                                <a:pt x="112" y="120"/>
                                              </a:lnTo>
                                              <a:lnTo>
                                                <a:pt x="112" y="115"/>
                                              </a:lnTo>
                                              <a:lnTo>
                                                <a:pt x="112" y="115"/>
                                              </a:lnTo>
                                              <a:lnTo>
                                                <a:pt x="111" y="107"/>
                                              </a:lnTo>
                                              <a:lnTo>
                                                <a:pt x="109" y="103"/>
                                              </a:lnTo>
                                              <a:lnTo>
                                                <a:pt x="109" y="101"/>
                                              </a:lnTo>
                                              <a:lnTo>
                                                <a:pt x="109" y="101"/>
                                              </a:lnTo>
                                              <a:lnTo>
                                                <a:pt x="105" y="98"/>
                                              </a:lnTo>
                                              <a:lnTo>
                                                <a:pt x="103" y="97"/>
                                              </a:lnTo>
                                              <a:lnTo>
                                                <a:pt x="102" y="95"/>
                                              </a:lnTo>
                                              <a:lnTo>
                                                <a:pt x="102" y="95"/>
                                              </a:lnTo>
                                              <a:lnTo>
                                                <a:pt x="102" y="92"/>
                                              </a:lnTo>
                                              <a:lnTo>
                                                <a:pt x="102" y="86"/>
                                              </a:lnTo>
                                              <a:lnTo>
                                                <a:pt x="102" y="86"/>
                                              </a:lnTo>
                                              <a:lnTo>
                                                <a:pt x="102" y="85"/>
                                              </a:lnTo>
                                              <a:lnTo>
                                                <a:pt x="102" y="83"/>
                                              </a:lnTo>
                                              <a:lnTo>
                                                <a:pt x="102" y="83"/>
                                              </a:lnTo>
                                              <a:lnTo>
                                                <a:pt x="105" y="82"/>
                                              </a:lnTo>
                                              <a:lnTo>
                                                <a:pt x="106" y="81"/>
                                              </a:lnTo>
                                              <a:lnTo>
                                                <a:pt x="107" y="79"/>
                                              </a:lnTo>
                                              <a:lnTo>
                                                <a:pt x="107" y="79"/>
                                              </a:lnTo>
                                              <a:lnTo>
                                                <a:pt x="107" y="76"/>
                                              </a:lnTo>
                                              <a:lnTo>
                                                <a:pt x="107" y="72"/>
                                              </a:lnTo>
                                              <a:lnTo>
                                                <a:pt x="107" y="72"/>
                                              </a:lnTo>
                                              <a:lnTo>
                                                <a:pt x="107" y="63"/>
                                              </a:lnTo>
                                              <a:lnTo>
                                                <a:pt x="107" y="63"/>
                                              </a:lnTo>
                                              <a:lnTo>
                                                <a:pt x="107" y="59"/>
                                              </a:lnTo>
                                              <a:lnTo>
                                                <a:pt x="107" y="59"/>
                                              </a:lnTo>
                                              <a:lnTo>
                                                <a:pt x="108" y="58"/>
                                              </a:lnTo>
                                              <a:lnTo>
                                                <a:pt x="109" y="57"/>
                                              </a:lnTo>
                                              <a:lnTo>
                                                <a:pt x="109" y="57"/>
                                              </a:lnTo>
                                              <a:lnTo>
                                                <a:pt x="109" y="54"/>
                                              </a:lnTo>
                                              <a:lnTo>
                                                <a:pt x="109" y="52"/>
                                              </a:lnTo>
                                              <a:lnTo>
                                                <a:pt x="109" y="52"/>
                                              </a:lnTo>
                                              <a:lnTo>
                                                <a:pt x="109" y="50"/>
                                              </a:lnTo>
                                              <a:lnTo>
                                                <a:pt x="111" y="47"/>
                                              </a:lnTo>
                                              <a:lnTo>
                                                <a:pt x="111" y="44"/>
                                              </a:lnTo>
                                              <a:lnTo>
                                                <a:pt x="109" y="42"/>
                                              </a:lnTo>
                                              <a:lnTo>
                                                <a:pt x="109" y="42"/>
                                              </a:lnTo>
                                              <a:lnTo>
                                                <a:pt x="117" y="35"/>
                                              </a:lnTo>
                                              <a:lnTo>
                                                <a:pt x="117" y="35"/>
                                              </a:lnTo>
                                              <a:lnTo>
                                                <a:pt x="121" y="34"/>
                                              </a:lnTo>
                                              <a:lnTo>
                                                <a:pt x="125" y="33"/>
                                              </a:lnTo>
                                              <a:lnTo>
                                                <a:pt x="127" y="32"/>
                                              </a:lnTo>
                                              <a:lnTo>
                                                <a:pt x="128" y="30"/>
                                              </a:lnTo>
                                              <a:lnTo>
                                                <a:pt x="129" y="27"/>
                                              </a:lnTo>
                                              <a:lnTo>
                                                <a:pt x="129" y="27"/>
                                              </a:lnTo>
                                              <a:lnTo>
                                                <a:pt x="125" y="26"/>
                                              </a:lnTo>
                                              <a:lnTo>
                                                <a:pt x="122" y="28"/>
                                              </a:lnTo>
                                              <a:lnTo>
                                                <a:pt x="118" y="30"/>
                                              </a:lnTo>
                                              <a:lnTo>
                                                <a:pt x="114" y="31"/>
                                              </a:lnTo>
                                              <a:lnTo>
                                                <a:pt x="114" y="31"/>
                                              </a:lnTo>
                                              <a:lnTo>
                                                <a:pt x="111" y="31"/>
                                              </a:lnTo>
                                              <a:lnTo>
                                                <a:pt x="107" y="31"/>
                                              </a:lnTo>
                                              <a:lnTo>
                                                <a:pt x="107" y="31"/>
                                              </a:lnTo>
                                              <a:lnTo>
                                                <a:pt x="103" y="25"/>
                                              </a:lnTo>
                                              <a:lnTo>
                                                <a:pt x="99" y="19"/>
                                              </a:lnTo>
                                              <a:lnTo>
                                                <a:pt x="99" y="19"/>
                                              </a:lnTo>
                                              <a:lnTo>
                                                <a:pt x="95" y="10"/>
                                              </a:lnTo>
                                              <a:lnTo>
                                                <a:pt x="91" y="1"/>
                                              </a:lnTo>
                                              <a:lnTo>
                                                <a:pt x="91" y="1"/>
                                              </a:lnTo>
                                              <a:lnTo>
                                                <a:pt x="90" y="1"/>
                                              </a:lnTo>
                                              <a:lnTo>
                                                <a:pt x="88" y="0"/>
                                              </a:lnTo>
                                              <a:lnTo>
                                                <a:pt x="88" y="0"/>
                                              </a:lnTo>
                                              <a:lnTo>
                                                <a:pt x="84" y="1"/>
                                              </a:lnTo>
                                              <a:lnTo>
                                                <a:pt x="80" y="4"/>
                                              </a:lnTo>
                                              <a:lnTo>
                                                <a:pt x="80" y="4"/>
                                              </a:lnTo>
                                              <a:lnTo>
                                                <a:pt x="72" y="8"/>
                                              </a:lnTo>
                                              <a:lnTo>
                                                <a:pt x="69" y="10"/>
                                              </a:lnTo>
                                              <a:lnTo>
                                                <a:pt x="65" y="12"/>
                                              </a:lnTo>
                                              <a:lnTo>
                                                <a:pt x="65" y="12"/>
                                              </a:lnTo>
                                              <a:lnTo>
                                                <a:pt x="63" y="17"/>
                                              </a:lnTo>
                                              <a:lnTo>
                                                <a:pt x="62" y="19"/>
                                              </a:lnTo>
                                              <a:lnTo>
                                                <a:pt x="61" y="24"/>
                                              </a:lnTo>
                                              <a:lnTo>
                                                <a:pt x="61" y="27"/>
                                              </a:lnTo>
                                              <a:lnTo>
                                                <a:pt x="61" y="27"/>
                                              </a:lnTo>
                                              <a:lnTo>
                                                <a:pt x="58" y="30"/>
                                              </a:lnTo>
                                              <a:lnTo>
                                                <a:pt x="53" y="33"/>
                                              </a:lnTo>
                                              <a:lnTo>
                                                <a:pt x="51" y="37"/>
                                              </a:lnTo>
                                              <a:lnTo>
                                                <a:pt x="48" y="40"/>
                                              </a:lnTo>
                                              <a:lnTo>
                                                <a:pt x="48" y="40"/>
                                              </a:lnTo>
                                              <a:lnTo>
                                                <a:pt x="47" y="45"/>
                                              </a:lnTo>
                                              <a:lnTo>
                                                <a:pt x="46" y="51"/>
                                              </a:lnTo>
                                              <a:lnTo>
                                                <a:pt x="46" y="58"/>
                                              </a:lnTo>
                                              <a:lnTo>
                                                <a:pt x="46" y="64"/>
                                              </a:lnTo>
                                              <a:lnTo>
                                                <a:pt x="46" y="64"/>
                                              </a:lnTo>
                                              <a:lnTo>
                                                <a:pt x="46" y="69"/>
                                              </a:lnTo>
                                              <a:lnTo>
                                                <a:pt x="48" y="73"/>
                                              </a:lnTo>
                                              <a:lnTo>
                                                <a:pt x="51" y="78"/>
                                              </a:lnTo>
                                              <a:lnTo>
                                                <a:pt x="53" y="82"/>
                                              </a:lnTo>
                                              <a:lnTo>
                                                <a:pt x="53" y="82"/>
                                              </a:lnTo>
                                              <a:lnTo>
                                                <a:pt x="58" y="84"/>
                                              </a:lnTo>
                                              <a:lnTo>
                                                <a:pt x="62" y="84"/>
                                              </a:lnTo>
                                              <a:lnTo>
                                                <a:pt x="67" y="84"/>
                                              </a:lnTo>
                                              <a:lnTo>
                                                <a:pt x="71" y="83"/>
                                              </a:lnTo>
                                              <a:lnTo>
                                                <a:pt x="71" y="83"/>
                                              </a:lnTo>
                                              <a:lnTo>
                                                <a:pt x="70" y="93"/>
                                              </a:lnTo>
                                              <a:lnTo>
                                                <a:pt x="70" y="93"/>
                                              </a:lnTo>
                                              <a:lnTo>
                                                <a:pt x="65" y="96"/>
                                              </a:lnTo>
                                              <a:lnTo>
                                                <a:pt x="63" y="98"/>
                                              </a:lnTo>
                                              <a:lnTo>
                                                <a:pt x="62" y="102"/>
                                              </a:lnTo>
                                              <a:lnTo>
                                                <a:pt x="62" y="102"/>
                                              </a:lnTo>
                                              <a:lnTo>
                                                <a:pt x="58" y="104"/>
                                              </a:lnTo>
                                              <a:lnTo>
                                                <a:pt x="53" y="107"/>
                                              </a:lnTo>
                                              <a:lnTo>
                                                <a:pt x="53" y="107"/>
                                              </a:lnTo>
                                              <a:lnTo>
                                                <a:pt x="51" y="110"/>
                                              </a:lnTo>
                                              <a:lnTo>
                                                <a:pt x="50" y="114"/>
                                              </a:lnTo>
                                              <a:lnTo>
                                                <a:pt x="50" y="114"/>
                                              </a:lnTo>
                                              <a:lnTo>
                                                <a:pt x="43" y="122"/>
                                              </a:lnTo>
                                              <a:lnTo>
                                                <a:pt x="41" y="129"/>
                                              </a:lnTo>
                                              <a:lnTo>
                                                <a:pt x="38" y="135"/>
                                              </a:lnTo>
                                              <a:lnTo>
                                                <a:pt x="38" y="135"/>
                                              </a:lnTo>
                                              <a:lnTo>
                                                <a:pt x="38" y="142"/>
                                              </a:lnTo>
                                              <a:lnTo>
                                                <a:pt x="38" y="148"/>
                                              </a:lnTo>
                                              <a:lnTo>
                                                <a:pt x="38" y="163"/>
                                              </a:lnTo>
                                              <a:lnTo>
                                                <a:pt x="38" y="163"/>
                                              </a:lnTo>
                                              <a:lnTo>
                                                <a:pt x="38" y="178"/>
                                              </a:lnTo>
                                              <a:lnTo>
                                                <a:pt x="38" y="178"/>
                                              </a:lnTo>
                                              <a:lnTo>
                                                <a:pt x="38" y="179"/>
                                              </a:lnTo>
                                              <a:lnTo>
                                                <a:pt x="39" y="179"/>
                                              </a:lnTo>
                                              <a:lnTo>
                                                <a:pt x="39" y="179"/>
                                              </a:lnTo>
                                              <a:lnTo>
                                                <a:pt x="38" y="195"/>
                                              </a:lnTo>
                                              <a:lnTo>
                                                <a:pt x="38" y="212"/>
                                              </a:lnTo>
                                              <a:lnTo>
                                                <a:pt x="38" y="212"/>
                                              </a:lnTo>
                                              <a:lnTo>
                                                <a:pt x="37" y="224"/>
                                              </a:lnTo>
                                              <a:lnTo>
                                                <a:pt x="37" y="224"/>
                                              </a:lnTo>
                                              <a:lnTo>
                                                <a:pt x="38" y="231"/>
                                              </a:lnTo>
                                              <a:lnTo>
                                                <a:pt x="38" y="231"/>
                                              </a:lnTo>
                                              <a:lnTo>
                                                <a:pt x="37" y="243"/>
                                              </a:lnTo>
                                              <a:lnTo>
                                                <a:pt x="38" y="256"/>
                                              </a:lnTo>
                                              <a:lnTo>
                                                <a:pt x="38" y="265"/>
                                              </a:lnTo>
                                              <a:lnTo>
                                                <a:pt x="41" y="277"/>
                                              </a:lnTo>
                                              <a:lnTo>
                                                <a:pt x="41" y="277"/>
                                              </a:lnTo>
                                              <a:lnTo>
                                                <a:pt x="39" y="279"/>
                                              </a:lnTo>
                                              <a:lnTo>
                                                <a:pt x="39" y="282"/>
                                              </a:lnTo>
                                              <a:lnTo>
                                                <a:pt x="39" y="282"/>
                                              </a:lnTo>
                                              <a:lnTo>
                                                <a:pt x="38" y="283"/>
                                              </a:lnTo>
                                              <a:lnTo>
                                                <a:pt x="39" y="284"/>
                                              </a:lnTo>
                                              <a:lnTo>
                                                <a:pt x="39" y="284"/>
                                              </a:lnTo>
                                              <a:lnTo>
                                                <a:pt x="38" y="285"/>
                                              </a:lnTo>
                                              <a:lnTo>
                                                <a:pt x="38" y="286"/>
                                              </a:lnTo>
                                              <a:lnTo>
                                                <a:pt x="38" y="289"/>
                                              </a:lnTo>
                                              <a:lnTo>
                                                <a:pt x="38" y="289"/>
                                              </a:lnTo>
                                              <a:lnTo>
                                                <a:pt x="38" y="294"/>
                                              </a:lnTo>
                                              <a:lnTo>
                                                <a:pt x="37" y="297"/>
                                              </a:lnTo>
                                              <a:lnTo>
                                                <a:pt x="37" y="297"/>
                                              </a:lnTo>
                                              <a:lnTo>
                                                <a:pt x="36" y="298"/>
                                              </a:lnTo>
                                              <a:lnTo>
                                                <a:pt x="36" y="298"/>
                                              </a:lnTo>
                                              <a:lnTo>
                                                <a:pt x="36" y="302"/>
                                              </a:lnTo>
                                              <a:lnTo>
                                                <a:pt x="36" y="302"/>
                                              </a:lnTo>
                                              <a:lnTo>
                                                <a:pt x="34" y="305"/>
                                              </a:lnTo>
                                              <a:lnTo>
                                                <a:pt x="34" y="305"/>
                                              </a:lnTo>
                                              <a:lnTo>
                                                <a:pt x="34" y="311"/>
                                              </a:lnTo>
                                              <a:lnTo>
                                                <a:pt x="33" y="318"/>
                                              </a:lnTo>
                                              <a:lnTo>
                                                <a:pt x="33" y="318"/>
                                              </a:lnTo>
                                              <a:lnTo>
                                                <a:pt x="31" y="323"/>
                                              </a:lnTo>
                                              <a:lnTo>
                                                <a:pt x="31" y="323"/>
                                              </a:lnTo>
                                              <a:lnTo>
                                                <a:pt x="31" y="328"/>
                                              </a:lnTo>
                                              <a:lnTo>
                                                <a:pt x="31" y="328"/>
                                              </a:lnTo>
                                              <a:lnTo>
                                                <a:pt x="30" y="331"/>
                                              </a:lnTo>
                                              <a:lnTo>
                                                <a:pt x="30" y="331"/>
                                              </a:lnTo>
                                              <a:lnTo>
                                                <a:pt x="30" y="342"/>
                                              </a:lnTo>
                                              <a:lnTo>
                                                <a:pt x="30" y="342"/>
                                              </a:lnTo>
                                              <a:lnTo>
                                                <a:pt x="29" y="346"/>
                                              </a:lnTo>
                                              <a:lnTo>
                                                <a:pt x="28" y="351"/>
                                              </a:lnTo>
                                              <a:lnTo>
                                                <a:pt x="28" y="351"/>
                                              </a:lnTo>
                                              <a:lnTo>
                                                <a:pt x="26" y="357"/>
                                              </a:lnTo>
                                              <a:lnTo>
                                                <a:pt x="24" y="362"/>
                                              </a:lnTo>
                                              <a:lnTo>
                                                <a:pt x="18" y="371"/>
                                              </a:lnTo>
                                              <a:lnTo>
                                                <a:pt x="18" y="371"/>
                                              </a:lnTo>
                                              <a:lnTo>
                                                <a:pt x="19" y="372"/>
                                              </a:lnTo>
                                              <a:lnTo>
                                                <a:pt x="19" y="373"/>
                                              </a:lnTo>
                                              <a:lnTo>
                                                <a:pt x="19" y="373"/>
                                              </a:lnTo>
                                              <a:lnTo>
                                                <a:pt x="23" y="367"/>
                                              </a:lnTo>
                                              <a:lnTo>
                                                <a:pt x="26" y="359"/>
                                              </a:lnTo>
                                              <a:lnTo>
                                                <a:pt x="26" y="359"/>
                                              </a:lnTo>
                                              <a:lnTo>
                                                <a:pt x="28" y="367"/>
                                              </a:lnTo>
                                              <a:lnTo>
                                                <a:pt x="28" y="367"/>
                                              </a:lnTo>
                                              <a:lnTo>
                                                <a:pt x="29" y="367"/>
                                              </a:lnTo>
                                              <a:lnTo>
                                                <a:pt x="29" y="367"/>
                                              </a:lnTo>
                                              <a:lnTo>
                                                <a:pt x="27" y="380"/>
                                              </a:lnTo>
                                              <a:lnTo>
                                                <a:pt x="26" y="387"/>
                                              </a:lnTo>
                                              <a:lnTo>
                                                <a:pt x="25" y="395"/>
                                              </a:lnTo>
                                              <a:lnTo>
                                                <a:pt x="25" y="395"/>
                                              </a:lnTo>
                                              <a:lnTo>
                                                <a:pt x="25" y="400"/>
                                              </a:lnTo>
                                              <a:lnTo>
                                                <a:pt x="25" y="406"/>
                                              </a:lnTo>
                                              <a:lnTo>
                                                <a:pt x="25" y="406"/>
                                              </a:lnTo>
                                              <a:lnTo>
                                                <a:pt x="29" y="410"/>
                                              </a:lnTo>
                                              <a:lnTo>
                                                <a:pt x="29" y="410"/>
                                              </a:lnTo>
                                              <a:lnTo>
                                                <a:pt x="27" y="412"/>
                                              </a:lnTo>
                                              <a:lnTo>
                                                <a:pt x="25" y="417"/>
                                              </a:lnTo>
                                              <a:lnTo>
                                                <a:pt x="25" y="417"/>
                                              </a:lnTo>
                                              <a:lnTo>
                                                <a:pt x="21" y="431"/>
                                              </a:lnTo>
                                              <a:lnTo>
                                                <a:pt x="21" y="431"/>
                                              </a:lnTo>
                                              <a:lnTo>
                                                <a:pt x="19" y="441"/>
                                              </a:lnTo>
                                              <a:lnTo>
                                                <a:pt x="16" y="447"/>
                                              </a:lnTo>
                                              <a:lnTo>
                                                <a:pt x="16" y="453"/>
                                              </a:lnTo>
                                              <a:lnTo>
                                                <a:pt x="16" y="453"/>
                                              </a:lnTo>
                                              <a:lnTo>
                                                <a:pt x="16" y="455"/>
                                              </a:lnTo>
                                              <a:lnTo>
                                                <a:pt x="16" y="455"/>
                                              </a:lnTo>
                                              <a:lnTo>
                                                <a:pt x="14" y="459"/>
                                              </a:lnTo>
                                              <a:lnTo>
                                                <a:pt x="14" y="459"/>
                                              </a:lnTo>
                                              <a:lnTo>
                                                <a:pt x="14" y="465"/>
                                              </a:lnTo>
                                              <a:lnTo>
                                                <a:pt x="14" y="465"/>
                                              </a:lnTo>
                                              <a:lnTo>
                                                <a:pt x="9" y="479"/>
                                              </a:lnTo>
                                              <a:lnTo>
                                                <a:pt x="7" y="485"/>
                                              </a:lnTo>
                                              <a:lnTo>
                                                <a:pt x="7" y="494"/>
                                              </a:lnTo>
                                              <a:lnTo>
                                                <a:pt x="7" y="494"/>
                                              </a:lnTo>
                                              <a:lnTo>
                                                <a:pt x="7" y="499"/>
                                              </a:lnTo>
                                              <a:lnTo>
                                                <a:pt x="7" y="504"/>
                                              </a:lnTo>
                                              <a:lnTo>
                                                <a:pt x="7" y="504"/>
                                              </a:lnTo>
                                              <a:lnTo>
                                                <a:pt x="7" y="506"/>
                                              </a:lnTo>
                                              <a:lnTo>
                                                <a:pt x="5" y="506"/>
                                              </a:lnTo>
                                              <a:lnTo>
                                                <a:pt x="4" y="508"/>
                                              </a:lnTo>
                                              <a:lnTo>
                                                <a:pt x="2" y="508"/>
                                              </a:lnTo>
                                              <a:lnTo>
                                                <a:pt x="2" y="508"/>
                                              </a:lnTo>
                                              <a:lnTo>
                                                <a:pt x="2" y="510"/>
                                              </a:lnTo>
                                              <a:lnTo>
                                                <a:pt x="4" y="511"/>
                                              </a:lnTo>
                                              <a:lnTo>
                                                <a:pt x="4" y="514"/>
                                              </a:lnTo>
                                              <a:lnTo>
                                                <a:pt x="5" y="515"/>
                                              </a:lnTo>
                                              <a:lnTo>
                                                <a:pt x="5" y="515"/>
                                              </a:lnTo>
                                              <a:lnTo>
                                                <a:pt x="4" y="518"/>
                                              </a:lnTo>
                                              <a:lnTo>
                                                <a:pt x="5" y="521"/>
                                              </a:lnTo>
                                              <a:lnTo>
                                                <a:pt x="5" y="521"/>
                                              </a:lnTo>
                                              <a:lnTo>
                                                <a:pt x="4" y="523"/>
                                              </a:lnTo>
                                              <a:lnTo>
                                                <a:pt x="4" y="527"/>
                                              </a:lnTo>
                                              <a:lnTo>
                                                <a:pt x="2" y="533"/>
                                              </a:lnTo>
                                              <a:lnTo>
                                                <a:pt x="2" y="533"/>
                                              </a:lnTo>
                                              <a:lnTo>
                                                <a:pt x="2" y="536"/>
                                              </a:lnTo>
                                              <a:lnTo>
                                                <a:pt x="1" y="540"/>
                                              </a:lnTo>
                                              <a:lnTo>
                                                <a:pt x="1" y="540"/>
                                              </a:lnTo>
                                              <a:lnTo>
                                                <a:pt x="2" y="542"/>
                                              </a:lnTo>
                                              <a:lnTo>
                                                <a:pt x="4" y="544"/>
                                              </a:lnTo>
                                              <a:lnTo>
                                                <a:pt x="5" y="547"/>
                                              </a:lnTo>
                                              <a:lnTo>
                                                <a:pt x="7" y="548"/>
                                              </a:lnTo>
                                              <a:lnTo>
                                                <a:pt x="7" y="548"/>
                                              </a:lnTo>
                                              <a:lnTo>
                                                <a:pt x="9" y="548"/>
                                              </a:lnTo>
                                              <a:lnTo>
                                                <a:pt x="9" y="548"/>
                                              </a:lnTo>
                                              <a:lnTo>
                                                <a:pt x="10" y="549"/>
                                              </a:lnTo>
                                              <a:lnTo>
                                                <a:pt x="10" y="549"/>
                                              </a:lnTo>
                                              <a:lnTo>
                                                <a:pt x="6" y="549"/>
                                              </a:lnTo>
                                              <a:lnTo>
                                                <a:pt x="4" y="550"/>
                                              </a:lnTo>
                                              <a:lnTo>
                                                <a:pt x="2" y="552"/>
                                              </a:lnTo>
                                              <a:lnTo>
                                                <a:pt x="2" y="552"/>
                                              </a:lnTo>
                                              <a:lnTo>
                                                <a:pt x="0" y="554"/>
                                              </a:lnTo>
                                              <a:lnTo>
                                                <a:pt x="0" y="557"/>
                                              </a:lnTo>
                                              <a:lnTo>
                                                <a:pt x="1" y="561"/>
                                              </a:lnTo>
                                              <a:lnTo>
                                                <a:pt x="4" y="563"/>
                                              </a:lnTo>
                                              <a:lnTo>
                                                <a:pt x="4" y="563"/>
                                              </a:lnTo>
                                              <a:lnTo>
                                                <a:pt x="2" y="563"/>
                                              </a:lnTo>
                                              <a:lnTo>
                                                <a:pt x="4" y="564"/>
                                              </a:lnTo>
                                              <a:lnTo>
                                                <a:pt x="4" y="564"/>
                                              </a:lnTo>
                                              <a:lnTo>
                                                <a:pt x="0" y="565"/>
                                              </a:lnTo>
                                              <a:lnTo>
                                                <a:pt x="0" y="565"/>
                                              </a:lnTo>
                                              <a:lnTo>
                                                <a:pt x="2" y="565"/>
                                              </a:lnTo>
                                              <a:lnTo>
                                                <a:pt x="4" y="566"/>
                                              </a:lnTo>
                                              <a:lnTo>
                                                <a:pt x="5" y="566"/>
                                              </a:lnTo>
                                              <a:lnTo>
                                                <a:pt x="6" y="567"/>
                                              </a:lnTo>
                                              <a:lnTo>
                                                <a:pt x="6" y="567"/>
                                              </a:lnTo>
                                              <a:lnTo>
                                                <a:pt x="5" y="568"/>
                                              </a:lnTo>
                                              <a:lnTo>
                                                <a:pt x="5" y="572"/>
                                              </a:lnTo>
                                              <a:lnTo>
                                                <a:pt x="7" y="574"/>
                                              </a:lnTo>
                                              <a:lnTo>
                                                <a:pt x="7" y="574"/>
                                              </a:lnTo>
                                              <a:lnTo>
                                                <a:pt x="14" y="580"/>
                                              </a:lnTo>
                                              <a:lnTo>
                                                <a:pt x="14" y="580"/>
                                              </a:lnTo>
                                              <a:lnTo>
                                                <a:pt x="14" y="582"/>
                                              </a:lnTo>
                                              <a:lnTo>
                                                <a:pt x="15" y="585"/>
                                              </a:lnTo>
                                              <a:lnTo>
                                                <a:pt x="19" y="587"/>
                                              </a:lnTo>
                                              <a:lnTo>
                                                <a:pt x="19" y="587"/>
                                              </a:lnTo>
                                              <a:lnTo>
                                                <a:pt x="23" y="591"/>
                                              </a:lnTo>
                                              <a:lnTo>
                                                <a:pt x="23" y="591"/>
                                              </a:lnTo>
                                              <a:lnTo>
                                                <a:pt x="24" y="592"/>
                                              </a:lnTo>
                                              <a:lnTo>
                                                <a:pt x="24" y="592"/>
                                              </a:lnTo>
                                              <a:lnTo>
                                                <a:pt x="24" y="592"/>
                                              </a:lnTo>
                                              <a:lnTo>
                                                <a:pt x="23" y="592"/>
                                              </a:lnTo>
                                              <a:lnTo>
                                                <a:pt x="21" y="593"/>
                                              </a:lnTo>
                                              <a:lnTo>
                                                <a:pt x="21" y="593"/>
                                              </a:lnTo>
                                              <a:lnTo>
                                                <a:pt x="21" y="593"/>
                                              </a:lnTo>
                                              <a:lnTo>
                                                <a:pt x="22" y="594"/>
                                              </a:lnTo>
                                              <a:lnTo>
                                                <a:pt x="22" y="594"/>
                                              </a:lnTo>
                                              <a:lnTo>
                                                <a:pt x="22" y="593"/>
                                              </a:lnTo>
                                              <a:lnTo>
                                                <a:pt x="22" y="593"/>
                                              </a:lnTo>
                                              <a:lnTo>
                                                <a:pt x="41" y="592"/>
                                              </a:lnTo>
                                              <a:lnTo>
                                                <a:pt x="41" y="592"/>
                                              </a:lnTo>
                                              <a:lnTo>
                                                <a:pt x="53" y="592"/>
                                              </a:lnTo>
                                              <a:lnTo>
                                                <a:pt x="53" y="592"/>
                                              </a:lnTo>
                                              <a:lnTo>
                                                <a:pt x="55" y="593"/>
                                              </a:lnTo>
                                              <a:lnTo>
                                                <a:pt x="56" y="592"/>
                                              </a:lnTo>
                                              <a:lnTo>
                                                <a:pt x="56" y="592"/>
                                              </a:lnTo>
                                              <a:lnTo>
                                                <a:pt x="56" y="591"/>
                                              </a:lnTo>
                                              <a:lnTo>
                                                <a:pt x="53" y="589"/>
                                              </a:lnTo>
                                              <a:lnTo>
                                                <a:pt x="51" y="586"/>
                                              </a:lnTo>
                                              <a:lnTo>
                                                <a:pt x="51" y="586"/>
                                              </a:lnTo>
                                              <a:lnTo>
                                                <a:pt x="50" y="582"/>
                                              </a:lnTo>
                                              <a:lnTo>
                                                <a:pt x="47" y="579"/>
                                              </a:lnTo>
                                              <a:lnTo>
                                                <a:pt x="47" y="579"/>
                                              </a:lnTo>
                                              <a:lnTo>
                                                <a:pt x="43" y="575"/>
                                              </a:lnTo>
                                              <a:lnTo>
                                                <a:pt x="43" y="575"/>
                                              </a:lnTo>
                                              <a:lnTo>
                                                <a:pt x="39" y="573"/>
                                              </a:lnTo>
                                              <a:lnTo>
                                                <a:pt x="39" y="573"/>
                                              </a:lnTo>
                                              <a:lnTo>
                                                <a:pt x="37" y="568"/>
                                              </a:lnTo>
                                              <a:lnTo>
                                                <a:pt x="35" y="567"/>
                                              </a:lnTo>
                                              <a:lnTo>
                                                <a:pt x="34" y="567"/>
                                              </a:lnTo>
                                              <a:lnTo>
                                                <a:pt x="34" y="567"/>
                                              </a:lnTo>
                                              <a:lnTo>
                                                <a:pt x="34" y="566"/>
                                              </a:lnTo>
                                              <a:lnTo>
                                                <a:pt x="33" y="566"/>
                                              </a:lnTo>
                                              <a:lnTo>
                                                <a:pt x="32" y="566"/>
                                              </a:lnTo>
                                              <a:lnTo>
                                                <a:pt x="32" y="566"/>
                                              </a:lnTo>
                                              <a:lnTo>
                                                <a:pt x="33" y="565"/>
                                              </a:lnTo>
                                              <a:lnTo>
                                                <a:pt x="34" y="564"/>
                                              </a:lnTo>
                                              <a:lnTo>
                                                <a:pt x="34" y="564"/>
                                              </a:lnTo>
                                              <a:lnTo>
                                                <a:pt x="38" y="563"/>
                                              </a:lnTo>
                                              <a:lnTo>
                                                <a:pt x="41" y="562"/>
                                              </a:lnTo>
                                              <a:lnTo>
                                                <a:pt x="42" y="559"/>
                                              </a:lnTo>
                                              <a:lnTo>
                                                <a:pt x="42" y="559"/>
                                              </a:lnTo>
                                              <a:lnTo>
                                                <a:pt x="41" y="557"/>
                                              </a:lnTo>
                                              <a:lnTo>
                                                <a:pt x="41" y="557"/>
                                              </a:lnTo>
                                              <a:lnTo>
                                                <a:pt x="43" y="557"/>
                                              </a:lnTo>
                                              <a:lnTo>
                                                <a:pt x="43" y="556"/>
                                              </a:lnTo>
                                              <a:lnTo>
                                                <a:pt x="42" y="553"/>
                                              </a:lnTo>
                                              <a:lnTo>
                                                <a:pt x="42" y="553"/>
                                              </a:lnTo>
                                              <a:lnTo>
                                                <a:pt x="42" y="549"/>
                                              </a:lnTo>
                                              <a:lnTo>
                                                <a:pt x="41" y="546"/>
                                              </a:lnTo>
                                              <a:lnTo>
                                                <a:pt x="41" y="546"/>
                                              </a:lnTo>
                                              <a:lnTo>
                                                <a:pt x="39" y="543"/>
                                              </a:lnTo>
                                              <a:lnTo>
                                                <a:pt x="37" y="541"/>
                                              </a:lnTo>
                                              <a:lnTo>
                                                <a:pt x="37" y="541"/>
                                              </a:lnTo>
                                              <a:lnTo>
                                                <a:pt x="37" y="539"/>
                                              </a:lnTo>
                                              <a:lnTo>
                                                <a:pt x="36" y="537"/>
                                              </a:lnTo>
                                              <a:lnTo>
                                                <a:pt x="34" y="536"/>
                                              </a:lnTo>
                                              <a:lnTo>
                                                <a:pt x="34" y="536"/>
                                              </a:lnTo>
                                              <a:lnTo>
                                                <a:pt x="35" y="531"/>
                                              </a:lnTo>
                                              <a:lnTo>
                                                <a:pt x="34" y="528"/>
                                              </a:lnTo>
                                              <a:lnTo>
                                                <a:pt x="34" y="528"/>
                                              </a:lnTo>
                                              <a:lnTo>
                                                <a:pt x="34" y="527"/>
                                              </a:lnTo>
                                              <a:lnTo>
                                                <a:pt x="34" y="526"/>
                                              </a:lnTo>
                                              <a:lnTo>
                                                <a:pt x="34" y="526"/>
                                              </a:lnTo>
                                              <a:lnTo>
                                                <a:pt x="34" y="524"/>
                                              </a:lnTo>
                                              <a:lnTo>
                                                <a:pt x="35" y="523"/>
                                              </a:lnTo>
                                              <a:lnTo>
                                                <a:pt x="35" y="522"/>
                                              </a:lnTo>
                                              <a:lnTo>
                                                <a:pt x="35" y="521"/>
                                              </a:lnTo>
                                              <a:lnTo>
                                                <a:pt x="35" y="521"/>
                                              </a:lnTo>
                                              <a:lnTo>
                                                <a:pt x="38" y="520"/>
                                              </a:lnTo>
                                              <a:lnTo>
                                                <a:pt x="38" y="520"/>
                                              </a:lnTo>
                                              <a:lnTo>
                                                <a:pt x="41" y="510"/>
                                              </a:lnTo>
                                              <a:lnTo>
                                                <a:pt x="46" y="501"/>
                                              </a:lnTo>
                                              <a:lnTo>
                                                <a:pt x="46" y="501"/>
                                              </a:lnTo>
                                              <a:lnTo>
                                                <a:pt x="46" y="496"/>
                                              </a:lnTo>
                                              <a:lnTo>
                                                <a:pt x="48" y="492"/>
                                              </a:lnTo>
                                              <a:lnTo>
                                                <a:pt x="48" y="492"/>
                                              </a:lnTo>
                                              <a:lnTo>
                                                <a:pt x="51" y="481"/>
                                              </a:lnTo>
                                              <a:lnTo>
                                                <a:pt x="53" y="470"/>
                                              </a:lnTo>
                                              <a:lnTo>
                                                <a:pt x="53" y="470"/>
                                              </a:lnTo>
                                              <a:lnTo>
                                                <a:pt x="53" y="462"/>
                                              </a:lnTo>
                                              <a:lnTo>
                                                <a:pt x="53" y="456"/>
                                              </a:lnTo>
                                              <a:lnTo>
                                                <a:pt x="55" y="453"/>
                                              </a:lnTo>
                                              <a:lnTo>
                                                <a:pt x="55" y="453"/>
                                              </a:lnTo>
                                              <a:lnTo>
                                                <a:pt x="56" y="451"/>
                                              </a:lnTo>
                                              <a:lnTo>
                                                <a:pt x="56" y="451"/>
                                              </a:lnTo>
                                              <a:lnTo>
                                                <a:pt x="58" y="447"/>
                                              </a:lnTo>
                                              <a:lnTo>
                                                <a:pt x="58" y="447"/>
                                              </a:lnTo>
                                              <a:lnTo>
                                                <a:pt x="60" y="440"/>
                                              </a:lnTo>
                                              <a:lnTo>
                                                <a:pt x="61" y="432"/>
                                              </a:lnTo>
                                              <a:lnTo>
                                                <a:pt x="61" y="432"/>
                                              </a:lnTo>
                                              <a:lnTo>
                                                <a:pt x="63" y="431"/>
                                              </a:lnTo>
                                              <a:lnTo>
                                                <a:pt x="63" y="430"/>
                                              </a:lnTo>
                                              <a:lnTo>
                                                <a:pt x="63" y="430"/>
                                              </a:lnTo>
                                              <a:lnTo>
                                                <a:pt x="65" y="426"/>
                                              </a:lnTo>
                                              <a:lnTo>
                                                <a:pt x="65" y="421"/>
                                              </a:lnTo>
                                              <a:lnTo>
                                                <a:pt x="65" y="414"/>
                                              </a:lnTo>
                                              <a:lnTo>
                                                <a:pt x="65" y="414"/>
                                              </a:lnTo>
                                              <a:lnTo>
                                                <a:pt x="66" y="399"/>
                                              </a:lnTo>
                                              <a:lnTo>
                                                <a:pt x="66" y="399"/>
                                              </a:lnTo>
                                              <a:lnTo>
                                                <a:pt x="68" y="394"/>
                                              </a:lnTo>
                                              <a:lnTo>
                                                <a:pt x="70" y="388"/>
                                              </a:lnTo>
                                              <a:lnTo>
                                                <a:pt x="75" y="378"/>
                                              </a:lnTo>
                                              <a:lnTo>
                                                <a:pt x="75" y="378"/>
                                              </a:lnTo>
                                              <a:lnTo>
                                                <a:pt x="75" y="384"/>
                                              </a:lnTo>
                                              <a:lnTo>
                                                <a:pt x="76" y="390"/>
                                              </a:lnTo>
                                              <a:lnTo>
                                                <a:pt x="76" y="390"/>
                                              </a:lnTo>
                                              <a:lnTo>
                                                <a:pt x="77" y="393"/>
                                              </a:lnTo>
                                              <a:lnTo>
                                                <a:pt x="78" y="395"/>
                                              </a:lnTo>
                                              <a:lnTo>
                                                <a:pt x="78" y="395"/>
                                              </a:lnTo>
                                              <a:lnTo>
                                                <a:pt x="78" y="399"/>
                                              </a:lnTo>
                                              <a:lnTo>
                                                <a:pt x="78" y="404"/>
                                              </a:lnTo>
                                              <a:lnTo>
                                                <a:pt x="78" y="404"/>
                                              </a:lnTo>
                                              <a:lnTo>
                                                <a:pt x="79" y="410"/>
                                              </a:lnTo>
                                              <a:lnTo>
                                                <a:pt x="81" y="415"/>
                                              </a:lnTo>
                                              <a:lnTo>
                                                <a:pt x="81" y="415"/>
                                              </a:lnTo>
                                              <a:lnTo>
                                                <a:pt x="83" y="421"/>
                                              </a:lnTo>
                                              <a:lnTo>
                                                <a:pt x="85" y="427"/>
                                              </a:lnTo>
                                              <a:lnTo>
                                                <a:pt x="85" y="427"/>
                                              </a:lnTo>
                                              <a:lnTo>
                                                <a:pt x="85" y="433"/>
                                              </a:lnTo>
                                              <a:lnTo>
                                                <a:pt x="85" y="440"/>
                                              </a:lnTo>
                                              <a:lnTo>
                                                <a:pt x="85" y="440"/>
                                              </a:lnTo>
                                              <a:lnTo>
                                                <a:pt x="85" y="446"/>
                                              </a:lnTo>
                                              <a:lnTo>
                                                <a:pt x="87" y="451"/>
                                              </a:lnTo>
                                              <a:lnTo>
                                                <a:pt x="87" y="451"/>
                                              </a:lnTo>
                                              <a:lnTo>
                                                <a:pt x="90" y="467"/>
                                              </a:lnTo>
                                              <a:lnTo>
                                                <a:pt x="94" y="482"/>
                                              </a:lnTo>
                                              <a:lnTo>
                                                <a:pt x="94" y="482"/>
                                              </a:lnTo>
                                              <a:lnTo>
                                                <a:pt x="97" y="491"/>
                                              </a:lnTo>
                                              <a:lnTo>
                                                <a:pt x="97" y="491"/>
                                              </a:lnTo>
                                              <a:lnTo>
                                                <a:pt x="99" y="503"/>
                                              </a:lnTo>
                                              <a:lnTo>
                                                <a:pt x="99" y="503"/>
                                              </a:lnTo>
                                              <a:lnTo>
                                                <a:pt x="102" y="513"/>
                                              </a:lnTo>
                                              <a:lnTo>
                                                <a:pt x="104" y="522"/>
                                              </a:lnTo>
                                              <a:lnTo>
                                                <a:pt x="104" y="522"/>
                                              </a:lnTo>
                                              <a:lnTo>
                                                <a:pt x="106" y="524"/>
                                              </a:lnTo>
                                              <a:lnTo>
                                                <a:pt x="107" y="526"/>
                                              </a:lnTo>
                                              <a:lnTo>
                                                <a:pt x="107" y="526"/>
                                              </a:lnTo>
                                              <a:lnTo>
                                                <a:pt x="108" y="529"/>
                                              </a:lnTo>
                                              <a:lnTo>
                                                <a:pt x="108" y="529"/>
                                              </a:lnTo>
                                              <a:lnTo>
                                                <a:pt x="107" y="530"/>
                                              </a:lnTo>
                                              <a:lnTo>
                                                <a:pt x="107" y="531"/>
                                              </a:lnTo>
                                              <a:lnTo>
                                                <a:pt x="107" y="531"/>
                                              </a:lnTo>
                                              <a:lnTo>
                                                <a:pt x="107" y="535"/>
                                              </a:lnTo>
                                              <a:lnTo>
                                                <a:pt x="107" y="535"/>
                                              </a:lnTo>
                                              <a:lnTo>
                                                <a:pt x="106" y="536"/>
                                              </a:lnTo>
                                              <a:lnTo>
                                                <a:pt x="104" y="537"/>
                                              </a:lnTo>
                                              <a:lnTo>
                                                <a:pt x="102" y="540"/>
                                              </a:lnTo>
                                              <a:lnTo>
                                                <a:pt x="102" y="542"/>
                                              </a:lnTo>
                                              <a:lnTo>
                                                <a:pt x="102" y="542"/>
                                              </a:lnTo>
                                              <a:lnTo>
                                                <a:pt x="102" y="547"/>
                                              </a:lnTo>
                                              <a:lnTo>
                                                <a:pt x="104" y="550"/>
                                              </a:lnTo>
                                              <a:lnTo>
                                                <a:pt x="104" y="550"/>
                                              </a:lnTo>
                                              <a:lnTo>
                                                <a:pt x="103" y="553"/>
                                              </a:lnTo>
                                              <a:lnTo>
                                                <a:pt x="104" y="555"/>
                                              </a:lnTo>
                                              <a:lnTo>
                                                <a:pt x="104" y="555"/>
                                              </a:lnTo>
                                              <a:lnTo>
                                                <a:pt x="103" y="557"/>
                                              </a:lnTo>
                                              <a:lnTo>
                                                <a:pt x="104" y="561"/>
                                              </a:lnTo>
                                              <a:lnTo>
                                                <a:pt x="104" y="565"/>
                                              </a:lnTo>
                                              <a:lnTo>
                                                <a:pt x="105" y="567"/>
                                              </a:lnTo>
                                              <a:lnTo>
                                                <a:pt x="105" y="567"/>
                                              </a:lnTo>
                                              <a:lnTo>
                                                <a:pt x="102" y="568"/>
                                              </a:lnTo>
                                              <a:lnTo>
                                                <a:pt x="102" y="568"/>
                                              </a:lnTo>
                                              <a:lnTo>
                                                <a:pt x="102" y="569"/>
                                              </a:lnTo>
                                              <a:lnTo>
                                                <a:pt x="102" y="572"/>
                                              </a:lnTo>
                                              <a:lnTo>
                                                <a:pt x="102" y="572"/>
                                              </a:lnTo>
                                              <a:lnTo>
                                                <a:pt x="102" y="572"/>
                                              </a:lnTo>
                                              <a:lnTo>
                                                <a:pt x="102" y="573"/>
                                              </a:lnTo>
                                              <a:lnTo>
                                                <a:pt x="102" y="573"/>
                                              </a:lnTo>
                                              <a:lnTo>
                                                <a:pt x="100" y="573"/>
                                              </a:lnTo>
                                              <a:lnTo>
                                                <a:pt x="100" y="574"/>
                                              </a:lnTo>
                                              <a:lnTo>
                                                <a:pt x="100" y="574"/>
                                              </a:lnTo>
                                              <a:lnTo>
                                                <a:pt x="102" y="575"/>
                                              </a:lnTo>
                                              <a:lnTo>
                                                <a:pt x="105" y="576"/>
                                              </a:lnTo>
                                              <a:lnTo>
                                                <a:pt x="105" y="576"/>
                                              </a:lnTo>
                                              <a:lnTo>
                                                <a:pt x="105" y="576"/>
                                              </a:lnTo>
                                              <a:lnTo>
                                                <a:pt x="105" y="578"/>
                                              </a:lnTo>
                                              <a:lnTo>
                                                <a:pt x="106" y="578"/>
                                              </a:lnTo>
                                              <a:lnTo>
                                                <a:pt x="106" y="578"/>
                                              </a:lnTo>
                                              <a:lnTo>
                                                <a:pt x="100" y="580"/>
                                              </a:lnTo>
                                              <a:lnTo>
                                                <a:pt x="97" y="582"/>
                                              </a:lnTo>
                                              <a:lnTo>
                                                <a:pt x="97" y="582"/>
                                              </a:lnTo>
                                              <a:lnTo>
                                                <a:pt x="91" y="586"/>
                                              </a:lnTo>
                                              <a:lnTo>
                                                <a:pt x="91" y="586"/>
                                              </a:lnTo>
                                              <a:lnTo>
                                                <a:pt x="86" y="591"/>
                                              </a:lnTo>
                                              <a:lnTo>
                                                <a:pt x="82" y="593"/>
                                              </a:lnTo>
                                              <a:lnTo>
                                                <a:pt x="82" y="593"/>
                                              </a:lnTo>
                                              <a:lnTo>
                                                <a:pt x="84" y="592"/>
                                              </a:lnTo>
                                              <a:lnTo>
                                                <a:pt x="85" y="592"/>
                                              </a:lnTo>
                                              <a:lnTo>
                                                <a:pt x="85" y="592"/>
                                              </a:lnTo>
                                              <a:lnTo>
                                                <a:pt x="97" y="593"/>
                                              </a:lnTo>
                                              <a:lnTo>
                                                <a:pt x="107" y="593"/>
                                              </a:lnTo>
                                              <a:lnTo>
                                                <a:pt x="119" y="592"/>
                                              </a:lnTo>
                                              <a:lnTo>
                                                <a:pt x="132" y="592"/>
                                              </a:lnTo>
                                              <a:lnTo>
                                                <a:pt x="132" y="592"/>
                                              </a:lnTo>
                                              <a:lnTo>
                                                <a:pt x="132" y="592"/>
                                              </a:lnTo>
                                              <a:lnTo>
                                                <a:pt x="132" y="592"/>
                                              </a:lnTo>
                                              <a:lnTo>
                                                <a:pt x="132" y="592"/>
                                              </a:lnTo>
                                              <a:lnTo>
                                                <a:pt x="131" y="594"/>
                                              </a:lnTo>
                                              <a:lnTo>
                                                <a:pt x="131" y="594"/>
                                              </a:lnTo>
                                              <a:lnTo>
                                                <a:pt x="132" y="593"/>
                                              </a:lnTo>
                                              <a:lnTo>
                                                <a:pt x="132" y="592"/>
                                              </a:lnTo>
                                              <a:lnTo>
                                                <a:pt x="132" y="592"/>
                                              </a:lnTo>
                                              <a:lnTo>
                                                <a:pt x="135" y="589"/>
                                              </a:lnTo>
                                              <a:lnTo>
                                                <a:pt x="137" y="586"/>
                                              </a:lnTo>
                                              <a:lnTo>
                                                <a:pt x="137" y="586"/>
                                              </a:lnTo>
                                              <a:lnTo>
                                                <a:pt x="136" y="585"/>
                                              </a:lnTo>
                                              <a:lnTo>
                                                <a:pt x="135" y="583"/>
                                              </a:lnTo>
                                              <a:lnTo>
                                                <a:pt x="135" y="583"/>
                                              </a:lnTo>
                                              <a:lnTo>
                                                <a:pt x="140" y="583"/>
                                              </a:lnTo>
                                              <a:lnTo>
                                                <a:pt x="140" y="583"/>
                                              </a:lnTo>
                                              <a:lnTo>
                                                <a:pt x="141" y="582"/>
                                              </a:lnTo>
                                              <a:lnTo>
                                                <a:pt x="141" y="581"/>
                                              </a:lnTo>
                                              <a:lnTo>
                                                <a:pt x="145" y="580"/>
                                              </a:lnTo>
                                              <a:lnTo>
                                                <a:pt x="145" y="580"/>
                                              </a:lnTo>
                                              <a:lnTo>
                                                <a:pt x="150" y="580"/>
                                              </a:lnTo>
                                              <a:lnTo>
                                                <a:pt x="156" y="580"/>
                                              </a:lnTo>
                                              <a:lnTo>
                                                <a:pt x="162" y="580"/>
                                              </a:lnTo>
                                              <a:lnTo>
                                                <a:pt x="167" y="579"/>
                                              </a:lnTo>
                                              <a:lnTo>
                                                <a:pt x="167" y="579"/>
                                              </a:lnTo>
                                              <a:lnTo>
                                                <a:pt x="167" y="575"/>
                                              </a:lnTo>
                                              <a:lnTo>
                                                <a:pt x="167" y="572"/>
                                              </a:lnTo>
                                              <a:lnTo>
                                                <a:pt x="167" y="572"/>
                                              </a:lnTo>
                                              <a:lnTo>
                                                <a:pt x="164" y="567"/>
                                              </a:lnTo>
                                              <a:lnTo>
                                                <a:pt x="164" y="567"/>
                                              </a:lnTo>
                                              <a:lnTo>
                                                <a:pt x="167" y="566"/>
                                              </a:lnTo>
                                              <a:lnTo>
                                                <a:pt x="168" y="566"/>
                                              </a:lnTo>
                                              <a:lnTo>
                                                <a:pt x="168" y="565"/>
                                              </a:lnTo>
                                              <a:lnTo>
                                                <a:pt x="168" y="565"/>
                                              </a:lnTo>
                                              <a:lnTo>
                                                <a:pt x="168" y="562"/>
                                              </a:lnTo>
                                              <a:lnTo>
                                                <a:pt x="168" y="560"/>
                                              </a:lnTo>
                                              <a:lnTo>
                                                <a:pt x="167" y="555"/>
                                              </a:lnTo>
                                              <a:lnTo>
                                                <a:pt x="167" y="555"/>
                                              </a:lnTo>
                                              <a:lnTo>
                                                <a:pt x="167" y="555"/>
                                              </a:lnTo>
                                              <a:lnTo>
                                                <a:pt x="167" y="555"/>
                                              </a:lnTo>
                                              <a:close/>
                                              <a:moveTo>
                                                <a:pt x="31" y="329"/>
                                              </a:moveTo>
                                              <a:lnTo>
                                                <a:pt x="31" y="329"/>
                                              </a:lnTo>
                                              <a:lnTo>
                                                <a:pt x="32" y="336"/>
                                              </a:lnTo>
                                              <a:lnTo>
                                                <a:pt x="32" y="336"/>
                                              </a:lnTo>
                                              <a:lnTo>
                                                <a:pt x="30" y="337"/>
                                              </a:lnTo>
                                              <a:lnTo>
                                                <a:pt x="30" y="337"/>
                                              </a:lnTo>
                                              <a:lnTo>
                                                <a:pt x="31" y="336"/>
                                              </a:lnTo>
                                              <a:lnTo>
                                                <a:pt x="31" y="335"/>
                                              </a:lnTo>
                                              <a:lnTo>
                                                <a:pt x="31" y="335"/>
                                              </a:lnTo>
                                              <a:lnTo>
                                                <a:pt x="31" y="331"/>
                                              </a:lnTo>
                                              <a:lnTo>
                                                <a:pt x="31" y="329"/>
                                              </a:lnTo>
                                              <a:lnTo>
                                                <a:pt x="31" y="329"/>
                                              </a:lnTo>
                                              <a:lnTo>
                                                <a:pt x="31" y="329"/>
                                              </a:lnTo>
                                              <a:lnTo>
                                                <a:pt x="31" y="329"/>
                                              </a:lnTo>
                                              <a:close/>
                                              <a:moveTo>
                                                <a:pt x="29" y="353"/>
                                              </a:moveTo>
                                              <a:lnTo>
                                                <a:pt x="29" y="353"/>
                                              </a:lnTo>
                                              <a:lnTo>
                                                <a:pt x="29" y="348"/>
                                              </a:lnTo>
                                              <a:lnTo>
                                                <a:pt x="30" y="346"/>
                                              </a:lnTo>
                                              <a:lnTo>
                                                <a:pt x="30" y="345"/>
                                              </a:lnTo>
                                              <a:lnTo>
                                                <a:pt x="30" y="345"/>
                                              </a:lnTo>
                                              <a:lnTo>
                                                <a:pt x="30" y="342"/>
                                              </a:lnTo>
                                              <a:lnTo>
                                                <a:pt x="30" y="342"/>
                                              </a:lnTo>
                                              <a:lnTo>
                                                <a:pt x="33" y="342"/>
                                              </a:lnTo>
                                              <a:lnTo>
                                                <a:pt x="33" y="342"/>
                                              </a:lnTo>
                                              <a:lnTo>
                                                <a:pt x="31" y="348"/>
                                              </a:lnTo>
                                              <a:lnTo>
                                                <a:pt x="29" y="353"/>
                                              </a:lnTo>
                                              <a:lnTo>
                                                <a:pt x="29" y="353"/>
                                              </a:lnTo>
                                              <a:lnTo>
                                                <a:pt x="29" y="353"/>
                                              </a:lnTo>
                                              <a:lnTo>
                                                <a:pt x="29" y="353"/>
                                              </a:lnTo>
                                              <a:close/>
                                              <a:moveTo>
                                                <a:pt x="33" y="341"/>
                                              </a:moveTo>
                                              <a:lnTo>
                                                <a:pt x="33" y="341"/>
                                              </a:lnTo>
                                              <a:lnTo>
                                                <a:pt x="31" y="340"/>
                                              </a:lnTo>
                                              <a:lnTo>
                                                <a:pt x="31" y="340"/>
                                              </a:lnTo>
                                              <a:lnTo>
                                                <a:pt x="31" y="338"/>
                                              </a:lnTo>
                                              <a:lnTo>
                                                <a:pt x="32" y="337"/>
                                              </a:lnTo>
                                              <a:lnTo>
                                                <a:pt x="34" y="336"/>
                                              </a:lnTo>
                                              <a:lnTo>
                                                <a:pt x="34" y="336"/>
                                              </a:lnTo>
                                              <a:lnTo>
                                                <a:pt x="32" y="329"/>
                                              </a:lnTo>
                                              <a:lnTo>
                                                <a:pt x="32" y="325"/>
                                              </a:lnTo>
                                              <a:lnTo>
                                                <a:pt x="33" y="322"/>
                                              </a:lnTo>
                                              <a:lnTo>
                                                <a:pt x="33" y="322"/>
                                              </a:lnTo>
                                              <a:lnTo>
                                                <a:pt x="34" y="324"/>
                                              </a:lnTo>
                                              <a:lnTo>
                                                <a:pt x="34" y="325"/>
                                              </a:lnTo>
                                              <a:lnTo>
                                                <a:pt x="33" y="327"/>
                                              </a:lnTo>
                                              <a:lnTo>
                                                <a:pt x="33" y="327"/>
                                              </a:lnTo>
                                              <a:lnTo>
                                                <a:pt x="34" y="328"/>
                                              </a:lnTo>
                                              <a:lnTo>
                                                <a:pt x="34" y="328"/>
                                              </a:lnTo>
                                              <a:lnTo>
                                                <a:pt x="34" y="328"/>
                                              </a:lnTo>
                                              <a:lnTo>
                                                <a:pt x="34" y="328"/>
                                              </a:lnTo>
                                              <a:lnTo>
                                                <a:pt x="35" y="329"/>
                                              </a:lnTo>
                                              <a:lnTo>
                                                <a:pt x="37" y="330"/>
                                              </a:lnTo>
                                              <a:lnTo>
                                                <a:pt x="37" y="330"/>
                                              </a:lnTo>
                                              <a:lnTo>
                                                <a:pt x="35" y="331"/>
                                              </a:lnTo>
                                              <a:lnTo>
                                                <a:pt x="35" y="335"/>
                                              </a:lnTo>
                                              <a:lnTo>
                                                <a:pt x="34" y="338"/>
                                              </a:lnTo>
                                              <a:lnTo>
                                                <a:pt x="33" y="341"/>
                                              </a:lnTo>
                                              <a:lnTo>
                                                <a:pt x="33" y="341"/>
                                              </a:lnTo>
                                              <a:lnTo>
                                                <a:pt x="33" y="341"/>
                                              </a:lnTo>
                                              <a:lnTo>
                                                <a:pt x="33" y="341"/>
                                              </a:lnTo>
                                              <a:close/>
                                              <a:moveTo>
                                                <a:pt x="36" y="334"/>
                                              </a:moveTo>
                                              <a:lnTo>
                                                <a:pt x="36" y="334"/>
                                              </a:lnTo>
                                              <a:lnTo>
                                                <a:pt x="36" y="331"/>
                                              </a:lnTo>
                                              <a:lnTo>
                                                <a:pt x="37" y="331"/>
                                              </a:lnTo>
                                              <a:lnTo>
                                                <a:pt x="37" y="331"/>
                                              </a:lnTo>
                                              <a:lnTo>
                                                <a:pt x="36" y="334"/>
                                              </a:lnTo>
                                              <a:lnTo>
                                                <a:pt x="36" y="334"/>
                                              </a:lnTo>
                                              <a:lnTo>
                                                <a:pt x="36" y="334"/>
                                              </a:lnTo>
                                              <a:lnTo>
                                                <a:pt x="36" y="334"/>
                                              </a:lnTo>
                                              <a:close/>
                                              <a:moveTo>
                                                <a:pt x="99" y="95"/>
                                              </a:moveTo>
                                              <a:lnTo>
                                                <a:pt x="99" y="95"/>
                                              </a:lnTo>
                                              <a:lnTo>
                                                <a:pt x="99" y="88"/>
                                              </a:lnTo>
                                              <a:lnTo>
                                                <a:pt x="99" y="88"/>
                                              </a:lnTo>
                                              <a:lnTo>
                                                <a:pt x="100" y="92"/>
                                              </a:lnTo>
                                              <a:lnTo>
                                                <a:pt x="100" y="95"/>
                                              </a:lnTo>
                                              <a:lnTo>
                                                <a:pt x="100" y="95"/>
                                              </a:lnTo>
                                              <a:lnTo>
                                                <a:pt x="99" y="95"/>
                                              </a:lnTo>
                                              <a:lnTo>
                                                <a:pt x="99" y="95"/>
                                              </a:lnTo>
                                              <a:lnTo>
                                                <a:pt x="99" y="95"/>
                                              </a:lnTo>
                                              <a:lnTo>
                                                <a:pt x="99" y="95"/>
                                              </a:lnTo>
                                              <a:close/>
                                              <a:moveTo>
                                                <a:pt x="100" y="88"/>
                                              </a:moveTo>
                                              <a:lnTo>
                                                <a:pt x="100" y="88"/>
                                              </a:lnTo>
                                              <a:lnTo>
                                                <a:pt x="100" y="88"/>
                                              </a:lnTo>
                                              <a:lnTo>
                                                <a:pt x="100" y="88"/>
                                              </a:lnTo>
                                              <a:lnTo>
                                                <a:pt x="102" y="95"/>
                                              </a:lnTo>
                                              <a:lnTo>
                                                <a:pt x="102" y="95"/>
                                              </a:lnTo>
                                              <a:lnTo>
                                                <a:pt x="100" y="94"/>
                                              </a:lnTo>
                                              <a:lnTo>
                                                <a:pt x="100" y="93"/>
                                              </a:lnTo>
                                              <a:lnTo>
                                                <a:pt x="100" y="88"/>
                                              </a:lnTo>
                                              <a:lnTo>
                                                <a:pt x="100" y="88"/>
                                              </a:lnTo>
                                              <a:lnTo>
                                                <a:pt x="100" y="88"/>
                                              </a:lnTo>
                                              <a:lnTo>
                                                <a:pt x="100" y="88"/>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50"/>
                                      <wps:cNvSpPr>
                                        <a:spLocks noEditPoints="1"/>
                                      </wps:cNvSpPr>
                                      <wps:spPr bwMode="auto">
                                        <a:xfrm>
                                          <a:off x="2792095" y="283210"/>
                                          <a:ext cx="109220" cy="377190"/>
                                        </a:xfrm>
                                        <a:custGeom>
                                          <a:avLst/>
                                          <a:gdLst>
                                            <a:gd name="T0" fmla="*/ 154 w 172"/>
                                            <a:gd name="T1" fmla="*/ 351 h 594"/>
                                            <a:gd name="T2" fmla="*/ 123 w 172"/>
                                            <a:gd name="T3" fmla="*/ 320 h 594"/>
                                            <a:gd name="T4" fmla="*/ 115 w 172"/>
                                            <a:gd name="T5" fmla="*/ 246 h 594"/>
                                            <a:gd name="T6" fmla="*/ 110 w 172"/>
                                            <a:gd name="T7" fmla="*/ 176 h 594"/>
                                            <a:gd name="T8" fmla="*/ 106 w 172"/>
                                            <a:gd name="T9" fmla="*/ 119 h 594"/>
                                            <a:gd name="T10" fmla="*/ 85 w 172"/>
                                            <a:gd name="T11" fmla="*/ 90 h 594"/>
                                            <a:gd name="T12" fmla="*/ 112 w 172"/>
                                            <a:gd name="T13" fmla="*/ 45 h 594"/>
                                            <a:gd name="T14" fmla="*/ 98 w 172"/>
                                            <a:gd name="T15" fmla="*/ 35 h 594"/>
                                            <a:gd name="T16" fmla="*/ 81 w 172"/>
                                            <a:gd name="T17" fmla="*/ 0 h 594"/>
                                            <a:gd name="T18" fmla="*/ 59 w 172"/>
                                            <a:gd name="T19" fmla="*/ 28 h 594"/>
                                            <a:gd name="T20" fmla="*/ 42 w 172"/>
                                            <a:gd name="T21" fmla="*/ 60 h 594"/>
                                            <a:gd name="T22" fmla="*/ 53 w 172"/>
                                            <a:gd name="T23" fmla="*/ 88 h 594"/>
                                            <a:gd name="T24" fmla="*/ 17 w 172"/>
                                            <a:gd name="T25" fmla="*/ 95 h 594"/>
                                            <a:gd name="T26" fmla="*/ 2 w 172"/>
                                            <a:gd name="T27" fmla="*/ 117 h 594"/>
                                            <a:gd name="T28" fmla="*/ 3 w 172"/>
                                            <a:gd name="T29" fmla="*/ 148 h 594"/>
                                            <a:gd name="T30" fmla="*/ 8 w 172"/>
                                            <a:gd name="T31" fmla="*/ 172 h 594"/>
                                            <a:gd name="T32" fmla="*/ 23 w 172"/>
                                            <a:gd name="T33" fmla="*/ 249 h 594"/>
                                            <a:gd name="T34" fmla="*/ 32 w 172"/>
                                            <a:gd name="T35" fmla="*/ 276 h 594"/>
                                            <a:gd name="T36" fmla="*/ 32 w 172"/>
                                            <a:gd name="T37" fmla="*/ 294 h 594"/>
                                            <a:gd name="T38" fmla="*/ 29 w 172"/>
                                            <a:gd name="T39" fmla="*/ 321 h 594"/>
                                            <a:gd name="T40" fmla="*/ 29 w 172"/>
                                            <a:gd name="T41" fmla="*/ 369 h 594"/>
                                            <a:gd name="T42" fmla="*/ 30 w 172"/>
                                            <a:gd name="T43" fmla="*/ 389 h 594"/>
                                            <a:gd name="T44" fmla="*/ 32 w 172"/>
                                            <a:gd name="T45" fmla="*/ 454 h 594"/>
                                            <a:gd name="T46" fmla="*/ 36 w 172"/>
                                            <a:gd name="T47" fmla="*/ 472 h 594"/>
                                            <a:gd name="T48" fmla="*/ 31 w 172"/>
                                            <a:gd name="T49" fmla="*/ 518 h 594"/>
                                            <a:gd name="T50" fmla="*/ 27 w 172"/>
                                            <a:gd name="T51" fmla="*/ 550 h 594"/>
                                            <a:gd name="T52" fmla="*/ 32 w 172"/>
                                            <a:gd name="T53" fmla="*/ 570 h 594"/>
                                            <a:gd name="T54" fmla="*/ 34 w 172"/>
                                            <a:gd name="T55" fmla="*/ 585 h 594"/>
                                            <a:gd name="T56" fmla="*/ 34 w 172"/>
                                            <a:gd name="T57" fmla="*/ 594 h 594"/>
                                            <a:gd name="T58" fmla="*/ 79 w 172"/>
                                            <a:gd name="T59" fmla="*/ 591 h 594"/>
                                            <a:gd name="T60" fmla="*/ 86 w 172"/>
                                            <a:gd name="T61" fmla="*/ 593 h 594"/>
                                            <a:gd name="T62" fmla="*/ 81 w 172"/>
                                            <a:gd name="T63" fmla="*/ 580 h 594"/>
                                            <a:gd name="T64" fmla="*/ 78 w 172"/>
                                            <a:gd name="T65" fmla="*/ 591 h 594"/>
                                            <a:gd name="T66" fmla="*/ 68 w 172"/>
                                            <a:gd name="T67" fmla="*/ 572 h 594"/>
                                            <a:gd name="T68" fmla="*/ 88 w 172"/>
                                            <a:gd name="T69" fmla="*/ 563 h 594"/>
                                            <a:gd name="T70" fmla="*/ 92 w 172"/>
                                            <a:gd name="T71" fmla="*/ 543 h 594"/>
                                            <a:gd name="T72" fmla="*/ 72 w 172"/>
                                            <a:gd name="T73" fmla="*/ 532 h 594"/>
                                            <a:gd name="T74" fmla="*/ 70 w 172"/>
                                            <a:gd name="T75" fmla="*/ 510 h 594"/>
                                            <a:gd name="T76" fmla="*/ 72 w 172"/>
                                            <a:gd name="T77" fmla="*/ 473 h 594"/>
                                            <a:gd name="T78" fmla="*/ 81 w 172"/>
                                            <a:gd name="T79" fmla="*/ 429 h 594"/>
                                            <a:gd name="T80" fmla="*/ 81 w 172"/>
                                            <a:gd name="T81" fmla="*/ 474 h 594"/>
                                            <a:gd name="T82" fmla="*/ 83 w 172"/>
                                            <a:gd name="T83" fmla="*/ 427 h 594"/>
                                            <a:gd name="T84" fmla="*/ 91 w 172"/>
                                            <a:gd name="T85" fmla="*/ 377 h 594"/>
                                            <a:gd name="T86" fmla="*/ 95 w 172"/>
                                            <a:gd name="T87" fmla="*/ 391 h 594"/>
                                            <a:gd name="T88" fmla="*/ 95 w 172"/>
                                            <a:gd name="T89" fmla="*/ 359 h 594"/>
                                            <a:gd name="T90" fmla="*/ 99 w 172"/>
                                            <a:gd name="T91" fmla="*/ 326 h 594"/>
                                            <a:gd name="T92" fmla="*/ 97 w 172"/>
                                            <a:gd name="T93" fmla="*/ 281 h 594"/>
                                            <a:gd name="T94" fmla="*/ 105 w 172"/>
                                            <a:gd name="T95" fmla="*/ 319 h 594"/>
                                            <a:gd name="T96" fmla="*/ 106 w 172"/>
                                            <a:gd name="T97" fmla="*/ 339 h 594"/>
                                            <a:gd name="T98" fmla="*/ 112 w 172"/>
                                            <a:gd name="T99" fmla="*/ 350 h 594"/>
                                            <a:gd name="T100" fmla="*/ 133 w 172"/>
                                            <a:gd name="T101" fmla="*/ 409 h 594"/>
                                            <a:gd name="T102" fmla="*/ 154 w 172"/>
                                            <a:gd name="T103" fmla="*/ 377 h 594"/>
                                            <a:gd name="T104" fmla="*/ 171 w 172"/>
                                            <a:gd name="T105" fmla="*/ 384 h 594"/>
                                            <a:gd name="T106" fmla="*/ 23 w 172"/>
                                            <a:gd name="T107" fmla="*/ 193 h 594"/>
                                            <a:gd name="T108" fmla="*/ 24 w 172"/>
                                            <a:gd name="T109" fmla="*/ 205 h 594"/>
                                            <a:gd name="T110" fmla="*/ 32 w 172"/>
                                            <a:gd name="T111" fmla="*/ 295 h 594"/>
                                            <a:gd name="T112" fmla="*/ 32 w 172"/>
                                            <a:gd name="T113" fmla="*/ 301 h 594"/>
                                            <a:gd name="T114" fmla="*/ 32 w 172"/>
                                            <a:gd name="T115" fmla="*/ 303 h 594"/>
                                            <a:gd name="T116" fmla="*/ 32 w 172"/>
                                            <a:gd name="T117" fmla="*/ 305 h 594"/>
                                            <a:gd name="T118" fmla="*/ 35 w 172"/>
                                            <a:gd name="T119" fmla="*/ 323 h 5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72" h="594">
                                              <a:moveTo>
                                                <a:pt x="171" y="371"/>
                                              </a:moveTo>
                                              <a:lnTo>
                                                <a:pt x="171" y="371"/>
                                              </a:lnTo>
                                              <a:lnTo>
                                                <a:pt x="171" y="364"/>
                                              </a:lnTo>
                                              <a:lnTo>
                                                <a:pt x="171" y="356"/>
                                              </a:lnTo>
                                              <a:lnTo>
                                                <a:pt x="171" y="356"/>
                                              </a:lnTo>
                                              <a:lnTo>
                                                <a:pt x="171" y="351"/>
                                              </a:lnTo>
                                              <a:lnTo>
                                                <a:pt x="170" y="346"/>
                                              </a:lnTo>
                                              <a:lnTo>
                                                <a:pt x="170" y="346"/>
                                              </a:lnTo>
                                              <a:lnTo>
                                                <a:pt x="166" y="346"/>
                                              </a:lnTo>
                                              <a:lnTo>
                                                <a:pt x="162" y="348"/>
                                              </a:lnTo>
                                              <a:lnTo>
                                                <a:pt x="159" y="350"/>
                                              </a:lnTo>
                                              <a:lnTo>
                                                <a:pt x="154" y="351"/>
                                              </a:lnTo>
                                              <a:lnTo>
                                                <a:pt x="154" y="351"/>
                                              </a:lnTo>
                                              <a:lnTo>
                                                <a:pt x="153" y="348"/>
                                              </a:lnTo>
                                              <a:lnTo>
                                                <a:pt x="153" y="344"/>
                                              </a:lnTo>
                                              <a:lnTo>
                                                <a:pt x="153" y="344"/>
                                              </a:lnTo>
                                              <a:lnTo>
                                                <a:pt x="138" y="339"/>
                                              </a:lnTo>
                                              <a:lnTo>
                                                <a:pt x="123" y="333"/>
                                              </a:lnTo>
                                              <a:lnTo>
                                                <a:pt x="123" y="333"/>
                                              </a:lnTo>
                                              <a:lnTo>
                                                <a:pt x="124" y="330"/>
                                              </a:lnTo>
                                              <a:lnTo>
                                                <a:pt x="125" y="326"/>
                                              </a:lnTo>
                                              <a:lnTo>
                                                <a:pt x="125" y="326"/>
                                              </a:lnTo>
                                              <a:lnTo>
                                                <a:pt x="124" y="324"/>
                                              </a:lnTo>
                                              <a:lnTo>
                                                <a:pt x="123" y="320"/>
                                              </a:lnTo>
                                              <a:lnTo>
                                                <a:pt x="120" y="317"/>
                                              </a:lnTo>
                                              <a:lnTo>
                                                <a:pt x="120" y="317"/>
                                              </a:lnTo>
                                              <a:lnTo>
                                                <a:pt x="117" y="310"/>
                                              </a:lnTo>
                                              <a:lnTo>
                                                <a:pt x="117" y="310"/>
                                              </a:lnTo>
                                              <a:lnTo>
                                                <a:pt x="116" y="306"/>
                                              </a:lnTo>
                                              <a:lnTo>
                                                <a:pt x="115" y="300"/>
                                              </a:lnTo>
                                              <a:lnTo>
                                                <a:pt x="115" y="300"/>
                                              </a:lnTo>
                                              <a:lnTo>
                                                <a:pt x="115" y="290"/>
                                              </a:lnTo>
                                              <a:lnTo>
                                                <a:pt x="115" y="280"/>
                                              </a:lnTo>
                                              <a:lnTo>
                                                <a:pt x="115" y="259"/>
                                              </a:lnTo>
                                              <a:lnTo>
                                                <a:pt x="115" y="259"/>
                                              </a:lnTo>
                                              <a:lnTo>
                                                <a:pt x="115" y="246"/>
                                              </a:lnTo>
                                              <a:lnTo>
                                                <a:pt x="115" y="234"/>
                                              </a:lnTo>
                                              <a:lnTo>
                                                <a:pt x="113" y="224"/>
                                              </a:lnTo>
                                              <a:lnTo>
                                                <a:pt x="110" y="213"/>
                                              </a:lnTo>
                                              <a:lnTo>
                                                <a:pt x="110" y="213"/>
                                              </a:lnTo>
                                              <a:lnTo>
                                                <a:pt x="108" y="205"/>
                                              </a:lnTo>
                                              <a:lnTo>
                                                <a:pt x="107" y="198"/>
                                              </a:lnTo>
                                              <a:lnTo>
                                                <a:pt x="106" y="182"/>
                                              </a:lnTo>
                                              <a:lnTo>
                                                <a:pt x="106" y="182"/>
                                              </a:lnTo>
                                              <a:lnTo>
                                                <a:pt x="109" y="180"/>
                                              </a:lnTo>
                                              <a:lnTo>
                                                <a:pt x="112" y="178"/>
                                              </a:lnTo>
                                              <a:lnTo>
                                                <a:pt x="112" y="178"/>
                                              </a:lnTo>
                                              <a:lnTo>
                                                <a:pt x="110" y="176"/>
                                              </a:lnTo>
                                              <a:lnTo>
                                                <a:pt x="110" y="172"/>
                                              </a:lnTo>
                                              <a:lnTo>
                                                <a:pt x="110" y="172"/>
                                              </a:lnTo>
                                              <a:lnTo>
                                                <a:pt x="110" y="171"/>
                                              </a:lnTo>
                                              <a:lnTo>
                                                <a:pt x="110" y="171"/>
                                              </a:lnTo>
                                              <a:lnTo>
                                                <a:pt x="110" y="167"/>
                                              </a:lnTo>
                                              <a:lnTo>
                                                <a:pt x="110" y="167"/>
                                              </a:lnTo>
                                              <a:lnTo>
                                                <a:pt x="110" y="153"/>
                                              </a:lnTo>
                                              <a:lnTo>
                                                <a:pt x="110" y="153"/>
                                              </a:lnTo>
                                              <a:lnTo>
                                                <a:pt x="108" y="133"/>
                                              </a:lnTo>
                                              <a:lnTo>
                                                <a:pt x="108" y="133"/>
                                              </a:lnTo>
                                              <a:lnTo>
                                                <a:pt x="107" y="122"/>
                                              </a:lnTo>
                                              <a:lnTo>
                                                <a:pt x="106" y="119"/>
                                              </a:lnTo>
                                              <a:lnTo>
                                                <a:pt x="105" y="115"/>
                                              </a:lnTo>
                                              <a:lnTo>
                                                <a:pt x="105" y="115"/>
                                              </a:lnTo>
                                              <a:lnTo>
                                                <a:pt x="100" y="111"/>
                                              </a:lnTo>
                                              <a:lnTo>
                                                <a:pt x="95" y="107"/>
                                              </a:lnTo>
                                              <a:lnTo>
                                                <a:pt x="95" y="107"/>
                                              </a:lnTo>
                                              <a:lnTo>
                                                <a:pt x="87" y="99"/>
                                              </a:lnTo>
                                              <a:lnTo>
                                                <a:pt x="87" y="99"/>
                                              </a:lnTo>
                                              <a:lnTo>
                                                <a:pt x="87" y="96"/>
                                              </a:lnTo>
                                              <a:lnTo>
                                                <a:pt x="86" y="94"/>
                                              </a:lnTo>
                                              <a:lnTo>
                                                <a:pt x="86" y="93"/>
                                              </a:lnTo>
                                              <a:lnTo>
                                                <a:pt x="85" y="90"/>
                                              </a:lnTo>
                                              <a:lnTo>
                                                <a:pt x="85" y="90"/>
                                              </a:lnTo>
                                              <a:lnTo>
                                                <a:pt x="86" y="84"/>
                                              </a:lnTo>
                                              <a:lnTo>
                                                <a:pt x="86" y="84"/>
                                              </a:lnTo>
                                              <a:lnTo>
                                                <a:pt x="86" y="79"/>
                                              </a:lnTo>
                                              <a:lnTo>
                                                <a:pt x="86" y="79"/>
                                              </a:lnTo>
                                              <a:lnTo>
                                                <a:pt x="88" y="75"/>
                                              </a:lnTo>
                                              <a:lnTo>
                                                <a:pt x="90" y="69"/>
                                              </a:lnTo>
                                              <a:lnTo>
                                                <a:pt x="90" y="69"/>
                                              </a:lnTo>
                                              <a:lnTo>
                                                <a:pt x="98" y="64"/>
                                              </a:lnTo>
                                              <a:lnTo>
                                                <a:pt x="105" y="55"/>
                                              </a:lnTo>
                                              <a:lnTo>
                                                <a:pt x="105" y="55"/>
                                              </a:lnTo>
                                              <a:lnTo>
                                                <a:pt x="109" y="50"/>
                                              </a:lnTo>
                                              <a:lnTo>
                                                <a:pt x="112" y="45"/>
                                              </a:lnTo>
                                              <a:lnTo>
                                                <a:pt x="115" y="38"/>
                                              </a:lnTo>
                                              <a:lnTo>
                                                <a:pt x="116" y="32"/>
                                              </a:lnTo>
                                              <a:lnTo>
                                                <a:pt x="116" y="32"/>
                                              </a:lnTo>
                                              <a:lnTo>
                                                <a:pt x="116" y="29"/>
                                              </a:lnTo>
                                              <a:lnTo>
                                                <a:pt x="115" y="26"/>
                                              </a:lnTo>
                                              <a:lnTo>
                                                <a:pt x="115" y="26"/>
                                              </a:lnTo>
                                              <a:lnTo>
                                                <a:pt x="113" y="28"/>
                                              </a:lnTo>
                                              <a:lnTo>
                                                <a:pt x="110" y="29"/>
                                              </a:lnTo>
                                              <a:lnTo>
                                                <a:pt x="106" y="32"/>
                                              </a:lnTo>
                                              <a:lnTo>
                                                <a:pt x="106" y="32"/>
                                              </a:lnTo>
                                              <a:lnTo>
                                                <a:pt x="101" y="35"/>
                                              </a:lnTo>
                                              <a:lnTo>
                                                <a:pt x="98" y="35"/>
                                              </a:lnTo>
                                              <a:lnTo>
                                                <a:pt x="95" y="35"/>
                                              </a:lnTo>
                                              <a:lnTo>
                                                <a:pt x="95" y="35"/>
                                              </a:lnTo>
                                              <a:lnTo>
                                                <a:pt x="92" y="23"/>
                                              </a:lnTo>
                                              <a:lnTo>
                                                <a:pt x="90" y="10"/>
                                              </a:lnTo>
                                              <a:lnTo>
                                                <a:pt x="90" y="10"/>
                                              </a:lnTo>
                                              <a:lnTo>
                                                <a:pt x="88" y="6"/>
                                              </a:lnTo>
                                              <a:lnTo>
                                                <a:pt x="87" y="3"/>
                                              </a:lnTo>
                                              <a:lnTo>
                                                <a:pt x="87" y="3"/>
                                              </a:lnTo>
                                              <a:lnTo>
                                                <a:pt x="86" y="2"/>
                                              </a:lnTo>
                                              <a:lnTo>
                                                <a:pt x="85" y="2"/>
                                              </a:lnTo>
                                              <a:lnTo>
                                                <a:pt x="81" y="0"/>
                                              </a:lnTo>
                                              <a:lnTo>
                                                <a:pt x="81" y="0"/>
                                              </a:lnTo>
                                              <a:lnTo>
                                                <a:pt x="74" y="0"/>
                                              </a:lnTo>
                                              <a:lnTo>
                                                <a:pt x="74" y="0"/>
                                              </a:lnTo>
                                              <a:lnTo>
                                                <a:pt x="71" y="2"/>
                                              </a:lnTo>
                                              <a:lnTo>
                                                <a:pt x="67" y="3"/>
                                              </a:lnTo>
                                              <a:lnTo>
                                                <a:pt x="63" y="5"/>
                                              </a:lnTo>
                                              <a:lnTo>
                                                <a:pt x="60" y="9"/>
                                              </a:lnTo>
                                              <a:lnTo>
                                                <a:pt x="60" y="9"/>
                                              </a:lnTo>
                                              <a:lnTo>
                                                <a:pt x="59" y="11"/>
                                              </a:lnTo>
                                              <a:lnTo>
                                                <a:pt x="59" y="16"/>
                                              </a:lnTo>
                                              <a:lnTo>
                                                <a:pt x="59" y="23"/>
                                              </a:lnTo>
                                              <a:lnTo>
                                                <a:pt x="59" y="28"/>
                                              </a:lnTo>
                                              <a:lnTo>
                                                <a:pt x="59" y="28"/>
                                              </a:lnTo>
                                              <a:lnTo>
                                                <a:pt x="54" y="26"/>
                                              </a:lnTo>
                                              <a:lnTo>
                                                <a:pt x="51" y="25"/>
                                              </a:lnTo>
                                              <a:lnTo>
                                                <a:pt x="47" y="26"/>
                                              </a:lnTo>
                                              <a:lnTo>
                                                <a:pt x="44" y="28"/>
                                              </a:lnTo>
                                              <a:lnTo>
                                                <a:pt x="41" y="29"/>
                                              </a:lnTo>
                                              <a:lnTo>
                                                <a:pt x="39" y="32"/>
                                              </a:lnTo>
                                              <a:lnTo>
                                                <a:pt x="37" y="36"/>
                                              </a:lnTo>
                                              <a:lnTo>
                                                <a:pt x="36" y="40"/>
                                              </a:lnTo>
                                              <a:lnTo>
                                                <a:pt x="36" y="40"/>
                                              </a:lnTo>
                                              <a:lnTo>
                                                <a:pt x="37" y="48"/>
                                              </a:lnTo>
                                              <a:lnTo>
                                                <a:pt x="39" y="55"/>
                                              </a:lnTo>
                                              <a:lnTo>
                                                <a:pt x="42" y="60"/>
                                              </a:lnTo>
                                              <a:lnTo>
                                                <a:pt x="45" y="64"/>
                                              </a:lnTo>
                                              <a:lnTo>
                                                <a:pt x="45" y="64"/>
                                              </a:lnTo>
                                              <a:lnTo>
                                                <a:pt x="49" y="67"/>
                                              </a:lnTo>
                                              <a:lnTo>
                                                <a:pt x="53" y="69"/>
                                              </a:lnTo>
                                              <a:lnTo>
                                                <a:pt x="61" y="75"/>
                                              </a:lnTo>
                                              <a:lnTo>
                                                <a:pt x="61" y="75"/>
                                              </a:lnTo>
                                              <a:lnTo>
                                                <a:pt x="60" y="79"/>
                                              </a:lnTo>
                                              <a:lnTo>
                                                <a:pt x="60" y="79"/>
                                              </a:lnTo>
                                              <a:lnTo>
                                                <a:pt x="58" y="80"/>
                                              </a:lnTo>
                                              <a:lnTo>
                                                <a:pt x="56" y="83"/>
                                              </a:lnTo>
                                              <a:lnTo>
                                                <a:pt x="53" y="88"/>
                                              </a:lnTo>
                                              <a:lnTo>
                                                <a:pt x="53" y="88"/>
                                              </a:lnTo>
                                              <a:lnTo>
                                                <a:pt x="49" y="90"/>
                                              </a:lnTo>
                                              <a:lnTo>
                                                <a:pt x="46" y="93"/>
                                              </a:lnTo>
                                              <a:lnTo>
                                                <a:pt x="46" y="93"/>
                                              </a:lnTo>
                                              <a:lnTo>
                                                <a:pt x="44" y="93"/>
                                              </a:lnTo>
                                              <a:lnTo>
                                                <a:pt x="40" y="93"/>
                                              </a:lnTo>
                                              <a:lnTo>
                                                <a:pt x="34" y="92"/>
                                              </a:lnTo>
                                              <a:lnTo>
                                                <a:pt x="27" y="89"/>
                                              </a:lnTo>
                                              <a:lnTo>
                                                <a:pt x="24" y="89"/>
                                              </a:lnTo>
                                              <a:lnTo>
                                                <a:pt x="22" y="90"/>
                                              </a:lnTo>
                                              <a:lnTo>
                                                <a:pt x="22" y="90"/>
                                              </a:lnTo>
                                              <a:lnTo>
                                                <a:pt x="17" y="95"/>
                                              </a:lnTo>
                                              <a:lnTo>
                                                <a:pt x="17" y="95"/>
                                              </a:lnTo>
                                              <a:lnTo>
                                                <a:pt x="15" y="100"/>
                                              </a:lnTo>
                                              <a:lnTo>
                                                <a:pt x="13" y="102"/>
                                              </a:lnTo>
                                              <a:lnTo>
                                                <a:pt x="12" y="101"/>
                                              </a:lnTo>
                                              <a:lnTo>
                                                <a:pt x="12" y="101"/>
                                              </a:lnTo>
                                              <a:lnTo>
                                                <a:pt x="12" y="105"/>
                                              </a:lnTo>
                                              <a:lnTo>
                                                <a:pt x="11" y="107"/>
                                              </a:lnTo>
                                              <a:lnTo>
                                                <a:pt x="10" y="112"/>
                                              </a:lnTo>
                                              <a:lnTo>
                                                <a:pt x="10" y="112"/>
                                              </a:lnTo>
                                              <a:lnTo>
                                                <a:pt x="7" y="114"/>
                                              </a:lnTo>
                                              <a:lnTo>
                                                <a:pt x="6" y="117"/>
                                              </a:lnTo>
                                              <a:lnTo>
                                                <a:pt x="4" y="118"/>
                                              </a:lnTo>
                                              <a:lnTo>
                                                <a:pt x="2" y="117"/>
                                              </a:lnTo>
                                              <a:lnTo>
                                                <a:pt x="2" y="117"/>
                                              </a:lnTo>
                                              <a:lnTo>
                                                <a:pt x="1" y="120"/>
                                              </a:lnTo>
                                              <a:lnTo>
                                                <a:pt x="0" y="124"/>
                                              </a:lnTo>
                                              <a:lnTo>
                                                <a:pt x="0" y="124"/>
                                              </a:lnTo>
                                              <a:lnTo>
                                                <a:pt x="1" y="127"/>
                                              </a:lnTo>
                                              <a:lnTo>
                                                <a:pt x="2" y="131"/>
                                              </a:lnTo>
                                              <a:lnTo>
                                                <a:pt x="3" y="134"/>
                                              </a:lnTo>
                                              <a:lnTo>
                                                <a:pt x="4" y="138"/>
                                              </a:lnTo>
                                              <a:lnTo>
                                                <a:pt x="4" y="138"/>
                                              </a:lnTo>
                                              <a:lnTo>
                                                <a:pt x="4" y="144"/>
                                              </a:lnTo>
                                              <a:lnTo>
                                                <a:pt x="3" y="148"/>
                                              </a:lnTo>
                                              <a:lnTo>
                                                <a:pt x="3" y="148"/>
                                              </a:lnTo>
                                              <a:lnTo>
                                                <a:pt x="4" y="150"/>
                                              </a:lnTo>
                                              <a:lnTo>
                                                <a:pt x="6" y="152"/>
                                              </a:lnTo>
                                              <a:lnTo>
                                                <a:pt x="8" y="156"/>
                                              </a:lnTo>
                                              <a:lnTo>
                                                <a:pt x="8" y="156"/>
                                              </a:lnTo>
                                              <a:lnTo>
                                                <a:pt x="8" y="159"/>
                                              </a:lnTo>
                                              <a:lnTo>
                                                <a:pt x="7" y="162"/>
                                              </a:lnTo>
                                              <a:lnTo>
                                                <a:pt x="7" y="165"/>
                                              </a:lnTo>
                                              <a:lnTo>
                                                <a:pt x="6" y="167"/>
                                              </a:lnTo>
                                              <a:lnTo>
                                                <a:pt x="6" y="167"/>
                                              </a:lnTo>
                                              <a:lnTo>
                                                <a:pt x="7" y="170"/>
                                              </a:lnTo>
                                              <a:lnTo>
                                                <a:pt x="8" y="172"/>
                                              </a:lnTo>
                                              <a:lnTo>
                                                <a:pt x="8" y="172"/>
                                              </a:lnTo>
                                              <a:lnTo>
                                                <a:pt x="4" y="189"/>
                                              </a:lnTo>
                                              <a:lnTo>
                                                <a:pt x="1" y="207"/>
                                              </a:lnTo>
                                              <a:lnTo>
                                                <a:pt x="1" y="207"/>
                                              </a:lnTo>
                                              <a:lnTo>
                                                <a:pt x="1" y="209"/>
                                              </a:lnTo>
                                              <a:lnTo>
                                                <a:pt x="2" y="211"/>
                                              </a:lnTo>
                                              <a:lnTo>
                                                <a:pt x="5" y="216"/>
                                              </a:lnTo>
                                              <a:lnTo>
                                                <a:pt x="5" y="216"/>
                                              </a:lnTo>
                                              <a:lnTo>
                                                <a:pt x="10" y="228"/>
                                              </a:lnTo>
                                              <a:lnTo>
                                                <a:pt x="15" y="237"/>
                                              </a:lnTo>
                                              <a:lnTo>
                                                <a:pt x="15" y="237"/>
                                              </a:lnTo>
                                              <a:lnTo>
                                                <a:pt x="19" y="243"/>
                                              </a:lnTo>
                                              <a:lnTo>
                                                <a:pt x="23" y="249"/>
                                              </a:lnTo>
                                              <a:lnTo>
                                                <a:pt x="31" y="260"/>
                                              </a:lnTo>
                                              <a:lnTo>
                                                <a:pt x="31" y="260"/>
                                              </a:lnTo>
                                              <a:lnTo>
                                                <a:pt x="30" y="262"/>
                                              </a:lnTo>
                                              <a:lnTo>
                                                <a:pt x="31" y="265"/>
                                              </a:lnTo>
                                              <a:lnTo>
                                                <a:pt x="31" y="268"/>
                                              </a:lnTo>
                                              <a:lnTo>
                                                <a:pt x="31" y="272"/>
                                              </a:lnTo>
                                              <a:lnTo>
                                                <a:pt x="31" y="272"/>
                                              </a:lnTo>
                                              <a:lnTo>
                                                <a:pt x="31" y="273"/>
                                              </a:lnTo>
                                              <a:lnTo>
                                                <a:pt x="30" y="274"/>
                                              </a:lnTo>
                                              <a:lnTo>
                                                <a:pt x="30" y="274"/>
                                              </a:lnTo>
                                              <a:lnTo>
                                                <a:pt x="31" y="275"/>
                                              </a:lnTo>
                                              <a:lnTo>
                                                <a:pt x="32" y="276"/>
                                              </a:lnTo>
                                              <a:lnTo>
                                                <a:pt x="32" y="276"/>
                                              </a:lnTo>
                                              <a:lnTo>
                                                <a:pt x="31" y="278"/>
                                              </a:lnTo>
                                              <a:lnTo>
                                                <a:pt x="30" y="280"/>
                                              </a:lnTo>
                                              <a:lnTo>
                                                <a:pt x="31" y="282"/>
                                              </a:lnTo>
                                              <a:lnTo>
                                                <a:pt x="31" y="283"/>
                                              </a:lnTo>
                                              <a:lnTo>
                                                <a:pt x="31" y="283"/>
                                              </a:lnTo>
                                              <a:lnTo>
                                                <a:pt x="30" y="286"/>
                                              </a:lnTo>
                                              <a:lnTo>
                                                <a:pt x="30" y="286"/>
                                              </a:lnTo>
                                              <a:lnTo>
                                                <a:pt x="32" y="288"/>
                                              </a:lnTo>
                                              <a:lnTo>
                                                <a:pt x="32" y="292"/>
                                              </a:lnTo>
                                              <a:lnTo>
                                                <a:pt x="32" y="292"/>
                                              </a:lnTo>
                                              <a:lnTo>
                                                <a:pt x="32" y="294"/>
                                              </a:lnTo>
                                              <a:lnTo>
                                                <a:pt x="31" y="295"/>
                                              </a:lnTo>
                                              <a:lnTo>
                                                <a:pt x="32" y="299"/>
                                              </a:lnTo>
                                              <a:lnTo>
                                                <a:pt x="32" y="299"/>
                                              </a:lnTo>
                                              <a:lnTo>
                                                <a:pt x="30" y="301"/>
                                              </a:lnTo>
                                              <a:lnTo>
                                                <a:pt x="30" y="301"/>
                                              </a:lnTo>
                                              <a:lnTo>
                                                <a:pt x="30" y="307"/>
                                              </a:lnTo>
                                              <a:lnTo>
                                                <a:pt x="30" y="307"/>
                                              </a:lnTo>
                                              <a:lnTo>
                                                <a:pt x="30" y="312"/>
                                              </a:lnTo>
                                              <a:lnTo>
                                                <a:pt x="30" y="312"/>
                                              </a:lnTo>
                                              <a:lnTo>
                                                <a:pt x="30" y="315"/>
                                              </a:lnTo>
                                              <a:lnTo>
                                                <a:pt x="29" y="321"/>
                                              </a:lnTo>
                                              <a:lnTo>
                                                <a:pt x="29" y="321"/>
                                              </a:lnTo>
                                              <a:lnTo>
                                                <a:pt x="29" y="326"/>
                                              </a:lnTo>
                                              <a:lnTo>
                                                <a:pt x="30" y="331"/>
                                              </a:lnTo>
                                              <a:lnTo>
                                                <a:pt x="30" y="331"/>
                                              </a:lnTo>
                                              <a:lnTo>
                                                <a:pt x="30" y="336"/>
                                              </a:lnTo>
                                              <a:lnTo>
                                                <a:pt x="31" y="339"/>
                                              </a:lnTo>
                                              <a:lnTo>
                                                <a:pt x="31" y="339"/>
                                              </a:lnTo>
                                              <a:lnTo>
                                                <a:pt x="29" y="342"/>
                                              </a:lnTo>
                                              <a:lnTo>
                                                <a:pt x="29" y="342"/>
                                              </a:lnTo>
                                              <a:lnTo>
                                                <a:pt x="29" y="348"/>
                                              </a:lnTo>
                                              <a:lnTo>
                                                <a:pt x="29" y="355"/>
                                              </a:lnTo>
                                              <a:lnTo>
                                                <a:pt x="29" y="369"/>
                                              </a:lnTo>
                                              <a:lnTo>
                                                <a:pt x="29" y="369"/>
                                              </a:lnTo>
                                              <a:lnTo>
                                                <a:pt x="27" y="370"/>
                                              </a:lnTo>
                                              <a:lnTo>
                                                <a:pt x="27" y="370"/>
                                              </a:lnTo>
                                              <a:lnTo>
                                                <a:pt x="27" y="370"/>
                                              </a:lnTo>
                                              <a:lnTo>
                                                <a:pt x="27" y="372"/>
                                              </a:lnTo>
                                              <a:lnTo>
                                                <a:pt x="27" y="372"/>
                                              </a:lnTo>
                                              <a:lnTo>
                                                <a:pt x="32" y="371"/>
                                              </a:lnTo>
                                              <a:lnTo>
                                                <a:pt x="32" y="371"/>
                                              </a:lnTo>
                                              <a:lnTo>
                                                <a:pt x="31" y="376"/>
                                              </a:lnTo>
                                              <a:lnTo>
                                                <a:pt x="31" y="382"/>
                                              </a:lnTo>
                                              <a:lnTo>
                                                <a:pt x="31" y="382"/>
                                              </a:lnTo>
                                              <a:lnTo>
                                                <a:pt x="30" y="389"/>
                                              </a:lnTo>
                                              <a:lnTo>
                                                <a:pt x="30" y="389"/>
                                              </a:lnTo>
                                              <a:lnTo>
                                                <a:pt x="30" y="395"/>
                                              </a:lnTo>
                                              <a:lnTo>
                                                <a:pt x="30" y="400"/>
                                              </a:lnTo>
                                              <a:lnTo>
                                                <a:pt x="30" y="400"/>
                                              </a:lnTo>
                                              <a:lnTo>
                                                <a:pt x="32" y="401"/>
                                              </a:lnTo>
                                              <a:lnTo>
                                                <a:pt x="32" y="401"/>
                                              </a:lnTo>
                                              <a:lnTo>
                                                <a:pt x="34" y="406"/>
                                              </a:lnTo>
                                              <a:lnTo>
                                                <a:pt x="34" y="409"/>
                                              </a:lnTo>
                                              <a:lnTo>
                                                <a:pt x="34" y="409"/>
                                              </a:lnTo>
                                              <a:lnTo>
                                                <a:pt x="32" y="435"/>
                                              </a:lnTo>
                                              <a:lnTo>
                                                <a:pt x="32" y="435"/>
                                              </a:lnTo>
                                              <a:lnTo>
                                                <a:pt x="32" y="445"/>
                                              </a:lnTo>
                                              <a:lnTo>
                                                <a:pt x="32" y="454"/>
                                              </a:lnTo>
                                              <a:lnTo>
                                                <a:pt x="32" y="454"/>
                                              </a:lnTo>
                                              <a:lnTo>
                                                <a:pt x="35" y="453"/>
                                              </a:lnTo>
                                              <a:lnTo>
                                                <a:pt x="35" y="453"/>
                                              </a:lnTo>
                                              <a:lnTo>
                                                <a:pt x="34" y="451"/>
                                              </a:lnTo>
                                              <a:lnTo>
                                                <a:pt x="35" y="447"/>
                                              </a:lnTo>
                                              <a:lnTo>
                                                <a:pt x="35" y="447"/>
                                              </a:lnTo>
                                              <a:lnTo>
                                                <a:pt x="35" y="451"/>
                                              </a:lnTo>
                                              <a:lnTo>
                                                <a:pt x="36" y="453"/>
                                              </a:lnTo>
                                              <a:lnTo>
                                                <a:pt x="37" y="459"/>
                                              </a:lnTo>
                                              <a:lnTo>
                                                <a:pt x="37" y="459"/>
                                              </a:lnTo>
                                              <a:lnTo>
                                                <a:pt x="37" y="466"/>
                                              </a:lnTo>
                                              <a:lnTo>
                                                <a:pt x="36" y="472"/>
                                              </a:lnTo>
                                              <a:lnTo>
                                                <a:pt x="36" y="472"/>
                                              </a:lnTo>
                                              <a:lnTo>
                                                <a:pt x="34" y="482"/>
                                              </a:lnTo>
                                              <a:lnTo>
                                                <a:pt x="34" y="487"/>
                                              </a:lnTo>
                                              <a:lnTo>
                                                <a:pt x="34" y="493"/>
                                              </a:lnTo>
                                              <a:lnTo>
                                                <a:pt x="34" y="493"/>
                                              </a:lnTo>
                                              <a:lnTo>
                                                <a:pt x="32" y="499"/>
                                              </a:lnTo>
                                              <a:lnTo>
                                                <a:pt x="32" y="505"/>
                                              </a:lnTo>
                                              <a:lnTo>
                                                <a:pt x="32" y="505"/>
                                              </a:lnTo>
                                              <a:lnTo>
                                                <a:pt x="32" y="511"/>
                                              </a:lnTo>
                                              <a:lnTo>
                                                <a:pt x="32" y="515"/>
                                              </a:lnTo>
                                              <a:lnTo>
                                                <a:pt x="31" y="518"/>
                                              </a:lnTo>
                                              <a:lnTo>
                                                <a:pt x="31" y="518"/>
                                              </a:lnTo>
                                              <a:lnTo>
                                                <a:pt x="29" y="521"/>
                                              </a:lnTo>
                                              <a:lnTo>
                                                <a:pt x="29" y="523"/>
                                              </a:lnTo>
                                              <a:lnTo>
                                                <a:pt x="29" y="524"/>
                                              </a:lnTo>
                                              <a:lnTo>
                                                <a:pt x="29" y="524"/>
                                              </a:lnTo>
                                              <a:lnTo>
                                                <a:pt x="29" y="526"/>
                                              </a:lnTo>
                                              <a:lnTo>
                                                <a:pt x="30" y="529"/>
                                              </a:lnTo>
                                              <a:lnTo>
                                                <a:pt x="30" y="529"/>
                                              </a:lnTo>
                                              <a:lnTo>
                                                <a:pt x="29" y="538"/>
                                              </a:lnTo>
                                              <a:lnTo>
                                                <a:pt x="29" y="538"/>
                                              </a:lnTo>
                                              <a:lnTo>
                                                <a:pt x="27" y="544"/>
                                              </a:lnTo>
                                              <a:lnTo>
                                                <a:pt x="27" y="548"/>
                                              </a:lnTo>
                                              <a:lnTo>
                                                <a:pt x="27" y="550"/>
                                              </a:lnTo>
                                              <a:lnTo>
                                                <a:pt x="27" y="550"/>
                                              </a:lnTo>
                                              <a:lnTo>
                                                <a:pt x="27" y="555"/>
                                              </a:lnTo>
                                              <a:lnTo>
                                                <a:pt x="27" y="559"/>
                                              </a:lnTo>
                                              <a:lnTo>
                                                <a:pt x="27" y="561"/>
                                              </a:lnTo>
                                              <a:lnTo>
                                                <a:pt x="27" y="561"/>
                                              </a:lnTo>
                                              <a:lnTo>
                                                <a:pt x="29" y="564"/>
                                              </a:lnTo>
                                              <a:lnTo>
                                                <a:pt x="30" y="567"/>
                                              </a:lnTo>
                                              <a:lnTo>
                                                <a:pt x="30" y="567"/>
                                              </a:lnTo>
                                              <a:lnTo>
                                                <a:pt x="29" y="568"/>
                                              </a:lnTo>
                                              <a:lnTo>
                                                <a:pt x="29" y="568"/>
                                              </a:lnTo>
                                              <a:lnTo>
                                                <a:pt x="30" y="569"/>
                                              </a:lnTo>
                                              <a:lnTo>
                                                <a:pt x="32" y="570"/>
                                              </a:lnTo>
                                              <a:lnTo>
                                                <a:pt x="32" y="570"/>
                                              </a:lnTo>
                                              <a:lnTo>
                                                <a:pt x="32" y="573"/>
                                              </a:lnTo>
                                              <a:lnTo>
                                                <a:pt x="32" y="573"/>
                                              </a:lnTo>
                                              <a:lnTo>
                                                <a:pt x="34" y="575"/>
                                              </a:lnTo>
                                              <a:lnTo>
                                                <a:pt x="34" y="575"/>
                                              </a:lnTo>
                                              <a:lnTo>
                                                <a:pt x="34" y="577"/>
                                              </a:lnTo>
                                              <a:lnTo>
                                                <a:pt x="35" y="580"/>
                                              </a:lnTo>
                                              <a:lnTo>
                                                <a:pt x="38" y="583"/>
                                              </a:lnTo>
                                              <a:lnTo>
                                                <a:pt x="38" y="583"/>
                                              </a:lnTo>
                                              <a:lnTo>
                                                <a:pt x="35" y="587"/>
                                              </a:lnTo>
                                              <a:lnTo>
                                                <a:pt x="35" y="587"/>
                                              </a:lnTo>
                                              <a:lnTo>
                                                <a:pt x="34" y="585"/>
                                              </a:lnTo>
                                              <a:lnTo>
                                                <a:pt x="34" y="585"/>
                                              </a:lnTo>
                                              <a:lnTo>
                                                <a:pt x="32" y="585"/>
                                              </a:lnTo>
                                              <a:lnTo>
                                                <a:pt x="32" y="585"/>
                                              </a:lnTo>
                                              <a:lnTo>
                                                <a:pt x="32" y="586"/>
                                              </a:lnTo>
                                              <a:lnTo>
                                                <a:pt x="32" y="586"/>
                                              </a:lnTo>
                                              <a:lnTo>
                                                <a:pt x="32" y="586"/>
                                              </a:lnTo>
                                              <a:lnTo>
                                                <a:pt x="32" y="589"/>
                                              </a:lnTo>
                                              <a:lnTo>
                                                <a:pt x="34" y="592"/>
                                              </a:lnTo>
                                              <a:lnTo>
                                                <a:pt x="34" y="592"/>
                                              </a:lnTo>
                                              <a:lnTo>
                                                <a:pt x="34" y="593"/>
                                              </a:lnTo>
                                              <a:lnTo>
                                                <a:pt x="34" y="594"/>
                                              </a:lnTo>
                                              <a:lnTo>
                                                <a:pt x="34" y="594"/>
                                              </a:lnTo>
                                              <a:lnTo>
                                                <a:pt x="34" y="591"/>
                                              </a:lnTo>
                                              <a:lnTo>
                                                <a:pt x="34" y="591"/>
                                              </a:lnTo>
                                              <a:lnTo>
                                                <a:pt x="56" y="591"/>
                                              </a:lnTo>
                                              <a:lnTo>
                                                <a:pt x="78" y="591"/>
                                              </a:lnTo>
                                              <a:lnTo>
                                                <a:pt x="78" y="591"/>
                                              </a:lnTo>
                                              <a:lnTo>
                                                <a:pt x="78" y="591"/>
                                              </a:lnTo>
                                              <a:lnTo>
                                                <a:pt x="78" y="591"/>
                                              </a:lnTo>
                                              <a:lnTo>
                                                <a:pt x="78" y="591"/>
                                              </a:lnTo>
                                              <a:lnTo>
                                                <a:pt x="78" y="591"/>
                                              </a:lnTo>
                                              <a:lnTo>
                                                <a:pt x="78" y="591"/>
                                              </a:lnTo>
                                              <a:lnTo>
                                                <a:pt x="78" y="591"/>
                                              </a:lnTo>
                                              <a:lnTo>
                                                <a:pt x="79" y="591"/>
                                              </a:lnTo>
                                              <a:lnTo>
                                                <a:pt x="79" y="591"/>
                                              </a:lnTo>
                                              <a:lnTo>
                                                <a:pt x="81" y="592"/>
                                              </a:lnTo>
                                              <a:lnTo>
                                                <a:pt x="81" y="592"/>
                                              </a:lnTo>
                                              <a:lnTo>
                                                <a:pt x="81" y="591"/>
                                              </a:lnTo>
                                              <a:lnTo>
                                                <a:pt x="81" y="592"/>
                                              </a:lnTo>
                                              <a:lnTo>
                                                <a:pt x="81" y="592"/>
                                              </a:lnTo>
                                              <a:lnTo>
                                                <a:pt x="81" y="591"/>
                                              </a:lnTo>
                                              <a:lnTo>
                                                <a:pt x="82" y="591"/>
                                              </a:lnTo>
                                              <a:lnTo>
                                                <a:pt x="83" y="591"/>
                                              </a:lnTo>
                                              <a:lnTo>
                                                <a:pt x="83" y="591"/>
                                              </a:lnTo>
                                              <a:lnTo>
                                                <a:pt x="86" y="593"/>
                                              </a:lnTo>
                                              <a:lnTo>
                                                <a:pt x="86" y="593"/>
                                              </a:lnTo>
                                              <a:lnTo>
                                                <a:pt x="85" y="592"/>
                                              </a:lnTo>
                                              <a:lnTo>
                                                <a:pt x="85" y="591"/>
                                              </a:lnTo>
                                              <a:lnTo>
                                                <a:pt x="85" y="591"/>
                                              </a:lnTo>
                                              <a:lnTo>
                                                <a:pt x="83" y="588"/>
                                              </a:lnTo>
                                              <a:lnTo>
                                                <a:pt x="81" y="585"/>
                                              </a:lnTo>
                                              <a:lnTo>
                                                <a:pt x="81" y="585"/>
                                              </a:lnTo>
                                              <a:lnTo>
                                                <a:pt x="82" y="583"/>
                                              </a:lnTo>
                                              <a:lnTo>
                                                <a:pt x="83" y="581"/>
                                              </a:lnTo>
                                              <a:lnTo>
                                                <a:pt x="83" y="581"/>
                                              </a:lnTo>
                                              <a:lnTo>
                                                <a:pt x="81" y="581"/>
                                              </a:lnTo>
                                              <a:lnTo>
                                                <a:pt x="81" y="580"/>
                                              </a:lnTo>
                                              <a:lnTo>
                                                <a:pt x="81" y="580"/>
                                              </a:lnTo>
                                              <a:lnTo>
                                                <a:pt x="81" y="581"/>
                                              </a:lnTo>
                                              <a:lnTo>
                                                <a:pt x="81" y="581"/>
                                              </a:lnTo>
                                              <a:lnTo>
                                                <a:pt x="81" y="581"/>
                                              </a:lnTo>
                                              <a:lnTo>
                                                <a:pt x="81" y="582"/>
                                              </a:lnTo>
                                              <a:lnTo>
                                                <a:pt x="81" y="585"/>
                                              </a:lnTo>
                                              <a:lnTo>
                                                <a:pt x="81" y="587"/>
                                              </a:lnTo>
                                              <a:lnTo>
                                                <a:pt x="81" y="587"/>
                                              </a:lnTo>
                                              <a:lnTo>
                                                <a:pt x="81" y="591"/>
                                              </a:lnTo>
                                              <a:lnTo>
                                                <a:pt x="81" y="591"/>
                                              </a:lnTo>
                                              <a:lnTo>
                                                <a:pt x="79" y="591"/>
                                              </a:lnTo>
                                              <a:lnTo>
                                                <a:pt x="78" y="591"/>
                                              </a:lnTo>
                                              <a:lnTo>
                                                <a:pt x="78" y="591"/>
                                              </a:lnTo>
                                              <a:lnTo>
                                                <a:pt x="74" y="585"/>
                                              </a:lnTo>
                                              <a:lnTo>
                                                <a:pt x="74" y="585"/>
                                              </a:lnTo>
                                              <a:lnTo>
                                                <a:pt x="73" y="581"/>
                                              </a:lnTo>
                                              <a:lnTo>
                                                <a:pt x="72" y="580"/>
                                              </a:lnTo>
                                              <a:lnTo>
                                                <a:pt x="70" y="579"/>
                                              </a:lnTo>
                                              <a:lnTo>
                                                <a:pt x="70" y="579"/>
                                              </a:lnTo>
                                              <a:lnTo>
                                                <a:pt x="69" y="577"/>
                                              </a:lnTo>
                                              <a:lnTo>
                                                <a:pt x="69" y="575"/>
                                              </a:lnTo>
                                              <a:lnTo>
                                                <a:pt x="67" y="574"/>
                                              </a:lnTo>
                                              <a:lnTo>
                                                <a:pt x="66" y="572"/>
                                              </a:lnTo>
                                              <a:lnTo>
                                                <a:pt x="66" y="572"/>
                                              </a:lnTo>
                                              <a:lnTo>
                                                <a:pt x="68" y="572"/>
                                              </a:lnTo>
                                              <a:lnTo>
                                                <a:pt x="69" y="570"/>
                                              </a:lnTo>
                                              <a:lnTo>
                                                <a:pt x="72" y="569"/>
                                              </a:lnTo>
                                              <a:lnTo>
                                                <a:pt x="72" y="569"/>
                                              </a:lnTo>
                                              <a:lnTo>
                                                <a:pt x="74" y="567"/>
                                              </a:lnTo>
                                              <a:lnTo>
                                                <a:pt x="74" y="567"/>
                                              </a:lnTo>
                                              <a:lnTo>
                                                <a:pt x="73" y="566"/>
                                              </a:lnTo>
                                              <a:lnTo>
                                                <a:pt x="72" y="566"/>
                                              </a:lnTo>
                                              <a:lnTo>
                                                <a:pt x="72" y="566"/>
                                              </a:lnTo>
                                              <a:lnTo>
                                                <a:pt x="81" y="563"/>
                                              </a:lnTo>
                                              <a:lnTo>
                                                <a:pt x="81" y="563"/>
                                              </a:lnTo>
                                              <a:lnTo>
                                                <a:pt x="86" y="563"/>
                                              </a:lnTo>
                                              <a:lnTo>
                                                <a:pt x="88" y="563"/>
                                              </a:lnTo>
                                              <a:lnTo>
                                                <a:pt x="91" y="562"/>
                                              </a:lnTo>
                                              <a:lnTo>
                                                <a:pt x="91" y="562"/>
                                              </a:lnTo>
                                              <a:lnTo>
                                                <a:pt x="92" y="561"/>
                                              </a:lnTo>
                                              <a:lnTo>
                                                <a:pt x="93" y="559"/>
                                              </a:lnTo>
                                              <a:lnTo>
                                                <a:pt x="92" y="556"/>
                                              </a:lnTo>
                                              <a:lnTo>
                                                <a:pt x="91" y="555"/>
                                              </a:lnTo>
                                              <a:lnTo>
                                                <a:pt x="91" y="555"/>
                                              </a:lnTo>
                                              <a:lnTo>
                                                <a:pt x="92" y="553"/>
                                              </a:lnTo>
                                              <a:lnTo>
                                                <a:pt x="93" y="550"/>
                                              </a:lnTo>
                                              <a:lnTo>
                                                <a:pt x="93" y="547"/>
                                              </a:lnTo>
                                              <a:lnTo>
                                                <a:pt x="92" y="543"/>
                                              </a:lnTo>
                                              <a:lnTo>
                                                <a:pt x="92" y="543"/>
                                              </a:lnTo>
                                              <a:lnTo>
                                                <a:pt x="91" y="542"/>
                                              </a:lnTo>
                                              <a:lnTo>
                                                <a:pt x="90" y="541"/>
                                              </a:lnTo>
                                              <a:lnTo>
                                                <a:pt x="90" y="541"/>
                                              </a:lnTo>
                                              <a:lnTo>
                                                <a:pt x="86" y="540"/>
                                              </a:lnTo>
                                              <a:lnTo>
                                                <a:pt x="83" y="540"/>
                                              </a:lnTo>
                                              <a:lnTo>
                                                <a:pt x="81" y="540"/>
                                              </a:lnTo>
                                              <a:lnTo>
                                                <a:pt x="78" y="537"/>
                                              </a:lnTo>
                                              <a:lnTo>
                                                <a:pt x="78" y="537"/>
                                              </a:lnTo>
                                              <a:lnTo>
                                                <a:pt x="77" y="536"/>
                                              </a:lnTo>
                                              <a:lnTo>
                                                <a:pt x="77" y="536"/>
                                              </a:lnTo>
                                              <a:lnTo>
                                                <a:pt x="72" y="532"/>
                                              </a:lnTo>
                                              <a:lnTo>
                                                <a:pt x="72" y="532"/>
                                              </a:lnTo>
                                              <a:lnTo>
                                                <a:pt x="73" y="531"/>
                                              </a:lnTo>
                                              <a:lnTo>
                                                <a:pt x="74" y="529"/>
                                              </a:lnTo>
                                              <a:lnTo>
                                                <a:pt x="74" y="529"/>
                                              </a:lnTo>
                                              <a:lnTo>
                                                <a:pt x="74" y="526"/>
                                              </a:lnTo>
                                              <a:lnTo>
                                                <a:pt x="73" y="523"/>
                                              </a:lnTo>
                                              <a:lnTo>
                                                <a:pt x="73" y="523"/>
                                              </a:lnTo>
                                              <a:lnTo>
                                                <a:pt x="73" y="522"/>
                                              </a:lnTo>
                                              <a:lnTo>
                                                <a:pt x="73" y="522"/>
                                              </a:lnTo>
                                              <a:lnTo>
                                                <a:pt x="73" y="516"/>
                                              </a:lnTo>
                                              <a:lnTo>
                                                <a:pt x="72" y="512"/>
                                              </a:lnTo>
                                              <a:lnTo>
                                                <a:pt x="70" y="510"/>
                                              </a:lnTo>
                                              <a:lnTo>
                                                <a:pt x="70" y="510"/>
                                              </a:lnTo>
                                              <a:lnTo>
                                                <a:pt x="69" y="509"/>
                                              </a:lnTo>
                                              <a:lnTo>
                                                <a:pt x="69" y="509"/>
                                              </a:lnTo>
                                              <a:lnTo>
                                                <a:pt x="67" y="506"/>
                                              </a:lnTo>
                                              <a:lnTo>
                                                <a:pt x="66" y="503"/>
                                              </a:lnTo>
                                              <a:lnTo>
                                                <a:pt x="68" y="495"/>
                                              </a:lnTo>
                                              <a:lnTo>
                                                <a:pt x="68" y="495"/>
                                              </a:lnTo>
                                              <a:lnTo>
                                                <a:pt x="69" y="485"/>
                                              </a:lnTo>
                                              <a:lnTo>
                                                <a:pt x="69" y="485"/>
                                              </a:lnTo>
                                              <a:lnTo>
                                                <a:pt x="70" y="478"/>
                                              </a:lnTo>
                                              <a:lnTo>
                                                <a:pt x="70" y="478"/>
                                              </a:lnTo>
                                              <a:lnTo>
                                                <a:pt x="71" y="475"/>
                                              </a:lnTo>
                                              <a:lnTo>
                                                <a:pt x="72" y="473"/>
                                              </a:lnTo>
                                              <a:lnTo>
                                                <a:pt x="72" y="473"/>
                                              </a:lnTo>
                                              <a:lnTo>
                                                <a:pt x="73" y="467"/>
                                              </a:lnTo>
                                              <a:lnTo>
                                                <a:pt x="73" y="460"/>
                                              </a:lnTo>
                                              <a:lnTo>
                                                <a:pt x="73" y="460"/>
                                              </a:lnTo>
                                              <a:lnTo>
                                                <a:pt x="76" y="449"/>
                                              </a:lnTo>
                                              <a:lnTo>
                                                <a:pt x="77" y="439"/>
                                              </a:lnTo>
                                              <a:lnTo>
                                                <a:pt x="77" y="439"/>
                                              </a:lnTo>
                                              <a:lnTo>
                                                <a:pt x="78" y="431"/>
                                              </a:lnTo>
                                              <a:lnTo>
                                                <a:pt x="79" y="427"/>
                                              </a:lnTo>
                                              <a:lnTo>
                                                <a:pt x="81" y="425"/>
                                              </a:lnTo>
                                              <a:lnTo>
                                                <a:pt x="81" y="425"/>
                                              </a:lnTo>
                                              <a:lnTo>
                                                <a:pt x="81" y="429"/>
                                              </a:lnTo>
                                              <a:lnTo>
                                                <a:pt x="81" y="434"/>
                                              </a:lnTo>
                                              <a:lnTo>
                                                <a:pt x="81" y="434"/>
                                              </a:lnTo>
                                              <a:lnTo>
                                                <a:pt x="81" y="446"/>
                                              </a:lnTo>
                                              <a:lnTo>
                                                <a:pt x="81" y="446"/>
                                              </a:lnTo>
                                              <a:lnTo>
                                                <a:pt x="81" y="453"/>
                                              </a:lnTo>
                                              <a:lnTo>
                                                <a:pt x="81" y="459"/>
                                              </a:lnTo>
                                              <a:lnTo>
                                                <a:pt x="81" y="459"/>
                                              </a:lnTo>
                                              <a:lnTo>
                                                <a:pt x="81" y="467"/>
                                              </a:lnTo>
                                              <a:lnTo>
                                                <a:pt x="81" y="467"/>
                                              </a:lnTo>
                                              <a:lnTo>
                                                <a:pt x="81" y="471"/>
                                              </a:lnTo>
                                              <a:lnTo>
                                                <a:pt x="81" y="474"/>
                                              </a:lnTo>
                                              <a:lnTo>
                                                <a:pt x="81" y="474"/>
                                              </a:lnTo>
                                              <a:lnTo>
                                                <a:pt x="81" y="471"/>
                                              </a:lnTo>
                                              <a:lnTo>
                                                <a:pt x="83" y="467"/>
                                              </a:lnTo>
                                              <a:lnTo>
                                                <a:pt x="83" y="467"/>
                                              </a:lnTo>
                                              <a:lnTo>
                                                <a:pt x="82" y="461"/>
                                              </a:lnTo>
                                              <a:lnTo>
                                                <a:pt x="81" y="457"/>
                                              </a:lnTo>
                                              <a:lnTo>
                                                <a:pt x="81" y="457"/>
                                              </a:lnTo>
                                              <a:lnTo>
                                                <a:pt x="81" y="452"/>
                                              </a:lnTo>
                                              <a:lnTo>
                                                <a:pt x="82" y="447"/>
                                              </a:lnTo>
                                              <a:lnTo>
                                                <a:pt x="82" y="447"/>
                                              </a:lnTo>
                                              <a:lnTo>
                                                <a:pt x="83" y="436"/>
                                              </a:lnTo>
                                              <a:lnTo>
                                                <a:pt x="83" y="427"/>
                                              </a:lnTo>
                                              <a:lnTo>
                                                <a:pt x="83" y="427"/>
                                              </a:lnTo>
                                              <a:lnTo>
                                                <a:pt x="86" y="420"/>
                                              </a:lnTo>
                                              <a:lnTo>
                                                <a:pt x="86" y="416"/>
                                              </a:lnTo>
                                              <a:lnTo>
                                                <a:pt x="87" y="412"/>
                                              </a:lnTo>
                                              <a:lnTo>
                                                <a:pt x="87" y="412"/>
                                              </a:lnTo>
                                              <a:lnTo>
                                                <a:pt x="90" y="410"/>
                                              </a:lnTo>
                                              <a:lnTo>
                                                <a:pt x="92" y="408"/>
                                              </a:lnTo>
                                              <a:lnTo>
                                                <a:pt x="92" y="408"/>
                                              </a:lnTo>
                                              <a:lnTo>
                                                <a:pt x="91" y="399"/>
                                              </a:lnTo>
                                              <a:lnTo>
                                                <a:pt x="91" y="389"/>
                                              </a:lnTo>
                                              <a:lnTo>
                                                <a:pt x="91" y="389"/>
                                              </a:lnTo>
                                              <a:lnTo>
                                                <a:pt x="91" y="377"/>
                                              </a:lnTo>
                                              <a:lnTo>
                                                <a:pt x="91" y="377"/>
                                              </a:lnTo>
                                              <a:lnTo>
                                                <a:pt x="91" y="374"/>
                                              </a:lnTo>
                                              <a:lnTo>
                                                <a:pt x="92" y="371"/>
                                              </a:lnTo>
                                              <a:lnTo>
                                                <a:pt x="93" y="371"/>
                                              </a:lnTo>
                                              <a:lnTo>
                                                <a:pt x="93" y="371"/>
                                              </a:lnTo>
                                              <a:lnTo>
                                                <a:pt x="94" y="378"/>
                                              </a:lnTo>
                                              <a:lnTo>
                                                <a:pt x="94" y="387"/>
                                              </a:lnTo>
                                              <a:lnTo>
                                                <a:pt x="94" y="387"/>
                                              </a:lnTo>
                                              <a:lnTo>
                                                <a:pt x="94" y="387"/>
                                              </a:lnTo>
                                              <a:lnTo>
                                                <a:pt x="95" y="388"/>
                                              </a:lnTo>
                                              <a:lnTo>
                                                <a:pt x="95" y="388"/>
                                              </a:lnTo>
                                              <a:lnTo>
                                                <a:pt x="95" y="390"/>
                                              </a:lnTo>
                                              <a:lnTo>
                                                <a:pt x="95" y="391"/>
                                              </a:lnTo>
                                              <a:lnTo>
                                                <a:pt x="95" y="391"/>
                                              </a:lnTo>
                                              <a:lnTo>
                                                <a:pt x="95" y="390"/>
                                              </a:lnTo>
                                              <a:lnTo>
                                                <a:pt x="95" y="389"/>
                                              </a:lnTo>
                                              <a:lnTo>
                                                <a:pt x="95" y="387"/>
                                              </a:lnTo>
                                              <a:lnTo>
                                                <a:pt x="96" y="385"/>
                                              </a:lnTo>
                                              <a:lnTo>
                                                <a:pt x="96" y="385"/>
                                              </a:lnTo>
                                              <a:lnTo>
                                                <a:pt x="95" y="384"/>
                                              </a:lnTo>
                                              <a:lnTo>
                                                <a:pt x="95" y="384"/>
                                              </a:lnTo>
                                              <a:lnTo>
                                                <a:pt x="95" y="384"/>
                                              </a:lnTo>
                                              <a:lnTo>
                                                <a:pt x="95" y="361"/>
                                              </a:lnTo>
                                              <a:lnTo>
                                                <a:pt x="95" y="361"/>
                                              </a:lnTo>
                                              <a:lnTo>
                                                <a:pt x="95" y="359"/>
                                              </a:lnTo>
                                              <a:lnTo>
                                                <a:pt x="94" y="358"/>
                                              </a:lnTo>
                                              <a:lnTo>
                                                <a:pt x="94" y="358"/>
                                              </a:lnTo>
                                              <a:lnTo>
                                                <a:pt x="94" y="351"/>
                                              </a:lnTo>
                                              <a:lnTo>
                                                <a:pt x="93" y="344"/>
                                              </a:lnTo>
                                              <a:lnTo>
                                                <a:pt x="93" y="344"/>
                                              </a:lnTo>
                                              <a:lnTo>
                                                <a:pt x="95" y="342"/>
                                              </a:lnTo>
                                              <a:lnTo>
                                                <a:pt x="95" y="338"/>
                                              </a:lnTo>
                                              <a:lnTo>
                                                <a:pt x="95" y="338"/>
                                              </a:lnTo>
                                              <a:lnTo>
                                                <a:pt x="98" y="338"/>
                                              </a:lnTo>
                                              <a:lnTo>
                                                <a:pt x="98" y="338"/>
                                              </a:lnTo>
                                              <a:lnTo>
                                                <a:pt x="99" y="332"/>
                                              </a:lnTo>
                                              <a:lnTo>
                                                <a:pt x="99" y="326"/>
                                              </a:lnTo>
                                              <a:lnTo>
                                                <a:pt x="98" y="315"/>
                                              </a:lnTo>
                                              <a:lnTo>
                                                <a:pt x="97" y="304"/>
                                              </a:lnTo>
                                              <a:lnTo>
                                                <a:pt x="96" y="292"/>
                                              </a:lnTo>
                                              <a:lnTo>
                                                <a:pt x="96" y="292"/>
                                              </a:lnTo>
                                              <a:lnTo>
                                                <a:pt x="98" y="287"/>
                                              </a:lnTo>
                                              <a:lnTo>
                                                <a:pt x="98" y="287"/>
                                              </a:lnTo>
                                              <a:lnTo>
                                                <a:pt x="98" y="287"/>
                                              </a:lnTo>
                                              <a:lnTo>
                                                <a:pt x="98" y="285"/>
                                              </a:lnTo>
                                              <a:lnTo>
                                                <a:pt x="98" y="285"/>
                                              </a:lnTo>
                                              <a:lnTo>
                                                <a:pt x="97" y="283"/>
                                              </a:lnTo>
                                              <a:lnTo>
                                                <a:pt x="97" y="281"/>
                                              </a:lnTo>
                                              <a:lnTo>
                                                <a:pt x="97" y="281"/>
                                              </a:lnTo>
                                              <a:lnTo>
                                                <a:pt x="98" y="280"/>
                                              </a:lnTo>
                                              <a:lnTo>
                                                <a:pt x="98" y="276"/>
                                              </a:lnTo>
                                              <a:lnTo>
                                                <a:pt x="97" y="274"/>
                                              </a:lnTo>
                                              <a:lnTo>
                                                <a:pt x="98" y="270"/>
                                              </a:lnTo>
                                              <a:lnTo>
                                                <a:pt x="98" y="270"/>
                                              </a:lnTo>
                                              <a:lnTo>
                                                <a:pt x="101" y="287"/>
                                              </a:lnTo>
                                              <a:lnTo>
                                                <a:pt x="104" y="298"/>
                                              </a:lnTo>
                                              <a:lnTo>
                                                <a:pt x="105" y="307"/>
                                              </a:lnTo>
                                              <a:lnTo>
                                                <a:pt x="105" y="307"/>
                                              </a:lnTo>
                                              <a:lnTo>
                                                <a:pt x="105" y="313"/>
                                              </a:lnTo>
                                              <a:lnTo>
                                                <a:pt x="105" y="319"/>
                                              </a:lnTo>
                                              <a:lnTo>
                                                <a:pt x="105" y="319"/>
                                              </a:lnTo>
                                              <a:lnTo>
                                                <a:pt x="106" y="324"/>
                                              </a:lnTo>
                                              <a:lnTo>
                                                <a:pt x="107" y="325"/>
                                              </a:lnTo>
                                              <a:lnTo>
                                                <a:pt x="106" y="327"/>
                                              </a:lnTo>
                                              <a:lnTo>
                                                <a:pt x="106" y="327"/>
                                              </a:lnTo>
                                              <a:lnTo>
                                                <a:pt x="105" y="326"/>
                                              </a:lnTo>
                                              <a:lnTo>
                                                <a:pt x="105" y="326"/>
                                              </a:lnTo>
                                              <a:lnTo>
                                                <a:pt x="105" y="327"/>
                                              </a:lnTo>
                                              <a:lnTo>
                                                <a:pt x="105" y="329"/>
                                              </a:lnTo>
                                              <a:lnTo>
                                                <a:pt x="105" y="329"/>
                                              </a:lnTo>
                                              <a:lnTo>
                                                <a:pt x="105" y="331"/>
                                              </a:lnTo>
                                              <a:lnTo>
                                                <a:pt x="105" y="334"/>
                                              </a:lnTo>
                                              <a:lnTo>
                                                <a:pt x="106" y="339"/>
                                              </a:lnTo>
                                              <a:lnTo>
                                                <a:pt x="106" y="339"/>
                                              </a:lnTo>
                                              <a:lnTo>
                                                <a:pt x="108" y="339"/>
                                              </a:lnTo>
                                              <a:lnTo>
                                                <a:pt x="109" y="342"/>
                                              </a:lnTo>
                                              <a:lnTo>
                                                <a:pt x="110" y="342"/>
                                              </a:lnTo>
                                              <a:lnTo>
                                                <a:pt x="110" y="343"/>
                                              </a:lnTo>
                                              <a:lnTo>
                                                <a:pt x="110" y="343"/>
                                              </a:lnTo>
                                              <a:lnTo>
                                                <a:pt x="113" y="343"/>
                                              </a:lnTo>
                                              <a:lnTo>
                                                <a:pt x="115" y="344"/>
                                              </a:lnTo>
                                              <a:lnTo>
                                                <a:pt x="115" y="344"/>
                                              </a:lnTo>
                                              <a:lnTo>
                                                <a:pt x="112" y="346"/>
                                              </a:lnTo>
                                              <a:lnTo>
                                                <a:pt x="112" y="348"/>
                                              </a:lnTo>
                                              <a:lnTo>
                                                <a:pt x="112" y="350"/>
                                              </a:lnTo>
                                              <a:lnTo>
                                                <a:pt x="112" y="350"/>
                                              </a:lnTo>
                                              <a:lnTo>
                                                <a:pt x="115" y="349"/>
                                              </a:lnTo>
                                              <a:lnTo>
                                                <a:pt x="116" y="348"/>
                                              </a:lnTo>
                                              <a:lnTo>
                                                <a:pt x="120" y="344"/>
                                              </a:lnTo>
                                              <a:lnTo>
                                                <a:pt x="120" y="344"/>
                                              </a:lnTo>
                                              <a:lnTo>
                                                <a:pt x="132" y="358"/>
                                              </a:lnTo>
                                              <a:lnTo>
                                                <a:pt x="132" y="358"/>
                                              </a:lnTo>
                                              <a:lnTo>
                                                <a:pt x="130" y="364"/>
                                              </a:lnTo>
                                              <a:lnTo>
                                                <a:pt x="130" y="371"/>
                                              </a:lnTo>
                                              <a:lnTo>
                                                <a:pt x="130" y="384"/>
                                              </a:lnTo>
                                              <a:lnTo>
                                                <a:pt x="133" y="409"/>
                                              </a:lnTo>
                                              <a:lnTo>
                                                <a:pt x="133" y="409"/>
                                              </a:lnTo>
                                              <a:lnTo>
                                                <a:pt x="141" y="409"/>
                                              </a:lnTo>
                                              <a:lnTo>
                                                <a:pt x="141" y="409"/>
                                              </a:lnTo>
                                              <a:lnTo>
                                                <a:pt x="143" y="409"/>
                                              </a:lnTo>
                                              <a:lnTo>
                                                <a:pt x="146" y="408"/>
                                              </a:lnTo>
                                              <a:lnTo>
                                                <a:pt x="151" y="405"/>
                                              </a:lnTo>
                                              <a:lnTo>
                                                <a:pt x="151" y="405"/>
                                              </a:lnTo>
                                              <a:lnTo>
                                                <a:pt x="156" y="402"/>
                                              </a:lnTo>
                                              <a:lnTo>
                                                <a:pt x="161" y="399"/>
                                              </a:lnTo>
                                              <a:lnTo>
                                                <a:pt x="161" y="399"/>
                                              </a:lnTo>
                                              <a:lnTo>
                                                <a:pt x="160" y="393"/>
                                              </a:lnTo>
                                              <a:lnTo>
                                                <a:pt x="159" y="388"/>
                                              </a:lnTo>
                                              <a:lnTo>
                                                <a:pt x="154" y="377"/>
                                              </a:lnTo>
                                              <a:lnTo>
                                                <a:pt x="154" y="377"/>
                                              </a:lnTo>
                                              <a:lnTo>
                                                <a:pt x="162" y="388"/>
                                              </a:lnTo>
                                              <a:lnTo>
                                                <a:pt x="162" y="388"/>
                                              </a:lnTo>
                                              <a:lnTo>
                                                <a:pt x="164" y="390"/>
                                              </a:lnTo>
                                              <a:lnTo>
                                                <a:pt x="166" y="391"/>
                                              </a:lnTo>
                                              <a:lnTo>
                                                <a:pt x="166" y="391"/>
                                              </a:lnTo>
                                              <a:lnTo>
                                                <a:pt x="167" y="390"/>
                                              </a:lnTo>
                                              <a:lnTo>
                                                <a:pt x="168" y="389"/>
                                              </a:lnTo>
                                              <a:lnTo>
                                                <a:pt x="169" y="388"/>
                                              </a:lnTo>
                                              <a:lnTo>
                                                <a:pt x="171" y="388"/>
                                              </a:lnTo>
                                              <a:lnTo>
                                                <a:pt x="171" y="388"/>
                                              </a:lnTo>
                                              <a:lnTo>
                                                <a:pt x="171" y="384"/>
                                              </a:lnTo>
                                              <a:lnTo>
                                                <a:pt x="172" y="381"/>
                                              </a:lnTo>
                                              <a:lnTo>
                                                <a:pt x="171" y="371"/>
                                              </a:lnTo>
                                              <a:lnTo>
                                                <a:pt x="171" y="371"/>
                                              </a:lnTo>
                                              <a:lnTo>
                                                <a:pt x="171" y="371"/>
                                              </a:lnTo>
                                              <a:lnTo>
                                                <a:pt x="171" y="371"/>
                                              </a:lnTo>
                                              <a:close/>
                                              <a:moveTo>
                                                <a:pt x="24" y="205"/>
                                              </a:moveTo>
                                              <a:lnTo>
                                                <a:pt x="24" y="205"/>
                                              </a:lnTo>
                                              <a:lnTo>
                                                <a:pt x="22" y="202"/>
                                              </a:lnTo>
                                              <a:lnTo>
                                                <a:pt x="22" y="199"/>
                                              </a:lnTo>
                                              <a:lnTo>
                                                <a:pt x="22" y="196"/>
                                              </a:lnTo>
                                              <a:lnTo>
                                                <a:pt x="22" y="196"/>
                                              </a:lnTo>
                                              <a:lnTo>
                                                <a:pt x="23" y="193"/>
                                              </a:lnTo>
                                              <a:lnTo>
                                                <a:pt x="25" y="191"/>
                                              </a:lnTo>
                                              <a:lnTo>
                                                <a:pt x="29" y="188"/>
                                              </a:lnTo>
                                              <a:lnTo>
                                                <a:pt x="29" y="188"/>
                                              </a:lnTo>
                                              <a:lnTo>
                                                <a:pt x="30" y="180"/>
                                              </a:lnTo>
                                              <a:lnTo>
                                                <a:pt x="30" y="180"/>
                                              </a:lnTo>
                                              <a:lnTo>
                                                <a:pt x="30" y="192"/>
                                              </a:lnTo>
                                              <a:lnTo>
                                                <a:pt x="31" y="203"/>
                                              </a:lnTo>
                                              <a:lnTo>
                                                <a:pt x="32" y="227"/>
                                              </a:lnTo>
                                              <a:lnTo>
                                                <a:pt x="32" y="227"/>
                                              </a:lnTo>
                                              <a:lnTo>
                                                <a:pt x="24" y="205"/>
                                              </a:lnTo>
                                              <a:lnTo>
                                                <a:pt x="24" y="205"/>
                                              </a:lnTo>
                                              <a:lnTo>
                                                <a:pt x="24" y="205"/>
                                              </a:lnTo>
                                              <a:lnTo>
                                                <a:pt x="24" y="205"/>
                                              </a:lnTo>
                                              <a:close/>
                                              <a:moveTo>
                                                <a:pt x="34" y="295"/>
                                              </a:moveTo>
                                              <a:lnTo>
                                                <a:pt x="34" y="295"/>
                                              </a:lnTo>
                                              <a:lnTo>
                                                <a:pt x="34" y="295"/>
                                              </a:lnTo>
                                              <a:lnTo>
                                                <a:pt x="32" y="297"/>
                                              </a:lnTo>
                                              <a:lnTo>
                                                <a:pt x="32" y="297"/>
                                              </a:lnTo>
                                              <a:lnTo>
                                                <a:pt x="34" y="295"/>
                                              </a:lnTo>
                                              <a:lnTo>
                                                <a:pt x="34" y="295"/>
                                              </a:lnTo>
                                              <a:lnTo>
                                                <a:pt x="34" y="295"/>
                                              </a:lnTo>
                                              <a:lnTo>
                                                <a:pt x="34" y="295"/>
                                              </a:lnTo>
                                              <a:close/>
                                              <a:moveTo>
                                                <a:pt x="32" y="295"/>
                                              </a:moveTo>
                                              <a:lnTo>
                                                <a:pt x="32" y="295"/>
                                              </a:lnTo>
                                              <a:lnTo>
                                                <a:pt x="32" y="295"/>
                                              </a:lnTo>
                                              <a:lnTo>
                                                <a:pt x="32" y="297"/>
                                              </a:lnTo>
                                              <a:lnTo>
                                                <a:pt x="32" y="297"/>
                                              </a:lnTo>
                                              <a:lnTo>
                                                <a:pt x="32" y="295"/>
                                              </a:lnTo>
                                              <a:lnTo>
                                                <a:pt x="32" y="295"/>
                                              </a:lnTo>
                                              <a:lnTo>
                                                <a:pt x="32" y="295"/>
                                              </a:lnTo>
                                              <a:lnTo>
                                                <a:pt x="32" y="295"/>
                                              </a:lnTo>
                                              <a:lnTo>
                                                <a:pt x="32" y="295"/>
                                              </a:lnTo>
                                              <a:close/>
                                              <a:moveTo>
                                                <a:pt x="32" y="299"/>
                                              </a:moveTo>
                                              <a:lnTo>
                                                <a:pt x="32" y="299"/>
                                              </a:lnTo>
                                              <a:lnTo>
                                                <a:pt x="32" y="301"/>
                                              </a:lnTo>
                                              <a:lnTo>
                                                <a:pt x="32" y="301"/>
                                              </a:lnTo>
                                              <a:lnTo>
                                                <a:pt x="32" y="300"/>
                                              </a:lnTo>
                                              <a:lnTo>
                                                <a:pt x="32" y="299"/>
                                              </a:lnTo>
                                              <a:lnTo>
                                                <a:pt x="32" y="299"/>
                                              </a:lnTo>
                                              <a:lnTo>
                                                <a:pt x="32" y="299"/>
                                              </a:lnTo>
                                              <a:lnTo>
                                                <a:pt x="32" y="299"/>
                                              </a:lnTo>
                                              <a:close/>
                                              <a:moveTo>
                                                <a:pt x="32" y="303"/>
                                              </a:moveTo>
                                              <a:lnTo>
                                                <a:pt x="32" y="303"/>
                                              </a:lnTo>
                                              <a:lnTo>
                                                <a:pt x="32" y="303"/>
                                              </a:lnTo>
                                              <a:lnTo>
                                                <a:pt x="32" y="304"/>
                                              </a:lnTo>
                                              <a:lnTo>
                                                <a:pt x="32" y="304"/>
                                              </a:lnTo>
                                              <a:lnTo>
                                                <a:pt x="31" y="303"/>
                                              </a:lnTo>
                                              <a:lnTo>
                                                <a:pt x="32" y="303"/>
                                              </a:lnTo>
                                              <a:lnTo>
                                                <a:pt x="32" y="303"/>
                                              </a:lnTo>
                                              <a:lnTo>
                                                <a:pt x="32" y="303"/>
                                              </a:lnTo>
                                              <a:lnTo>
                                                <a:pt x="32" y="303"/>
                                              </a:lnTo>
                                              <a:close/>
                                              <a:moveTo>
                                                <a:pt x="32" y="305"/>
                                              </a:moveTo>
                                              <a:lnTo>
                                                <a:pt x="32" y="305"/>
                                              </a:lnTo>
                                              <a:lnTo>
                                                <a:pt x="32" y="307"/>
                                              </a:lnTo>
                                              <a:lnTo>
                                                <a:pt x="32" y="310"/>
                                              </a:lnTo>
                                              <a:lnTo>
                                                <a:pt x="32" y="310"/>
                                              </a:lnTo>
                                              <a:lnTo>
                                                <a:pt x="31" y="310"/>
                                              </a:lnTo>
                                              <a:lnTo>
                                                <a:pt x="31" y="308"/>
                                              </a:lnTo>
                                              <a:lnTo>
                                                <a:pt x="32" y="305"/>
                                              </a:lnTo>
                                              <a:lnTo>
                                                <a:pt x="32" y="305"/>
                                              </a:lnTo>
                                              <a:lnTo>
                                                <a:pt x="32" y="305"/>
                                              </a:lnTo>
                                              <a:lnTo>
                                                <a:pt x="32" y="305"/>
                                              </a:lnTo>
                                              <a:close/>
                                              <a:moveTo>
                                                <a:pt x="34" y="332"/>
                                              </a:moveTo>
                                              <a:lnTo>
                                                <a:pt x="34" y="332"/>
                                              </a:lnTo>
                                              <a:lnTo>
                                                <a:pt x="32" y="330"/>
                                              </a:lnTo>
                                              <a:lnTo>
                                                <a:pt x="32" y="330"/>
                                              </a:lnTo>
                                              <a:lnTo>
                                                <a:pt x="32" y="323"/>
                                              </a:lnTo>
                                              <a:lnTo>
                                                <a:pt x="32" y="319"/>
                                              </a:lnTo>
                                              <a:lnTo>
                                                <a:pt x="32" y="315"/>
                                              </a:lnTo>
                                              <a:lnTo>
                                                <a:pt x="32" y="315"/>
                                              </a:lnTo>
                                              <a:lnTo>
                                                <a:pt x="34" y="319"/>
                                              </a:lnTo>
                                              <a:lnTo>
                                                <a:pt x="35" y="323"/>
                                              </a:lnTo>
                                              <a:lnTo>
                                                <a:pt x="35" y="323"/>
                                              </a:lnTo>
                                              <a:lnTo>
                                                <a:pt x="34" y="332"/>
                                              </a:lnTo>
                                              <a:lnTo>
                                                <a:pt x="34" y="332"/>
                                              </a:lnTo>
                                              <a:lnTo>
                                                <a:pt x="34" y="332"/>
                                              </a:lnTo>
                                              <a:lnTo>
                                                <a:pt x="34" y="332"/>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51"/>
                                      <wps:cNvSpPr>
                                        <a:spLocks/>
                                      </wps:cNvSpPr>
                                      <wps:spPr bwMode="auto">
                                        <a:xfrm>
                                          <a:off x="3247390" y="292100"/>
                                          <a:ext cx="53340" cy="368300"/>
                                        </a:xfrm>
                                        <a:custGeom>
                                          <a:avLst/>
                                          <a:gdLst>
                                            <a:gd name="T0" fmla="*/ 69 w 84"/>
                                            <a:gd name="T1" fmla="*/ 536 h 580"/>
                                            <a:gd name="T2" fmla="*/ 74 w 84"/>
                                            <a:gd name="T3" fmla="*/ 524 h 580"/>
                                            <a:gd name="T4" fmla="*/ 84 w 84"/>
                                            <a:gd name="T5" fmla="*/ 515 h 580"/>
                                            <a:gd name="T6" fmla="*/ 73 w 84"/>
                                            <a:gd name="T7" fmla="*/ 480 h 580"/>
                                            <a:gd name="T8" fmla="*/ 59 w 84"/>
                                            <a:gd name="T9" fmla="*/ 419 h 580"/>
                                            <a:gd name="T10" fmla="*/ 54 w 84"/>
                                            <a:gd name="T11" fmla="*/ 385 h 580"/>
                                            <a:gd name="T12" fmla="*/ 52 w 84"/>
                                            <a:gd name="T13" fmla="*/ 366 h 580"/>
                                            <a:gd name="T14" fmla="*/ 53 w 84"/>
                                            <a:gd name="T15" fmla="*/ 349 h 580"/>
                                            <a:gd name="T16" fmla="*/ 62 w 84"/>
                                            <a:gd name="T17" fmla="*/ 311 h 580"/>
                                            <a:gd name="T18" fmla="*/ 69 w 84"/>
                                            <a:gd name="T19" fmla="*/ 280 h 580"/>
                                            <a:gd name="T20" fmla="*/ 64 w 84"/>
                                            <a:gd name="T21" fmla="*/ 245 h 580"/>
                                            <a:gd name="T22" fmla="*/ 61 w 84"/>
                                            <a:gd name="T23" fmla="*/ 232 h 580"/>
                                            <a:gd name="T24" fmla="*/ 60 w 84"/>
                                            <a:gd name="T25" fmla="*/ 225 h 580"/>
                                            <a:gd name="T26" fmla="*/ 59 w 84"/>
                                            <a:gd name="T27" fmla="*/ 213 h 580"/>
                                            <a:gd name="T28" fmla="*/ 60 w 84"/>
                                            <a:gd name="T29" fmla="*/ 205 h 580"/>
                                            <a:gd name="T30" fmla="*/ 60 w 84"/>
                                            <a:gd name="T31" fmla="*/ 196 h 580"/>
                                            <a:gd name="T32" fmla="*/ 64 w 84"/>
                                            <a:gd name="T33" fmla="*/ 167 h 580"/>
                                            <a:gd name="T34" fmla="*/ 63 w 84"/>
                                            <a:gd name="T35" fmla="*/ 115 h 580"/>
                                            <a:gd name="T36" fmla="*/ 54 w 84"/>
                                            <a:gd name="T37" fmla="*/ 98 h 580"/>
                                            <a:gd name="T38" fmla="*/ 62 w 84"/>
                                            <a:gd name="T39" fmla="*/ 49 h 580"/>
                                            <a:gd name="T40" fmla="*/ 67 w 84"/>
                                            <a:gd name="T41" fmla="*/ 32 h 580"/>
                                            <a:gd name="T42" fmla="*/ 45 w 84"/>
                                            <a:gd name="T43" fmla="*/ 0 h 580"/>
                                            <a:gd name="T44" fmla="*/ 27 w 84"/>
                                            <a:gd name="T45" fmla="*/ 7 h 580"/>
                                            <a:gd name="T46" fmla="*/ 0 w 84"/>
                                            <a:gd name="T47" fmla="*/ 9 h 580"/>
                                            <a:gd name="T48" fmla="*/ 15 w 84"/>
                                            <a:gd name="T49" fmla="*/ 25 h 580"/>
                                            <a:gd name="T50" fmla="*/ 14 w 84"/>
                                            <a:gd name="T51" fmla="*/ 32 h 580"/>
                                            <a:gd name="T52" fmla="*/ 15 w 84"/>
                                            <a:gd name="T53" fmla="*/ 33 h 580"/>
                                            <a:gd name="T54" fmla="*/ 11 w 84"/>
                                            <a:gd name="T55" fmla="*/ 46 h 580"/>
                                            <a:gd name="T56" fmla="*/ 13 w 84"/>
                                            <a:gd name="T57" fmla="*/ 52 h 580"/>
                                            <a:gd name="T58" fmla="*/ 12 w 84"/>
                                            <a:gd name="T59" fmla="*/ 62 h 580"/>
                                            <a:gd name="T60" fmla="*/ 12 w 84"/>
                                            <a:gd name="T61" fmla="*/ 71 h 580"/>
                                            <a:gd name="T62" fmla="*/ 23 w 84"/>
                                            <a:gd name="T63" fmla="*/ 83 h 580"/>
                                            <a:gd name="T64" fmla="*/ 17 w 84"/>
                                            <a:gd name="T65" fmla="*/ 99 h 580"/>
                                            <a:gd name="T66" fmla="*/ 12 w 84"/>
                                            <a:gd name="T67" fmla="*/ 126 h 580"/>
                                            <a:gd name="T68" fmla="*/ 3 w 84"/>
                                            <a:gd name="T69" fmla="*/ 145 h 580"/>
                                            <a:gd name="T70" fmla="*/ 11 w 84"/>
                                            <a:gd name="T71" fmla="*/ 159 h 580"/>
                                            <a:gd name="T72" fmla="*/ 13 w 84"/>
                                            <a:gd name="T73" fmla="*/ 202 h 580"/>
                                            <a:gd name="T74" fmla="*/ 9 w 84"/>
                                            <a:gd name="T75" fmla="*/ 236 h 580"/>
                                            <a:gd name="T76" fmla="*/ 9 w 84"/>
                                            <a:gd name="T77" fmla="*/ 256 h 580"/>
                                            <a:gd name="T78" fmla="*/ 8 w 84"/>
                                            <a:gd name="T79" fmla="*/ 279 h 580"/>
                                            <a:gd name="T80" fmla="*/ 13 w 84"/>
                                            <a:gd name="T81" fmla="*/ 348 h 580"/>
                                            <a:gd name="T82" fmla="*/ 15 w 84"/>
                                            <a:gd name="T83" fmla="*/ 388 h 580"/>
                                            <a:gd name="T84" fmla="*/ 27 w 84"/>
                                            <a:gd name="T85" fmla="*/ 432 h 580"/>
                                            <a:gd name="T86" fmla="*/ 37 w 84"/>
                                            <a:gd name="T87" fmla="*/ 489 h 580"/>
                                            <a:gd name="T88" fmla="*/ 39 w 84"/>
                                            <a:gd name="T89" fmla="*/ 501 h 580"/>
                                            <a:gd name="T90" fmla="*/ 37 w 84"/>
                                            <a:gd name="T91" fmla="*/ 515 h 580"/>
                                            <a:gd name="T92" fmla="*/ 17 w 84"/>
                                            <a:gd name="T93" fmla="*/ 531 h 580"/>
                                            <a:gd name="T94" fmla="*/ 11 w 84"/>
                                            <a:gd name="T95" fmla="*/ 544 h 580"/>
                                            <a:gd name="T96" fmla="*/ 37 w 84"/>
                                            <a:gd name="T97" fmla="*/ 555 h 580"/>
                                            <a:gd name="T98" fmla="*/ 37 w 84"/>
                                            <a:gd name="T99" fmla="*/ 560 h 580"/>
                                            <a:gd name="T100" fmla="*/ 28 w 84"/>
                                            <a:gd name="T101" fmla="*/ 575 h 580"/>
                                            <a:gd name="T102" fmla="*/ 22 w 84"/>
                                            <a:gd name="T103" fmla="*/ 580 h 580"/>
                                            <a:gd name="T104" fmla="*/ 58 w 84"/>
                                            <a:gd name="T105" fmla="*/ 578 h 580"/>
                                            <a:gd name="T106" fmla="*/ 72 w 84"/>
                                            <a:gd name="T107" fmla="*/ 563 h 580"/>
                                            <a:gd name="T108" fmla="*/ 84 w 84"/>
                                            <a:gd name="T109" fmla="*/ 553 h 5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84" h="580">
                                              <a:moveTo>
                                                <a:pt x="81" y="542"/>
                                              </a:moveTo>
                                              <a:lnTo>
                                                <a:pt x="81" y="542"/>
                                              </a:lnTo>
                                              <a:lnTo>
                                                <a:pt x="76" y="542"/>
                                              </a:lnTo>
                                              <a:lnTo>
                                                <a:pt x="76" y="542"/>
                                              </a:lnTo>
                                              <a:lnTo>
                                                <a:pt x="73" y="539"/>
                                              </a:lnTo>
                                              <a:lnTo>
                                                <a:pt x="72" y="536"/>
                                              </a:lnTo>
                                              <a:lnTo>
                                                <a:pt x="69" y="536"/>
                                              </a:lnTo>
                                              <a:lnTo>
                                                <a:pt x="69" y="536"/>
                                              </a:lnTo>
                                              <a:lnTo>
                                                <a:pt x="69" y="533"/>
                                              </a:lnTo>
                                              <a:lnTo>
                                                <a:pt x="69" y="531"/>
                                              </a:lnTo>
                                              <a:lnTo>
                                                <a:pt x="72" y="529"/>
                                              </a:lnTo>
                                              <a:lnTo>
                                                <a:pt x="72" y="529"/>
                                              </a:lnTo>
                                              <a:lnTo>
                                                <a:pt x="74" y="524"/>
                                              </a:lnTo>
                                              <a:lnTo>
                                                <a:pt x="74" y="524"/>
                                              </a:lnTo>
                                              <a:lnTo>
                                                <a:pt x="77" y="523"/>
                                              </a:lnTo>
                                              <a:lnTo>
                                                <a:pt x="81" y="522"/>
                                              </a:lnTo>
                                              <a:lnTo>
                                                <a:pt x="81" y="522"/>
                                              </a:lnTo>
                                              <a:lnTo>
                                                <a:pt x="83" y="521"/>
                                              </a:lnTo>
                                              <a:lnTo>
                                                <a:pt x="84" y="518"/>
                                              </a:lnTo>
                                              <a:lnTo>
                                                <a:pt x="84" y="518"/>
                                              </a:lnTo>
                                              <a:lnTo>
                                                <a:pt x="84" y="515"/>
                                              </a:lnTo>
                                              <a:lnTo>
                                                <a:pt x="83" y="509"/>
                                              </a:lnTo>
                                              <a:lnTo>
                                                <a:pt x="83" y="509"/>
                                              </a:lnTo>
                                              <a:lnTo>
                                                <a:pt x="81" y="496"/>
                                              </a:lnTo>
                                              <a:lnTo>
                                                <a:pt x="79" y="491"/>
                                              </a:lnTo>
                                              <a:lnTo>
                                                <a:pt x="76" y="486"/>
                                              </a:lnTo>
                                              <a:lnTo>
                                                <a:pt x="76" y="486"/>
                                              </a:lnTo>
                                              <a:lnTo>
                                                <a:pt x="73" y="480"/>
                                              </a:lnTo>
                                              <a:lnTo>
                                                <a:pt x="72" y="477"/>
                                              </a:lnTo>
                                              <a:lnTo>
                                                <a:pt x="70" y="472"/>
                                              </a:lnTo>
                                              <a:lnTo>
                                                <a:pt x="70" y="472"/>
                                              </a:lnTo>
                                              <a:lnTo>
                                                <a:pt x="68" y="456"/>
                                              </a:lnTo>
                                              <a:lnTo>
                                                <a:pt x="64" y="439"/>
                                              </a:lnTo>
                                              <a:lnTo>
                                                <a:pt x="64" y="439"/>
                                              </a:lnTo>
                                              <a:lnTo>
                                                <a:pt x="59" y="419"/>
                                              </a:lnTo>
                                              <a:lnTo>
                                                <a:pt x="55" y="399"/>
                                              </a:lnTo>
                                              <a:lnTo>
                                                <a:pt x="55" y="399"/>
                                              </a:lnTo>
                                              <a:lnTo>
                                                <a:pt x="54" y="394"/>
                                              </a:lnTo>
                                              <a:lnTo>
                                                <a:pt x="54" y="389"/>
                                              </a:lnTo>
                                              <a:lnTo>
                                                <a:pt x="54" y="389"/>
                                              </a:lnTo>
                                              <a:lnTo>
                                                <a:pt x="54" y="385"/>
                                              </a:lnTo>
                                              <a:lnTo>
                                                <a:pt x="54" y="385"/>
                                              </a:lnTo>
                                              <a:lnTo>
                                                <a:pt x="53" y="377"/>
                                              </a:lnTo>
                                              <a:lnTo>
                                                <a:pt x="53" y="377"/>
                                              </a:lnTo>
                                              <a:lnTo>
                                                <a:pt x="54" y="374"/>
                                              </a:lnTo>
                                              <a:lnTo>
                                                <a:pt x="54" y="374"/>
                                              </a:lnTo>
                                              <a:lnTo>
                                                <a:pt x="52" y="370"/>
                                              </a:lnTo>
                                              <a:lnTo>
                                                <a:pt x="52" y="370"/>
                                              </a:lnTo>
                                              <a:lnTo>
                                                <a:pt x="52" y="366"/>
                                              </a:lnTo>
                                              <a:lnTo>
                                                <a:pt x="52" y="366"/>
                                              </a:lnTo>
                                              <a:lnTo>
                                                <a:pt x="53" y="362"/>
                                              </a:lnTo>
                                              <a:lnTo>
                                                <a:pt x="53" y="362"/>
                                              </a:lnTo>
                                              <a:lnTo>
                                                <a:pt x="53" y="357"/>
                                              </a:lnTo>
                                              <a:lnTo>
                                                <a:pt x="53" y="357"/>
                                              </a:lnTo>
                                              <a:lnTo>
                                                <a:pt x="53" y="349"/>
                                              </a:lnTo>
                                              <a:lnTo>
                                                <a:pt x="53" y="349"/>
                                              </a:lnTo>
                                              <a:lnTo>
                                                <a:pt x="53" y="344"/>
                                              </a:lnTo>
                                              <a:lnTo>
                                                <a:pt x="54" y="342"/>
                                              </a:lnTo>
                                              <a:lnTo>
                                                <a:pt x="56" y="336"/>
                                              </a:lnTo>
                                              <a:lnTo>
                                                <a:pt x="56" y="336"/>
                                              </a:lnTo>
                                              <a:lnTo>
                                                <a:pt x="59" y="328"/>
                                              </a:lnTo>
                                              <a:lnTo>
                                                <a:pt x="60" y="321"/>
                                              </a:lnTo>
                                              <a:lnTo>
                                                <a:pt x="62" y="311"/>
                                              </a:lnTo>
                                              <a:lnTo>
                                                <a:pt x="63" y="300"/>
                                              </a:lnTo>
                                              <a:lnTo>
                                                <a:pt x="63" y="300"/>
                                              </a:lnTo>
                                              <a:lnTo>
                                                <a:pt x="65" y="297"/>
                                              </a:lnTo>
                                              <a:lnTo>
                                                <a:pt x="67" y="292"/>
                                              </a:lnTo>
                                              <a:lnTo>
                                                <a:pt x="69" y="286"/>
                                              </a:lnTo>
                                              <a:lnTo>
                                                <a:pt x="69" y="280"/>
                                              </a:lnTo>
                                              <a:lnTo>
                                                <a:pt x="69" y="280"/>
                                              </a:lnTo>
                                              <a:lnTo>
                                                <a:pt x="70" y="266"/>
                                              </a:lnTo>
                                              <a:lnTo>
                                                <a:pt x="69" y="258"/>
                                              </a:lnTo>
                                              <a:lnTo>
                                                <a:pt x="69" y="252"/>
                                              </a:lnTo>
                                              <a:lnTo>
                                                <a:pt x="69" y="252"/>
                                              </a:lnTo>
                                              <a:lnTo>
                                                <a:pt x="67" y="247"/>
                                              </a:lnTo>
                                              <a:lnTo>
                                                <a:pt x="64" y="245"/>
                                              </a:lnTo>
                                              <a:lnTo>
                                                <a:pt x="64" y="245"/>
                                              </a:lnTo>
                                              <a:lnTo>
                                                <a:pt x="64" y="240"/>
                                              </a:lnTo>
                                              <a:lnTo>
                                                <a:pt x="64" y="235"/>
                                              </a:lnTo>
                                              <a:lnTo>
                                                <a:pt x="64" y="235"/>
                                              </a:lnTo>
                                              <a:lnTo>
                                                <a:pt x="62" y="235"/>
                                              </a:lnTo>
                                              <a:lnTo>
                                                <a:pt x="61" y="234"/>
                                              </a:lnTo>
                                              <a:lnTo>
                                                <a:pt x="61" y="234"/>
                                              </a:lnTo>
                                              <a:lnTo>
                                                <a:pt x="61" y="232"/>
                                              </a:lnTo>
                                              <a:lnTo>
                                                <a:pt x="62" y="231"/>
                                              </a:lnTo>
                                              <a:lnTo>
                                                <a:pt x="63" y="229"/>
                                              </a:lnTo>
                                              <a:lnTo>
                                                <a:pt x="64" y="228"/>
                                              </a:lnTo>
                                              <a:lnTo>
                                                <a:pt x="64" y="228"/>
                                              </a:lnTo>
                                              <a:lnTo>
                                                <a:pt x="63" y="227"/>
                                              </a:lnTo>
                                              <a:lnTo>
                                                <a:pt x="61" y="226"/>
                                              </a:lnTo>
                                              <a:lnTo>
                                                <a:pt x="60" y="225"/>
                                              </a:lnTo>
                                              <a:lnTo>
                                                <a:pt x="59" y="223"/>
                                              </a:lnTo>
                                              <a:lnTo>
                                                <a:pt x="59" y="223"/>
                                              </a:lnTo>
                                              <a:lnTo>
                                                <a:pt x="59" y="219"/>
                                              </a:lnTo>
                                              <a:lnTo>
                                                <a:pt x="59" y="217"/>
                                              </a:lnTo>
                                              <a:lnTo>
                                                <a:pt x="59" y="217"/>
                                              </a:lnTo>
                                              <a:lnTo>
                                                <a:pt x="59" y="215"/>
                                              </a:lnTo>
                                              <a:lnTo>
                                                <a:pt x="59" y="213"/>
                                              </a:lnTo>
                                              <a:lnTo>
                                                <a:pt x="59" y="213"/>
                                              </a:lnTo>
                                              <a:lnTo>
                                                <a:pt x="59" y="210"/>
                                              </a:lnTo>
                                              <a:lnTo>
                                                <a:pt x="59" y="210"/>
                                              </a:lnTo>
                                              <a:lnTo>
                                                <a:pt x="59" y="207"/>
                                              </a:lnTo>
                                              <a:lnTo>
                                                <a:pt x="59" y="207"/>
                                              </a:lnTo>
                                              <a:lnTo>
                                                <a:pt x="59" y="206"/>
                                              </a:lnTo>
                                              <a:lnTo>
                                                <a:pt x="60" y="205"/>
                                              </a:lnTo>
                                              <a:lnTo>
                                                <a:pt x="60" y="205"/>
                                              </a:lnTo>
                                              <a:lnTo>
                                                <a:pt x="59" y="202"/>
                                              </a:lnTo>
                                              <a:lnTo>
                                                <a:pt x="59" y="200"/>
                                              </a:lnTo>
                                              <a:lnTo>
                                                <a:pt x="59" y="200"/>
                                              </a:lnTo>
                                              <a:lnTo>
                                                <a:pt x="60" y="199"/>
                                              </a:lnTo>
                                              <a:lnTo>
                                                <a:pt x="60" y="196"/>
                                              </a:lnTo>
                                              <a:lnTo>
                                                <a:pt x="60" y="196"/>
                                              </a:lnTo>
                                              <a:lnTo>
                                                <a:pt x="59" y="194"/>
                                              </a:lnTo>
                                              <a:lnTo>
                                                <a:pt x="59" y="192"/>
                                              </a:lnTo>
                                              <a:lnTo>
                                                <a:pt x="59" y="192"/>
                                              </a:lnTo>
                                              <a:lnTo>
                                                <a:pt x="59" y="188"/>
                                              </a:lnTo>
                                              <a:lnTo>
                                                <a:pt x="60" y="183"/>
                                              </a:lnTo>
                                              <a:lnTo>
                                                <a:pt x="60" y="183"/>
                                              </a:lnTo>
                                              <a:lnTo>
                                                <a:pt x="64" y="167"/>
                                              </a:lnTo>
                                              <a:lnTo>
                                                <a:pt x="65" y="154"/>
                                              </a:lnTo>
                                              <a:lnTo>
                                                <a:pt x="65" y="154"/>
                                              </a:lnTo>
                                              <a:lnTo>
                                                <a:pt x="67" y="144"/>
                                              </a:lnTo>
                                              <a:lnTo>
                                                <a:pt x="65" y="135"/>
                                              </a:lnTo>
                                              <a:lnTo>
                                                <a:pt x="64" y="119"/>
                                              </a:lnTo>
                                              <a:lnTo>
                                                <a:pt x="64" y="119"/>
                                              </a:lnTo>
                                              <a:lnTo>
                                                <a:pt x="63" y="115"/>
                                              </a:lnTo>
                                              <a:lnTo>
                                                <a:pt x="62" y="109"/>
                                              </a:lnTo>
                                              <a:lnTo>
                                                <a:pt x="62" y="109"/>
                                              </a:lnTo>
                                              <a:lnTo>
                                                <a:pt x="61" y="106"/>
                                              </a:lnTo>
                                              <a:lnTo>
                                                <a:pt x="59" y="104"/>
                                              </a:lnTo>
                                              <a:lnTo>
                                                <a:pt x="57" y="100"/>
                                              </a:lnTo>
                                              <a:lnTo>
                                                <a:pt x="54" y="98"/>
                                              </a:lnTo>
                                              <a:lnTo>
                                                <a:pt x="54" y="98"/>
                                              </a:lnTo>
                                              <a:lnTo>
                                                <a:pt x="58" y="92"/>
                                              </a:lnTo>
                                              <a:lnTo>
                                                <a:pt x="60" y="86"/>
                                              </a:lnTo>
                                              <a:lnTo>
                                                <a:pt x="62" y="79"/>
                                              </a:lnTo>
                                              <a:lnTo>
                                                <a:pt x="63" y="73"/>
                                              </a:lnTo>
                                              <a:lnTo>
                                                <a:pt x="63" y="73"/>
                                              </a:lnTo>
                                              <a:lnTo>
                                                <a:pt x="63" y="61"/>
                                              </a:lnTo>
                                              <a:lnTo>
                                                <a:pt x="62" y="49"/>
                                              </a:lnTo>
                                              <a:lnTo>
                                                <a:pt x="62" y="49"/>
                                              </a:lnTo>
                                              <a:lnTo>
                                                <a:pt x="64" y="47"/>
                                              </a:lnTo>
                                              <a:lnTo>
                                                <a:pt x="65" y="45"/>
                                              </a:lnTo>
                                              <a:lnTo>
                                                <a:pt x="67" y="41"/>
                                              </a:lnTo>
                                              <a:lnTo>
                                                <a:pt x="67" y="38"/>
                                              </a:lnTo>
                                              <a:lnTo>
                                                <a:pt x="67" y="38"/>
                                              </a:lnTo>
                                              <a:lnTo>
                                                <a:pt x="67" y="32"/>
                                              </a:lnTo>
                                              <a:lnTo>
                                                <a:pt x="65" y="27"/>
                                              </a:lnTo>
                                              <a:lnTo>
                                                <a:pt x="62" y="20"/>
                                              </a:lnTo>
                                              <a:lnTo>
                                                <a:pt x="57" y="12"/>
                                              </a:lnTo>
                                              <a:lnTo>
                                                <a:pt x="52" y="6"/>
                                              </a:lnTo>
                                              <a:lnTo>
                                                <a:pt x="52" y="6"/>
                                              </a:lnTo>
                                              <a:lnTo>
                                                <a:pt x="48" y="2"/>
                                              </a:lnTo>
                                              <a:lnTo>
                                                <a:pt x="45" y="0"/>
                                              </a:lnTo>
                                              <a:lnTo>
                                                <a:pt x="44" y="0"/>
                                              </a:lnTo>
                                              <a:lnTo>
                                                <a:pt x="44" y="0"/>
                                              </a:lnTo>
                                              <a:lnTo>
                                                <a:pt x="40" y="2"/>
                                              </a:lnTo>
                                              <a:lnTo>
                                                <a:pt x="40" y="2"/>
                                              </a:lnTo>
                                              <a:lnTo>
                                                <a:pt x="31" y="9"/>
                                              </a:lnTo>
                                              <a:lnTo>
                                                <a:pt x="31" y="9"/>
                                              </a:lnTo>
                                              <a:lnTo>
                                                <a:pt x="27" y="7"/>
                                              </a:lnTo>
                                              <a:lnTo>
                                                <a:pt x="21" y="6"/>
                                              </a:lnTo>
                                              <a:lnTo>
                                                <a:pt x="14" y="5"/>
                                              </a:lnTo>
                                              <a:lnTo>
                                                <a:pt x="8" y="6"/>
                                              </a:lnTo>
                                              <a:lnTo>
                                                <a:pt x="8" y="6"/>
                                              </a:lnTo>
                                              <a:lnTo>
                                                <a:pt x="3" y="7"/>
                                              </a:lnTo>
                                              <a:lnTo>
                                                <a:pt x="2" y="8"/>
                                              </a:lnTo>
                                              <a:lnTo>
                                                <a:pt x="0" y="9"/>
                                              </a:lnTo>
                                              <a:lnTo>
                                                <a:pt x="0" y="9"/>
                                              </a:lnTo>
                                              <a:lnTo>
                                                <a:pt x="2" y="10"/>
                                              </a:lnTo>
                                              <a:lnTo>
                                                <a:pt x="3" y="12"/>
                                              </a:lnTo>
                                              <a:lnTo>
                                                <a:pt x="4" y="15"/>
                                              </a:lnTo>
                                              <a:lnTo>
                                                <a:pt x="4" y="15"/>
                                              </a:lnTo>
                                              <a:lnTo>
                                                <a:pt x="10" y="20"/>
                                              </a:lnTo>
                                              <a:lnTo>
                                                <a:pt x="15" y="25"/>
                                              </a:lnTo>
                                              <a:lnTo>
                                                <a:pt x="15" y="25"/>
                                              </a:lnTo>
                                              <a:lnTo>
                                                <a:pt x="13" y="27"/>
                                              </a:lnTo>
                                              <a:lnTo>
                                                <a:pt x="13" y="27"/>
                                              </a:lnTo>
                                              <a:lnTo>
                                                <a:pt x="14" y="27"/>
                                              </a:lnTo>
                                              <a:lnTo>
                                                <a:pt x="15" y="27"/>
                                              </a:lnTo>
                                              <a:lnTo>
                                                <a:pt x="15" y="27"/>
                                              </a:lnTo>
                                              <a:lnTo>
                                                <a:pt x="14" y="32"/>
                                              </a:lnTo>
                                              <a:lnTo>
                                                <a:pt x="14" y="32"/>
                                              </a:lnTo>
                                              <a:lnTo>
                                                <a:pt x="15" y="31"/>
                                              </a:lnTo>
                                              <a:lnTo>
                                                <a:pt x="15" y="29"/>
                                              </a:lnTo>
                                              <a:lnTo>
                                                <a:pt x="15" y="29"/>
                                              </a:lnTo>
                                              <a:lnTo>
                                                <a:pt x="15" y="29"/>
                                              </a:lnTo>
                                              <a:lnTo>
                                                <a:pt x="15" y="32"/>
                                              </a:lnTo>
                                              <a:lnTo>
                                                <a:pt x="15" y="33"/>
                                              </a:lnTo>
                                              <a:lnTo>
                                                <a:pt x="17" y="35"/>
                                              </a:lnTo>
                                              <a:lnTo>
                                                <a:pt x="17" y="35"/>
                                              </a:lnTo>
                                              <a:lnTo>
                                                <a:pt x="16" y="38"/>
                                              </a:lnTo>
                                              <a:lnTo>
                                                <a:pt x="16" y="40"/>
                                              </a:lnTo>
                                              <a:lnTo>
                                                <a:pt x="13" y="42"/>
                                              </a:lnTo>
                                              <a:lnTo>
                                                <a:pt x="12" y="45"/>
                                              </a:lnTo>
                                              <a:lnTo>
                                                <a:pt x="11" y="46"/>
                                              </a:lnTo>
                                              <a:lnTo>
                                                <a:pt x="11" y="48"/>
                                              </a:lnTo>
                                              <a:lnTo>
                                                <a:pt x="11" y="48"/>
                                              </a:lnTo>
                                              <a:lnTo>
                                                <a:pt x="11" y="49"/>
                                              </a:lnTo>
                                              <a:lnTo>
                                                <a:pt x="12" y="51"/>
                                              </a:lnTo>
                                              <a:lnTo>
                                                <a:pt x="13" y="51"/>
                                              </a:lnTo>
                                              <a:lnTo>
                                                <a:pt x="13" y="52"/>
                                              </a:lnTo>
                                              <a:lnTo>
                                                <a:pt x="13" y="52"/>
                                              </a:lnTo>
                                              <a:lnTo>
                                                <a:pt x="13" y="53"/>
                                              </a:lnTo>
                                              <a:lnTo>
                                                <a:pt x="12" y="58"/>
                                              </a:lnTo>
                                              <a:lnTo>
                                                <a:pt x="12" y="58"/>
                                              </a:lnTo>
                                              <a:lnTo>
                                                <a:pt x="12" y="59"/>
                                              </a:lnTo>
                                              <a:lnTo>
                                                <a:pt x="13" y="61"/>
                                              </a:lnTo>
                                              <a:lnTo>
                                                <a:pt x="13" y="61"/>
                                              </a:lnTo>
                                              <a:lnTo>
                                                <a:pt x="12" y="62"/>
                                              </a:lnTo>
                                              <a:lnTo>
                                                <a:pt x="11" y="64"/>
                                              </a:lnTo>
                                              <a:lnTo>
                                                <a:pt x="11" y="64"/>
                                              </a:lnTo>
                                              <a:lnTo>
                                                <a:pt x="12" y="65"/>
                                              </a:lnTo>
                                              <a:lnTo>
                                                <a:pt x="13" y="66"/>
                                              </a:lnTo>
                                              <a:lnTo>
                                                <a:pt x="13" y="66"/>
                                              </a:lnTo>
                                              <a:lnTo>
                                                <a:pt x="13" y="68"/>
                                              </a:lnTo>
                                              <a:lnTo>
                                                <a:pt x="12" y="71"/>
                                              </a:lnTo>
                                              <a:lnTo>
                                                <a:pt x="13" y="72"/>
                                              </a:lnTo>
                                              <a:lnTo>
                                                <a:pt x="13" y="74"/>
                                              </a:lnTo>
                                              <a:lnTo>
                                                <a:pt x="13" y="74"/>
                                              </a:lnTo>
                                              <a:lnTo>
                                                <a:pt x="15" y="77"/>
                                              </a:lnTo>
                                              <a:lnTo>
                                                <a:pt x="18" y="78"/>
                                              </a:lnTo>
                                              <a:lnTo>
                                                <a:pt x="20" y="79"/>
                                              </a:lnTo>
                                              <a:lnTo>
                                                <a:pt x="23" y="83"/>
                                              </a:lnTo>
                                              <a:lnTo>
                                                <a:pt x="23" y="83"/>
                                              </a:lnTo>
                                              <a:lnTo>
                                                <a:pt x="23" y="86"/>
                                              </a:lnTo>
                                              <a:lnTo>
                                                <a:pt x="25" y="91"/>
                                              </a:lnTo>
                                              <a:lnTo>
                                                <a:pt x="25" y="91"/>
                                              </a:lnTo>
                                              <a:lnTo>
                                                <a:pt x="20" y="95"/>
                                              </a:lnTo>
                                              <a:lnTo>
                                                <a:pt x="18" y="96"/>
                                              </a:lnTo>
                                              <a:lnTo>
                                                <a:pt x="17" y="99"/>
                                              </a:lnTo>
                                              <a:lnTo>
                                                <a:pt x="17" y="99"/>
                                              </a:lnTo>
                                              <a:lnTo>
                                                <a:pt x="16" y="104"/>
                                              </a:lnTo>
                                              <a:lnTo>
                                                <a:pt x="15" y="108"/>
                                              </a:lnTo>
                                              <a:lnTo>
                                                <a:pt x="14" y="119"/>
                                              </a:lnTo>
                                              <a:lnTo>
                                                <a:pt x="14" y="119"/>
                                              </a:lnTo>
                                              <a:lnTo>
                                                <a:pt x="13" y="124"/>
                                              </a:lnTo>
                                              <a:lnTo>
                                                <a:pt x="12" y="126"/>
                                              </a:lnTo>
                                              <a:lnTo>
                                                <a:pt x="7" y="132"/>
                                              </a:lnTo>
                                              <a:lnTo>
                                                <a:pt x="7" y="132"/>
                                              </a:lnTo>
                                              <a:lnTo>
                                                <a:pt x="4" y="136"/>
                                              </a:lnTo>
                                              <a:lnTo>
                                                <a:pt x="3" y="139"/>
                                              </a:lnTo>
                                              <a:lnTo>
                                                <a:pt x="3" y="142"/>
                                              </a:lnTo>
                                              <a:lnTo>
                                                <a:pt x="3" y="142"/>
                                              </a:lnTo>
                                              <a:lnTo>
                                                <a:pt x="3" y="145"/>
                                              </a:lnTo>
                                              <a:lnTo>
                                                <a:pt x="3" y="150"/>
                                              </a:lnTo>
                                              <a:lnTo>
                                                <a:pt x="5" y="154"/>
                                              </a:lnTo>
                                              <a:lnTo>
                                                <a:pt x="7" y="157"/>
                                              </a:lnTo>
                                              <a:lnTo>
                                                <a:pt x="7" y="157"/>
                                              </a:lnTo>
                                              <a:lnTo>
                                                <a:pt x="9" y="158"/>
                                              </a:lnTo>
                                              <a:lnTo>
                                                <a:pt x="11" y="159"/>
                                              </a:lnTo>
                                              <a:lnTo>
                                                <a:pt x="11" y="159"/>
                                              </a:lnTo>
                                              <a:lnTo>
                                                <a:pt x="11" y="162"/>
                                              </a:lnTo>
                                              <a:lnTo>
                                                <a:pt x="11" y="167"/>
                                              </a:lnTo>
                                              <a:lnTo>
                                                <a:pt x="12" y="176"/>
                                              </a:lnTo>
                                              <a:lnTo>
                                                <a:pt x="13" y="185"/>
                                              </a:lnTo>
                                              <a:lnTo>
                                                <a:pt x="13" y="193"/>
                                              </a:lnTo>
                                              <a:lnTo>
                                                <a:pt x="13" y="193"/>
                                              </a:lnTo>
                                              <a:lnTo>
                                                <a:pt x="13" y="202"/>
                                              </a:lnTo>
                                              <a:lnTo>
                                                <a:pt x="12" y="212"/>
                                              </a:lnTo>
                                              <a:lnTo>
                                                <a:pt x="12" y="212"/>
                                              </a:lnTo>
                                              <a:lnTo>
                                                <a:pt x="10" y="220"/>
                                              </a:lnTo>
                                              <a:lnTo>
                                                <a:pt x="8" y="229"/>
                                              </a:lnTo>
                                              <a:lnTo>
                                                <a:pt x="8" y="229"/>
                                              </a:lnTo>
                                              <a:lnTo>
                                                <a:pt x="9" y="236"/>
                                              </a:lnTo>
                                              <a:lnTo>
                                                <a:pt x="9" y="236"/>
                                              </a:lnTo>
                                              <a:lnTo>
                                                <a:pt x="9" y="245"/>
                                              </a:lnTo>
                                              <a:lnTo>
                                                <a:pt x="9" y="245"/>
                                              </a:lnTo>
                                              <a:lnTo>
                                                <a:pt x="8" y="247"/>
                                              </a:lnTo>
                                              <a:lnTo>
                                                <a:pt x="8" y="247"/>
                                              </a:lnTo>
                                              <a:lnTo>
                                                <a:pt x="8" y="251"/>
                                              </a:lnTo>
                                              <a:lnTo>
                                                <a:pt x="9" y="256"/>
                                              </a:lnTo>
                                              <a:lnTo>
                                                <a:pt x="9" y="256"/>
                                              </a:lnTo>
                                              <a:lnTo>
                                                <a:pt x="9" y="259"/>
                                              </a:lnTo>
                                              <a:lnTo>
                                                <a:pt x="10" y="265"/>
                                              </a:lnTo>
                                              <a:lnTo>
                                                <a:pt x="10" y="265"/>
                                              </a:lnTo>
                                              <a:lnTo>
                                                <a:pt x="9" y="272"/>
                                              </a:lnTo>
                                              <a:lnTo>
                                                <a:pt x="9" y="272"/>
                                              </a:lnTo>
                                              <a:lnTo>
                                                <a:pt x="8" y="274"/>
                                              </a:lnTo>
                                              <a:lnTo>
                                                <a:pt x="8" y="279"/>
                                              </a:lnTo>
                                              <a:lnTo>
                                                <a:pt x="8" y="279"/>
                                              </a:lnTo>
                                              <a:lnTo>
                                                <a:pt x="9" y="284"/>
                                              </a:lnTo>
                                              <a:lnTo>
                                                <a:pt x="9" y="284"/>
                                              </a:lnTo>
                                              <a:lnTo>
                                                <a:pt x="10" y="301"/>
                                              </a:lnTo>
                                              <a:lnTo>
                                                <a:pt x="10" y="301"/>
                                              </a:lnTo>
                                              <a:lnTo>
                                                <a:pt x="13" y="348"/>
                                              </a:lnTo>
                                              <a:lnTo>
                                                <a:pt x="13" y="348"/>
                                              </a:lnTo>
                                              <a:lnTo>
                                                <a:pt x="14" y="360"/>
                                              </a:lnTo>
                                              <a:lnTo>
                                                <a:pt x="14" y="372"/>
                                              </a:lnTo>
                                              <a:lnTo>
                                                <a:pt x="14" y="372"/>
                                              </a:lnTo>
                                              <a:lnTo>
                                                <a:pt x="13" y="376"/>
                                              </a:lnTo>
                                              <a:lnTo>
                                                <a:pt x="13" y="382"/>
                                              </a:lnTo>
                                              <a:lnTo>
                                                <a:pt x="13" y="382"/>
                                              </a:lnTo>
                                              <a:lnTo>
                                                <a:pt x="15" y="388"/>
                                              </a:lnTo>
                                              <a:lnTo>
                                                <a:pt x="18" y="394"/>
                                              </a:lnTo>
                                              <a:lnTo>
                                                <a:pt x="18" y="394"/>
                                              </a:lnTo>
                                              <a:lnTo>
                                                <a:pt x="21" y="407"/>
                                              </a:lnTo>
                                              <a:lnTo>
                                                <a:pt x="21" y="407"/>
                                              </a:lnTo>
                                              <a:lnTo>
                                                <a:pt x="24" y="419"/>
                                              </a:lnTo>
                                              <a:lnTo>
                                                <a:pt x="27" y="432"/>
                                              </a:lnTo>
                                              <a:lnTo>
                                                <a:pt x="27" y="432"/>
                                              </a:lnTo>
                                              <a:lnTo>
                                                <a:pt x="32" y="444"/>
                                              </a:lnTo>
                                              <a:lnTo>
                                                <a:pt x="35" y="457"/>
                                              </a:lnTo>
                                              <a:lnTo>
                                                <a:pt x="35" y="457"/>
                                              </a:lnTo>
                                              <a:lnTo>
                                                <a:pt x="36" y="472"/>
                                              </a:lnTo>
                                              <a:lnTo>
                                                <a:pt x="36" y="472"/>
                                              </a:lnTo>
                                              <a:lnTo>
                                                <a:pt x="37" y="480"/>
                                              </a:lnTo>
                                              <a:lnTo>
                                                <a:pt x="37" y="489"/>
                                              </a:lnTo>
                                              <a:lnTo>
                                                <a:pt x="37" y="489"/>
                                              </a:lnTo>
                                              <a:lnTo>
                                                <a:pt x="37" y="492"/>
                                              </a:lnTo>
                                              <a:lnTo>
                                                <a:pt x="37" y="492"/>
                                              </a:lnTo>
                                              <a:lnTo>
                                                <a:pt x="37" y="495"/>
                                              </a:lnTo>
                                              <a:lnTo>
                                                <a:pt x="39" y="498"/>
                                              </a:lnTo>
                                              <a:lnTo>
                                                <a:pt x="39" y="498"/>
                                              </a:lnTo>
                                              <a:lnTo>
                                                <a:pt x="39" y="501"/>
                                              </a:lnTo>
                                              <a:lnTo>
                                                <a:pt x="37" y="503"/>
                                              </a:lnTo>
                                              <a:lnTo>
                                                <a:pt x="36" y="505"/>
                                              </a:lnTo>
                                              <a:lnTo>
                                                <a:pt x="36" y="508"/>
                                              </a:lnTo>
                                              <a:lnTo>
                                                <a:pt x="36" y="508"/>
                                              </a:lnTo>
                                              <a:lnTo>
                                                <a:pt x="36" y="510"/>
                                              </a:lnTo>
                                              <a:lnTo>
                                                <a:pt x="37" y="515"/>
                                              </a:lnTo>
                                              <a:lnTo>
                                                <a:pt x="37" y="515"/>
                                              </a:lnTo>
                                              <a:lnTo>
                                                <a:pt x="35" y="521"/>
                                              </a:lnTo>
                                              <a:lnTo>
                                                <a:pt x="30" y="524"/>
                                              </a:lnTo>
                                              <a:lnTo>
                                                <a:pt x="30" y="524"/>
                                              </a:lnTo>
                                              <a:lnTo>
                                                <a:pt x="27" y="526"/>
                                              </a:lnTo>
                                              <a:lnTo>
                                                <a:pt x="23" y="528"/>
                                              </a:lnTo>
                                              <a:lnTo>
                                                <a:pt x="23" y="528"/>
                                              </a:lnTo>
                                              <a:lnTo>
                                                <a:pt x="17" y="531"/>
                                              </a:lnTo>
                                              <a:lnTo>
                                                <a:pt x="17" y="531"/>
                                              </a:lnTo>
                                              <a:lnTo>
                                                <a:pt x="13" y="531"/>
                                              </a:lnTo>
                                              <a:lnTo>
                                                <a:pt x="13" y="531"/>
                                              </a:lnTo>
                                              <a:lnTo>
                                                <a:pt x="12" y="533"/>
                                              </a:lnTo>
                                              <a:lnTo>
                                                <a:pt x="11" y="535"/>
                                              </a:lnTo>
                                              <a:lnTo>
                                                <a:pt x="10" y="539"/>
                                              </a:lnTo>
                                              <a:lnTo>
                                                <a:pt x="11" y="544"/>
                                              </a:lnTo>
                                              <a:lnTo>
                                                <a:pt x="11" y="549"/>
                                              </a:lnTo>
                                              <a:lnTo>
                                                <a:pt x="11" y="549"/>
                                              </a:lnTo>
                                              <a:lnTo>
                                                <a:pt x="25" y="551"/>
                                              </a:lnTo>
                                              <a:lnTo>
                                                <a:pt x="32" y="552"/>
                                              </a:lnTo>
                                              <a:lnTo>
                                                <a:pt x="37" y="555"/>
                                              </a:lnTo>
                                              <a:lnTo>
                                                <a:pt x="37" y="555"/>
                                              </a:lnTo>
                                              <a:lnTo>
                                                <a:pt x="37" y="555"/>
                                              </a:lnTo>
                                              <a:lnTo>
                                                <a:pt x="36" y="555"/>
                                              </a:lnTo>
                                              <a:lnTo>
                                                <a:pt x="36" y="556"/>
                                              </a:lnTo>
                                              <a:lnTo>
                                                <a:pt x="36" y="556"/>
                                              </a:lnTo>
                                              <a:lnTo>
                                                <a:pt x="37" y="557"/>
                                              </a:lnTo>
                                              <a:lnTo>
                                                <a:pt x="39" y="559"/>
                                              </a:lnTo>
                                              <a:lnTo>
                                                <a:pt x="39" y="559"/>
                                              </a:lnTo>
                                              <a:lnTo>
                                                <a:pt x="37" y="560"/>
                                              </a:lnTo>
                                              <a:lnTo>
                                                <a:pt x="37" y="560"/>
                                              </a:lnTo>
                                              <a:lnTo>
                                                <a:pt x="37" y="562"/>
                                              </a:lnTo>
                                              <a:lnTo>
                                                <a:pt x="36" y="563"/>
                                              </a:lnTo>
                                              <a:lnTo>
                                                <a:pt x="35" y="567"/>
                                              </a:lnTo>
                                              <a:lnTo>
                                                <a:pt x="35" y="567"/>
                                              </a:lnTo>
                                              <a:lnTo>
                                                <a:pt x="32" y="572"/>
                                              </a:lnTo>
                                              <a:lnTo>
                                                <a:pt x="28" y="575"/>
                                              </a:lnTo>
                                              <a:lnTo>
                                                <a:pt x="28" y="575"/>
                                              </a:lnTo>
                                              <a:lnTo>
                                                <a:pt x="27" y="576"/>
                                              </a:lnTo>
                                              <a:lnTo>
                                                <a:pt x="25" y="577"/>
                                              </a:lnTo>
                                              <a:lnTo>
                                                <a:pt x="25" y="577"/>
                                              </a:lnTo>
                                              <a:lnTo>
                                                <a:pt x="23" y="578"/>
                                              </a:lnTo>
                                              <a:lnTo>
                                                <a:pt x="22" y="580"/>
                                              </a:lnTo>
                                              <a:lnTo>
                                                <a:pt x="22" y="580"/>
                                              </a:lnTo>
                                              <a:lnTo>
                                                <a:pt x="23" y="579"/>
                                              </a:lnTo>
                                              <a:lnTo>
                                                <a:pt x="25" y="578"/>
                                              </a:lnTo>
                                              <a:lnTo>
                                                <a:pt x="25" y="578"/>
                                              </a:lnTo>
                                              <a:lnTo>
                                                <a:pt x="58" y="578"/>
                                              </a:lnTo>
                                              <a:lnTo>
                                                <a:pt x="58" y="578"/>
                                              </a:lnTo>
                                              <a:lnTo>
                                                <a:pt x="58" y="578"/>
                                              </a:lnTo>
                                              <a:lnTo>
                                                <a:pt x="58" y="578"/>
                                              </a:lnTo>
                                              <a:lnTo>
                                                <a:pt x="58" y="578"/>
                                              </a:lnTo>
                                              <a:lnTo>
                                                <a:pt x="58" y="578"/>
                                              </a:lnTo>
                                              <a:lnTo>
                                                <a:pt x="61" y="575"/>
                                              </a:lnTo>
                                              <a:lnTo>
                                                <a:pt x="65" y="572"/>
                                              </a:lnTo>
                                              <a:lnTo>
                                                <a:pt x="65" y="572"/>
                                              </a:lnTo>
                                              <a:lnTo>
                                                <a:pt x="69" y="568"/>
                                              </a:lnTo>
                                              <a:lnTo>
                                                <a:pt x="72" y="563"/>
                                              </a:lnTo>
                                              <a:lnTo>
                                                <a:pt x="72" y="563"/>
                                              </a:lnTo>
                                              <a:lnTo>
                                                <a:pt x="76" y="562"/>
                                              </a:lnTo>
                                              <a:lnTo>
                                                <a:pt x="79" y="560"/>
                                              </a:lnTo>
                                              <a:lnTo>
                                                <a:pt x="79" y="560"/>
                                              </a:lnTo>
                                              <a:lnTo>
                                                <a:pt x="82" y="557"/>
                                              </a:lnTo>
                                              <a:lnTo>
                                                <a:pt x="84" y="553"/>
                                              </a:lnTo>
                                              <a:lnTo>
                                                <a:pt x="84" y="553"/>
                                              </a:lnTo>
                                              <a:lnTo>
                                                <a:pt x="84" y="550"/>
                                              </a:lnTo>
                                              <a:lnTo>
                                                <a:pt x="84" y="547"/>
                                              </a:lnTo>
                                              <a:lnTo>
                                                <a:pt x="81" y="542"/>
                                              </a:lnTo>
                                              <a:lnTo>
                                                <a:pt x="81" y="542"/>
                                              </a:lnTo>
                                              <a:lnTo>
                                                <a:pt x="81" y="542"/>
                                              </a:lnTo>
                                              <a:lnTo>
                                                <a:pt x="81" y="542"/>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52"/>
                                      <wps:cNvSpPr>
                                        <a:spLocks noEditPoints="1"/>
                                      </wps:cNvSpPr>
                                      <wps:spPr bwMode="auto">
                                        <a:xfrm>
                                          <a:off x="4225925" y="280035"/>
                                          <a:ext cx="103505" cy="370840"/>
                                        </a:xfrm>
                                        <a:custGeom>
                                          <a:avLst/>
                                          <a:gdLst>
                                            <a:gd name="T0" fmla="*/ 143 w 163"/>
                                            <a:gd name="T1" fmla="*/ 195 h 584"/>
                                            <a:gd name="T2" fmla="*/ 134 w 163"/>
                                            <a:gd name="T3" fmla="*/ 143 h 584"/>
                                            <a:gd name="T4" fmla="*/ 117 w 163"/>
                                            <a:gd name="T5" fmla="*/ 98 h 584"/>
                                            <a:gd name="T6" fmla="*/ 111 w 163"/>
                                            <a:gd name="T7" fmla="*/ 73 h 584"/>
                                            <a:gd name="T8" fmla="*/ 98 w 163"/>
                                            <a:gd name="T9" fmla="*/ 26 h 584"/>
                                            <a:gd name="T10" fmla="*/ 68 w 163"/>
                                            <a:gd name="T11" fmla="*/ 0 h 584"/>
                                            <a:gd name="T12" fmla="*/ 32 w 163"/>
                                            <a:gd name="T13" fmla="*/ 29 h 584"/>
                                            <a:gd name="T14" fmla="*/ 46 w 163"/>
                                            <a:gd name="T15" fmla="*/ 40 h 584"/>
                                            <a:gd name="T16" fmla="*/ 56 w 163"/>
                                            <a:gd name="T17" fmla="*/ 70 h 584"/>
                                            <a:gd name="T18" fmla="*/ 60 w 163"/>
                                            <a:gd name="T19" fmla="*/ 93 h 584"/>
                                            <a:gd name="T20" fmla="*/ 32 w 163"/>
                                            <a:gd name="T21" fmla="*/ 134 h 584"/>
                                            <a:gd name="T22" fmla="*/ 26 w 163"/>
                                            <a:gd name="T23" fmla="*/ 163 h 584"/>
                                            <a:gd name="T24" fmla="*/ 25 w 163"/>
                                            <a:gd name="T25" fmla="*/ 142 h 584"/>
                                            <a:gd name="T26" fmla="*/ 30 w 163"/>
                                            <a:gd name="T27" fmla="*/ 119 h 584"/>
                                            <a:gd name="T28" fmla="*/ 33 w 163"/>
                                            <a:gd name="T29" fmla="*/ 105 h 584"/>
                                            <a:gd name="T30" fmla="*/ 22 w 163"/>
                                            <a:gd name="T31" fmla="*/ 115 h 584"/>
                                            <a:gd name="T32" fmla="*/ 26 w 163"/>
                                            <a:gd name="T33" fmla="*/ 99 h 584"/>
                                            <a:gd name="T34" fmla="*/ 17 w 163"/>
                                            <a:gd name="T35" fmla="*/ 111 h 584"/>
                                            <a:gd name="T36" fmla="*/ 11 w 163"/>
                                            <a:gd name="T37" fmla="*/ 114 h 584"/>
                                            <a:gd name="T38" fmla="*/ 7 w 163"/>
                                            <a:gd name="T39" fmla="*/ 125 h 584"/>
                                            <a:gd name="T40" fmla="*/ 12 w 163"/>
                                            <a:gd name="T41" fmla="*/ 157 h 584"/>
                                            <a:gd name="T42" fmla="*/ 22 w 163"/>
                                            <a:gd name="T43" fmla="*/ 195 h 584"/>
                                            <a:gd name="T44" fmla="*/ 37 w 163"/>
                                            <a:gd name="T45" fmla="*/ 196 h 584"/>
                                            <a:gd name="T46" fmla="*/ 51 w 163"/>
                                            <a:gd name="T47" fmla="*/ 187 h 584"/>
                                            <a:gd name="T48" fmla="*/ 51 w 163"/>
                                            <a:gd name="T49" fmla="*/ 206 h 584"/>
                                            <a:gd name="T50" fmla="*/ 45 w 163"/>
                                            <a:gd name="T51" fmla="*/ 236 h 584"/>
                                            <a:gd name="T52" fmla="*/ 38 w 163"/>
                                            <a:gd name="T53" fmla="*/ 267 h 584"/>
                                            <a:gd name="T54" fmla="*/ 42 w 163"/>
                                            <a:gd name="T55" fmla="*/ 312 h 584"/>
                                            <a:gd name="T56" fmla="*/ 56 w 163"/>
                                            <a:gd name="T57" fmla="*/ 385 h 584"/>
                                            <a:gd name="T58" fmla="*/ 56 w 163"/>
                                            <a:gd name="T59" fmla="*/ 395 h 584"/>
                                            <a:gd name="T60" fmla="*/ 60 w 163"/>
                                            <a:gd name="T61" fmla="*/ 451 h 584"/>
                                            <a:gd name="T62" fmla="*/ 59 w 163"/>
                                            <a:gd name="T63" fmla="*/ 499 h 584"/>
                                            <a:gd name="T64" fmla="*/ 54 w 163"/>
                                            <a:gd name="T65" fmla="*/ 528 h 584"/>
                                            <a:gd name="T66" fmla="*/ 64 w 163"/>
                                            <a:gd name="T67" fmla="*/ 540 h 584"/>
                                            <a:gd name="T68" fmla="*/ 56 w 163"/>
                                            <a:gd name="T69" fmla="*/ 547 h 584"/>
                                            <a:gd name="T70" fmla="*/ 61 w 163"/>
                                            <a:gd name="T71" fmla="*/ 555 h 584"/>
                                            <a:gd name="T72" fmla="*/ 56 w 163"/>
                                            <a:gd name="T73" fmla="*/ 578 h 584"/>
                                            <a:gd name="T74" fmla="*/ 56 w 163"/>
                                            <a:gd name="T75" fmla="*/ 580 h 584"/>
                                            <a:gd name="T76" fmla="*/ 66 w 163"/>
                                            <a:gd name="T77" fmla="*/ 581 h 584"/>
                                            <a:gd name="T78" fmla="*/ 105 w 163"/>
                                            <a:gd name="T79" fmla="*/ 582 h 584"/>
                                            <a:gd name="T80" fmla="*/ 102 w 163"/>
                                            <a:gd name="T81" fmla="*/ 578 h 584"/>
                                            <a:gd name="T82" fmla="*/ 91 w 163"/>
                                            <a:gd name="T83" fmla="*/ 562 h 584"/>
                                            <a:gd name="T84" fmla="*/ 91 w 163"/>
                                            <a:gd name="T85" fmla="*/ 547 h 584"/>
                                            <a:gd name="T86" fmla="*/ 88 w 163"/>
                                            <a:gd name="T87" fmla="*/ 536 h 584"/>
                                            <a:gd name="T88" fmla="*/ 92 w 163"/>
                                            <a:gd name="T89" fmla="*/ 491 h 584"/>
                                            <a:gd name="T90" fmla="*/ 91 w 163"/>
                                            <a:gd name="T91" fmla="*/ 460 h 584"/>
                                            <a:gd name="T92" fmla="*/ 101 w 163"/>
                                            <a:gd name="T93" fmla="*/ 404 h 584"/>
                                            <a:gd name="T94" fmla="*/ 105 w 163"/>
                                            <a:gd name="T95" fmla="*/ 379 h 584"/>
                                            <a:gd name="T96" fmla="*/ 116 w 163"/>
                                            <a:gd name="T97" fmla="*/ 317 h 584"/>
                                            <a:gd name="T98" fmla="*/ 120 w 163"/>
                                            <a:gd name="T99" fmla="*/ 265 h 584"/>
                                            <a:gd name="T100" fmla="*/ 115 w 163"/>
                                            <a:gd name="T101" fmla="*/ 252 h 584"/>
                                            <a:gd name="T102" fmla="*/ 113 w 163"/>
                                            <a:gd name="T103" fmla="*/ 225 h 584"/>
                                            <a:gd name="T104" fmla="*/ 120 w 163"/>
                                            <a:gd name="T105" fmla="*/ 189 h 584"/>
                                            <a:gd name="T106" fmla="*/ 144 w 163"/>
                                            <a:gd name="T107" fmla="*/ 250 h 584"/>
                                            <a:gd name="T108" fmla="*/ 149 w 163"/>
                                            <a:gd name="T109" fmla="*/ 291 h 584"/>
                                            <a:gd name="T110" fmla="*/ 159 w 163"/>
                                            <a:gd name="T111" fmla="*/ 295 h 584"/>
                                            <a:gd name="T112" fmla="*/ 160 w 163"/>
                                            <a:gd name="T113" fmla="*/ 267 h 584"/>
                                            <a:gd name="T114" fmla="*/ 154 w 163"/>
                                            <a:gd name="T115" fmla="*/ 279 h 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63" h="584">
                                              <a:moveTo>
                                                <a:pt x="160" y="267"/>
                                              </a:moveTo>
                                              <a:lnTo>
                                                <a:pt x="160" y="267"/>
                                              </a:lnTo>
                                              <a:lnTo>
                                                <a:pt x="158" y="260"/>
                                              </a:lnTo>
                                              <a:lnTo>
                                                <a:pt x="158" y="260"/>
                                              </a:lnTo>
                                              <a:lnTo>
                                                <a:pt x="155" y="248"/>
                                              </a:lnTo>
                                              <a:lnTo>
                                                <a:pt x="153" y="235"/>
                                              </a:lnTo>
                                              <a:lnTo>
                                                <a:pt x="148" y="209"/>
                                              </a:lnTo>
                                              <a:lnTo>
                                                <a:pt x="148" y="209"/>
                                              </a:lnTo>
                                              <a:lnTo>
                                                <a:pt x="145" y="202"/>
                                              </a:lnTo>
                                              <a:lnTo>
                                                <a:pt x="143" y="195"/>
                                              </a:lnTo>
                                              <a:lnTo>
                                                <a:pt x="143" y="195"/>
                                              </a:lnTo>
                                              <a:lnTo>
                                                <a:pt x="140" y="188"/>
                                              </a:lnTo>
                                              <a:lnTo>
                                                <a:pt x="137" y="181"/>
                                              </a:lnTo>
                                              <a:lnTo>
                                                <a:pt x="137" y="181"/>
                                              </a:lnTo>
                                              <a:lnTo>
                                                <a:pt x="135" y="173"/>
                                              </a:lnTo>
                                              <a:lnTo>
                                                <a:pt x="135" y="164"/>
                                              </a:lnTo>
                                              <a:lnTo>
                                                <a:pt x="131" y="147"/>
                                              </a:lnTo>
                                              <a:lnTo>
                                                <a:pt x="131" y="147"/>
                                              </a:lnTo>
                                              <a:lnTo>
                                                <a:pt x="132" y="144"/>
                                              </a:lnTo>
                                              <a:lnTo>
                                                <a:pt x="134" y="143"/>
                                              </a:lnTo>
                                              <a:lnTo>
                                                <a:pt x="134" y="143"/>
                                              </a:lnTo>
                                              <a:lnTo>
                                                <a:pt x="131" y="134"/>
                                              </a:lnTo>
                                              <a:lnTo>
                                                <a:pt x="127" y="124"/>
                                              </a:lnTo>
                                              <a:lnTo>
                                                <a:pt x="127" y="124"/>
                                              </a:lnTo>
                                              <a:lnTo>
                                                <a:pt x="125" y="112"/>
                                              </a:lnTo>
                                              <a:lnTo>
                                                <a:pt x="124" y="106"/>
                                              </a:lnTo>
                                              <a:lnTo>
                                                <a:pt x="122" y="103"/>
                                              </a:lnTo>
                                              <a:lnTo>
                                                <a:pt x="122" y="103"/>
                                              </a:lnTo>
                                              <a:lnTo>
                                                <a:pt x="120" y="99"/>
                                              </a:lnTo>
                                              <a:lnTo>
                                                <a:pt x="117" y="98"/>
                                              </a:lnTo>
                                              <a:lnTo>
                                                <a:pt x="111" y="96"/>
                                              </a:lnTo>
                                              <a:lnTo>
                                                <a:pt x="104" y="93"/>
                                              </a:lnTo>
                                              <a:lnTo>
                                                <a:pt x="98" y="90"/>
                                              </a:lnTo>
                                              <a:lnTo>
                                                <a:pt x="98" y="90"/>
                                              </a:lnTo>
                                              <a:lnTo>
                                                <a:pt x="101" y="90"/>
                                              </a:lnTo>
                                              <a:lnTo>
                                                <a:pt x="103" y="87"/>
                                              </a:lnTo>
                                              <a:lnTo>
                                                <a:pt x="108" y="82"/>
                                              </a:lnTo>
                                              <a:lnTo>
                                                <a:pt x="108" y="82"/>
                                              </a:lnTo>
                                              <a:lnTo>
                                                <a:pt x="110" y="78"/>
                                              </a:lnTo>
                                              <a:lnTo>
                                                <a:pt x="111" y="73"/>
                                              </a:lnTo>
                                              <a:lnTo>
                                                <a:pt x="112" y="68"/>
                                              </a:lnTo>
                                              <a:lnTo>
                                                <a:pt x="112" y="64"/>
                                              </a:lnTo>
                                              <a:lnTo>
                                                <a:pt x="112" y="64"/>
                                              </a:lnTo>
                                              <a:lnTo>
                                                <a:pt x="112" y="57"/>
                                              </a:lnTo>
                                              <a:lnTo>
                                                <a:pt x="112" y="51"/>
                                              </a:lnTo>
                                              <a:lnTo>
                                                <a:pt x="111" y="46"/>
                                              </a:lnTo>
                                              <a:lnTo>
                                                <a:pt x="108" y="41"/>
                                              </a:lnTo>
                                              <a:lnTo>
                                                <a:pt x="104" y="33"/>
                                              </a:lnTo>
                                              <a:lnTo>
                                                <a:pt x="98" y="26"/>
                                              </a:lnTo>
                                              <a:lnTo>
                                                <a:pt x="98" y="26"/>
                                              </a:lnTo>
                                              <a:lnTo>
                                                <a:pt x="98" y="20"/>
                                              </a:lnTo>
                                              <a:lnTo>
                                                <a:pt x="95" y="15"/>
                                              </a:lnTo>
                                              <a:lnTo>
                                                <a:pt x="92" y="10"/>
                                              </a:lnTo>
                                              <a:lnTo>
                                                <a:pt x="88" y="7"/>
                                              </a:lnTo>
                                              <a:lnTo>
                                                <a:pt x="88" y="7"/>
                                              </a:lnTo>
                                              <a:lnTo>
                                                <a:pt x="83" y="3"/>
                                              </a:lnTo>
                                              <a:lnTo>
                                                <a:pt x="78" y="1"/>
                                              </a:lnTo>
                                              <a:lnTo>
                                                <a:pt x="73" y="0"/>
                                              </a:lnTo>
                                              <a:lnTo>
                                                <a:pt x="68" y="0"/>
                                              </a:lnTo>
                                              <a:lnTo>
                                                <a:pt x="68" y="0"/>
                                              </a:lnTo>
                                              <a:lnTo>
                                                <a:pt x="66" y="7"/>
                                              </a:lnTo>
                                              <a:lnTo>
                                                <a:pt x="63" y="12"/>
                                              </a:lnTo>
                                              <a:lnTo>
                                                <a:pt x="57" y="22"/>
                                              </a:lnTo>
                                              <a:lnTo>
                                                <a:pt x="57" y="22"/>
                                              </a:lnTo>
                                              <a:lnTo>
                                                <a:pt x="46" y="25"/>
                                              </a:lnTo>
                                              <a:lnTo>
                                                <a:pt x="37" y="27"/>
                                              </a:lnTo>
                                              <a:lnTo>
                                                <a:pt x="37" y="27"/>
                                              </a:lnTo>
                                              <a:lnTo>
                                                <a:pt x="34" y="27"/>
                                              </a:lnTo>
                                              <a:lnTo>
                                                <a:pt x="32" y="28"/>
                                              </a:lnTo>
                                              <a:lnTo>
                                                <a:pt x="32" y="29"/>
                                              </a:lnTo>
                                              <a:lnTo>
                                                <a:pt x="32" y="29"/>
                                              </a:lnTo>
                                              <a:lnTo>
                                                <a:pt x="32" y="31"/>
                                              </a:lnTo>
                                              <a:lnTo>
                                                <a:pt x="33" y="31"/>
                                              </a:lnTo>
                                              <a:lnTo>
                                                <a:pt x="35" y="31"/>
                                              </a:lnTo>
                                              <a:lnTo>
                                                <a:pt x="35" y="31"/>
                                              </a:lnTo>
                                              <a:lnTo>
                                                <a:pt x="41" y="34"/>
                                              </a:lnTo>
                                              <a:lnTo>
                                                <a:pt x="41" y="34"/>
                                              </a:lnTo>
                                              <a:lnTo>
                                                <a:pt x="44" y="38"/>
                                              </a:lnTo>
                                              <a:lnTo>
                                                <a:pt x="44" y="38"/>
                                              </a:lnTo>
                                              <a:lnTo>
                                                <a:pt x="46" y="40"/>
                                              </a:lnTo>
                                              <a:lnTo>
                                                <a:pt x="46" y="40"/>
                                              </a:lnTo>
                                              <a:lnTo>
                                                <a:pt x="49" y="44"/>
                                              </a:lnTo>
                                              <a:lnTo>
                                                <a:pt x="51" y="46"/>
                                              </a:lnTo>
                                              <a:lnTo>
                                                <a:pt x="51" y="46"/>
                                              </a:lnTo>
                                              <a:lnTo>
                                                <a:pt x="54" y="52"/>
                                              </a:lnTo>
                                              <a:lnTo>
                                                <a:pt x="54" y="52"/>
                                              </a:lnTo>
                                              <a:lnTo>
                                                <a:pt x="54" y="60"/>
                                              </a:lnTo>
                                              <a:lnTo>
                                                <a:pt x="54" y="60"/>
                                              </a:lnTo>
                                              <a:lnTo>
                                                <a:pt x="54" y="66"/>
                                              </a:lnTo>
                                              <a:lnTo>
                                                <a:pt x="56" y="70"/>
                                              </a:lnTo>
                                              <a:lnTo>
                                                <a:pt x="59" y="79"/>
                                              </a:lnTo>
                                              <a:lnTo>
                                                <a:pt x="59" y="79"/>
                                              </a:lnTo>
                                              <a:lnTo>
                                                <a:pt x="60" y="85"/>
                                              </a:lnTo>
                                              <a:lnTo>
                                                <a:pt x="61" y="87"/>
                                              </a:lnTo>
                                              <a:lnTo>
                                                <a:pt x="61" y="87"/>
                                              </a:lnTo>
                                              <a:lnTo>
                                                <a:pt x="63" y="89"/>
                                              </a:lnTo>
                                              <a:lnTo>
                                                <a:pt x="66" y="89"/>
                                              </a:lnTo>
                                              <a:lnTo>
                                                <a:pt x="66" y="89"/>
                                              </a:lnTo>
                                              <a:lnTo>
                                                <a:pt x="63" y="91"/>
                                              </a:lnTo>
                                              <a:lnTo>
                                                <a:pt x="60" y="93"/>
                                              </a:lnTo>
                                              <a:lnTo>
                                                <a:pt x="60" y="93"/>
                                              </a:lnTo>
                                              <a:lnTo>
                                                <a:pt x="49" y="96"/>
                                              </a:lnTo>
                                              <a:lnTo>
                                                <a:pt x="45" y="98"/>
                                              </a:lnTo>
                                              <a:lnTo>
                                                <a:pt x="41" y="101"/>
                                              </a:lnTo>
                                              <a:lnTo>
                                                <a:pt x="41" y="101"/>
                                              </a:lnTo>
                                              <a:lnTo>
                                                <a:pt x="39" y="105"/>
                                              </a:lnTo>
                                              <a:lnTo>
                                                <a:pt x="37" y="110"/>
                                              </a:lnTo>
                                              <a:lnTo>
                                                <a:pt x="35" y="122"/>
                                              </a:lnTo>
                                              <a:lnTo>
                                                <a:pt x="35" y="122"/>
                                              </a:lnTo>
                                              <a:lnTo>
                                                <a:pt x="32" y="134"/>
                                              </a:lnTo>
                                              <a:lnTo>
                                                <a:pt x="30" y="145"/>
                                              </a:lnTo>
                                              <a:lnTo>
                                                <a:pt x="30" y="145"/>
                                              </a:lnTo>
                                              <a:lnTo>
                                                <a:pt x="30" y="145"/>
                                              </a:lnTo>
                                              <a:lnTo>
                                                <a:pt x="29" y="147"/>
                                              </a:lnTo>
                                              <a:lnTo>
                                                <a:pt x="29" y="147"/>
                                              </a:lnTo>
                                              <a:lnTo>
                                                <a:pt x="29" y="149"/>
                                              </a:lnTo>
                                              <a:lnTo>
                                                <a:pt x="29" y="152"/>
                                              </a:lnTo>
                                              <a:lnTo>
                                                <a:pt x="29" y="152"/>
                                              </a:lnTo>
                                              <a:lnTo>
                                                <a:pt x="27" y="156"/>
                                              </a:lnTo>
                                              <a:lnTo>
                                                <a:pt x="26" y="163"/>
                                              </a:lnTo>
                                              <a:lnTo>
                                                <a:pt x="26" y="163"/>
                                              </a:lnTo>
                                              <a:lnTo>
                                                <a:pt x="25" y="159"/>
                                              </a:lnTo>
                                              <a:lnTo>
                                                <a:pt x="23" y="154"/>
                                              </a:lnTo>
                                              <a:lnTo>
                                                <a:pt x="22" y="151"/>
                                              </a:lnTo>
                                              <a:lnTo>
                                                <a:pt x="22" y="148"/>
                                              </a:lnTo>
                                              <a:lnTo>
                                                <a:pt x="22" y="148"/>
                                              </a:lnTo>
                                              <a:lnTo>
                                                <a:pt x="23" y="147"/>
                                              </a:lnTo>
                                              <a:lnTo>
                                                <a:pt x="24" y="144"/>
                                              </a:lnTo>
                                              <a:lnTo>
                                                <a:pt x="24" y="144"/>
                                              </a:lnTo>
                                              <a:lnTo>
                                                <a:pt x="25" y="142"/>
                                              </a:lnTo>
                                              <a:lnTo>
                                                <a:pt x="26" y="138"/>
                                              </a:lnTo>
                                              <a:lnTo>
                                                <a:pt x="26" y="134"/>
                                              </a:lnTo>
                                              <a:lnTo>
                                                <a:pt x="27" y="131"/>
                                              </a:lnTo>
                                              <a:lnTo>
                                                <a:pt x="27" y="131"/>
                                              </a:lnTo>
                                              <a:lnTo>
                                                <a:pt x="31" y="125"/>
                                              </a:lnTo>
                                              <a:lnTo>
                                                <a:pt x="32" y="121"/>
                                              </a:lnTo>
                                              <a:lnTo>
                                                <a:pt x="32" y="119"/>
                                              </a:lnTo>
                                              <a:lnTo>
                                                <a:pt x="32" y="118"/>
                                              </a:lnTo>
                                              <a:lnTo>
                                                <a:pt x="32" y="118"/>
                                              </a:lnTo>
                                              <a:lnTo>
                                                <a:pt x="30" y="119"/>
                                              </a:lnTo>
                                              <a:lnTo>
                                                <a:pt x="28" y="122"/>
                                              </a:lnTo>
                                              <a:lnTo>
                                                <a:pt x="25" y="125"/>
                                              </a:lnTo>
                                              <a:lnTo>
                                                <a:pt x="25" y="125"/>
                                              </a:lnTo>
                                              <a:lnTo>
                                                <a:pt x="27" y="118"/>
                                              </a:lnTo>
                                              <a:lnTo>
                                                <a:pt x="27" y="118"/>
                                              </a:lnTo>
                                              <a:lnTo>
                                                <a:pt x="32" y="114"/>
                                              </a:lnTo>
                                              <a:lnTo>
                                                <a:pt x="34" y="110"/>
                                              </a:lnTo>
                                              <a:lnTo>
                                                <a:pt x="34" y="105"/>
                                              </a:lnTo>
                                              <a:lnTo>
                                                <a:pt x="34" y="105"/>
                                              </a:lnTo>
                                              <a:lnTo>
                                                <a:pt x="33" y="105"/>
                                              </a:lnTo>
                                              <a:lnTo>
                                                <a:pt x="32" y="105"/>
                                              </a:lnTo>
                                              <a:lnTo>
                                                <a:pt x="30" y="108"/>
                                              </a:lnTo>
                                              <a:lnTo>
                                                <a:pt x="30" y="108"/>
                                              </a:lnTo>
                                              <a:lnTo>
                                                <a:pt x="27" y="111"/>
                                              </a:lnTo>
                                              <a:lnTo>
                                                <a:pt x="24" y="116"/>
                                              </a:lnTo>
                                              <a:lnTo>
                                                <a:pt x="24" y="116"/>
                                              </a:lnTo>
                                              <a:lnTo>
                                                <a:pt x="22" y="118"/>
                                              </a:lnTo>
                                              <a:lnTo>
                                                <a:pt x="22" y="119"/>
                                              </a:lnTo>
                                              <a:lnTo>
                                                <a:pt x="22" y="119"/>
                                              </a:lnTo>
                                              <a:lnTo>
                                                <a:pt x="22" y="115"/>
                                              </a:lnTo>
                                              <a:lnTo>
                                                <a:pt x="24" y="110"/>
                                              </a:lnTo>
                                              <a:lnTo>
                                                <a:pt x="24" y="110"/>
                                              </a:lnTo>
                                              <a:lnTo>
                                                <a:pt x="25" y="108"/>
                                              </a:lnTo>
                                              <a:lnTo>
                                                <a:pt x="27" y="105"/>
                                              </a:lnTo>
                                              <a:lnTo>
                                                <a:pt x="28" y="103"/>
                                              </a:lnTo>
                                              <a:lnTo>
                                                <a:pt x="29" y="101"/>
                                              </a:lnTo>
                                              <a:lnTo>
                                                <a:pt x="29" y="101"/>
                                              </a:lnTo>
                                              <a:lnTo>
                                                <a:pt x="29" y="98"/>
                                              </a:lnTo>
                                              <a:lnTo>
                                                <a:pt x="27" y="98"/>
                                              </a:lnTo>
                                              <a:lnTo>
                                                <a:pt x="26" y="99"/>
                                              </a:lnTo>
                                              <a:lnTo>
                                                <a:pt x="24" y="101"/>
                                              </a:lnTo>
                                              <a:lnTo>
                                                <a:pt x="24" y="101"/>
                                              </a:lnTo>
                                              <a:lnTo>
                                                <a:pt x="21" y="108"/>
                                              </a:lnTo>
                                              <a:lnTo>
                                                <a:pt x="17" y="115"/>
                                              </a:lnTo>
                                              <a:lnTo>
                                                <a:pt x="17" y="115"/>
                                              </a:lnTo>
                                              <a:lnTo>
                                                <a:pt x="17" y="116"/>
                                              </a:lnTo>
                                              <a:lnTo>
                                                <a:pt x="17" y="117"/>
                                              </a:lnTo>
                                              <a:lnTo>
                                                <a:pt x="17" y="117"/>
                                              </a:lnTo>
                                              <a:lnTo>
                                                <a:pt x="17" y="114"/>
                                              </a:lnTo>
                                              <a:lnTo>
                                                <a:pt x="17" y="111"/>
                                              </a:lnTo>
                                              <a:lnTo>
                                                <a:pt x="18" y="106"/>
                                              </a:lnTo>
                                              <a:lnTo>
                                                <a:pt x="19" y="103"/>
                                              </a:lnTo>
                                              <a:lnTo>
                                                <a:pt x="19" y="101"/>
                                              </a:lnTo>
                                              <a:lnTo>
                                                <a:pt x="19" y="98"/>
                                              </a:lnTo>
                                              <a:lnTo>
                                                <a:pt x="19" y="98"/>
                                              </a:lnTo>
                                              <a:lnTo>
                                                <a:pt x="17" y="99"/>
                                              </a:lnTo>
                                              <a:lnTo>
                                                <a:pt x="16" y="102"/>
                                              </a:lnTo>
                                              <a:lnTo>
                                                <a:pt x="12" y="108"/>
                                              </a:lnTo>
                                              <a:lnTo>
                                                <a:pt x="12" y="108"/>
                                              </a:lnTo>
                                              <a:lnTo>
                                                <a:pt x="11" y="114"/>
                                              </a:lnTo>
                                              <a:lnTo>
                                                <a:pt x="10" y="121"/>
                                              </a:lnTo>
                                              <a:lnTo>
                                                <a:pt x="10" y="121"/>
                                              </a:lnTo>
                                              <a:lnTo>
                                                <a:pt x="8" y="117"/>
                                              </a:lnTo>
                                              <a:lnTo>
                                                <a:pt x="6" y="114"/>
                                              </a:lnTo>
                                              <a:lnTo>
                                                <a:pt x="3" y="111"/>
                                              </a:lnTo>
                                              <a:lnTo>
                                                <a:pt x="2" y="111"/>
                                              </a:lnTo>
                                              <a:lnTo>
                                                <a:pt x="0" y="112"/>
                                              </a:lnTo>
                                              <a:lnTo>
                                                <a:pt x="0" y="112"/>
                                              </a:lnTo>
                                              <a:lnTo>
                                                <a:pt x="3" y="118"/>
                                              </a:lnTo>
                                              <a:lnTo>
                                                <a:pt x="7" y="125"/>
                                              </a:lnTo>
                                              <a:lnTo>
                                                <a:pt x="7" y="125"/>
                                              </a:lnTo>
                                              <a:lnTo>
                                                <a:pt x="8" y="130"/>
                                              </a:lnTo>
                                              <a:lnTo>
                                                <a:pt x="10" y="137"/>
                                              </a:lnTo>
                                              <a:lnTo>
                                                <a:pt x="10" y="137"/>
                                              </a:lnTo>
                                              <a:lnTo>
                                                <a:pt x="9" y="142"/>
                                              </a:lnTo>
                                              <a:lnTo>
                                                <a:pt x="9" y="148"/>
                                              </a:lnTo>
                                              <a:lnTo>
                                                <a:pt x="9" y="148"/>
                                              </a:lnTo>
                                              <a:lnTo>
                                                <a:pt x="11" y="152"/>
                                              </a:lnTo>
                                              <a:lnTo>
                                                <a:pt x="12" y="157"/>
                                              </a:lnTo>
                                              <a:lnTo>
                                                <a:pt x="12" y="157"/>
                                              </a:lnTo>
                                              <a:lnTo>
                                                <a:pt x="13" y="169"/>
                                              </a:lnTo>
                                              <a:lnTo>
                                                <a:pt x="14" y="175"/>
                                              </a:lnTo>
                                              <a:lnTo>
                                                <a:pt x="17" y="180"/>
                                              </a:lnTo>
                                              <a:lnTo>
                                                <a:pt x="17" y="180"/>
                                              </a:lnTo>
                                              <a:lnTo>
                                                <a:pt x="19" y="187"/>
                                              </a:lnTo>
                                              <a:lnTo>
                                                <a:pt x="19" y="187"/>
                                              </a:lnTo>
                                              <a:lnTo>
                                                <a:pt x="21" y="190"/>
                                              </a:lnTo>
                                              <a:lnTo>
                                                <a:pt x="22" y="194"/>
                                              </a:lnTo>
                                              <a:lnTo>
                                                <a:pt x="22" y="194"/>
                                              </a:lnTo>
                                              <a:lnTo>
                                                <a:pt x="22" y="195"/>
                                              </a:lnTo>
                                              <a:lnTo>
                                                <a:pt x="24" y="196"/>
                                              </a:lnTo>
                                              <a:lnTo>
                                                <a:pt x="24" y="196"/>
                                              </a:lnTo>
                                              <a:lnTo>
                                                <a:pt x="26" y="200"/>
                                              </a:lnTo>
                                              <a:lnTo>
                                                <a:pt x="26" y="200"/>
                                              </a:lnTo>
                                              <a:lnTo>
                                                <a:pt x="27" y="202"/>
                                              </a:lnTo>
                                              <a:lnTo>
                                                <a:pt x="28" y="204"/>
                                              </a:lnTo>
                                              <a:lnTo>
                                                <a:pt x="28" y="204"/>
                                              </a:lnTo>
                                              <a:lnTo>
                                                <a:pt x="31" y="204"/>
                                              </a:lnTo>
                                              <a:lnTo>
                                                <a:pt x="33" y="202"/>
                                              </a:lnTo>
                                              <a:lnTo>
                                                <a:pt x="37" y="196"/>
                                              </a:lnTo>
                                              <a:lnTo>
                                                <a:pt x="37" y="196"/>
                                              </a:lnTo>
                                              <a:lnTo>
                                                <a:pt x="41" y="188"/>
                                              </a:lnTo>
                                              <a:lnTo>
                                                <a:pt x="44" y="180"/>
                                              </a:lnTo>
                                              <a:lnTo>
                                                <a:pt x="47" y="156"/>
                                              </a:lnTo>
                                              <a:lnTo>
                                                <a:pt x="47" y="156"/>
                                              </a:lnTo>
                                              <a:lnTo>
                                                <a:pt x="49" y="170"/>
                                              </a:lnTo>
                                              <a:lnTo>
                                                <a:pt x="51" y="176"/>
                                              </a:lnTo>
                                              <a:lnTo>
                                                <a:pt x="51" y="182"/>
                                              </a:lnTo>
                                              <a:lnTo>
                                                <a:pt x="51" y="182"/>
                                              </a:lnTo>
                                              <a:lnTo>
                                                <a:pt x="51" y="187"/>
                                              </a:lnTo>
                                              <a:lnTo>
                                                <a:pt x="51" y="189"/>
                                              </a:lnTo>
                                              <a:lnTo>
                                                <a:pt x="51" y="190"/>
                                              </a:lnTo>
                                              <a:lnTo>
                                                <a:pt x="51" y="190"/>
                                              </a:lnTo>
                                              <a:lnTo>
                                                <a:pt x="51" y="194"/>
                                              </a:lnTo>
                                              <a:lnTo>
                                                <a:pt x="51" y="198"/>
                                              </a:lnTo>
                                              <a:lnTo>
                                                <a:pt x="51" y="198"/>
                                              </a:lnTo>
                                              <a:lnTo>
                                                <a:pt x="51" y="201"/>
                                              </a:lnTo>
                                              <a:lnTo>
                                                <a:pt x="50" y="204"/>
                                              </a:lnTo>
                                              <a:lnTo>
                                                <a:pt x="51" y="206"/>
                                              </a:lnTo>
                                              <a:lnTo>
                                                <a:pt x="51" y="206"/>
                                              </a:lnTo>
                                              <a:lnTo>
                                                <a:pt x="50" y="208"/>
                                              </a:lnTo>
                                              <a:lnTo>
                                                <a:pt x="49" y="209"/>
                                              </a:lnTo>
                                              <a:lnTo>
                                                <a:pt x="49" y="214"/>
                                              </a:lnTo>
                                              <a:lnTo>
                                                <a:pt x="49" y="214"/>
                                              </a:lnTo>
                                              <a:lnTo>
                                                <a:pt x="46" y="224"/>
                                              </a:lnTo>
                                              <a:lnTo>
                                                <a:pt x="45" y="228"/>
                                              </a:lnTo>
                                              <a:lnTo>
                                                <a:pt x="44" y="232"/>
                                              </a:lnTo>
                                              <a:lnTo>
                                                <a:pt x="44" y="232"/>
                                              </a:lnTo>
                                              <a:lnTo>
                                                <a:pt x="44" y="234"/>
                                              </a:lnTo>
                                              <a:lnTo>
                                                <a:pt x="45" y="236"/>
                                              </a:lnTo>
                                              <a:lnTo>
                                                <a:pt x="45" y="236"/>
                                              </a:lnTo>
                                              <a:lnTo>
                                                <a:pt x="44" y="240"/>
                                              </a:lnTo>
                                              <a:lnTo>
                                                <a:pt x="44" y="245"/>
                                              </a:lnTo>
                                              <a:lnTo>
                                                <a:pt x="44" y="245"/>
                                              </a:lnTo>
                                              <a:lnTo>
                                                <a:pt x="44" y="250"/>
                                              </a:lnTo>
                                              <a:lnTo>
                                                <a:pt x="44" y="250"/>
                                              </a:lnTo>
                                              <a:lnTo>
                                                <a:pt x="41" y="253"/>
                                              </a:lnTo>
                                              <a:lnTo>
                                                <a:pt x="40" y="258"/>
                                              </a:lnTo>
                                              <a:lnTo>
                                                <a:pt x="38" y="263"/>
                                              </a:lnTo>
                                              <a:lnTo>
                                                <a:pt x="38" y="267"/>
                                              </a:lnTo>
                                              <a:lnTo>
                                                <a:pt x="38" y="267"/>
                                              </a:lnTo>
                                              <a:lnTo>
                                                <a:pt x="37" y="267"/>
                                              </a:lnTo>
                                              <a:lnTo>
                                                <a:pt x="37" y="269"/>
                                              </a:lnTo>
                                              <a:lnTo>
                                                <a:pt x="37" y="269"/>
                                              </a:lnTo>
                                              <a:lnTo>
                                                <a:pt x="37" y="277"/>
                                              </a:lnTo>
                                              <a:lnTo>
                                                <a:pt x="37" y="286"/>
                                              </a:lnTo>
                                              <a:lnTo>
                                                <a:pt x="38" y="293"/>
                                              </a:lnTo>
                                              <a:lnTo>
                                                <a:pt x="39" y="301"/>
                                              </a:lnTo>
                                              <a:lnTo>
                                                <a:pt x="39" y="301"/>
                                              </a:lnTo>
                                              <a:lnTo>
                                                <a:pt x="42" y="312"/>
                                              </a:lnTo>
                                              <a:lnTo>
                                                <a:pt x="45" y="324"/>
                                              </a:lnTo>
                                              <a:lnTo>
                                                <a:pt x="45" y="324"/>
                                              </a:lnTo>
                                              <a:lnTo>
                                                <a:pt x="50" y="347"/>
                                              </a:lnTo>
                                              <a:lnTo>
                                                <a:pt x="54" y="360"/>
                                              </a:lnTo>
                                              <a:lnTo>
                                                <a:pt x="55" y="374"/>
                                              </a:lnTo>
                                              <a:lnTo>
                                                <a:pt x="55" y="374"/>
                                              </a:lnTo>
                                              <a:lnTo>
                                                <a:pt x="55" y="380"/>
                                              </a:lnTo>
                                              <a:lnTo>
                                                <a:pt x="55" y="382"/>
                                              </a:lnTo>
                                              <a:lnTo>
                                                <a:pt x="56" y="385"/>
                                              </a:lnTo>
                                              <a:lnTo>
                                                <a:pt x="56" y="385"/>
                                              </a:lnTo>
                                              <a:lnTo>
                                                <a:pt x="55" y="387"/>
                                              </a:lnTo>
                                              <a:lnTo>
                                                <a:pt x="55" y="387"/>
                                              </a:lnTo>
                                              <a:lnTo>
                                                <a:pt x="56" y="389"/>
                                              </a:lnTo>
                                              <a:lnTo>
                                                <a:pt x="56" y="389"/>
                                              </a:lnTo>
                                              <a:lnTo>
                                                <a:pt x="56" y="391"/>
                                              </a:lnTo>
                                              <a:lnTo>
                                                <a:pt x="56" y="392"/>
                                              </a:lnTo>
                                              <a:lnTo>
                                                <a:pt x="56" y="393"/>
                                              </a:lnTo>
                                              <a:lnTo>
                                                <a:pt x="56" y="393"/>
                                              </a:lnTo>
                                              <a:lnTo>
                                                <a:pt x="56" y="395"/>
                                              </a:lnTo>
                                              <a:lnTo>
                                                <a:pt x="56" y="395"/>
                                              </a:lnTo>
                                              <a:lnTo>
                                                <a:pt x="56" y="396"/>
                                              </a:lnTo>
                                              <a:lnTo>
                                                <a:pt x="56" y="396"/>
                                              </a:lnTo>
                                              <a:lnTo>
                                                <a:pt x="56" y="399"/>
                                              </a:lnTo>
                                              <a:lnTo>
                                                <a:pt x="56" y="402"/>
                                              </a:lnTo>
                                              <a:lnTo>
                                                <a:pt x="56" y="408"/>
                                              </a:lnTo>
                                              <a:lnTo>
                                                <a:pt x="56" y="408"/>
                                              </a:lnTo>
                                              <a:lnTo>
                                                <a:pt x="59" y="433"/>
                                              </a:lnTo>
                                              <a:lnTo>
                                                <a:pt x="59" y="433"/>
                                              </a:lnTo>
                                              <a:lnTo>
                                                <a:pt x="60" y="451"/>
                                              </a:lnTo>
                                              <a:lnTo>
                                                <a:pt x="60" y="451"/>
                                              </a:lnTo>
                                              <a:lnTo>
                                                <a:pt x="61" y="462"/>
                                              </a:lnTo>
                                              <a:lnTo>
                                                <a:pt x="61" y="472"/>
                                              </a:lnTo>
                                              <a:lnTo>
                                                <a:pt x="61" y="472"/>
                                              </a:lnTo>
                                              <a:lnTo>
                                                <a:pt x="61" y="482"/>
                                              </a:lnTo>
                                              <a:lnTo>
                                                <a:pt x="61" y="488"/>
                                              </a:lnTo>
                                              <a:lnTo>
                                                <a:pt x="61" y="488"/>
                                              </a:lnTo>
                                              <a:lnTo>
                                                <a:pt x="60" y="494"/>
                                              </a:lnTo>
                                              <a:lnTo>
                                                <a:pt x="60" y="494"/>
                                              </a:lnTo>
                                              <a:lnTo>
                                                <a:pt x="59" y="499"/>
                                              </a:lnTo>
                                              <a:lnTo>
                                                <a:pt x="59" y="499"/>
                                              </a:lnTo>
                                              <a:lnTo>
                                                <a:pt x="56" y="509"/>
                                              </a:lnTo>
                                              <a:lnTo>
                                                <a:pt x="55" y="514"/>
                                              </a:lnTo>
                                              <a:lnTo>
                                                <a:pt x="55" y="521"/>
                                              </a:lnTo>
                                              <a:lnTo>
                                                <a:pt x="55" y="521"/>
                                              </a:lnTo>
                                              <a:lnTo>
                                                <a:pt x="56" y="521"/>
                                              </a:lnTo>
                                              <a:lnTo>
                                                <a:pt x="56" y="521"/>
                                              </a:lnTo>
                                              <a:lnTo>
                                                <a:pt x="56" y="521"/>
                                              </a:lnTo>
                                              <a:lnTo>
                                                <a:pt x="56" y="524"/>
                                              </a:lnTo>
                                              <a:lnTo>
                                                <a:pt x="55" y="525"/>
                                              </a:lnTo>
                                              <a:lnTo>
                                                <a:pt x="54" y="528"/>
                                              </a:lnTo>
                                              <a:lnTo>
                                                <a:pt x="54" y="530"/>
                                              </a:lnTo>
                                              <a:lnTo>
                                                <a:pt x="54" y="530"/>
                                              </a:lnTo>
                                              <a:lnTo>
                                                <a:pt x="55" y="533"/>
                                              </a:lnTo>
                                              <a:lnTo>
                                                <a:pt x="56" y="535"/>
                                              </a:lnTo>
                                              <a:lnTo>
                                                <a:pt x="56" y="535"/>
                                              </a:lnTo>
                                              <a:lnTo>
                                                <a:pt x="60" y="537"/>
                                              </a:lnTo>
                                              <a:lnTo>
                                                <a:pt x="61" y="537"/>
                                              </a:lnTo>
                                              <a:lnTo>
                                                <a:pt x="63" y="537"/>
                                              </a:lnTo>
                                              <a:lnTo>
                                                <a:pt x="63" y="537"/>
                                              </a:lnTo>
                                              <a:lnTo>
                                                <a:pt x="64" y="540"/>
                                              </a:lnTo>
                                              <a:lnTo>
                                                <a:pt x="64" y="541"/>
                                              </a:lnTo>
                                              <a:lnTo>
                                                <a:pt x="64" y="541"/>
                                              </a:lnTo>
                                              <a:lnTo>
                                                <a:pt x="63" y="542"/>
                                              </a:lnTo>
                                              <a:lnTo>
                                                <a:pt x="59" y="542"/>
                                              </a:lnTo>
                                              <a:lnTo>
                                                <a:pt x="54" y="543"/>
                                              </a:lnTo>
                                              <a:lnTo>
                                                <a:pt x="54" y="543"/>
                                              </a:lnTo>
                                              <a:lnTo>
                                                <a:pt x="55" y="545"/>
                                              </a:lnTo>
                                              <a:lnTo>
                                                <a:pt x="56" y="545"/>
                                              </a:lnTo>
                                              <a:lnTo>
                                                <a:pt x="56" y="546"/>
                                              </a:lnTo>
                                              <a:lnTo>
                                                <a:pt x="56" y="547"/>
                                              </a:lnTo>
                                              <a:lnTo>
                                                <a:pt x="56" y="547"/>
                                              </a:lnTo>
                                              <a:lnTo>
                                                <a:pt x="55" y="547"/>
                                              </a:lnTo>
                                              <a:lnTo>
                                                <a:pt x="55" y="548"/>
                                              </a:lnTo>
                                              <a:lnTo>
                                                <a:pt x="55" y="548"/>
                                              </a:lnTo>
                                              <a:lnTo>
                                                <a:pt x="56" y="550"/>
                                              </a:lnTo>
                                              <a:lnTo>
                                                <a:pt x="59" y="552"/>
                                              </a:lnTo>
                                              <a:lnTo>
                                                <a:pt x="59" y="552"/>
                                              </a:lnTo>
                                              <a:lnTo>
                                                <a:pt x="60" y="553"/>
                                              </a:lnTo>
                                              <a:lnTo>
                                                <a:pt x="61" y="555"/>
                                              </a:lnTo>
                                              <a:lnTo>
                                                <a:pt x="61" y="555"/>
                                              </a:lnTo>
                                              <a:lnTo>
                                                <a:pt x="61" y="560"/>
                                              </a:lnTo>
                                              <a:lnTo>
                                                <a:pt x="61" y="560"/>
                                              </a:lnTo>
                                              <a:lnTo>
                                                <a:pt x="61" y="564"/>
                                              </a:lnTo>
                                              <a:lnTo>
                                                <a:pt x="61" y="564"/>
                                              </a:lnTo>
                                              <a:lnTo>
                                                <a:pt x="59" y="568"/>
                                              </a:lnTo>
                                              <a:lnTo>
                                                <a:pt x="57" y="571"/>
                                              </a:lnTo>
                                              <a:lnTo>
                                                <a:pt x="57" y="571"/>
                                              </a:lnTo>
                                              <a:lnTo>
                                                <a:pt x="56" y="573"/>
                                              </a:lnTo>
                                              <a:lnTo>
                                                <a:pt x="56" y="578"/>
                                              </a:lnTo>
                                              <a:lnTo>
                                                <a:pt x="56" y="578"/>
                                              </a:lnTo>
                                              <a:lnTo>
                                                <a:pt x="56" y="578"/>
                                              </a:lnTo>
                                              <a:lnTo>
                                                <a:pt x="56" y="578"/>
                                              </a:lnTo>
                                              <a:lnTo>
                                                <a:pt x="56" y="578"/>
                                              </a:lnTo>
                                              <a:lnTo>
                                                <a:pt x="56" y="579"/>
                                              </a:lnTo>
                                              <a:lnTo>
                                                <a:pt x="56" y="579"/>
                                              </a:lnTo>
                                              <a:lnTo>
                                                <a:pt x="56" y="579"/>
                                              </a:lnTo>
                                              <a:lnTo>
                                                <a:pt x="56" y="580"/>
                                              </a:lnTo>
                                              <a:lnTo>
                                                <a:pt x="56" y="580"/>
                                              </a:lnTo>
                                              <a:lnTo>
                                                <a:pt x="56" y="580"/>
                                              </a:lnTo>
                                              <a:lnTo>
                                                <a:pt x="56" y="580"/>
                                              </a:lnTo>
                                              <a:lnTo>
                                                <a:pt x="56" y="580"/>
                                              </a:lnTo>
                                              <a:lnTo>
                                                <a:pt x="56" y="581"/>
                                              </a:lnTo>
                                              <a:lnTo>
                                                <a:pt x="55" y="581"/>
                                              </a:lnTo>
                                              <a:lnTo>
                                                <a:pt x="55" y="581"/>
                                              </a:lnTo>
                                              <a:lnTo>
                                                <a:pt x="56" y="584"/>
                                              </a:lnTo>
                                              <a:lnTo>
                                                <a:pt x="56" y="584"/>
                                              </a:lnTo>
                                              <a:lnTo>
                                                <a:pt x="56" y="581"/>
                                              </a:lnTo>
                                              <a:lnTo>
                                                <a:pt x="56" y="581"/>
                                              </a:lnTo>
                                              <a:lnTo>
                                                <a:pt x="61" y="581"/>
                                              </a:lnTo>
                                              <a:lnTo>
                                                <a:pt x="66" y="581"/>
                                              </a:lnTo>
                                              <a:lnTo>
                                                <a:pt x="66" y="581"/>
                                              </a:lnTo>
                                              <a:lnTo>
                                                <a:pt x="103" y="581"/>
                                              </a:lnTo>
                                              <a:lnTo>
                                                <a:pt x="103" y="581"/>
                                              </a:lnTo>
                                              <a:lnTo>
                                                <a:pt x="103" y="581"/>
                                              </a:lnTo>
                                              <a:lnTo>
                                                <a:pt x="103" y="582"/>
                                              </a:lnTo>
                                              <a:lnTo>
                                                <a:pt x="103" y="582"/>
                                              </a:lnTo>
                                              <a:lnTo>
                                                <a:pt x="104" y="582"/>
                                              </a:lnTo>
                                              <a:lnTo>
                                                <a:pt x="104" y="582"/>
                                              </a:lnTo>
                                              <a:lnTo>
                                                <a:pt x="104" y="582"/>
                                              </a:lnTo>
                                              <a:lnTo>
                                                <a:pt x="105" y="582"/>
                                              </a:lnTo>
                                              <a:lnTo>
                                                <a:pt x="105" y="582"/>
                                              </a:lnTo>
                                              <a:lnTo>
                                                <a:pt x="104" y="582"/>
                                              </a:lnTo>
                                              <a:lnTo>
                                                <a:pt x="104" y="581"/>
                                              </a:lnTo>
                                              <a:lnTo>
                                                <a:pt x="104" y="581"/>
                                              </a:lnTo>
                                              <a:lnTo>
                                                <a:pt x="104" y="581"/>
                                              </a:lnTo>
                                              <a:lnTo>
                                                <a:pt x="103" y="580"/>
                                              </a:lnTo>
                                              <a:lnTo>
                                                <a:pt x="102" y="580"/>
                                              </a:lnTo>
                                              <a:lnTo>
                                                <a:pt x="102" y="580"/>
                                              </a:lnTo>
                                              <a:lnTo>
                                                <a:pt x="103" y="579"/>
                                              </a:lnTo>
                                              <a:lnTo>
                                                <a:pt x="102" y="578"/>
                                              </a:lnTo>
                                              <a:lnTo>
                                                <a:pt x="101" y="576"/>
                                              </a:lnTo>
                                              <a:lnTo>
                                                <a:pt x="100" y="575"/>
                                              </a:lnTo>
                                              <a:lnTo>
                                                <a:pt x="100" y="575"/>
                                              </a:lnTo>
                                              <a:lnTo>
                                                <a:pt x="101" y="575"/>
                                              </a:lnTo>
                                              <a:lnTo>
                                                <a:pt x="102" y="575"/>
                                              </a:lnTo>
                                              <a:lnTo>
                                                <a:pt x="102" y="575"/>
                                              </a:lnTo>
                                              <a:lnTo>
                                                <a:pt x="99" y="572"/>
                                              </a:lnTo>
                                              <a:lnTo>
                                                <a:pt x="97" y="569"/>
                                              </a:lnTo>
                                              <a:lnTo>
                                                <a:pt x="91" y="562"/>
                                              </a:lnTo>
                                              <a:lnTo>
                                                <a:pt x="91" y="562"/>
                                              </a:lnTo>
                                              <a:lnTo>
                                                <a:pt x="92" y="558"/>
                                              </a:lnTo>
                                              <a:lnTo>
                                                <a:pt x="90" y="555"/>
                                              </a:lnTo>
                                              <a:lnTo>
                                                <a:pt x="90" y="555"/>
                                              </a:lnTo>
                                              <a:lnTo>
                                                <a:pt x="93" y="553"/>
                                              </a:lnTo>
                                              <a:lnTo>
                                                <a:pt x="94" y="552"/>
                                              </a:lnTo>
                                              <a:lnTo>
                                                <a:pt x="94" y="552"/>
                                              </a:lnTo>
                                              <a:lnTo>
                                                <a:pt x="94" y="549"/>
                                              </a:lnTo>
                                              <a:lnTo>
                                                <a:pt x="93" y="548"/>
                                              </a:lnTo>
                                              <a:lnTo>
                                                <a:pt x="91" y="547"/>
                                              </a:lnTo>
                                              <a:lnTo>
                                                <a:pt x="91" y="547"/>
                                              </a:lnTo>
                                              <a:lnTo>
                                                <a:pt x="88" y="545"/>
                                              </a:lnTo>
                                              <a:lnTo>
                                                <a:pt x="87" y="542"/>
                                              </a:lnTo>
                                              <a:lnTo>
                                                <a:pt x="87" y="542"/>
                                              </a:lnTo>
                                              <a:lnTo>
                                                <a:pt x="87" y="541"/>
                                              </a:lnTo>
                                              <a:lnTo>
                                                <a:pt x="86" y="540"/>
                                              </a:lnTo>
                                              <a:lnTo>
                                                <a:pt x="86" y="540"/>
                                              </a:lnTo>
                                              <a:lnTo>
                                                <a:pt x="87" y="538"/>
                                              </a:lnTo>
                                              <a:lnTo>
                                                <a:pt x="87" y="535"/>
                                              </a:lnTo>
                                              <a:lnTo>
                                                <a:pt x="87" y="535"/>
                                              </a:lnTo>
                                              <a:lnTo>
                                                <a:pt x="88" y="536"/>
                                              </a:lnTo>
                                              <a:lnTo>
                                                <a:pt x="88" y="536"/>
                                              </a:lnTo>
                                              <a:lnTo>
                                                <a:pt x="90" y="528"/>
                                              </a:lnTo>
                                              <a:lnTo>
                                                <a:pt x="91" y="520"/>
                                              </a:lnTo>
                                              <a:lnTo>
                                                <a:pt x="91" y="520"/>
                                              </a:lnTo>
                                              <a:lnTo>
                                                <a:pt x="93" y="514"/>
                                              </a:lnTo>
                                              <a:lnTo>
                                                <a:pt x="94" y="508"/>
                                              </a:lnTo>
                                              <a:lnTo>
                                                <a:pt x="94" y="501"/>
                                              </a:lnTo>
                                              <a:lnTo>
                                                <a:pt x="93" y="495"/>
                                              </a:lnTo>
                                              <a:lnTo>
                                                <a:pt x="93" y="495"/>
                                              </a:lnTo>
                                              <a:lnTo>
                                                <a:pt x="92" y="491"/>
                                              </a:lnTo>
                                              <a:lnTo>
                                                <a:pt x="91" y="488"/>
                                              </a:lnTo>
                                              <a:lnTo>
                                                <a:pt x="91" y="488"/>
                                              </a:lnTo>
                                              <a:lnTo>
                                                <a:pt x="91" y="484"/>
                                              </a:lnTo>
                                              <a:lnTo>
                                                <a:pt x="92" y="477"/>
                                              </a:lnTo>
                                              <a:lnTo>
                                                <a:pt x="92" y="477"/>
                                              </a:lnTo>
                                              <a:lnTo>
                                                <a:pt x="92" y="469"/>
                                              </a:lnTo>
                                              <a:lnTo>
                                                <a:pt x="92" y="469"/>
                                              </a:lnTo>
                                              <a:lnTo>
                                                <a:pt x="91" y="464"/>
                                              </a:lnTo>
                                              <a:lnTo>
                                                <a:pt x="91" y="460"/>
                                              </a:lnTo>
                                              <a:lnTo>
                                                <a:pt x="91" y="460"/>
                                              </a:lnTo>
                                              <a:lnTo>
                                                <a:pt x="93" y="454"/>
                                              </a:lnTo>
                                              <a:lnTo>
                                                <a:pt x="93" y="454"/>
                                              </a:lnTo>
                                              <a:lnTo>
                                                <a:pt x="97" y="433"/>
                                              </a:lnTo>
                                              <a:lnTo>
                                                <a:pt x="101" y="414"/>
                                              </a:lnTo>
                                              <a:lnTo>
                                                <a:pt x="101" y="414"/>
                                              </a:lnTo>
                                              <a:lnTo>
                                                <a:pt x="101" y="409"/>
                                              </a:lnTo>
                                              <a:lnTo>
                                                <a:pt x="102" y="406"/>
                                              </a:lnTo>
                                              <a:lnTo>
                                                <a:pt x="102" y="406"/>
                                              </a:lnTo>
                                              <a:lnTo>
                                                <a:pt x="101" y="404"/>
                                              </a:lnTo>
                                              <a:lnTo>
                                                <a:pt x="101" y="404"/>
                                              </a:lnTo>
                                              <a:lnTo>
                                                <a:pt x="102" y="398"/>
                                              </a:lnTo>
                                              <a:lnTo>
                                                <a:pt x="103" y="395"/>
                                              </a:lnTo>
                                              <a:lnTo>
                                                <a:pt x="102" y="393"/>
                                              </a:lnTo>
                                              <a:lnTo>
                                                <a:pt x="102" y="393"/>
                                              </a:lnTo>
                                              <a:lnTo>
                                                <a:pt x="103" y="388"/>
                                              </a:lnTo>
                                              <a:lnTo>
                                                <a:pt x="104" y="383"/>
                                              </a:lnTo>
                                              <a:lnTo>
                                                <a:pt x="104" y="383"/>
                                              </a:lnTo>
                                              <a:lnTo>
                                                <a:pt x="104" y="381"/>
                                              </a:lnTo>
                                              <a:lnTo>
                                                <a:pt x="104" y="381"/>
                                              </a:lnTo>
                                              <a:lnTo>
                                                <a:pt x="105" y="379"/>
                                              </a:lnTo>
                                              <a:lnTo>
                                                <a:pt x="106" y="376"/>
                                              </a:lnTo>
                                              <a:lnTo>
                                                <a:pt x="106" y="376"/>
                                              </a:lnTo>
                                              <a:lnTo>
                                                <a:pt x="106" y="374"/>
                                              </a:lnTo>
                                              <a:lnTo>
                                                <a:pt x="106" y="374"/>
                                              </a:lnTo>
                                              <a:lnTo>
                                                <a:pt x="107" y="363"/>
                                              </a:lnTo>
                                              <a:lnTo>
                                                <a:pt x="108" y="352"/>
                                              </a:lnTo>
                                              <a:lnTo>
                                                <a:pt x="108" y="352"/>
                                              </a:lnTo>
                                              <a:lnTo>
                                                <a:pt x="112" y="332"/>
                                              </a:lnTo>
                                              <a:lnTo>
                                                <a:pt x="112" y="332"/>
                                              </a:lnTo>
                                              <a:lnTo>
                                                <a:pt x="116" y="317"/>
                                              </a:lnTo>
                                              <a:lnTo>
                                                <a:pt x="120" y="302"/>
                                              </a:lnTo>
                                              <a:lnTo>
                                                <a:pt x="120" y="302"/>
                                              </a:lnTo>
                                              <a:lnTo>
                                                <a:pt x="120" y="292"/>
                                              </a:lnTo>
                                              <a:lnTo>
                                                <a:pt x="120" y="292"/>
                                              </a:lnTo>
                                              <a:lnTo>
                                                <a:pt x="120" y="280"/>
                                              </a:lnTo>
                                              <a:lnTo>
                                                <a:pt x="119" y="269"/>
                                              </a:lnTo>
                                              <a:lnTo>
                                                <a:pt x="119" y="269"/>
                                              </a:lnTo>
                                              <a:lnTo>
                                                <a:pt x="120" y="267"/>
                                              </a:lnTo>
                                              <a:lnTo>
                                                <a:pt x="120" y="265"/>
                                              </a:lnTo>
                                              <a:lnTo>
                                                <a:pt x="120" y="265"/>
                                              </a:lnTo>
                                              <a:lnTo>
                                                <a:pt x="119" y="264"/>
                                              </a:lnTo>
                                              <a:lnTo>
                                                <a:pt x="119" y="261"/>
                                              </a:lnTo>
                                              <a:lnTo>
                                                <a:pt x="120" y="260"/>
                                              </a:lnTo>
                                              <a:lnTo>
                                                <a:pt x="120" y="260"/>
                                              </a:lnTo>
                                              <a:lnTo>
                                                <a:pt x="117" y="260"/>
                                              </a:lnTo>
                                              <a:lnTo>
                                                <a:pt x="117" y="259"/>
                                              </a:lnTo>
                                              <a:lnTo>
                                                <a:pt x="117" y="259"/>
                                              </a:lnTo>
                                              <a:lnTo>
                                                <a:pt x="117" y="257"/>
                                              </a:lnTo>
                                              <a:lnTo>
                                                <a:pt x="117" y="254"/>
                                              </a:lnTo>
                                              <a:lnTo>
                                                <a:pt x="115" y="252"/>
                                              </a:lnTo>
                                              <a:lnTo>
                                                <a:pt x="115" y="252"/>
                                              </a:lnTo>
                                              <a:lnTo>
                                                <a:pt x="115" y="241"/>
                                              </a:lnTo>
                                              <a:lnTo>
                                                <a:pt x="115" y="241"/>
                                              </a:lnTo>
                                              <a:lnTo>
                                                <a:pt x="116" y="241"/>
                                              </a:lnTo>
                                              <a:lnTo>
                                                <a:pt x="117" y="240"/>
                                              </a:lnTo>
                                              <a:lnTo>
                                                <a:pt x="117" y="240"/>
                                              </a:lnTo>
                                              <a:lnTo>
                                                <a:pt x="117" y="236"/>
                                              </a:lnTo>
                                              <a:lnTo>
                                                <a:pt x="116" y="233"/>
                                              </a:lnTo>
                                              <a:lnTo>
                                                <a:pt x="113" y="225"/>
                                              </a:lnTo>
                                              <a:lnTo>
                                                <a:pt x="113" y="225"/>
                                              </a:lnTo>
                                              <a:lnTo>
                                                <a:pt x="112" y="215"/>
                                              </a:lnTo>
                                              <a:lnTo>
                                                <a:pt x="111" y="207"/>
                                              </a:lnTo>
                                              <a:lnTo>
                                                <a:pt x="111" y="207"/>
                                              </a:lnTo>
                                              <a:lnTo>
                                                <a:pt x="111" y="200"/>
                                              </a:lnTo>
                                              <a:lnTo>
                                                <a:pt x="112" y="194"/>
                                              </a:lnTo>
                                              <a:lnTo>
                                                <a:pt x="115" y="182"/>
                                              </a:lnTo>
                                              <a:lnTo>
                                                <a:pt x="115" y="182"/>
                                              </a:lnTo>
                                              <a:lnTo>
                                                <a:pt x="116" y="163"/>
                                              </a:lnTo>
                                              <a:lnTo>
                                                <a:pt x="116" y="163"/>
                                              </a:lnTo>
                                              <a:lnTo>
                                                <a:pt x="120" y="189"/>
                                              </a:lnTo>
                                              <a:lnTo>
                                                <a:pt x="124" y="202"/>
                                              </a:lnTo>
                                              <a:lnTo>
                                                <a:pt x="127" y="213"/>
                                              </a:lnTo>
                                              <a:lnTo>
                                                <a:pt x="127" y="213"/>
                                              </a:lnTo>
                                              <a:lnTo>
                                                <a:pt x="130" y="218"/>
                                              </a:lnTo>
                                              <a:lnTo>
                                                <a:pt x="134" y="222"/>
                                              </a:lnTo>
                                              <a:lnTo>
                                                <a:pt x="134" y="222"/>
                                              </a:lnTo>
                                              <a:lnTo>
                                                <a:pt x="138" y="232"/>
                                              </a:lnTo>
                                              <a:lnTo>
                                                <a:pt x="138" y="232"/>
                                              </a:lnTo>
                                              <a:lnTo>
                                                <a:pt x="143" y="244"/>
                                              </a:lnTo>
                                              <a:lnTo>
                                                <a:pt x="144" y="250"/>
                                              </a:lnTo>
                                              <a:lnTo>
                                                <a:pt x="145" y="255"/>
                                              </a:lnTo>
                                              <a:lnTo>
                                                <a:pt x="145" y="255"/>
                                              </a:lnTo>
                                              <a:lnTo>
                                                <a:pt x="145" y="264"/>
                                              </a:lnTo>
                                              <a:lnTo>
                                                <a:pt x="144" y="270"/>
                                              </a:lnTo>
                                              <a:lnTo>
                                                <a:pt x="144" y="270"/>
                                              </a:lnTo>
                                              <a:lnTo>
                                                <a:pt x="144" y="273"/>
                                              </a:lnTo>
                                              <a:lnTo>
                                                <a:pt x="145" y="276"/>
                                              </a:lnTo>
                                              <a:lnTo>
                                                <a:pt x="148" y="283"/>
                                              </a:lnTo>
                                              <a:lnTo>
                                                <a:pt x="148" y="283"/>
                                              </a:lnTo>
                                              <a:lnTo>
                                                <a:pt x="149" y="291"/>
                                              </a:lnTo>
                                              <a:lnTo>
                                                <a:pt x="150" y="293"/>
                                              </a:lnTo>
                                              <a:lnTo>
                                                <a:pt x="153" y="296"/>
                                              </a:lnTo>
                                              <a:lnTo>
                                                <a:pt x="153" y="296"/>
                                              </a:lnTo>
                                              <a:lnTo>
                                                <a:pt x="152" y="297"/>
                                              </a:lnTo>
                                              <a:lnTo>
                                                <a:pt x="152" y="298"/>
                                              </a:lnTo>
                                              <a:lnTo>
                                                <a:pt x="152" y="298"/>
                                              </a:lnTo>
                                              <a:lnTo>
                                                <a:pt x="154" y="298"/>
                                              </a:lnTo>
                                              <a:lnTo>
                                                <a:pt x="157" y="297"/>
                                              </a:lnTo>
                                              <a:lnTo>
                                                <a:pt x="157" y="297"/>
                                              </a:lnTo>
                                              <a:lnTo>
                                                <a:pt x="159" y="295"/>
                                              </a:lnTo>
                                              <a:lnTo>
                                                <a:pt x="161" y="292"/>
                                              </a:lnTo>
                                              <a:lnTo>
                                                <a:pt x="161" y="292"/>
                                              </a:lnTo>
                                              <a:lnTo>
                                                <a:pt x="162" y="291"/>
                                              </a:lnTo>
                                              <a:lnTo>
                                                <a:pt x="162" y="287"/>
                                              </a:lnTo>
                                              <a:lnTo>
                                                <a:pt x="163" y="279"/>
                                              </a:lnTo>
                                              <a:lnTo>
                                                <a:pt x="163" y="279"/>
                                              </a:lnTo>
                                              <a:lnTo>
                                                <a:pt x="163" y="275"/>
                                              </a:lnTo>
                                              <a:lnTo>
                                                <a:pt x="163" y="275"/>
                                              </a:lnTo>
                                              <a:lnTo>
                                                <a:pt x="162" y="271"/>
                                              </a:lnTo>
                                              <a:lnTo>
                                                <a:pt x="160" y="267"/>
                                              </a:lnTo>
                                              <a:lnTo>
                                                <a:pt x="160" y="267"/>
                                              </a:lnTo>
                                              <a:lnTo>
                                                <a:pt x="160" y="267"/>
                                              </a:lnTo>
                                              <a:lnTo>
                                                <a:pt x="160" y="267"/>
                                              </a:lnTo>
                                              <a:close/>
                                              <a:moveTo>
                                                <a:pt x="153" y="289"/>
                                              </a:moveTo>
                                              <a:lnTo>
                                                <a:pt x="153" y="289"/>
                                              </a:lnTo>
                                              <a:lnTo>
                                                <a:pt x="153" y="283"/>
                                              </a:lnTo>
                                              <a:lnTo>
                                                <a:pt x="153" y="278"/>
                                              </a:lnTo>
                                              <a:lnTo>
                                                <a:pt x="153" y="278"/>
                                              </a:lnTo>
                                              <a:lnTo>
                                                <a:pt x="154" y="279"/>
                                              </a:lnTo>
                                              <a:lnTo>
                                                <a:pt x="154" y="279"/>
                                              </a:lnTo>
                                              <a:lnTo>
                                                <a:pt x="154" y="284"/>
                                              </a:lnTo>
                                              <a:lnTo>
                                                <a:pt x="155" y="287"/>
                                              </a:lnTo>
                                              <a:lnTo>
                                                <a:pt x="155" y="287"/>
                                              </a:lnTo>
                                              <a:lnTo>
                                                <a:pt x="154" y="289"/>
                                              </a:lnTo>
                                              <a:lnTo>
                                                <a:pt x="153" y="289"/>
                                              </a:lnTo>
                                              <a:lnTo>
                                                <a:pt x="153" y="289"/>
                                              </a:lnTo>
                                              <a:lnTo>
                                                <a:pt x="153" y="289"/>
                                              </a:lnTo>
                                              <a:lnTo>
                                                <a:pt x="153" y="289"/>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53"/>
                                      <wps:cNvSpPr>
                                        <a:spLocks noEditPoints="1"/>
                                      </wps:cNvSpPr>
                                      <wps:spPr bwMode="auto">
                                        <a:xfrm>
                                          <a:off x="2439670" y="328295"/>
                                          <a:ext cx="135255" cy="332105"/>
                                        </a:xfrm>
                                        <a:custGeom>
                                          <a:avLst/>
                                          <a:gdLst>
                                            <a:gd name="T0" fmla="*/ 171 w 213"/>
                                            <a:gd name="T1" fmla="*/ 105 h 523"/>
                                            <a:gd name="T2" fmla="*/ 161 w 213"/>
                                            <a:gd name="T3" fmla="*/ 99 h 523"/>
                                            <a:gd name="T4" fmla="*/ 111 w 213"/>
                                            <a:gd name="T5" fmla="*/ 67 h 523"/>
                                            <a:gd name="T6" fmla="*/ 122 w 213"/>
                                            <a:gd name="T7" fmla="*/ 77 h 523"/>
                                            <a:gd name="T8" fmla="*/ 126 w 213"/>
                                            <a:gd name="T9" fmla="*/ 78 h 523"/>
                                            <a:gd name="T10" fmla="*/ 130 w 213"/>
                                            <a:gd name="T11" fmla="*/ 82 h 523"/>
                                            <a:gd name="T12" fmla="*/ 134 w 213"/>
                                            <a:gd name="T13" fmla="*/ 62 h 523"/>
                                            <a:gd name="T14" fmla="*/ 121 w 213"/>
                                            <a:gd name="T15" fmla="*/ 45 h 523"/>
                                            <a:gd name="T16" fmla="*/ 122 w 213"/>
                                            <a:gd name="T17" fmla="*/ 31 h 523"/>
                                            <a:gd name="T18" fmla="*/ 112 w 213"/>
                                            <a:gd name="T19" fmla="*/ 9 h 523"/>
                                            <a:gd name="T20" fmla="*/ 84 w 213"/>
                                            <a:gd name="T21" fmla="*/ 17 h 523"/>
                                            <a:gd name="T22" fmla="*/ 82 w 213"/>
                                            <a:gd name="T23" fmla="*/ 35 h 523"/>
                                            <a:gd name="T24" fmla="*/ 83 w 213"/>
                                            <a:gd name="T25" fmla="*/ 44 h 523"/>
                                            <a:gd name="T26" fmla="*/ 46 w 213"/>
                                            <a:gd name="T27" fmla="*/ 40 h 523"/>
                                            <a:gd name="T28" fmla="*/ 4 w 213"/>
                                            <a:gd name="T29" fmla="*/ 55 h 523"/>
                                            <a:gd name="T30" fmla="*/ 30 w 213"/>
                                            <a:gd name="T31" fmla="*/ 3 h 523"/>
                                            <a:gd name="T32" fmla="*/ 2 w 213"/>
                                            <a:gd name="T33" fmla="*/ 55 h 523"/>
                                            <a:gd name="T34" fmla="*/ 36 w 213"/>
                                            <a:gd name="T35" fmla="*/ 44 h 523"/>
                                            <a:gd name="T36" fmla="*/ 93 w 213"/>
                                            <a:gd name="T37" fmla="*/ 77 h 523"/>
                                            <a:gd name="T38" fmla="*/ 68 w 213"/>
                                            <a:gd name="T39" fmla="*/ 92 h 523"/>
                                            <a:gd name="T40" fmla="*/ 36 w 213"/>
                                            <a:gd name="T41" fmla="*/ 127 h 523"/>
                                            <a:gd name="T42" fmla="*/ 36 w 213"/>
                                            <a:gd name="T43" fmla="*/ 208 h 523"/>
                                            <a:gd name="T44" fmla="*/ 52 w 213"/>
                                            <a:gd name="T45" fmla="*/ 220 h 523"/>
                                            <a:gd name="T46" fmla="*/ 41 w 213"/>
                                            <a:gd name="T47" fmla="*/ 235 h 523"/>
                                            <a:gd name="T48" fmla="*/ 39 w 213"/>
                                            <a:gd name="T49" fmla="*/ 269 h 523"/>
                                            <a:gd name="T50" fmla="*/ 51 w 213"/>
                                            <a:gd name="T51" fmla="*/ 364 h 523"/>
                                            <a:gd name="T52" fmla="*/ 44 w 213"/>
                                            <a:gd name="T53" fmla="*/ 479 h 523"/>
                                            <a:gd name="T54" fmla="*/ 41 w 213"/>
                                            <a:gd name="T55" fmla="*/ 509 h 523"/>
                                            <a:gd name="T56" fmla="*/ 66 w 213"/>
                                            <a:gd name="T57" fmla="*/ 516 h 523"/>
                                            <a:gd name="T58" fmla="*/ 68 w 213"/>
                                            <a:gd name="T59" fmla="*/ 495 h 523"/>
                                            <a:gd name="T60" fmla="*/ 68 w 213"/>
                                            <a:gd name="T61" fmla="*/ 469 h 523"/>
                                            <a:gd name="T62" fmla="*/ 67 w 213"/>
                                            <a:gd name="T63" fmla="*/ 410 h 523"/>
                                            <a:gd name="T64" fmla="*/ 69 w 213"/>
                                            <a:gd name="T65" fmla="*/ 377 h 523"/>
                                            <a:gd name="T66" fmla="*/ 102 w 213"/>
                                            <a:gd name="T67" fmla="*/ 318 h 523"/>
                                            <a:gd name="T68" fmla="*/ 118 w 213"/>
                                            <a:gd name="T69" fmla="*/ 382 h 523"/>
                                            <a:gd name="T70" fmla="*/ 136 w 213"/>
                                            <a:gd name="T71" fmla="*/ 491 h 523"/>
                                            <a:gd name="T72" fmla="*/ 134 w 213"/>
                                            <a:gd name="T73" fmla="*/ 514 h 523"/>
                                            <a:gd name="T74" fmla="*/ 158 w 213"/>
                                            <a:gd name="T75" fmla="*/ 522 h 523"/>
                                            <a:gd name="T76" fmla="*/ 173 w 213"/>
                                            <a:gd name="T77" fmla="*/ 514 h 523"/>
                                            <a:gd name="T78" fmla="*/ 163 w 213"/>
                                            <a:gd name="T79" fmla="*/ 497 h 523"/>
                                            <a:gd name="T80" fmla="*/ 150 w 213"/>
                                            <a:gd name="T81" fmla="*/ 435 h 523"/>
                                            <a:gd name="T82" fmla="*/ 141 w 213"/>
                                            <a:gd name="T83" fmla="*/ 377 h 523"/>
                                            <a:gd name="T84" fmla="*/ 144 w 213"/>
                                            <a:gd name="T85" fmla="*/ 279 h 523"/>
                                            <a:gd name="T86" fmla="*/ 135 w 213"/>
                                            <a:gd name="T87" fmla="*/ 231 h 523"/>
                                            <a:gd name="T88" fmla="*/ 127 w 213"/>
                                            <a:gd name="T89" fmla="*/ 222 h 523"/>
                                            <a:gd name="T90" fmla="*/ 125 w 213"/>
                                            <a:gd name="T91" fmla="*/ 200 h 523"/>
                                            <a:gd name="T92" fmla="*/ 134 w 213"/>
                                            <a:gd name="T93" fmla="*/ 168 h 523"/>
                                            <a:gd name="T94" fmla="*/ 154 w 213"/>
                                            <a:gd name="T95" fmla="*/ 197 h 523"/>
                                            <a:gd name="T96" fmla="*/ 175 w 213"/>
                                            <a:gd name="T97" fmla="*/ 133 h 523"/>
                                            <a:gd name="T98" fmla="*/ 213 w 213"/>
                                            <a:gd name="T99" fmla="*/ 135 h 523"/>
                                            <a:gd name="T100" fmla="*/ 126 w 213"/>
                                            <a:gd name="T101" fmla="*/ 46 h 523"/>
                                            <a:gd name="T102" fmla="*/ 135 w 213"/>
                                            <a:gd name="T103" fmla="*/ 142 h 523"/>
                                            <a:gd name="T104" fmla="*/ 141 w 213"/>
                                            <a:gd name="T105" fmla="*/ 104 h 523"/>
                                            <a:gd name="T106" fmla="*/ 36 w 213"/>
                                            <a:gd name="T107" fmla="*/ 164 h 523"/>
                                            <a:gd name="T108" fmla="*/ 63 w 213"/>
                                            <a:gd name="T109" fmla="*/ 139 h 523"/>
                                            <a:gd name="T110" fmla="*/ 69 w 213"/>
                                            <a:gd name="T111" fmla="*/ 193 h 523"/>
                                            <a:gd name="T112" fmla="*/ 49 w 213"/>
                                            <a:gd name="T113" fmla="*/ 201 h 523"/>
                                            <a:gd name="T114" fmla="*/ 128 w 213"/>
                                            <a:gd name="T115" fmla="*/ 93 h 523"/>
                                            <a:gd name="T116" fmla="*/ 150 w 213"/>
                                            <a:gd name="T117" fmla="*/ 147 h 523"/>
                                            <a:gd name="T118" fmla="*/ 149 w 213"/>
                                            <a:gd name="T119" fmla="*/ 119 h 523"/>
                                            <a:gd name="T120" fmla="*/ 158 w 213"/>
                                            <a:gd name="T121" fmla="*/ 140 h 523"/>
                                            <a:gd name="T122" fmla="*/ 155 w 213"/>
                                            <a:gd name="T123" fmla="*/ 107 h 5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213" h="523">
                                              <a:moveTo>
                                                <a:pt x="213" y="132"/>
                                              </a:moveTo>
                                              <a:lnTo>
                                                <a:pt x="175" y="111"/>
                                              </a:lnTo>
                                              <a:lnTo>
                                                <a:pt x="175" y="111"/>
                                              </a:lnTo>
                                              <a:lnTo>
                                                <a:pt x="175" y="111"/>
                                              </a:lnTo>
                                              <a:lnTo>
                                                <a:pt x="175" y="111"/>
                                              </a:lnTo>
                                              <a:lnTo>
                                                <a:pt x="175" y="107"/>
                                              </a:lnTo>
                                              <a:lnTo>
                                                <a:pt x="175" y="106"/>
                                              </a:lnTo>
                                              <a:lnTo>
                                                <a:pt x="174" y="105"/>
                                              </a:lnTo>
                                              <a:lnTo>
                                                <a:pt x="174" y="105"/>
                                              </a:lnTo>
                                              <a:lnTo>
                                                <a:pt x="171" y="105"/>
                                              </a:lnTo>
                                              <a:lnTo>
                                                <a:pt x="171" y="105"/>
                                              </a:lnTo>
                                              <a:lnTo>
                                                <a:pt x="171" y="105"/>
                                              </a:lnTo>
                                              <a:lnTo>
                                                <a:pt x="171" y="105"/>
                                              </a:lnTo>
                                              <a:lnTo>
                                                <a:pt x="170" y="104"/>
                                              </a:lnTo>
                                              <a:lnTo>
                                                <a:pt x="170" y="104"/>
                                              </a:lnTo>
                                              <a:lnTo>
                                                <a:pt x="168" y="104"/>
                                              </a:lnTo>
                                              <a:lnTo>
                                                <a:pt x="168" y="104"/>
                                              </a:lnTo>
                                              <a:lnTo>
                                                <a:pt x="168" y="104"/>
                                              </a:lnTo>
                                              <a:lnTo>
                                                <a:pt x="167" y="104"/>
                                              </a:lnTo>
                                              <a:lnTo>
                                                <a:pt x="165" y="100"/>
                                              </a:lnTo>
                                              <a:lnTo>
                                                <a:pt x="165" y="100"/>
                                              </a:lnTo>
                                              <a:lnTo>
                                                <a:pt x="163" y="100"/>
                                              </a:lnTo>
                                              <a:lnTo>
                                                <a:pt x="162" y="102"/>
                                              </a:lnTo>
                                              <a:lnTo>
                                                <a:pt x="162" y="102"/>
                                              </a:lnTo>
                                              <a:lnTo>
                                                <a:pt x="162" y="100"/>
                                              </a:lnTo>
                                              <a:lnTo>
                                                <a:pt x="161" y="99"/>
                                              </a:lnTo>
                                              <a:lnTo>
                                                <a:pt x="161" y="99"/>
                                              </a:lnTo>
                                              <a:lnTo>
                                                <a:pt x="159" y="98"/>
                                              </a:lnTo>
                                              <a:lnTo>
                                                <a:pt x="156" y="98"/>
                                              </a:lnTo>
                                              <a:lnTo>
                                                <a:pt x="156" y="98"/>
                                              </a:lnTo>
                                              <a:lnTo>
                                                <a:pt x="155" y="100"/>
                                              </a:lnTo>
                                              <a:lnTo>
                                                <a:pt x="110" y="77"/>
                                              </a:lnTo>
                                              <a:lnTo>
                                                <a:pt x="110" y="77"/>
                                              </a:lnTo>
                                              <a:lnTo>
                                                <a:pt x="110" y="74"/>
                                              </a:lnTo>
                                              <a:lnTo>
                                                <a:pt x="110" y="74"/>
                                              </a:lnTo>
                                              <a:lnTo>
                                                <a:pt x="110" y="71"/>
                                              </a:lnTo>
                                              <a:lnTo>
                                                <a:pt x="110" y="71"/>
                                              </a:lnTo>
                                              <a:lnTo>
                                                <a:pt x="111" y="67"/>
                                              </a:lnTo>
                                              <a:lnTo>
                                                <a:pt x="111" y="67"/>
                                              </a:lnTo>
                                              <a:lnTo>
                                                <a:pt x="114" y="62"/>
                                              </a:lnTo>
                                              <a:lnTo>
                                                <a:pt x="114" y="62"/>
                                              </a:lnTo>
                                              <a:lnTo>
                                                <a:pt x="116" y="59"/>
                                              </a:lnTo>
                                              <a:lnTo>
                                                <a:pt x="116" y="59"/>
                                              </a:lnTo>
                                              <a:lnTo>
                                                <a:pt x="117" y="59"/>
                                              </a:lnTo>
                                              <a:lnTo>
                                                <a:pt x="119" y="59"/>
                                              </a:lnTo>
                                              <a:lnTo>
                                                <a:pt x="119" y="59"/>
                                              </a:lnTo>
                                              <a:lnTo>
                                                <a:pt x="120" y="62"/>
                                              </a:lnTo>
                                              <a:lnTo>
                                                <a:pt x="120" y="64"/>
                                              </a:lnTo>
                                              <a:lnTo>
                                                <a:pt x="120" y="69"/>
                                              </a:lnTo>
                                              <a:lnTo>
                                                <a:pt x="120" y="73"/>
                                              </a:lnTo>
                                              <a:lnTo>
                                                <a:pt x="120" y="73"/>
                                              </a:lnTo>
                                              <a:lnTo>
                                                <a:pt x="122" y="77"/>
                                              </a:lnTo>
                                              <a:lnTo>
                                                <a:pt x="123" y="78"/>
                                              </a:lnTo>
                                              <a:lnTo>
                                                <a:pt x="123" y="78"/>
                                              </a:lnTo>
                                              <a:lnTo>
                                                <a:pt x="123" y="78"/>
                                              </a:lnTo>
                                              <a:lnTo>
                                                <a:pt x="123" y="77"/>
                                              </a:lnTo>
                                              <a:lnTo>
                                                <a:pt x="123" y="77"/>
                                              </a:lnTo>
                                              <a:lnTo>
                                                <a:pt x="123" y="77"/>
                                              </a:lnTo>
                                              <a:lnTo>
                                                <a:pt x="124" y="77"/>
                                              </a:lnTo>
                                              <a:lnTo>
                                                <a:pt x="124" y="77"/>
                                              </a:lnTo>
                                              <a:lnTo>
                                                <a:pt x="125" y="78"/>
                                              </a:lnTo>
                                              <a:lnTo>
                                                <a:pt x="125" y="77"/>
                                              </a:lnTo>
                                              <a:lnTo>
                                                <a:pt x="125" y="77"/>
                                              </a:lnTo>
                                              <a:lnTo>
                                                <a:pt x="125" y="77"/>
                                              </a:lnTo>
                                              <a:lnTo>
                                                <a:pt x="126" y="78"/>
                                              </a:lnTo>
                                              <a:lnTo>
                                                <a:pt x="126" y="78"/>
                                              </a:lnTo>
                                              <a:lnTo>
                                                <a:pt x="127" y="80"/>
                                              </a:lnTo>
                                              <a:lnTo>
                                                <a:pt x="127" y="80"/>
                                              </a:lnTo>
                                              <a:lnTo>
                                                <a:pt x="127" y="80"/>
                                              </a:lnTo>
                                              <a:lnTo>
                                                <a:pt x="127" y="80"/>
                                              </a:lnTo>
                                              <a:lnTo>
                                                <a:pt x="126" y="77"/>
                                              </a:lnTo>
                                              <a:lnTo>
                                                <a:pt x="126" y="77"/>
                                              </a:lnTo>
                                              <a:lnTo>
                                                <a:pt x="127" y="78"/>
                                              </a:lnTo>
                                              <a:lnTo>
                                                <a:pt x="128" y="82"/>
                                              </a:lnTo>
                                              <a:lnTo>
                                                <a:pt x="128" y="82"/>
                                              </a:lnTo>
                                              <a:lnTo>
                                                <a:pt x="129" y="82"/>
                                              </a:lnTo>
                                              <a:lnTo>
                                                <a:pt x="129" y="82"/>
                                              </a:lnTo>
                                              <a:lnTo>
                                                <a:pt x="130" y="82"/>
                                              </a:lnTo>
                                              <a:lnTo>
                                                <a:pt x="130" y="80"/>
                                              </a:lnTo>
                                              <a:lnTo>
                                                <a:pt x="130" y="80"/>
                                              </a:lnTo>
                                              <a:lnTo>
                                                <a:pt x="132" y="82"/>
                                              </a:lnTo>
                                              <a:lnTo>
                                                <a:pt x="132" y="80"/>
                                              </a:lnTo>
                                              <a:lnTo>
                                                <a:pt x="132" y="80"/>
                                              </a:lnTo>
                                              <a:lnTo>
                                                <a:pt x="132" y="80"/>
                                              </a:lnTo>
                                              <a:lnTo>
                                                <a:pt x="130" y="77"/>
                                              </a:lnTo>
                                              <a:lnTo>
                                                <a:pt x="130" y="77"/>
                                              </a:lnTo>
                                              <a:lnTo>
                                                <a:pt x="130" y="76"/>
                                              </a:lnTo>
                                              <a:lnTo>
                                                <a:pt x="131" y="74"/>
                                              </a:lnTo>
                                              <a:lnTo>
                                                <a:pt x="132" y="70"/>
                                              </a:lnTo>
                                              <a:lnTo>
                                                <a:pt x="132" y="70"/>
                                              </a:lnTo>
                                              <a:lnTo>
                                                <a:pt x="134" y="62"/>
                                              </a:lnTo>
                                              <a:lnTo>
                                                <a:pt x="134" y="62"/>
                                              </a:lnTo>
                                              <a:lnTo>
                                                <a:pt x="134" y="56"/>
                                              </a:lnTo>
                                              <a:lnTo>
                                                <a:pt x="133" y="53"/>
                                              </a:lnTo>
                                              <a:lnTo>
                                                <a:pt x="131" y="49"/>
                                              </a:lnTo>
                                              <a:lnTo>
                                                <a:pt x="131" y="49"/>
                                              </a:lnTo>
                                              <a:lnTo>
                                                <a:pt x="129" y="47"/>
                                              </a:lnTo>
                                              <a:lnTo>
                                                <a:pt x="129" y="47"/>
                                              </a:lnTo>
                                              <a:lnTo>
                                                <a:pt x="129" y="47"/>
                                              </a:lnTo>
                                              <a:lnTo>
                                                <a:pt x="129" y="47"/>
                                              </a:lnTo>
                                              <a:lnTo>
                                                <a:pt x="127" y="45"/>
                                              </a:lnTo>
                                              <a:lnTo>
                                                <a:pt x="125" y="44"/>
                                              </a:lnTo>
                                              <a:lnTo>
                                                <a:pt x="125" y="44"/>
                                              </a:lnTo>
                                              <a:lnTo>
                                                <a:pt x="121" y="45"/>
                                              </a:lnTo>
                                              <a:lnTo>
                                                <a:pt x="120" y="45"/>
                                              </a:lnTo>
                                              <a:lnTo>
                                                <a:pt x="120" y="45"/>
                                              </a:lnTo>
                                              <a:lnTo>
                                                <a:pt x="120" y="45"/>
                                              </a:lnTo>
                                              <a:lnTo>
                                                <a:pt x="120" y="45"/>
                                              </a:lnTo>
                                              <a:lnTo>
                                                <a:pt x="119" y="42"/>
                                              </a:lnTo>
                                              <a:lnTo>
                                                <a:pt x="120" y="40"/>
                                              </a:lnTo>
                                              <a:lnTo>
                                                <a:pt x="120" y="40"/>
                                              </a:lnTo>
                                              <a:lnTo>
                                                <a:pt x="122" y="32"/>
                                              </a:lnTo>
                                              <a:lnTo>
                                                <a:pt x="122" y="32"/>
                                              </a:lnTo>
                                              <a:lnTo>
                                                <a:pt x="122" y="29"/>
                                              </a:lnTo>
                                              <a:lnTo>
                                                <a:pt x="122" y="29"/>
                                              </a:lnTo>
                                              <a:lnTo>
                                                <a:pt x="122" y="31"/>
                                              </a:lnTo>
                                              <a:lnTo>
                                                <a:pt x="122" y="31"/>
                                              </a:lnTo>
                                              <a:lnTo>
                                                <a:pt x="122" y="25"/>
                                              </a:lnTo>
                                              <a:lnTo>
                                                <a:pt x="121" y="20"/>
                                              </a:lnTo>
                                              <a:lnTo>
                                                <a:pt x="121" y="20"/>
                                              </a:lnTo>
                                              <a:lnTo>
                                                <a:pt x="119" y="18"/>
                                              </a:lnTo>
                                              <a:lnTo>
                                                <a:pt x="117" y="16"/>
                                              </a:lnTo>
                                              <a:lnTo>
                                                <a:pt x="117" y="16"/>
                                              </a:lnTo>
                                              <a:lnTo>
                                                <a:pt x="114" y="11"/>
                                              </a:lnTo>
                                              <a:lnTo>
                                                <a:pt x="114" y="11"/>
                                              </a:lnTo>
                                              <a:lnTo>
                                                <a:pt x="116" y="12"/>
                                              </a:lnTo>
                                              <a:lnTo>
                                                <a:pt x="117" y="12"/>
                                              </a:lnTo>
                                              <a:lnTo>
                                                <a:pt x="117" y="12"/>
                                              </a:lnTo>
                                              <a:lnTo>
                                                <a:pt x="115" y="11"/>
                                              </a:lnTo>
                                              <a:lnTo>
                                                <a:pt x="112" y="9"/>
                                              </a:lnTo>
                                              <a:lnTo>
                                                <a:pt x="112" y="9"/>
                                              </a:lnTo>
                                              <a:lnTo>
                                                <a:pt x="110" y="8"/>
                                              </a:lnTo>
                                              <a:lnTo>
                                                <a:pt x="107" y="4"/>
                                              </a:lnTo>
                                              <a:lnTo>
                                                <a:pt x="104" y="4"/>
                                              </a:lnTo>
                                              <a:lnTo>
                                                <a:pt x="102" y="4"/>
                                              </a:lnTo>
                                              <a:lnTo>
                                                <a:pt x="102" y="4"/>
                                              </a:lnTo>
                                              <a:lnTo>
                                                <a:pt x="97" y="5"/>
                                              </a:lnTo>
                                              <a:lnTo>
                                                <a:pt x="93" y="9"/>
                                              </a:lnTo>
                                              <a:lnTo>
                                                <a:pt x="93" y="9"/>
                                              </a:lnTo>
                                              <a:lnTo>
                                                <a:pt x="90" y="11"/>
                                              </a:lnTo>
                                              <a:lnTo>
                                                <a:pt x="90" y="11"/>
                                              </a:lnTo>
                                              <a:lnTo>
                                                <a:pt x="87" y="15"/>
                                              </a:lnTo>
                                              <a:lnTo>
                                                <a:pt x="84" y="17"/>
                                              </a:lnTo>
                                              <a:lnTo>
                                                <a:pt x="84" y="17"/>
                                              </a:lnTo>
                                              <a:lnTo>
                                                <a:pt x="82" y="22"/>
                                              </a:lnTo>
                                              <a:lnTo>
                                                <a:pt x="82" y="22"/>
                                              </a:lnTo>
                                              <a:lnTo>
                                                <a:pt x="80" y="22"/>
                                              </a:lnTo>
                                              <a:lnTo>
                                                <a:pt x="80" y="22"/>
                                              </a:lnTo>
                                              <a:lnTo>
                                                <a:pt x="80" y="23"/>
                                              </a:lnTo>
                                              <a:lnTo>
                                                <a:pt x="79" y="24"/>
                                              </a:lnTo>
                                              <a:lnTo>
                                                <a:pt x="79" y="24"/>
                                              </a:lnTo>
                                              <a:lnTo>
                                                <a:pt x="79" y="24"/>
                                              </a:lnTo>
                                              <a:lnTo>
                                                <a:pt x="78" y="25"/>
                                              </a:lnTo>
                                              <a:lnTo>
                                                <a:pt x="78" y="25"/>
                                              </a:lnTo>
                                              <a:lnTo>
                                                <a:pt x="79" y="29"/>
                                              </a:lnTo>
                                              <a:lnTo>
                                                <a:pt x="82" y="35"/>
                                              </a:lnTo>
                                              <a:lnTo>
                                                <a:pt x="82" y="35"/>
                                              </a:lnTo>
                                              <a:lnTo>
                                                <a:pt x="83" y="35"/>
                                              </a:lnTo>
                                              <a:lnTo>
                                                <a:pt x="83" y="35"/>
                                              </a:lnTo>
                                              <a:lnTo>
                                                <a:pt x="83" y="37"/>
                                              </a:lnTo>
                                              <a:lnTo>
                                                <a:pt x="83" y="37"/>
                                              </a:lnTo>
                                              <a:lnTo>
                                                <a:pt x="83" y="39"/>
                                              </a:lnTo>
                                              <a:lnTo>
                                                <a:pt x="83" y="39"/>
                                              </a:lnTo>
                                              <a:lnTo>
                                                <a:pt x="83" y="40"/>
                                              </a:lnTo>
                                              <a:lnTo>
                                                <a:pt x="83" y="40"/>
                                              </a:lnTo>
                                              <a:lnTo>
                                                <a:pt x="82" y="42"/>
                                              </a:lnTo>
                                              <a:lnTo>
                                                <a:pt x="82" y="42"/>
                                              </a:lnTo>
                                              <a:lnTo>
                                                <a:pt x="83" y="42"/>
                                              </a:lnTo>
                                              <a:lnTo>
                                                <a:pt x="83" y="44"/>
                                              </a:lnTo>
                                              <a:lnTo>
                                                <a:pt x="83" y="44"/>
                                              </a:lnTo>
                                              <a:lnTo>
                                                <a:pt x="82" y="47"/>
                                              </a:lnTo>
                                              <a:lnTo>
                                                <a:pt x="82" y="47"/>
                                              </a:lnTo>
                                              <a:lnTo>
                                                <a:pt x="82" y="51"/>
                                              </a:lnTo>
                                              <a:lnTo>
                                                <a:pt x="83" y="56"/>
                                              </a:lnTo>
                                              <a:lnTo>
                                                <a:pt x="83" y="56"/>
                                              </a:lnTo>
                                              <a:lnTo>
                                                <a:pt x="85" y="63"/>
                                              </a:lnTo>
                                              <a:lnTo>
                                                <a:pt x="57" y="49"/>
                                              </a:lnTo>
                                              <a:lnTo>
                                                <a:pt x="57" y="49"/>
                                              </a:lnTo>
                                              <a:lnTo>
                                                <a:pt x="57" y="47"/>
                                              </a:lnTo>
                                              <a:lnTo>
                                                <a:pt x="57" y="47"/>
                                              </a:lnTo>
                                              <a:lnTo>
                                                <a:pt x="46" y="40"/>
                                              </a:lnTo>
                                              <a:lnTo>
                                                <a:pt x="46" y="40"/>
                                              </a:lnTo>
                                              <a:lnTo>
                                                <a:pt x="37" y="39"/>
                                              </a:lnTo>
                                              <a:lnTo>
                                                <a:pt x="37" y="39"/>
                                              </a:lnTo>
                                              <a:lnTo>
                                                <a:pt x="36" y="39"/>
                                              </a:lnTo>
                                              <a:lnTo>
                                                <a:pt x="36" y="39"/>
                                              </a:lnTo>
                                              <a:lnTo>
                                                <a:pt x="31" y="37"/>
                                              </a:lnTo>
                                              <a:lnTo>
                                                <a:pt x="31" y="37"/>
                                              </a:lnTo>
                                              <a:lnTo>
                                                <a:pt x="31" y="37"/>
                                              </a:lnTo>
                                              <a:lnTo>
                                                <a:pt x="31" y="37"/>
                                              </a:lnTo>
                                              <a:lnTo>
                                                <a:pt x="13" y="59"/>
                                              </a:lnTo>
                                              <a:lnTo>
                                                <a:pt x="13" y="59"/>
                                              </a:lnTo>
                                              <a:lnTo>
                                                <a:pt x="12" y="59"/>
                                              </a:lnTo>
                                              <a:lnTo>
                                                <a:pt x="12" y="59"/>
                                              </a:lnTo>
                                              <a:lnTo>
                                                <a:pt x="4" y="55"/>
                                              </a:lnTo>
                                              <a:lnTo>
                                                <a:pt x="4" y="55"/>
                                              </a:lnTo>
                                              <a:lnTo>
                                                <a:pt x="4" y="55"/>
                                              </a:lnTo>
                                              <a:lnTo>
                                                <a:pt x="4" y="55"/>
                                              </a:lnTo>
                                              <a:lnTo>
                                                <a:pt x="5" y="52"/>
                                              </a:lnTo>
                                              <a:lnTo>
                                                <a:pt x="5" y="52"/>
                                              </a:lnTo>
                                              <a:lnTo>
                                                <a:pt x="8" y="53"/>
                                              </a:lnTo>
                                              <a:lnTo>
                                                <a:pt x="12" y="51"/>
                                              </a:lnTo>
                                              <a:lnTo>
                                                <a:pt x="12" y="51"/>
                                              </a:lnTo>
                                              <a:lnTo>
                                                <a:pt x="21" y="32"/>
                                              </a:lnTo>
                                              <a:lnTo>
                                                <a:pt x="31" y="10"/>
                                              </a:lnTo>
                                              <a:lnTo>
                                                <a:pt x="31" y="10"/>
                                              </a:lnTo>
                                              <a:lnTo>
                                                <a:pt x="31" y="8"/>
                                              </a:lnTo>
                                              <a:lnTo>
                                                <a:pt x="30" y="3"/>
                                              </a:lnTo>
                                              <a:lnTo>
                                                <a:pt x="28" y="2"/>
                                              </a:lnTo>
                                              <a:lnTo>
                                                <a:pt x="26" y="1"/>
                                              </a:lnTo>
                                              <a:lnTo>
                                                <a:pt x="23" y="0"/>
                                              </a:lnTo>
                                              <a:lnTo>
                                                <a:pt x="20" y="1"/>
                                              </a:lnTo>
                                              <a:lnTo>
                                                <a:pt x="20" y="1"/>
                                              </a:lnTo>
                                              <a:lnTo>
                                                <a:pt x="16" y="8"/>
                                              </a:lnTo>
                                              <a:lnTo>
                                                <a:pt x="9" y="22"/>
                                              </a:lnTo>
                                              <a:lnTo>
                                                <a:pt x="0" y="46"/>
                                              </a:lnTo>
                                              <a:lnTo>
                                                <a:pt x="0" y="46"/>
                                              </a:lnTo>
                                              <a:lnTo>
                                                <a:pt x="2" y="49"/>
                                              </a:lnTo>
                                              <a:lnTo>
                                                <a:pt x="3" y="51"/>
                                              </a:lnTo>
                                              <a:lnTo>
                                                <a:pt x="2" y="55"/>
                                              </a:lnTo>
                                              <a:lnTo>
                                                <a:pt x="2" y="55"/>
                                              </a:lnTo>
                                              <a:lnTo>
                                                <a:pt x="2" y="56"/>
                                              </a:lnTo>
                                              <a:lnTo>
                                                <a:pt x="2" y="56"/>
                                              </a:lnTo>
                                              <a:lnTo>
                                                <a:pt x="13" y="62"/>
                                              </a:lnTo>
                                              <a:lnTo>
                                                <a:pt x="14" y="62"/>
                                              </a:lnTo>
                                              <a:lnTo>
                                                <a:pt x="14" y="62"/>
                                              </a:lnTo>
                                              <a:lnTo>
                                                <a:pt x="31" y="39"/>
                                              </a:lnTo>
                                              <a:lnTo>
                                                <a:pt x="31" y="39"/>
                                              </a:lnTo>
                                              <a:lnTo>
                                                <a:pt x="31" y="39"/>
                                              </a:lnTo>
                                              <a:lnTo>
                                                <a:pt x="31" y="39"/>
                                              </a:lnTo>
                                              <a:lnTo>
                                                <a:pt x="36" y="42"/>
                                              </a:lnTo>
                                              <a:lnTo>
                                                <a:pt x="36" y="42"/>
                                              </a:lnTo>
                                              <a:lnTo>
                                                <a:pt x="36" y="44"/>
                                              </a:lnTo>
                                              <a:lnTo>
                                                <a:pt x="36" y="44"/>
                                              </a:lnTo>
                                              <a:lnTo>
                                                <a:pt x="42" y="49"/>
                                              </a:lnTo>
                                              <a:lnTo>
                                                <a:pt x="42" y="49"/>
                                              </a:lnTo>
                                              <a:lnTo>
                                                <a:pt x="53" y="55"/>
                                              </a:lnTo>
                                              <a:lnTo>
                                                <a:pt x="53" y="55"/>
                                              </a:lnTo>
                                              <a:lnTo>
                                                <a:pt x="55" y="53"/>
                                              </a:lnTo>
                                              <a:lnTo>
                                                <a:pt x="87" y="71"/>
                                              </a:lnTo>
                                              <a:lnTo>
                                                <a:pt x="87" y="71"/>
                                              </a:lnTo>
                                              <a:lnTo>
                                                <a:pt x="88" y="74"/>
                                              </a:lnTo>
                                              <a:lnTo>
                                                <a:pt x="89" y="77"/>
                                              </a:lnTo>
                                              <a:lnTo>
                                                <a:pt x="89" y="77"/>
                                              </a:lnTo>
                                              <a:lnTo>
                                                <a:pt x="92" y="77"/>
                                              </a:lnTo>
                                              <a:lnTo>
                                                <a:pt x="93" y="77"/>
                                              </a:lnTo>
                                              <a:lnTo>
                                                <a:pt x="93" y="77"/>
                                              </a:lnTo>
                                              <a:lnTo>
                                                <a:pt x="92" y="80"/>
                                              </a:lnTo>
                                              <a:lnTo>
                                                <a:pt x="90" y="83"/>
                                              </a:lnTo>
                                              <a:lnTo>
                                                <a:pt x="89" y="85"/>
                                              </a:lnTo>
                                              <a:lnTo>
                                                <a:pt x="89" y="85"/>
                                              </a:lnTo>
                                              <a:lnTo>
                                                <a:pt x="87" y="89"/>
                                              </a:lnTo>
                                              <a:lnTo>
                                                <a:pt x="84" y="89"/>
                                              </a:lnTo>
                                              <a:lnTo>
                                                <a:pt x="84" y="89"/>
                                              </a:lnTo>
                                              <a:lnTo>
                                                <a:pt x="82" y="89"/>
                                              </a:lnTo>
                                              <a:lnTo>
                                                <a:pt x="82" y="89"/>
                                              </a:lnTo>
                                              <a:lnTo>
                                                <a:pt x="77" y="89"/>
                                              </a:lnTo>
                                              <a:lnTo>
                                                <a:pt x="72" y="90"/>
                                              </a:lnTo>
                                              <a:lnTo>
                                                <a:pt x="68" y="92"/>
                                              </a:lnTo>
                                              <a:lnTo>
                                                <a:pt x="68" y="92"/>
                                              </a:lnTo>
                                              <a:lnTo>
                                                <a:pt x="64" y="93"/>
                                              </a:lnTo>
                                              <a:lnTo>
                                                <a:pt x="63" y="97"/>
                                              </a:lnTo>
                                              <a:lnTo>
                                                <a:pt x="58" y="100"/>
                                              </a:lnTo>
                                              <a:lnTo>
                                                <a:pt x="58" y="100"/>
                                              </a:lnTo>
                                              <a:lnTo>
                                                <a:pt x="53" y="105"/>
                                              </a:lnTo>
                                              <a:lnTo>
                                                <a:pt x="49" y="110"/>
                                              </a:lnTo>
                                              <a:lnTo>
                                                <a:pt x="49" y="110"/>
                                              </a:lnTo>
                                              <a:lnTo>
                                                <a:pt x="46" y="111"/>
                                              </a:lnTo>
                                              <a:lnTo>
                                                <a:pt x="46" y="112"/>
                                              </a:lnTo>
                                              <a:lnTo>
                                                <a:pt x="46" y="112"/>
                                              </a:lnTo>
                                              <a:lnTo>
                                                <a:pt x="46" y="117"/>
                                              </a:lnTo>
                                              <a:lnTo>
                                                <a:pt x="46" y="117"/>
                                              </a:lnTo>
                                              <a:lnTo>
                                                <a:pt x="36" y="127"/>
                                              </a:lnTo>
                                              <a:lnTo>
                                                <a:pt x="36" y="127"/>
                                              </a:lnTo>
                                              <a:lnTo>
                                                <a:pt x="21" y="144"/>
                                              </a:lnTo>
                                              <a:lnTo>
                                                <a:pt x="21" y="144"/>
                                              </a:lnTo>
                                              <a:lnTo>
                                                <a:pt x="21" y="148"/>
                                              </a:lnTo>
                                              <a:lnTo>
                                                <a:pt x="20" y="151"/>
                                              </a:lnTo>
                                              <a:lnTo>
                                                <a:pt x="20" y="155"/>
                                              </a:lnTo>
                                              <a:lnTo>
                                                <a:pt x="20" y="155"/>
                                              </a:lnTo>
                                              <a:lnTo>
                                                <a:pt x="21" y="168"/>
                                              </a:lnTo>
                                              <a:lnTo>
                                                <a:pt x="26" y="187"/>
                                              </a:lnTo>
                                              <a:lnTo>
                                                <a:pt x="26" y="187"/>
                                              </a:lnTo>
                                              <a:lnTo>
                                                <a:pt x="28" y="193"/>
                                              </a:lnTo>
                                              <a:lnTo>
                                                <a:pt x="31" y="199"/>
                                              </a:lnTo>
                                              <a:lnTo>
                                                <a:pt x="36" y="208"/>
                                              </a:lnTo>
                                              <a:lnTo>
                                                <a:pt x="36" y="208"/>
                                              </a:lnTo>
                                              <a:lnTo>
                                                <a:pt x="35" y="210"/>
                                              </a:lnTo>
                                              <a:lnTo>
                                                <a:pt x="35" y="210"/>
                                              </a:lnTo>
                                              <a:lnTo>
                                                <a:pt x="33" y="213"/>
                                              </a:lnTo>
                                              <a:lnTo>
                                                <a:pt x="35" y="214"/>
                                              </a:lnTo>
                                              <a:lnTo>
                                                <a:pt x="35" y="214"/>
                                              </a:lnTo>
                                              <a:lnTo>
                                                <a:pt x="36" y="216"/>
                                              </a:lnTo>
                                              <a:lnTo>
                                                <a:pt x="38" y="222"/>
                                              </a:lnTo>
                                              <a:lnTo>
                                                <a:pt x="38" y="222"/>
                                              </a:lnTo>
                                              <a:lnTo>
                                                <a:pt x="41" y="223"/>
                                              </a:lnTo>
                                              <a:lnTo>
                                                <a:pt x="43" y="223"/>
                                              </a:lnTo>
                                              <a:lnTo>
                                                <a:pt x="43" y="223"/>
                                              </a:lnTo>
                                              <a:lnTo>
                                                <a:pt x="52" y="220"/>
                                              </a:lnTo>
                                              <a:lnTo>
                                                <a:pt x="52" y="220"/>
                                              </a:lnTo>
                                              <a:lnTo>
                                                <a:pt x="52" y="221"/>
                                              </a:lnTo>
                                              <a:lnTo>
                                                <a:pt x="52" y="221"/>
                                              </a:lnTo>
                                              <a:lnTo>
                                                <a:pt x="52" y="221"/>
                                              </a:lnTo>
                                              <a:lnTo>
                                                <a:pt x="52" y="221"/>
                                              </a:lnTo>
                                              <a:lnTo>
                                                <a:pt x="51" y="223"/>
                                              </a:lnTo>
                                              <a:lnTo>
                                                <a:pt x="48" y="228"/>
                                              </a:lnTo>
                                              <a:lnTo>
                                                <a:pt x="46" y="233"/>
                                              </a:lnTo>
                                              <a:lnTo>
                                                <a:pt x="46" y="233"/>
                                              </a:lnTo>
                                              <a:lnTo>
                                                <a:pt x="44" y="233"/>
                                              </a:lnTo>
                                              <a:lnTo>
                                                <a:pt x="43" y="233"/>
                                              </a:lnTo>
                                              <a:lnTo>
                                                <a:pt x="43" y="233"/>
                                              </a:lnTo>
                                              <a:lnTo>
                                                <a:pt x="41" y="235"/>
                                              </a:lnTo>
                                              <a:lnTo>
                                                <a:pt x="39" y="238"/>
                                              </a:lnTo>
                                              <a:lnTo>
                                                <a:pt x="39" y="238"/>
                                              </a:lnTo>
                                              <a:lnTo>
                                                <a:pt x="36" y="247"/>
                                              </a:lnTo>
                                              <a:lnTo>
                                                <a:pt x="35" y="253"/>
                                              </a:lnTo>
                                              <a:lnTo>
                                                <a:pt x="36" y="256"/>
                                              </a:lnTo>
                                              <a:lnTo>
                                                <a:pt x="36" y="257"/>
                                              </a:lnTo>
                                              <a:lnTo>
                                                <a:pt x="36" y="257"/>
                                              </a:lnTo>
                                              <a:lnTo>
                                                <a:pt x="36" y="258"/>
                                              </a:lnTo>
                                              <a:lnTo>
                                                <a:pt x="35" y="261"/>
                                              </a:lnTo>
                                              <a:lnTo>
                                                <a:pt x="35" y="261"/>
                                              </a:lnTo>
                                              <a:lnTo>
                                                <a:pt x="36" y="264"/>
                                              </a:lnTo>
                                              <a:lnTo>
                                                <a:pt x="39" y="269"/>
                                              </a:lnTo>
                                              <a:lnTo>
                                                <a:pt x="39" y="269"/>
                                              </a:lnTo>
                                              <a:lnTo>
                                                <a:pt x="46" y="275"/>
                                              </a:lnTo>
                                              <a:lnTo>
                                                <a:pt x="49" y="279"/>
                                              </a:lnTo>
                                              <a:lnTo>
                                                <a:pt x="49" y="279"/>
                                              </a:lnTo>
                                              <a:lnTo>
                                                <a:pt x="51" y="293"/>
                                              </a:lnTo>
                                              <a:lnTo>
                                                <a:pt x="51" y="311"/>
                                              </a:lnTo>
                                              <a:lnTo>
                                                <a:pt x="51" y="311"/>
                                              </a:lnTo>
                                              <a:lnTo>
                                                <a:pt x="51" y="354"/>
                                              </a:lnTo>
                                              <a:lnTo>
                                                <a:pt x="51" y="354"/>
                                              </a:lnTo>
                                              <a:lnTo>
                                                <a:pt x="51" y="359"/>
                                              </a:lnTo>
                                              <a:lnTo>
                                                <a:pt x="51" y="361"/>
                                              </a:lnTo>
                                              <a:lnTo>
                                                <a:pt x="51" y="361"/>
                                              </a:lnTo>
                                              <a:lnTo>
                                                <a:pt x="51" y="364"/>
                                              </a:lnTo>
                                              <a:lnTo>
                                                <a:pt x="51" y="364"/>
                                              </a:lnTo>
                                              <a:lnTo>
                                                <a:pt x="49" y="377"/>
                                              </a:lnTo>
                                              <a:lnTo>
                                                <a:pt x="49" y="377"/>
                                              </a:lnTo>
                                              <a:lnTo>
                                                <a:pt x="46" y="387"/>
                                              </a:lnTo>
                                              <a:lnTo>
                                                <a:pt x="46" y="397"/>
                                              </a:lnTo>
                                              <a:lnTo>
                                                <a:pt x="44" y="405"/>
                                              </a:lnTo>
                                              <a:lnTo>
                                                <a:pt x="44" y="405"/>
                                              </a:lnTo>
                                              <a:lnTo>
                                                <a:pt x="44" y="455"/>
                                              </a:lnTo>
                                              <a:lnTo>
                                                <a:pt x="44" y="455"/>
                                              </a:lnTo>
                                              <a:lnTo>
                                                <a:pt x="43" y="462"/>
                                              </a:lnTo>
                                              <a:lnTo>
                                                <a:pt x="43" y="466"/>
                                              </a:lnTo>
                                              <a:lnTo>
                                                <a:pt x="43" y="466"/>
                                              </a:lnTo>
                                              <a:lnTo>
                                                <a:pt x="44" y="472"/>
                                              </a:lnTo>
                                              <a:lnTo>
                                                <a:pt x="44" y="479"/>
                                              </a:lnTo>
                                              <a:lnTo>
                                                <a:pt x="44" y="479"/>
                                              </a:lnTo>
                                              <a:lnTo>
                                                <a:pt x="41" y="486"/>
                                              </a:lnTo>
                                              <a:lnTo>
                                                <a:pt x="41" y="488"/>
                                              </a:lnTo>
                                              <a:lnTo>
                                                <a:pt x="41" y="491"/>
                                              </a:lnTo>
                                              <a:lnTo>
                                                <a:pt x="41" y="491"/>
                                              </a:lnTo>
                                              <a:lnTo>
                                                <a:pt x="43" y="494"/>
                                              </a:lnTo>
                                              <a:lnTo>
                                                <a:pt x="43" y="494"/>
                                              </a:lnTo>
                                              <a:lnTo>
                                                <a:pt x="42" y="500"/>
                                              </a:lnTo>
                                              <a:lnTo>
                                                <a:pt x="42" y="500"/>
                                              </a:lnTo>
                                              <a:lnTo>
                                                <a:pt x="43" y="502"/>
                                              </a:lnTo>
                                              <a:lnTo>
                                                <a:pt x="43" y="502"/>
                                              </a:lnTo>
                                              <a:lnTo>
                                                <a:pt x="41" y="509"/>
                                              </a:lnTo>
                                              <a:lnTo>
                                                <a:pt x="41" y="509"/>
                                              </a:lnTo>
                                              <a:lnTo>
                                                <a:pt x="41" y="515"/>
                                              </a:lnTo>
                                              <a:lnTo>
                                                <a:pt x="42" y="517"/>
                                              </a:lnTo>
                                              <a:lnTo>
                                                <a:pt x="43" y="519"/>
                                              </a:lnTo>
                                              <a:lnTo>
                                                <a:pt x="43" y="519"/>
                                              </a:lnTo>
                                              <a:lnTo>
                                                <a:pt x="48" y="521"/>
                                              </a:lnTo>
                                              <a:lnTo>
                                                <a:pt x="55" y="522"/>
                                              </a:lnTo>
                                              <a:lnTo>
                                                <a:pt x="55" y="522"/>
                                              </a:lnTo>
                                              <a:lnTo>
                                                <a:pt x="58" y="522"/>
                                              </a:lnTo>
                                              <a:lnTo>
                                                <a:pt x="61" y="521"/>
                                              </a:lnTo>
                                              <a:lnTo>
                                                <a:pt x="64" y="519"/>
                                              </a:lnTo>
                                              <a:lnTo>
                                                <a:pt x="64" y="519"/>
                                              </a:lnTo>
                                              <a:lnTo>
                                                <a:pt x="66" y="517"/>
                                              </a:lnTo>
                                              <a:lnTo>
                                                <a:pt x="66" y="516"/>
                                              </a:lnTo>
                                              <a:lnTo>
                                                <a:pt x="66" y="514"/>
                                              </a:lnTo>
                                              <a:lnTo>
                                                <a:pt x="66" y="514"/>
                                              </a:lnTo>
                                              <a:lnTo>
                                                <a:pt x="66" y="510"/>
                                              </a:lnTo>
                                              <a:lnTo>
                                                <a:pt x="66" y="510"/>
                                              </a:lnTo>
                                              <a:lnTo>
                                                <a:pt x="66" y="504"/>
                                              </a:lnTo>
                                              <a:lnTo>
                                                <a:pt x="66" y="504"/>
                                              </a:lnTo>
                                              <a:lnTo>
                                                <a:pt x="67" y="504"/>
                                              </a:lnTo>
                                              <a:lnTo>
                                                <a:pt x="67" y="501"/>
                                              </a:lnTo>
                                              <a:lnTo>
                                                <a:pt x="67" y="501"/>
                                              </a:lnTo>
                                              <a:lnTo>
                                                <a:pt x="67" y="499"/>
                                              </a:lnTo>
                                              <a:lnTo>
                                                <a:pt x="67" y="499"/>
                                              </a:lnTo>
                                              <a:lnTo>
                                                <a:pt x="68" y="497"/>
                                              </a:lnTo>
                                              <a:lnTo>
                                                <a:pt x="68" y="495"/>
                                              </a:lnTo>
                                              <a:lnTo>
                                                <a:pt x="68" y="495"/>
                                              </a:lnTo>
                                              <a:lnTo>
                                                <a:pt x="67" y="493"/>
                                              </a:lnTo>
                                              <a:lnTo>
                                                <a:pt x="67" y="493"/>
                                              </a:lnTo>
                                              <a:lnTo>
                                                <a:pt x="68" y="493"/>
                                              </a:lnTo>
                                              <a:lnTo>
                                                <a:pt x="68" y="493"/>
                                              </a:lnTo>
                                              <a:lnTo>
                                                <a:pt x="68" y="493"/>
                                              </a:lnTo>
                                              <a:lnTo>
                                                <a:pt x="67" y="487"/>
                                              </a:lnTo>
                                              <a:lnTo>
                                                <a:pt x="67" y="487"/>
                                              </a:lnTo>
                                              <a:lnTo>
                                                <a:pt x="68" y="484"/>
                                              </a:lnTo>
                                              <a:lnTo>
                                                <a:pt x="69" y="480"/>
                                              </a:lnTo>
                                              <a:lnTo>
                                                <a:pt x="69" y="480"/>
                                              </a:lnTo>
                                              <a:lnTo>
                                                <a:pt x="69" y="476"/>
                                              </a:lnTo>
                                              <a:lnTo>
                                                <a:pt x="68" y="469"/>
                                              </a:lnTo>
                                              <a:lnTo>
                                                <a:pt x="68" y="469"/>
                                              </a:lnTo>
                                              <a:lnTo>
                                                <a:pt x="67" y="464"/>
                                              </a:lnTo>
                                              <a:lnTo>
                                                <a:pt x="66" y="459"/>
                                              </a:lnTo>
                                              <a:lnTo>
                                                <a:pt x="66" y="459"/>
                                              </a:lnTo>
                                              <a:lnTo>
                                                <a:pt x="67" y="456"/>
                                              </a:lnTo>
                                              <a:lnTo>
                                                <a:pt x="68" y="452"/>
                                              </a:lnTo>
                                              <a:lnTo>
                                                <a:pt x="68" y="452"/>
                                              </a:lnTo>
                                              <a:lnTo>
                                                <a:pt x="67" y="420"/>
                                              </a:lnTo>
                                              <a:lnTo>
                                                <a:pt x="67" y="420"/>
                                              </a:lnTo>
                                              <a:lnTo>
                                                <a:pt x="67" y="412"/>
                                              </a:lnTo>
                                              <a:lnTo>
                                                <a:pt x="67" y="412"/>
                                              </a:lnTo>
                                              <a:lnTo>
                                                <a:pt x="67" y="411"/>
                                              </a:lnTo>
                                              <a:lnTo>
                                                <a:pt x="67" y="410"/>
                                              </a:lnTo>
                                              <a:lnTo>
                                                <a:pt x="67" y="410"/>
                                              </a:lnTo>
                                              <a:lnTo>
                                                <a:pt x="66" y="406"/>
                                              </a:lnTo>
                                              <a:lnTo>
                                                <a:pt x="66" y="406"/>
                                              </a:lnTo>
                                              <a:lnTo>
                                                <a:pt x="67" y="404"/>
                                              </a:lnTo>
                                              <a:lnTo>
                                                <a:pt x="67" y="404"/>
                                              </a:lnTo>
                                              <a:lnTo>
                                                <a:pt x="68" y="395"/>
                                              </a:lnTo>
                                              <a:lnTo>
                                                <a:pt x="68" y="395"/>
                                              </a:lnTo>
                                              <a:lnTo>
                                                <a:pt x="71" y="384"/>
                                              </a:lnTo>
                                              <a:lnTo>
                                                <a:pt x="71" y="384"/>
                                              </a:lnTo>
                                              <a:lnTo>
                                                <a:pt x="71" y="382"/>
                                              </a:lnTo>
                                              <a:lnTo>
                                                <a:pt x="71" y="381"/>
                                              </a:lnTo>
                                              <a:lnTo>
                                                <a:pt x="71" y="381"/>
                                              </a:lnTo>
                                              <a:lnTo>
                                                <a:pt x="69" y="377"/>
                                              </a:lnTo>
                                              <a:lnTo>
                                                <a:pt x="69" y="377"/>
                                              </a:lnTo>
                                              <a:lnTo>
                                                <a:pt x="77" y="344"/>
                                              </a:lnTo>
                                              <a:lnTo>
                                                <a:pt x="77" y="344"/>
                                              </a:lnTo>
                                              <a:lnTo>
                                                <a:pt x="82" y="325"/>
                                              </a:lnTo>
                                              <a:lnTo>
                                                <a:pt x="85" y="302"/>
                                              </a:lnTo>
                                              <a:lnTo>
                                                <a:pt x="85" y="302"/>
                                              </a:lnTo>
                                              <a:lnTo>
                                                <a:pt x="88" y="283"/>
                                              </a:lnTo>
                                              <a:lnTo>
                                                <a:pt x="89" y="278"/>
                                              </a:lnTo>
                                              <a:lnTo>
                                                <a:pt x="89" y="278"/>
                                              </a:lnTo>
                                              <a:lnTo>
                                                <a:pt x="92" y="278"/>
                                              </a:lnTo>
                                              <a:lnTo>
                                                <a:pt x="92" y="278"/>
                                              </a:lnTo>
                                              <a:lnTo>
                                                <a:pt x="95" y="291"/>
                                              </a:lnTo>
                                              <a:lnTo>
                                                <a:pt x="102" y="318"/>
                                              </a:lnTo>
                                              <a:lnTo>
                                                <a:pt x="102" y="318"/>
                                              </a:lnTo>
                                              <a:lnTo>
                                                <a:pt x="109" y="348"/>
                                              </a:lnTo>
                                              <a:lnTo>
                                                <a:pt x="114" y="370"/>
                                              </a:lnTo>
                                              <a:lnTo>
                                                <a:pt x="114" y="370"/>
                                              </a:lnTo>
                                              <a:lnTo>
                                                <a:pt x="115" y="374"/>
                                              </a:lnTo>
                                              <a:lnTo>
                                                <a:pt x="116" y="377"/>
                                              </a:lnTo>
                                              <a:lnTo>
                                                <a:pt x="116" y="377"/>
                                              </a:lnTo>
                                              <a:lnTo>
                                                <a:pt x="115" y="378"/>
                                              </a:lnTo>
                                              <a:lnTo>
                                                <a:pt x="116" y="379"/>
                                              </a:lnTo>
                                              <a:lnTo>
                                                <a:pt x="116" y="379"/>
                                              </a:lnTo>
                                              <a:lnTo>
                                                <a:pt x="117" y="381"/>
                                              </a:lnTo>
                                              <a:lnTo>
                                                <a:pt x="118" y="382"/>
                                              </a:lnTo>
                                              <a:lnTo>
                                                <a:pt x="118" y="382"/>
                                              </a:lnTo>
                                              <a:lnTo>
                                                <a:pt x="119" y="392"/>
                                              </a:lnTo>
                                              <a:lnTo>
                                                <a:pt x="121" y="408"/>
                                              </a:lnTo>
                                              <a:lnTo>
                                                <a:pt x="121" y="408"/>
                                              </a:lnTo>
                                              <a:lnTo>
                                                <a:pt x="125" y="426"/>
                                              </a:lnTo>
                                              <a:lnTo>
                                                <a:pt x="129" y="437"/>
                                              </a:lnTo>
                                              <a:lnTo>
                                                <a:pt x="129" y="437"/>
                                              </a:lnTo>
                                              <a:lnTo>
                                                <a:pt x="130" y="446"/>
                                              </a:lnTo>
                                              <a:lnTo>
                                                <a:pt x="132" y="457"/>
                                              </a:lnTo>
                                              <a:lnTo>
                                                <a:pt x="134" y="480"/>
                                              </a:lnTo>
                                              <a:lnTo>
                                                <a:pt x="134" y="480"/>
                                              </a:lnTo>
                                              <a:lnTo>
                                                <a:pt x="135" y="488"/>
                                              </a:lnTo>
                                              <a:lnTo>
                                                <a:pt x="136" y="491"/>
                                              </a:lnTo>
                                              <a:lnTo>
                                                <a:pt x="136" y="491"/>
                                              </a:lnTo>
                                              <a:lnTo>
                                                <a:pt x="136" y="493"/>
                                              </a:lnTo>
                                              <a:lnTo>
                                                <a:pt x="136" y="493"/>
                                              </a:lnTo>
                                              <a:lnTo>
                                                <a:pt x="136" y="493"/>
                                              </a:lnTo>
                                              <a:lnTo>
                                                <a:pt x="135" y="497"/>
                                              </a:lnTo>
                                              <a:lnTo>
                                                <a:pt x="134" y="501"/>
                                              </a:lnTo>
                                              <a:lnTo>
                                                <a:pt x="134" y="501"/>
                                              </a:lnTo>
                                              <a:lnTo>
                                                <a:pt x="135" y="502"/>
                                              </a:lnTo>
                                              <a:lnTo>
                                                <a:pt x="135" y="507"/>
                                              </a:lnTo>
                                              <a:lnTo>
                                                <a:pt x="135" y="509"/>
                                              </a:lnTo>
                                              <a:lnTo>
                                                <a:pt x="135" y="509"/>
                                              </a:lnTo>
                                              <a:lnTo>
                                                <a:pt x="134" y="510"/>
                                              </a:lnTo>
                                              <a:lnTo>
                                                <a:pt x="134" y="514"/>
                                              </a:lnTo>
                                              <a:lnTo>
                                                <a:pt x="134" y="514"/>
                                              </a:lnTo>
                                              <a:lnTo>
                                                <a:pt x="135" y="516"/>
                                              </a:lnTo>
                                              <a:lnTo>
                                                <a:pt x="136" y="517"/>
                                              </a:lnTo>
                                              <a:lnTo>
                                                <a:pt x="136" y="517"/>
                                              </a:lnTo>
                                              <a:lnTo>
                                                <a:pt x="139" y="519"/>
                                              </a:lnTo>
                                              <a:lnTo>
                                                <a:pt x="144" y="520"/>
                                              </a:lnTo>
                                              <a:lnTo>
                                                <a:pt x="144" y="520"/>
                                              </a:lnTo>
                                              <a:lnTo>
                                                <a:pt x="146" y="519"/>
                                              </a:lnTo>
                                              <a:lnTo>
                                                <a:pt x="146" y="520"/>
                                              </a:lnTo>
                                              <a:lnTo>
                                                <a:pt x="146" y="520"/>
                                              </a:lnTo>
                                              <a:lnTo>
                                                <a:pt x="154" y="521"/>
                                              </a:lnTo>
                                              <a:lnTo>
                                                <a:pt x="154" y="521"/>
                                              </a:lnTo>
                                              <a:lnTo>
                                                <a:pt x="155" y="522"/>
                                              </a:lnTo>
                                              <a:lnTo>
                                                <a:pt x="158" y="522"/>
                                              </a:lnTo>
                                              <a:lnTo>
                                                <a:pt x="158" y="522"/>
                                              </a:lnTo>
                                              <a:lnTo>
                                                <a:pt x="171" y="523"/>
                                              </a:lnTo>
                                              <a:lnTo>
                                                <a:pt x="171" y="523"/>
                                              </a:lnTo>
                                              <a:lnTo>
                                                <a:pt x="175" y="522"/>
                                              </a:lnTo>
                                              <a:lnTo>
                                                <a:pt x="175" y="522"/>
                                              </a:lnTo>
                                              <a:lnTo>
                                                <a:pt x="175" y="521"/>
                                              </a:lnTo>
                                              <a:lnTo>
                                                <a:pt x="175" y="521"/>
                                              </a:lnTo>
                                              <a:lnTo>
                                                <a:pt x="175" y="519"/>
                                              </a:lnTo>
                                              <a:lnTo>
                                                <a:pt x="175" y="519"/>
                                              </a:lnTo>
                                              <a:lnTo>
                                                <a:pt x="175" y="517"/>
                                              </a:lnTo>
                                              <a:lnTo>
                                                <a:pt x="174" y="515"/>
                                              </a:lnTo>
                                              <a:lnTo>
                                                <a:pt x="173" y="514"/>
                                              </a:lnTo>
                                              <a:lnTo>
                                                <a:pt x="173" y="514"/>
                                              </a:lnTo>
                                              <a:lnTo>
                                                <a:pt x="166" y="508"/>
                                              </a:lnTo>
                                              <a:lnTo>
                                                <a:pt x="166" y="508"/>
                                              </a:lnTo>
                                              <a:lnTo>
                                                <a:pt x="166" y="507"/>
                                              </a:lnTo>
                                              <a:lnTo>
                                                <a:pt x="166" y="507"/>
                                              </a:lnTo>
                                              <a:lnTo>
                                                <a:pt x="165" y="504"/>
                                              </a:lnTo>
                                              <a:lnTo>
                                                <a:pt x="165" y="504"/>
                                              </a:lnTo>
                                              <a:lnTo>
                                                <a:pt x="164" y="502"/>
                                              </a:lnTo>
                                              <a:lnTo>
                                                <a:pt x="164" y="502"/>
                                              </a:lnTo>
                                              <a:lnTo>
                                                <a:pt x="163" y="500"/>
                                              </a:lnTo>
                                              <a:lnTo>
                                                <a:pt x="163" y="500"/>
                                              </a:lnTo>
                                              <a:lnTo>
                                                <a:pt x="163" y="499"/>
                                              </a:lnTo>
                                              <a:lnTo>
                                                <a:pt x="163" y="497"/>
                                              </a:lnTo>
                                              <a:lnTo>
                                                <a:pt x="163" y="497"/>
                                              </a:lnTo>
                                              <a:lnTo>
                                                <a:pt x="161" y="493"/>
                                              </a:lnTo>
                                              <a:lnTo>
                                                <a:pt x="161" y="493"/>
                                              </a:lnTo>
                                              <a:lnTo>
                                                <a:pt x="159" y="479"/>
                                              </a:lnTo>
                                              <a:lnTo>
                                                <a:pt x="159" y="479"/>
                                              </a:lnTo>
                                              <a:lnTo>
                                                <a:pt x="159" y="477"/>
                                              </a:lnTo>
                                              <a:lnTo>
                                                <a:pt x="158" y="476"/>
                                              </a:lnTo>
                                              <a:lnTo>
                                                <a:pt x="156" y="475"/>
                                              </a:lnTo>
                                              <a:lnTo>
                                                <a:pt x="156" y="475"/>
                                              </a:lnTo>
                                              <a:lnTo>
                                                <a:pt x="151" y="447"/>
                                              </a:lnTo>
                                              <a:lnTo>
                                                <a:pt x="151" y="447"/>
                                              </a:lnTo>
                                              <a:lnTo>
                                                <a:pt x="151" y="442"/>
                                              </a:lnTo>
                                              <a:lnTo>
                                                <a:pt x="150" y="435"/>
                                              </a:lnTo>
                                              <a:lnTo>
                                                <a:pt x="150" y="435"/>
                                              </a:lnTo>
                                              <a:lnTo>
                                                <a:pt x="148" y="419"/>
                                              </a:lnTo>
                                              <a:lnTo>
                                                <a:pt x="148" y="407"/>
                                              </a:lnTo>
                                              <a:lnTo>
                                                <a:pt x="148" y="407"/>
                                              </a:lnTo>
                                              <a:lnTo>
                                                <a:pt x="144" y="404"/>
                                              </a:lnTo>
                                              <a:lnTo>
                                                <a:pt x="144" y="404"/>
                                              </a:lnTo>
                                              <a:lnTo>
                                                <a:pt x="146" y="397"/>
                                              </a:lnTo>
                                              <a:lnTo>
                                                <a:pt x="146" y="397"/>
                                              </a:lnTo>
                                              <a:lnTo>
                                                <a:pt x="144" y="392"/>
                                              </a:lnTo>
                                              <a:lnTo>
                                                <a:pt x="144" y="391"/>
                                              </a:lnTo>
                                              <a:lnTo>
                                                <a:pt x="141" y="387"/>
                                              </a:lnTo>
                                              <a:lnTo>
                                                <a:pt x="141" y="381"/>
                                              </a:lnTo>
                                              <a:lnTo>
                                                <a:pt x="141" y="381"/>
                                              </a:lnTo>
                                              <a:lnTo>
                                                <a:pt x="141" y="377"/>
                                              </a:lnTo>
                                              <a:lnTo>
                                                <a:pt x="141" y="377"/>
                                              </a:lnTo>
                                              <a:lnTo>
                                                <a:pt x="139" y="371"/>
                                              </a:lnTo>
                                              <a:lnTo>
                                                <a:pt x="139" y="366"/>
                                              </a:lnTo>
                                              <a:lnTo>
                                                <a:pt x="139" y="366"/>
                                              </a:lnTo>
                                              <a:lnTo>
                                                <a:pt x="136" y="290"/>
                                              </a:lnTo>
                                              <a:lnTo>
                                                <a:pt x="136" y="290"/>
                                              </a:lnTo>
                                              <a:lnTo>
                                                <a:pt x="138" y="288"/>
                                              </a:lnTo>
                                              <a:lnTo>
                                                <a:pt x="139" y="286"/>
                                              </a:lnTo>
                                              <a:lnTo>
                                                <a:pt x="139" y="286"/>
                                              </a:lnTo>
                                              <a:lnTo>
                                                <a:pt x="141" y="285"/>
                                              </a:lnTo>
                                              <a:lnTo>
                                                <a:pt x="141" y="285"/>
                                              </a:lnTo>
                                              <a:lnTo>
                                                <a:pt x="144" y="282"/>
                                              </a:lnTo>
                                              <a:lnTo>
                                                <a:pt x="144" y="279"/>
                                              </a:lnTo>
                                              <a:lnTo>
                                                <a:pt x="141" y="262"/>
                                              </a:lnTo>
                                              <a:lnTo>
                                                <a:pt x="141" y="262"/>
                                              </a:lnTo>
                                              <a:lnTo>
                                                <a:pt x="139" y="249"/>
                                              </a:lnTo>
                                              <a:lnTo>
                                                <a:pt x="139" y="249"/>
                                              </a:lnTo>
                                              <a:lnTo>
                                                <a:pt x="139" y="246"/>
                                              </a:lnTo>
                                              <a:lnTo>
                                                <a:pt x="138" y="246"/>
                                              </a:lnTo>
                                              <a:lnTo>
                                                <a:pt x="136" y="242"/>
                                              </a:lnTo>
                                              <a:lnTo>
                                                <a:pt x="136" y="242"/>
                                              </a:lnTo>
                                              <a:lnTo>
                                                <a:pt x="136" y="238"/>
                                              </a:lnTo>
                                              <a:lnTo>
                                                <a:pt x="136" y="238"/>
                                              </a:lnTo>
                                              <a:lnTo>
                                                <a:pt x="136" y="235"/>
                                              </a:lnTo>
                                              <a:lnTo>
                                                <a:pt x="135" y="233"/>
                                              </a:lnTo>
                                              <a:lnTo>
                                                <a:pt x="135" y="231"/>
                                              </a:lnTo>
                                              <a:lnTo>
                                                <a:pt x="135" y="231"/>
                                              </a:lnTo>
                                              <a:lnTo>
                                                <a:pt x="130" y="231"/>
                                              </a:lnTo>
                                              <a:lnTo>
                                                <a:pt x="130" y="231"/>
                                              </a:lnTo>
                                              <a:lnTo>
                                                <a:pt x="130" y="230"/>
                                              </a:lnTo>
                                              <a:lnTo>
                                                <a:pt x="130" y="230"/>
                                              </a:lnTo>
                                              <a:lnTo>
                                                <a:pt x="129" y="231"/>
                                              </a:lnTo>
                                              <a:lnTo>
                                                <a:pt x="129" y="231"/>
                                              </a:lnTo>
                                              <a:lnTo>
                                                <a:pt x="127" y="228"/>
                                              </a:lnTo>
                                              <a:lnTo>
                                                <a:pt x="127" y="228"/>
                                              </a:lnTo>
                                              <a:lnTo>
                                                <a:pt x="128" y="227"/>
                                              </a:lnTo>
                                              <a:lnTo>
                                                <a:pt x="128" y="227"/>
                                              </a:lnTo>
                                              <a:lnTo>
                                                <a:pt x="128" y="227"/>
                                              </a:lnTo>
                                              <a:lnTo>
                                                <a:pt x="127" y="222"/>
                                              </a:lnTo>
                                              <a:lnTo>
                                                <a:pt x="125" y="217"/>
                                              </a:lnTo>
                                              <a:lnTo>
                                                <a:pt x="125" y="217"/>
                                              </a:lnTo>
                                              <a:lnTo>
                                                <a:pt x="123" y="217"/>
                                              </a:lnTo>
                                              <a:lnTo>
                                                <a:pt x="123" y="217"/>
                                              </a:lnTo>
                                              <a:lnTo>
                                                <a:pt x="122" y="215"/>
                                              </a:lnTo>
                                              <a:lnTo>
                                                <a:pt x="122" y="215"/>
                                              </a:lnTo>
                                              <a:lnTo>
                                                <a:pt x="122" y="213"/>
                                              </a:lnTo>
                                              <a:lnTo>
                                                <a:pt x="122" y="213"/>
                                              </a:lnTo>
                                              <a:lnTo>
                                                <a:pt x="124" y="208"/>
                                              </a:lnTo>
                                              <a:lnTo>
                                                <a:pt x="125" y="202"/>
                                              </a:lnTo>
                                              <a:lnTo>
                                                <a:pt x="125" y="202"/>
                                              </a:lnTo>
                                              <a:lnTo>
                                                <a:pt x="125" y="200"/>
                                              </a:lnTo>
                                              <a:lnTo>
                                                <a:pt x="125" y="200"/>
                                              </a:lnTo>
                                              <a:lnTo>
                                                <a:pt x="125" y="197"/>
                                              </a:lnTo>
                                              <a:lnTo>
                                                <a:pt x="125" y="197"/>
                                              </a:lnTo>
                                              <a:lnTo>
                                                <a:pt x="125" y="194"/>
                                              </a:lnTo>
                                              <a:lnTo>
                                                <a:pt x="125" y="194"/>
                                              </a:lnTo>
                                              <a:lnTo>
                                                <a:pt x="127" y="183"/>
                                              </a:lnTo>
                                              <a:lnTo>
                                                <a:pt x="127" y="183"/>
                                              </a:lnTo>
                                              <a:lnTo>
                                                <a:pt x="128" y="177"/>
                                              </a:lnTo>
                                              <a:lnTo>
                                                <a:pt x="128" y="177"/>
                                              </a:lnTo>
                                              <a:lnTo>
                                                <a:pt x="127" y="176"/>
                                              </a:lnTo>
                                              <a:lnTo>
                                                <a:pt x="127" y="176"/>
                                              </a:lnTo>
                                              <a:lnTo>
                                                <a:pt x="130" y="173"/>
                                              </a:lnTo>
                                              <a:lnTo>
                                                <a:pt x="132" y="171"/>
                                              </a:lnTo>
                                              <a:lnTo>
                                                <a:pt x="134" y="168"/>
                                              </a:lnTo>
                                              <a:lnTo>
                                                <a:pt x="134" y="168"/>
                                              </a:lnTo>
                                              <a:lnTo>
                                                <a:pt x="135" y="173"/>
                                              </a:lnTo>
                                              <a:lnTo>
                                                <a:pt x="136" y="179"/>
                                              </a:lnTo>
                                              <a:lnTo>
                                                <a:pt x="138" y="184"/>
                                              </a:lnTo>
                                              <a:lnTo>
                                                <a:pt x="138" y="184"/>
                                              </a:lnTo>
                                              <a:lnTo>
                                                <a:pt x="143" y="194"/>
                                              </a:lnTo>
                                              <a:lnTo>
                                                <a:pt x="144" y="199"/>
                                              </a:lnTo>
                                              <a:lnTo>
                                                <a:pt x="144" y="199"/>
                                              </a:lnTo>
                                              <a:lnTo>
                                                <a:pt x="146" y="201"/>
                                              </a:lnTo>
                                              <a:lnTo>
                                                <a:pt x="148" y="201"/>
                                              </a:lnTo>
                                              <a:lnTo>
                                                <a:pt x="148" y="201"/>
                                              </a:lnTo>
                                              <a:lnTo>
                                                <a:pt x="151" y="200"/>
                                              </a:lnTo>
                                              <a:lnTo>
                                                <a:pt x="154" y="197"/>
                                              </a:lnTo>
                                              <a:lnTo>
                                                <a:pt x="154" y="197"/>
                                              </a:lnTo>
                                              <a:lnTo>
                                                <a:pt x="156" y="194"/>
                                              </a:lnTo>
                                              <a:lnTo>
                                                <a:pt x="160" y="188"/>
                                              </a:lnTo>
                                              <a:lnTo>
                                                <a:pt x="163" y="177"/>
                                              </a:lnTo>
                                              <a:lnTo>
                                                <a:pt x="167" y="162"/>
                                              </a:lnTo>
                                              <a:lnTo>
                                                <a:pt x="167" y="162"/>
                                              </a:lnTo>
                                              <a:lnTo>
                                                <a:pt x="171" y="140"/>
                                              </a:lnTo>
                                              <a:lnTo>
                                                <a:pt x="171" y="140"/>
                                              </a:lnTo>
                                              <a:lnTo>
                                                <a:pt x="175" y="137"/>
                                              </a:lnTo>
                                              <a:lnTo>
                                                <a:pt x="178" y="135"/>
                                              </a:lnTo>
                                              <a:lnTo>
                                                <a:pt x="178" y="135"/>
                                              </a:lnTo>
                                              <a:lnTo>
                                                <a:pt x="176" y="133"/>
                                              </a:lnTo>
                                              <a:lnTo>
                                                <a:pt x="175" y="133"/>
                                              </a:lnTo>
                                              <a:lnTo>
                                                <a:pt x="175" y="133"/>
                                              </a:lnTo>
                                              <a:lnTo>
                                                <a:pt x="175" y="128"/>
                                              </a:lnTo>
                                              <a:lnTo>
                                                <a:pt x="175" y="128"/>
                                              </a:lnTo>
                                              <a:lnTo>
                                                <a:pt x="174" y="126"/>
                                              </a:lnTo>
                                              <a:lnTo>
                                                <a:pt x="174" y="125"/>
                                              </a:lnTo>
                                              <a:lnTo>
                                                <a:pt x="174" y="125"/>
                                              </a:lnTo>
                                              <a:lnTo>
                                                <a:pt x="175" y="119"/>
                                              </a:lnTo>
                                              <a:lnTo>
                                                <a:pt x="210" y="137"/>
                                              </a:lnTo>
                                              <a:lnTo>
                                                <a:pt x="210" y="137"/>
                                              </a:lnTo>
                                              <a:lnTo>
                                                <a:pt x="212" y="137"/>
                                              </a:lnTo>
                                              <a:lnTo>
                                                <a:pt x="212" y="137"/>
                                              </a:lnTo>
                                              <a:lnTo>
                                                <a:pt x="213" y="135"/>
                                              </a:lnTo>
                                              <a:lnTo>
                                                <a:pt x="213" y="135"/>
                                              </a:lnTo>
                                              <a:lnTo>
                                                <a:pt x="213" y="133"/>
                                              </a:lnTo>
                                              <a:lnTo>
                                                <a:pt x="213" y="132"/>
                                              </a:lnTo>
                                              <a:lnTo>
                                                <a:pt x="213" y="132"/>
                                              </a:lnTo>
                                              <a:lnTo>
                                                <a:pt x="213" y="132"/>
                                              </a:lnTo>
                                              <a:lnTo>
                                                <a:pt x="213" y="132"/>
                                              </a:lnTo>
                                              <a:close/>
                                              <a:moveTo>
                                                <a:pt x="124" y="45"/>
                                              </a:moveTo>
                                              <a:lnTo>
                                                <a:pt x="124" y="45"/>
                                              </a:lnTo>
                                              <a:lnTo>
                                                <a:pt x="125" y="45"/>
                                              </a:lnTo>
                                              <a:lnTo>
                                                <a:pt x="127" y="46"/>
                                              </a:lnTo>
                                              <a:lnTo>
                                                <a:pt x="127" y="46"/>
                                              </a:lnTo>
                                              <a:lnTo>
                                                <a:pt x="128" y="47"/>
                                              </a:lnTo>
                                              <a:lnTo>
                                                <a:pt x="128" y="47"/>
                                              </a:lnTo>
                                              <a:lnTo>
                                                <a:pt x="126" y="46"/>
                                              </a:lnTo>
                                              <a:lnTo>
                                                <a:pt x="124" y="45"/>
                                              </a:lnTo>
                                              <a:lnTo>
                                                <a:pt x="122" y="45"/>
                                              </a:lnTo>
                                              <a:lnTo>
                                                <a:pt x="122" y="45"/>
                                              </a:lnTo>
                                              <a:lnTo>
                                                <a:pt x="124" y="45"/>
                                              </a:lnTo>
                                              <a:lnTo>
                                                <a:pt x="124" y="45"/>
                                              </a:lnTo>
                                              <a:lnTo>
                                                <a:pt x="124" y="45"/>
                                              </a:lnTo>
                                              <a:lnTo>
                                                <a:pt x="124" y="45"/>
                                              </a:lnTo>
                                              <a:close/>
                                              <a:moveTo>
                                                <a:pt x="135" y="142"/>
                                              </a:moveTo>
                                              <a:lnTo>
                                                <a:pt x="135" y="142"/>
                                              </a:lnTo>
                                              <a:lnTo>
                                                <a:pt x="135" y="142"/>
                                              </a:lnTo>
                                              <a:lnTo>
                                                <a:pt x="135" y="142"/>
                                              </a:lnTo>
                                              <a:lnTo>
                                                <a:pt x="135" y="142"/>
                                              </a:lnTo>
                                              <a:lnTo>
                                                <a:pt x="135" y="142"/>
                                              </a:lnTo>
                                              <a:lnTo>
                                                <a:pt x="135" y="142"/>
                                              </a:lnTo>
                                              <a:lnTo>
                                                <a:pt x="135" y="142"/>
                                              </a:lnTo>
                                              <a:lnTo>
                                                <a:pt x="135" y="142"/>
                                              </a:lnTo>
                                              <a:close/>
                                              <a:moveTo>
                                                <a:pt x="141" y="104"/>
                                              </a:moveTo>
                                              <a:lnTo>
                                                <a:pt x="141" y="104"/>
                                              </a:lnTo>
                                              <a:lnTo>
                                                <a:pt x="141" y="102"/>
                                              </a:lnTo>
                                              <a:lnTo>
                                                <a:pt x="141" y="102"/>
                                              </a:lnTo>
                                              <a:lnTo>
                                                <a:pt x="138" y="99"/>
                                              </a:lnTo>
                                              <a:lnTo>
                                                <a:pt x="133" y="97"/>
                                              </a:lnTo>
                                              <a:lnTo>
                                                <a:pt x="144" y="102"/>
                                              </a:lnTo>
                                              <a:lnTo>
                                                <a:pt x="144" y="102"/>
                                              </a:lnTo>
                                              <a:lnTo>
                                                <a:pt x="141" y="104"/>
                                              </a:lnTo>
                                              <a:lnTo>
                                                <a:pt x="141" y="104"/>
                                              </a:lnTo>
                                              <a:lnTo>
                                                <a:pt x="141" y="104"/>
                                              </a:lnTo>
                                              <a:lnTo>
                                                <a:pt x="141" y="104"/>
                                              </a:lnTo>
                                              <a:close/>
                                              <a:moveTo>
                                                <a:pt x="49" y="200"/>
                                              </a:moveTo>
                                              <a:lnTo>
                                                <a:pt x="49" y="200"/>
                                              </a:lnTo>
                                              <a:lnTo>
                                                <a:pt x="48" y="200"/>
                                              </a:lnTo>
                                              <a:lnTo>
                                                <a:pt x="42" y="192"/>
                                              </a:lnTo>
                                              <a:lnTo>
                                                <a:pt x="42" y="192"/>
                                              </a:lnTo>
                                              <a:lnTo>
                                                <a:pt x="41" y="195"/>
                                              </a:lnTo>
                                              <a:lnTo>
                                                <a:pt x="41" y="195"/>
                                              </a:lnTo>
                                              <a:lnTo>
                                                <a:pt x="38" y="186"/>
                                              </a:lnTo>
                                              <a:lnTo>
                                                <a:pt x="36" y="175"/>
                                              </a:lnTo>
                                              <a:lnTo>
                                                <a:pt x="36" y="175"/>
                                              </a:lnTo>
                                              <a:lnTo>
                                                <a:pt x="36" y="164"/>
                                              </a:lnTo>
                                              <a:lnTo>
                                                <a:pt x="35" y="155"/>
                                              </a:lnTo>
                                              <a:lnTo>
                                                <a:pt x="35" y="155"/>
                                              </a:lnTo>
                                              <a:lnTo>
                                                <a:pt x="35" y="154"/>
                                              </a:lnTo>
                                              <a:lnTo>
                                                <a:pt x="36" y="152"/>
                                              </a:lnTo>
                                              <a:lnTo>
                                                <a:pt x="42" y="147"/>
                                              </a:lnTo>
                                              <a:lnTo>
                                                <a:pt x="42" y="147"/>
                                              </a:lnTo>
                                              <a:lnTo>
                                                <a:pt x="55" y="137"/>
                                              </a:lnTo>
                                              <a:lnTo>
                                                <a:pt x="55" y="137"/>
                                              </a:lnTo>
                                              <a:lnTo>
                                                <a:pt x="58" y="141"/>
                                              </a:lnTo>
                                              <a:lnTo>
                                                <a:pt x="60" y="141"/>
                                              </a:lnTo>
                                              <a:lnTo>
                                                <a:pt x="60" y="141"/>
                                              </a:lnTo>
                                              <a:lnTo>
                                                <a:pt x="63" y="139"/>
                                              </a:lnTo>
                                              <a:lnTo>
                                                <a:pt x="63" y="139"/>
                                              </a:lnTo>
                                              <a:lnTo>
                                                <a:pt x="64" y="146"/>
                                              </a:lnTo>
                                              <a:lnTo>
                                                <a:pt x="64" y="151"/>
                                              </a:lnTo>
                                              <a:lnTo>
                                                <a:pt x="67" y="159"/>
                                              </a:lnTo>
                                              <a:lnTo>
                                                <a:pt x="67" y="159"/>
                                              </a:lnTo>
                                              <a:lnTo>
                                                <a:pt x="68" y="173"/>
                                              </a:lnTo>
                                              <a:lnTo>
                                                <a:pt x="69" y="180"/>
                                              </a:lnTo>
                                              <a:lnTo>
                                                <a:pt x="69" y="180"/>
                                              </a:lnTo>
                                              <a:lnTo>
                                                <a:pt x="69" y="180"/>
                                              </a:lnTo>
                                              <a:lnTo>
                                                <a:pt x="68" y="183"/>
                                              </a:lnTo>
                                              <a:lnTo>
                                                <a:pt x="68" y="183"/>
                                              </a:lnTo>
                                              <a:lnTo>
                                                <a:pt x="69" y="189"/>
                                              </a:lnTo>
                                              <a:lnTo>
                                                <a:pt x="69" y="189"/>
                                              </a:lnTo>
                                              <a:lnTo>
                                                <a:pt x="69" y="193"/>
                                              </a:lnTo>
                                              <a:lnTo>
                                                <a:pt x="69" y="193"/>
                                              </a:lnTo>
                                              <a:lnTo>
                                                <a:pt x="67" y="193"/>
                                              </a:lnTo>
                                              <a:lnTo>
                                                <a:pt x="67" y="193"/>
                                              </a:lnTo>
                                              <a:lnTo>
                                                <a:pt x="63" y="193"/>
                                              </a:lnTo>
                                              <a:lnTo>
                                                <a:pt x="62" y="193"/>
                                              </a:lnTo>
                                              <a:lnTo>
                                                <a:pt x="62" y="193"/>
                                              </a:lnTo>
                                              <a:lnTo>
                                                <a:pt x="60" y="193"/>
                                              </a:lnTo>
                                              <a:lnTo>
                                                <a:pt x="60" y="193"/>
                                              </a:lnTo>
                                              <a:lnTo>
                                                <a:pt x="57" y="195"/>
                                              </a:lnTo>
                                              <a:lnTo>
                                                <a:pt x="53" y="200"/>
                                              </a:lnTo>
                                              <a:lnTo>
                                                <a:pt x="53" y="200"/>
                                              </a:lnTo>
                                              <a:lnTo>
                                                <a:pt x="49" y="201"/>
                                              </a:lnTo>
                                              <a:lnTo>
                                                <a:pt x="49" y="201"/>
                                              </a:lnTo>
                                              <a:lnTo>
                                                <a:pt x="51" y="201"/>
                                              </a:lnTo>
                                              <a:lnTo>
                                                <a:pt x="49" y="200"/>
                                              </a:lnTo>
                                              <a:lnTo>
                                                <a:pt x="49" y="200"/>
                                              </a:lnTo>
                                              <a:lnTo>
                                                <a:pt x="49" y="200"/>
                                              </a:lnTo>
                                              <a:lnTo>
                                                <a:pt x="49" y="200"/>
                                              </a:lnTo>
                                              <a:close/>
                                              <a:moveTo>
                                                <a:pt x="117" y="91"/>
                                              </a:moveTo>
                                              <a:lnTo>
                                                <a:pt x="117" y="91"/>
                                              </a:lnTo>
                                              <a:lnTo>
                                                <a:pt x="116" y="92"/>
                                              </a:lnTo>
                                              <a:lnTo>
                                                <a:pt x="116" y="92"/>
                                              </a:lnTo>
                                              <a:lnTo>
                                                <a:pt x="114" y="89"/>
                                              </a:lnTo>
                                              <a:lnTo>
                                                <a:pt x="112" y="84"/>
                                              </a:lnTo>
                                              <a:lnTo>
                                                <a:pt x="128" y="93"/>
                                              </a:lnTo>
                                              <a:lnTo>
                                                <a:pt x="128" y="93"/>
                                              </a:lnTo>
                                              <a:lnTo>
                                                <a:pt x="120" y="91"/>
                                              </a:lnTo>
                                              <a:lnTo>
                                                <a:pt x="117" y="91"/>
                                              </a:lnTo>
                                              <a:lnTo>
                                                <a:pt x="117" y="91"/>
                                              </a:lnTo>
                                              <a:lnTo>
                                                <a:pt x="117" y="91"/>
                                              </a:lnTo>
                                              <a:lnTo>
                                                <a:pt x="117" y="91"/>
                                              </a:lnTo>
                                              <a:close/>
                                              <a:moveTo>
                                                <a:pt x="155" y="152"/>
                                              </a:moveTo>
                                              <a:lnTo>
                                                <a:pt x="155" y="152"/>
                                              </a:lnTo>
                                              <a:lnTo>
                                                <a:pt x="151" y="161"/>
                                              </a:lnTo>
                                              <a:lnTo>
                                                <a:pt x="150" y="162"/>
                                              </a:lnTo>
                                              <a:lnTo>
                                                <a:pt x="150" y="162"/>
                                              </a:lnTo>
                                              <a:lnTo>
                                                <a:pt x="150" y="158"/>
                                              </a:lnTo>
                                              <a:lnTo>
                                                <a:pt x="150" y="147"/>
                                              </a:lnTo>
                                              <a:lnTo>
                                                <a:pt x="150" y="147"/>
                                              </a:lnTo>
                                              <a:lnTo>
                                                <a:pt x="149" y="133"/>
                                              </a:lnTo>
                                              <a:lnTo>
                                                <a:pt x="149" y="133"/>
                                              </a:lnTo>
                                              <a:lnTo>
                                                <a:pt x="150" y="133"/>
                                              </a:lnTo>
                                              <a:lnTo>
                                                <a:pt x="150" y="133"/>
                                              </a:lnTo>
                                              <a:lnTo>
                                                <a:pt x="153" y="129"/>
                                              </a:lnTo>
                                              <a:lnTo>
                                                <a:pt x="153" y="128"/>
                                              </a:lnTo>
                                              <a:lnTo>
                                                <a:pt x="151" y="127"/>
                                              </a:lnTo>
                                              <a:lnTo>
                                                <a:pt x="151" y="127"/>
                                              </a:lnTo>
                                              <a:lnTo>
                                                <a:pt x="148" y="120"/>
                                              </a:lnTo>
                                              <a:lnTo>
                                                <a:pt x="148" y="120"/>
                                              </a:lnTo>
                                              <a:lnTo>
                                                <a:pt x="148" y="118"/>
                                              </a:lnTo>
                                              <a:lnTo>
                                                <a:pt x="148" y="118"/>
                                              </a:lnTo>
                                              <a:lnTo>
                                                <a:pt x="149" y="119"/>
                                              </a:lnTo>
                                              <a:lnTo>
                                                <a:pt x="149" y="119"/>
                                              </a:lnTo>
                                              <a:lnTo>
                                                <a:pt x="154" y="125"/>
                                              </a:lnTo>
                                              <a:lnTo>
                                                <a:pt x="158" y="127"/>
                                              </a:lnTo>
                                              <a:lnTo>
                                                <a:pt x="158" y="127"/>
                                              </a:lnTo>
                                              <a:lnTo>
                                                <a:pt x="158" y="129"/>
                                              </a:lnTo>
                                              <a:lnTo>
                                                <a:pt x="158" y="129"/>
                                              </a:lnTo>
                                              <a:lnTo>
                                                <a:pt x="158" y="132"/>
                                              </a:lnTo>
                                              <a:lnTo>
                                                <a:pt x="158" y="132"/>
                                              </a:lnTo>
                                              <a:lnTo>
                                                <a:pt x="156" y="135"/>
                                              </a:lnTo>
                                              <a:lnTo>
                                                <a:pt x="156" y="135"/>
                                              </a:lnTo>
                                              <a:lnTo>
                                                <a:pt x="156" y="137"/>
                                              </a:lnTo>
                                              <a:lnTo>
                                                <a:pt x="158" y="140"/>
                                              </a:lnTo>
                                              <a:lnTo>
                                                <a:pt x="158" y="140"/>
                                              </a:lnTo>
                                              <a:lnTo>
                                                <a:pt x="158" y="141"/>
                                              </a:lnTo>
                                              <a:lnTo>
                                                <a:pt x="158" y="141"/>
                                              </a:lnTo>
                                              <a:lnTo>
                                                <a:pt x="155" y="152"/>
                                              </a:lnTo>
                                              <a:lnTo>
                                                <a:pt x="155" y="152"/>
                                              </a:lnTo>
                                              <a:lnTo>
                                                <a:pt x="155" y="152"/>
                                              </a:lnTo>
                                              <a:lnTo>
                                                <a:pt x="155" y="152"/>
                                              </a:lnTo>
                                              <a:close/>
                                              <a:moveTo>
                                                <a:pt x="155" y="110"/>
                                              </a:moveTo>
                                              <a:lnTo>
                                                <a:pt x="154" y="110"/>
                                              </a:lnTo>
                                              <a:lnTo>
                                                <a:pt x="153" y="107"/>
                                              </a:lnTo>
                                              <a:lnTo>
                                                <a:pt x="153" y="107"/>
                                              </a:lnTo>
                                              <a:lnTo>
                                                <a:pt x="151" y="106"/>
                                              </a:lnTo>
                                              <a:lnTo>
                                                <a:pt x="155" y="107"/>
                                              </a:lnTo>
                                              <a:lnTo>
                                                <a:pt x="155" y="107"/>
                                              </a:lnTo>
                                              <a:lnTo>
                                                <a:pt x="155" y="110"/>
                                              </a:lnTo>
                                              <a:lnTo>
                                                <a:pt x="155" y="110"/>
                                              </a:lnTo>
                                              <a:lnTo>
                                                <a:pt x="155" y="110"/>
                                              </a:lnTo>
                                              <a:lnTo>
                                                <a:pt x="155" y="110"/>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54"/>
                                      <wps:cNvSpPr>
                                        <a:spLocks noEditPoints="1"/>
                                      </wps:cNvSpPr>
                                      <wps:spPr bwMode="auto">
                                        <a:xfrm>
                                          <a:off x="4000500" y="316230"/>
                                          <a:ext cx="88265" cy="344170"/>
                                        </a:xfrm>
                                        <a:custGeom>
                                          <a:avLst/>
                                          <a:gdLst>
                                            <a:gd name="T0" fmla="*/ 127 w 139"/>
                                            <a:gd name="T1" fmla="*/ 252 h 542"/>
                                            <a:gd name="T2" fmla="*/ 135 w 139"/>
                                            <a:gd name="T3" fmla="*/ 220 h 542"/>
                                            <a:gd name="T4" fmla="*/ 137 w 139"/>
                                            <a:gd name="T5" fmla="*/ 191 h 542"/>
                                            <a:gd name="T6" fmla="*/ 134 w 139"/>
                                            <a:gd name="T7" fmla="*/ 168 h 542"/>
                                            <a:gd name="T8" fmla="*/ 129 w 139"/>
                                            <a:gd name="T9" fmla="*/ 153 h 542"/>
                                            <a:gd name="T10" fmla="*/ 115 w 139"/>
                                            <a:gd name="T11" fmla="*/ 100 h 542"/>
                                            <a:gd name="T12" fmla="*/ 97 w 139"/>
                                            <a:gd name="T13" fmla="*/ 88 h 542"/>
                                            <a:gd name="T14" fmla="*/ 74 w 139"/>
                                            <a:gd name="T15" fmla="*/ 71 h 542"/>
                                            <a:gd name="T16" fmla="*/ 73 w 139"/>
                                            <a:gd name="T17" fmla="*/ 58 h 542"/>
                                            <a:gd name="T18" fmla="*/ 77 w 139"/>
                                            <a:gd name="T19" fmla="*/ 41 h 542"/>
                                            <a:gd name="T20" fmla="*/ 77 w 139"/>
                                            <a:gd name="T21" fmla="*/ 36 h 542"/>
                                            <a:gd name="T22" fmla="*/ 73 w 139"/>
                                            <a:gd name="T23" fmla="*/ 16 h 542"/>
                                            <a:gd name="T24" fmla="*/ 46 w 139"/>
                                            <a:gd name="T25" fmla="*/ 4 h 542"/>
                                            <a:gd name="T26" fmla="*/ 34 w 139"/>
                                            <a:gd name="T27" fmla="*/ 44 h 542"/>
                                            <a:gd name="T28" fmla="*/ 38 w 139"/>
                                            <a:gd name="T29" fmla="*/ 53 h 542"/>
                                            <a:gd name="T30" fmla="*/ 44 w 139"/>
                                            <a:gd name="T31" fmla="*/ 64 h 542"/>
                                            <a:gd name="T32" fmla="*/ 39 w 139"/>
                                            <a:gd name="T33" fmla="*/ 99 h 542"/>
                                            <a:gd name="T34" fmla="*/ 20 w 139"/>
                                            <a:gd name="T35" fmla="*/ 116 h 542"/>
                                            <a:gd name="T36" fmla="*/ 17 w 139"/>
                                            <a:gd name="T37" fmla="*/ 141 h 542"/>
                                            <a:gd name="T38" fmla="*/ 10 w 139"/>
                                            <a:gd name="T39" fmla="*/ 155 h 542"/>
                                            <a:gd name="T40" fmla="*/ 10 w 139"/>
                                            <a:gd name="T41" fmla="*/ 171 h 542"/>
                                            <a:gd name="T42" fmla="*/ 8 w 139"/>
                                            <a:gd name="T43" fmla="*/ 196 h 542"/>
                                            <a:gd name="T44" fmla="*/ 14 w 139"/>
                                            <a:gd name="T45" fmla="*/ 222 h 542"/>
                                            <a:gd name="T46" fmla="*/ 18 w 139"/>
                                            <a:gd name="T47" fmla="*/ 230 h 542"/>
                                            <a:gd name="T48" fmla="*/ 20 w 139"/>
                                            <a:gd name="T49" fmla="*/ 240 h 542"/>
                                            <a:gd name="T50" fmla="*/ 18 w 139"/>
                                            <a:gd name="T51" fmla="*/ 241 h 542"/>
                                            <a:gd name="T52" fmla="*/ 19 w 139"/>
                                            <a:gd name="T53" fmla="*/ 262 h 542"/>
                                            <a:gd name="T54" fmla="*/ 12 w 139"/>
                                            <a:gd name="T55" fmla="*/ 252 h 542"/>
                                            <a:gd name="T56" fmla="*/ 5 w 139"/>
                                            <a:gd name="T57" fmla="*/ 277 h 542"/>
                                            <a:gd name="T58" fmla="*/ 4 w 139"/>
                                            <a:gd name="T59" fmla="*/ 297 h 542"/>
                                            <a:gd name="T60" fmla="*/ 18 w 139"/>
                                            <a:gd name="T61" fmla="*/ 307 h 542"/>
                                            <a:gd name="T62" fmla="*/ 35 w 139"/>
                                            <a:gd name="T63" fmla="*/ 400 h 542"/>
                                            <a:gd name="T64" fmla="*/ 38 w 139"/>
                                            <a:gd name="T65" fmla="*/ 499 h 542"/>
                                            <a:gd name="T66" fmla="*/ 31 w 139"/>
                                            <a:gd name="T67" fmla="*/ 519 h 542"/>
                                            <a:gd name="T68" fmla="*/ 52 w 139"/>
                                            <a:gd name="T69" fmla="*/ 533 h 542"/>
                                            <a:gd name="T70" fmla="*/ 68 w 139"/>
                                            <a:gd name="T71" fmla="*/ 520 h 542"/>
                                            <a:gd name="T72" fmla="*/ 71 w 139"/>
                                            <a:gd name="T73" fmla="*/ 504 h 542"/>
                                            <a:gd name="T74" fmla="*/ 67 w 139"/>
                                            <a:gd name="T75" fmla="*/ 428 h 542"/>
                                            <a:gd name="T76" fmla="*/ 71 w 139"/>
                                            <a:gd name="T77" fmla="*/ 328 h 542"/>
                                            <a:gd name="T78" fmla="*/ 86 w 139"/>
                                            <a:gd name="T79" fmla="*/ 418 h 542"/>
                                            <a:gd name="T80" fmla="*/ 97 w 139"/>
                                            <a:gd name="T81" fmla="*/ 506 h 542"/>
                                            <a:gd name="T82" fmla="*/ 101 w 139"/>
                                            <a:gd name="T83" fmla="*/ 526 h 542"/>
                                            <a:gd name="T84" fmla="*/ 112 w 139"/>
                                            <a:gd name="T85" fmla="*/ 541 h 542"/>
                                            <a:gd name="T86" fmla="*/ 134 w 139"/>
                                            <a:gd name="T87" fmla="*/ 534 h 542"/>
                                            <a:gd name="T88" fmla="*/ 130 w 139"/>
                                            <a:gd name="T89" fmla="*/ 503 h 542"/>
                                            <a:gd name="T90" fmla="*/ 122 w 139"/>
                                            <a:gd name="T91" fmla="*/ 417 h 542"/>
                                            <a:gd name="T92" fmla="*/ 110 w 139"/>
                                            <a:gd name="T93" fmla="*/ 327 h 542"/>
                                            <a:gd name="T94" fmla="*/ 122 w 139"/>
                                            <a:gd name="T95" fmla="*/ 327 h 542"/>
                                            <a:gd name="T96" fmla="*/ 137 w 139"/>
                                            <a:gd name="T97" fmla="*/ 304 h 542"/>
                                            <a:gd name="T98" fmla="*/ 139 w 139"/>
                                            <a:gd name="T99" fmla="*/ 271 h 542"/>
                                            <a:gd name="T100" fmla="*/ 139 w 139"/>
                                            <a:gd name="T101" fmla="*/ 254 h 542"/>
                                            <a:gd name="T102" fmla="*/ 99 w 139"/>
                                            <a:gd name="T103" fmla="*/ 207 h 542"/>
                                            <a:gd name="T104" fmla="*/ 107 w 139"/>
                                            <a:gd name="T105" fmla="*/ 190 h 542"/>
                                            <a:gd name="T106" fmla="*/ 113 w 139"/>
                                            <a:gd name="T107" fmla="*/ 190 h 542"/>
                                            <a:gd name="T108" fmla="*/ 109 w 139"/>
                                            <a:gd name="T109" fmla="*/ 206 h 542"/>
                                            <a:gd name="T110" fmla="*/ 108 w 139"/>
                                            <a:gd name="T111" fmla="*/ 232 h 542"/>
                                            <a:gd name="T112" fmla="*/ 97 w 139"/>
                                            <a:gd name="T113" fmla="*/ 221 h 542"/>
                                            <a:gd name="T114" fmla="*/ 29 w 139"/>
                                            <a:gd name="T115" fmla="*/ 186 h 542"/>
                                            <a:gd name="T116" fmla="*/ 36 w 139"/>
                                            <a:gd name="T117" fmla="*/ 176 h 542"/>
                                            <a:gd name="T118" fmla="*/ 35 w 139"/>
                                            <a:gd name="T119" fmla="*/ 207 h 542"/>
                                            <a:gd name="T120" fmla="*/ 25 w 139"/>
                                            <a:gd name="T121" fmla="*/ 196 h 542"/>
                                            <a:gd name="T122" fmla="*/ 31 w 139"/>
                                            <a:gd name="T123" fmla="*/ 319 h 5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39" h="542">
                                              <a:moveTo>
                                                <a:pt x="139" y="250"/>
                                              </a:moveTo>
                                              <a:lnTo>
                                                <a:pt x="139" y="250"/>
                                              </a:lnTo>
                                              <a:lnTo>
                                                <a:pt x="138" y="249"/>
                                              </a:lnTo>
                                              <a:lnTo>
                                                <a:pt x="137" y="249"/>
                                              </a:lnTo>
                                              <a:lnTo>
                                                <a:pt x="134" y="249"/>
                                              </a:lnTo>
                                              <a:lnTo>
                                                <a:pt x="124" y="265"/>
                                              </a:lnTo>
                                              <a:lnTo>
                                                <a:pt x="123" y="265"/>
                                              </a:lnTo>
                                              <a:lnTo>
                                                <a:pt x="123" y="265"/>
                                              </a:lnTo>
                                              <a:lnTo>
                                                <a:pt x="123" y="262"/>
                                              </a:lnTo>
                                              <a:lnTo>
                                                <a:pt x="123" y="261"/>
                                              </a:lnTo>
                                              <a:lnTo>
                                                <a:pt x="123" y="261"/>
                                              </a:lnTo>
                                              <a:lnTo>
                                                <a:pt x="127" y="252"/>
                                              </a:lnTo>
                                              <a:lnTo>
                                                <a:pt x="127" y="252"/>
                                              </a:lnTo>
                                              <a:lnTo>
                                                <a:pt x="128" y="250"/>
                                              </a:lnTo>
                                              <a:lnTo>
                                                <a:pt x="127" y="249"/>
                                              </a:lnTo>
                                              <a:lnTo>
                                                <a:pt x="124" y="247"/>
                                              </a:lnTo>
                                              <a:lnTo>
                                                <a:pt x="124" y="247"/>
                                              </a:lnTo>
                                              <a:lnTo>
                                                <a:pt x="122" y="246"/>
                                              </a:lnTo>
                                              <a:lnTo>
                                                <a:pt x="122" y="246"/>
                                              </a:lnTo>
                                              <a:lnTo>
                                                <a:pt x="130" y="222"/>
                                              </a:lnTo>
                                              <a:lnTo>
                                                <a:pt x="130" y="222"/>
                                              </a:lnTo>
                                              <a:lnTo>
                                                <a:pt x="134" y="221"/>
                                              </a:lnTo>
                                              <a:lnTo>
                                                <a:pt x="134" y="221"/>
                                              </a:lnTo>
                                              <a:lnTo>
                                                <a:pt x="135" y="220"/>
                                              </a:lnTo>
                                              <a:lnTo>
                                                <a:pt x="138" y="214"/>
                                              </a:lnTo>
                                              <a:lnTo>
                                                <a:pt x="138" y="214"/>
                                              </a:lnTo>
                                              <a:lnTo>
                                                <a:pt x="139" y="212"/>
                                              </a:lnTo>
                                              <a:lnTo>
                                                <a:pt x="139" y="210"/>
                                              </a:lnTo>
                                              <a:lnTo>
                                                <a:pt x="138" y="207"/>
                                              </a:lnTo>
                                              <a:lnTo>
                                                <a:pt x="138" y="207"/>
                                              </a:lnTo>
                                              <a:lnTo>
                                                <a:pt x="135" y="206"/>
                                              </a:lnTo>
                                              <a:lnTo>
                                                <a:pt x="135" y="201"/>
                                              </a:lnTo>
                                              <a:lnTo>
                                                <a:pt x="134" y="200"/>
                                              </a:lnTo>
                                              <a:lnTo>
                                                <a:pt x="134" y="200"/>
                                              </a:lnTo>
                                              <a:lnTo>
                                                <a:pt x="137" y="191"/>
                                              </a:lnTo>
                                              <a:lnTo>
                                                <a:pt x="137" y="191"/>
                                              </a:lnTo>
                                              <a:lnTo>
                                                <a:pt x="138" y="183"/>
                                              </a:lnTo>
                                              <a:lnTo>
                                                <a:pt x="138" y="183"/>
                                              </a:lnTo>
                                              <a:lnTo>
                                                <a:pt x="137" y="181"/>
                                              </a:lnTo>
                                              <a:lnTo>
                                                <a:pt x="135" y="179"/>
                                              </a:lnTo>
                                              <a:lnTo>
                                                <a:pt x="135" y="176"/>
                                              </a:lnTo>
                                              <a:lnTo>
                                                <a:pt x="135" y="176"/>
                                              </a:lnTo>
                                              <a:lnTo>
                                                <a:pt x="135" y="173"/>
                                              </a:lnTo>
                                              <a:lnTo>
                                                <a:pt x="135" y="173"/>
                                              </a:lnTo>
                                              <a:lnTo>
                                                <a:pt x="134" y="172"/>
                                              </a:lnTo>
                                              <a:lnTo>
                                                <a:pt x="134" y="171"/>
                                              </a:lnTo>
                                              <a:lnTo>
                                                <a:pt x="134" y="171"/>
                                              </a:lnTo>
                                              <a:lnTo>
                                                <a:pt x="134" y="168"/>
                                              </a:lnTo>
                                              <a:lnTo>
                                                <a:pt x="134" y="168"/>
                                              </a:lnTo>
                                              <a:lnTo>
                                                <a:pt x="134" y="167"/>
                                              </a:lnTo>
                                              <a:lnTo>
                                                <a:pt x="134" y="165"/>
                                              </a:lnTo>
                                              <a:lnTo>
                                                <a:pt x="134" y="165"/>
                                              </a:lnTo>
                                              <a:lnTo>
                                                <a:pt x="130" y="161"/>
                                              </a:lnTo>
                                              <a:lnTo>
                                                <a:pt x="130" y="161"/>
                                              </a:lnTo>
                                              <a:lnTo>
                                                <a:pt x="130" y="158"/>
                                              </a:lnTo>
                                              <a:lnTo>
                                                <a:pt x="132" y="158"/>
                                              </a:lnTo>
                                              <a:lnTo>
                                                <a:pt x="132" y="158"/>
                                              </a:lnTo>
                                              <a:lnTo>
                                                <a:pt x="130" y="156"/>
                                              </a:lnTo>
                                              <a:lnTo>
                                                <a:pt x="129" y="153"/>
                                              </a:lnTo>
                                              <a:lnTo>
                                                <a:pt x="129" y="153"/>
                                              </a:lnTo>
                                              <a:lnTo>
                                                <a:pt x="123" y="133"/>
                                              </a:lnTo>
                                              <a:lnTo>
                                                <a:pt x="123" y="133"/>
                                              </a:lnTo>
                                              <a:lnTo>
                                                <a:pt x="124" y="130"/>
                                              </a:lnTo>
                                              <a:lnTo>
                                                <a:pt x="124" y="130"/>
                                              </a:lnTo>
                                              <a:lnTo>
                                                <a:pt x="123" y="129"/>
                                              </a:lnTo>
                                              <a:lnTo>
                                                <a:pt x="122" y="128"/>
                                              </a:lnTo>
                                              <a:lnTo>
                                                <a:pt x="122" y="128"/>
                                              </a:lnTo>
                                              <a:lnTo>
                                                <a:pt x="116" y="106"/>
                                              </a:lnTo>
                                              <a:lnTo>
                                                <a:pt x="116" y="106"/>
                                              </a:lnTo>
                                              <a:lnTo>
                                                <a:pt x="116" y="105"/>
                                              </a:lnTo>
                                              <a:lnTo>
                                                <a:pt x="115" y="100"/>
                                              </a:lnTo>
                                              <a:lnTo>
                                                <a:pt x="115" y="100"/>
                                              </a:lnTo>
                                              <a:lnTo>
                                                <a:pt x="112" y="97"/>
                                              </a:lnTo>
                                              <a:lnTo>
                                                <a:pt x="109" y="92"/>
                                              </a:lnTo>
                                              <a:lnTo>
                                                <a:pt x="109" y="92"/>
                                              </a:lnTo>
                                              <a:lnTo>
                                                <a:pt x="104" y="92"/>
                                              </a:lnTo>
                                              <a:lnTo>
                                                <a:pt x="104" y="92"/>
                                              </a:lnTo>
                                              <a:lnTo>
                                                <a:pt x="103" y="91"/>
                                              </a:lnTo>
                                              <a:lnTo>
                                                <a:pt x="103" y="91"/>
                                              </a:lnTo>
                                              <a:lnTo>
                                                <a:pt x="98" y="90"/>
                                              </a:lnTo>
                                              <a:lnTo>
                                                <a:pt x="98" y="90"/>
                                              </a:lnTo>
                                              <a:lnTo>
                                                <a:pt x="97" y="88"/>
                                              </a:lnTo>
                                              <a:lnTo>
                                                <a:pt x="97" y="88"/>
                                              </a:lnTo>
                                              <a:lnTo>
                                                <a:pt x="97" y="88"/>
                                              </a:lnTo>
                                              <a:lnTo>
                                                <a:pt x="96" y="86"/>
                                              </a:lnTo>
                                              <a:lnTo>
                                                <a:pt x="96" y="86"/>
                                              </a:lnTo>
                                              <a:lnTo>
                                                <a:pt x="87" y="84"/>
                                              </a:lnTo>
                                              <a:lnTo>
                                                <a:pt x="87" y="84"/>
                                              </a:lnTo>
                                              <a:lnTo>
                                                <a:pt x="83" y="83"/>
                                              </a:lnTo>
                                              <a:lnTo>
                                                <a:pt x="81" y="82"/>
                                              </a:lnTo>
                                              <a:lnTo>
                                                <a:pt x="81" y="82"/>
                                              </a:lnTo>
                                              <a:lnTo>
                                                <a:pt x="81" y="73"/>
                                              </a:lnTo>
                                              <a:lnTo>
                                                <a:pt x="81" y="73"/>
                                              </a:lnTo>
                                              <a:lnTo>
                                                <a:pt x="78" y="71"/>
                                              </a:lnTo>
                                              <a:lnTo>
                                                <a:pt x="74" y="71"/>
                                              </a:lnTo>
                                              <a:lnTo>
                                                <a:pt x="74" y="71"/>
                                              </a:lnTo>
                                              <a:lnTo>
                                                <a:pt x="74" y="71"/>
                                              </a:lnTo>
                                              <a:lnTo>
                                                <a:pt x="74" y="71"/>
                                              </a:lnTo>
                                              <a:lnTo>
                                                <a:pt x="72" y="63"/>
                                              </a:lnTo>
                                              <a:lnTo>
                                                <a:pt x="73" y="63"/>
                                              </a:lnTo>
                                              <a:lnTo>
                                                <a:pt x="73" y="63"/>
                                              </a:lnTo>
                                              <a:lnTo>
                                                <a:pt x="73" y="63"/>
                                              </a:lnTo>
                                              <a:lnTo>
                                                <a:pt x="73" y="61"/>
                                              </a:lnTo>
                                              <a:lnTo>
                                                <a:pt x="73" y="61"/>
                                              </a:lnTo>
                                              <a:lnTo>
                                                <a:pt x="73" y="59"/>
                                              </a:lnTo>
                                              <a:lnTo>
                                                <a:pt x="73" y="59"/>
                                              </a:lnTo>
                                              <a:lnTo>
                                                <a:pt x="73" y="58"/>
                                              </a:lnTo>
                                              <a:lnTo>
                                                <a:pt x="73" y="58"/>
                                              </a:lnTo>
                                              <a:lnTo>
                                                <a:pt x="73" y="56"/>
                                              </a:lnTo>
                                              <a:lnTo>
                                                <a:pt x="73" y="56"/>
                                              </a:lnTo>
                                              <a:lnTo>
                                                <a:pt x="74" y="55"/>
                                              </a:lnTo>
                                              <a:lnTo>
                                                <a:pt x="76" y="53"/>
                                              </a:lnTo>
                                              <a:lnTo>
                                                <a:pt x="76" y="53"/>
                                              </a:lnTo>
                                              <a:lnTo>
                                                <a:pt x="77" y="49"/>
                                              </a:lnTo>
                                              <a:lnTo>
                                                <a:pt x="77" y="43"/>
                                              </a:lnTo>
                                              <a:lnTo>
                                                <a:pt x="77" y="43"/>
                                              </a:lnTo>
                                              <a:lnTo>
                                                <a:pt x="77" y="41"/>
                                              </a:lnTo>
                                              <a:lnTo>
                                                <a:pt x="76" y="41"/>
                                              </a:lnTo>
                                              <a:lnTo>
                                                <a:pt x="76" y="41"/>
                                              </a:lnTo>
                                              <a:lnTo>
                                                <a:pt x="77" y="41"/>
                                              </a:lnTo>
                                              <a:lnTo>
                                                <a:pt x="77" y="41"/>
                                              </a:lnTo>
                                              <a:lnTo>
                                                <a:pt x="77" y="41"/>
                                              </a:lnTo>
                                              <a:lnTo>
                                                <a:pt x="77" y="41"/>
                                              </a:lnTo>
                                              <a:lnTo>
                                                <a:pt x="77" y="41"/>
                                              </a:lnTo>
                                              <a:lnTo>
                                                <a:pt x="76" y="40"/>
                                              </a:lnTo>
                                              <a:lnTo>
                                                <a:pt x="77" y="40"/>
                                              </a:lnTo>
                                              <a:lnTo>
                                                <a:pt x="77" y="40"/>
                                              </a:lnTo>
                                              <a:lnTo>
                                                <a:pt x="77" y="37"/>
                                              </a:lnTo>
                                              <a:lnTo>
                                                <a:pt x="77" y="37"/>
                                              </a:lnTo>
                                              <a:lnTo>
                                                <a:pt x="76" y="37"/>
                                              </a:lnTo>
                                              <a:lnTo>
                                                <a:pt x="76" y="37"/>
                                              </a:lnTo>
                                              <a:lnTo>
                                                <a:pt x="77" y="36"/>
                                              </a:lnTo>
                                              <a:lnTo>
                                                <a:pt x="77" y="36"/>
                                              </a:lnTo>
                                              <a:lnTo>
                                                <a:pt x="77" y="36"/>
                                              </a:lnTo>
                                              <a:lnTo>
                                                <a:pt x="76" y="36"/>
                                              </a:lnTo>
                                              <a:lnTo>
                                                <a:pt x="76" y="36"/>
                                              </a:lnTo>
                                              <a:lnTo>
                                                <a:pt x="78" y="34"/>
                                              </a:lnTo>
                                              <a:lnTo>
                                                <a:pt x="78" y="34"/>
                                              </a:lnTo>
                                              <a:lnTo>
                                                <a:pt x="78" y="31"/>
                                              </a:lnTo>
                                              <a:lnTo>
                                                <a:pt x="78" y="31"/>
                                              </a:lnTo>
                                              <a:lnTo>
                                                <a:pt x="77" y="28"/>
                                              </a:lnTo>
                                              <a:lnTo>
                                                <a:pt x="77" y="28"/>
                                              </a:lnTo>
                                              <a:lnTo>
                                                <a:pt x="75" y="22"/>
                                              </a:lnTo>
                                              <a:lnTo>
                                                <a:pt x="73" y="16"/>
                                              </a:lnTo>
                                              <a:lnTo>
                                                <a:pt x="69" y="11"/>
                                              </a:lnTo>
                                              <a:lnTo>
                                                <a:pt x="69" y="11"/>
                                              </a:lnTo>
                                              <a:lnTo>
                                                <a:pt x="65" y="6"/>
                                              </a:lnTo>
                                              <a:lnTo>
                                                <a:pt x="60" y="2"/>
                                              </a:lnTo>
                                              <a:lnTo>
                                                <a:pt x="54" y="2"/>
                                              </a:lnTo>
                                              <a:lnTo>
                                                <a:pt x="54" y="0"/>
                                              </a:lnTo>
                                              <a:lnTo>
                                                <a:pt x="54" y="0"/>
                                              </a:lnTo>
                                              <a:lnTo>
                                                <a:pt x="50" y="0"/>
                                              </a:lnTo>
                                              <a:lnTo>
                                                <a:pt x="49" y="0"/>
                                              </a:lnTo>
                                              <a:lnTo>
                                                <a:pt x="47" y="2"/>
                                              </a:lnTo>
                                              <a:lnTo>
                                                <a:pt x="46" y="4"/>
                                              </a:lnTo>
                                              <a:lnTo>
                                                <a:pt x="46" y="4"/>
                                              </a:lnTo>
                                              <a:lnTo>
                                                <a:pt x="43" y="8"/>
                                              </a:lnTo>
                                              <a:lnTo>
                                                <a:pt x="40" y="12"/>
                                              </a:lnTo>
                                              <a:lnTo>
                                                <a:pt x="36" y="16"/>
                                              </a:lnTo>
                                              <a:lnTo>
                                                <a:pt x="36" y="16"/>
                                              </a:lnTo>
                                              <a:lnTo>
                                                <a:pt x="36" y="23"/>
                                              </a:lnTo>
                                              <a:lnTo>
                                                <a:pt x="35" y="30"/>
                                              </a:lnTo>
                                              <a:lnTo>
                                                <a:pt x="35" y="36"/>
                                              </a:lnTo>
                                              <a:lnTo>
                                                <a:pt x="35" y="36"/>
                                              </a:lnTo>
                                              <a:lnTo>
                                                <a:pt x="34" y="40"/>
                                              </a:lnTo>
                                              <a:lnTo>
                                                <a:pt x="32" y="42"/>
                                              </a:lnTo>
                                              <a:lnTo>
                                                <a:pt x="32" y="42"/>
                                              </a:lnTo>
                                              <a:lnTo>
                                                <a:pt x="34" y="44"/>
                                              </a:lnTo>
                                              <a:lnTo>
                                                <a:pt x="36" y="47"/>
                                              </a:lnTo>
                                              <a:lnTo>
                                                <a:pt x="36" y="47"/>
                                              </a:lnTo>
                                              <a:lnTo>
                                                <a:pt x="36" y="48"/>
                                              </a:lnTo>
                                              <a:lnTo>
                                                <a:pt x="36" y="48"/>
                                              </a:lnTo>
                                              <a:lnTo>
                                                <a:pt x="36" y="49"/>
                                              </a:lnTo>
                                              <a:lnTo>
                                                <a:pt x="35" y="50"/>
                                              </a:lnTo>
                                              <a:lnTo>
                                                <a:pt x="35" y="50"/>
                                              </a:lnTo>
                                              <a:lnTo>
                                                <a:pt x="36" y="50"/>
                                              </a:lnTo>
                                              <a:lnTo>
                                                <a:pt x="36" y="51"/>
                                              </a:lnTo>
                                              <a:lnTo>
                                                <a:pt x="36" y="51"/>
                                              </a:lnTo>
                                              <a:lnTo>
                                                <a:pt x="36" y="51"/>
                                              </a:lnTo>
                                              <a:lnTo>
                                                <a:pt x="38" y="53"/>
                                              </a:lnTo>
                                              <a:lnTo>
                                                <a:pt x="38" y="53"/>
                                              </a:lnTo>
                                              <a:lnTo>
                                                <a:pt x="38" y="55"/>
                                              </a:lnTo>
                                              <a:lnTo>
                                                <a:pt x="38" y="55"/>
                                              </a:lnTo>
                                              <a:lnTo>
                                                <a:pt x="38" y="55"/>
                                              </a:lnTo>
                                              <a:lnTo>
                                                <a:pt x="38" y="55"/>
                                              </a:lnTo>
                                              <a:lnTo>
                                                <a:pt x="39" y="55"/>
                                              </a:lnTo>
                                              <a:lnTo>
                                                <a:pt x="39" y="55"/>
                                              </a:lnTo>
                                              <a:lnTo>
                                                <a:pt x="40" y="55"/>
                                              </a:lnTo>
                                              <a:lnTo>
                                                <a:pt x="40" y="55"/>
                                              </a:lnTo>
                                              <a:lnTo>
                                                <a:pt x="41" y="58"/>
                                              </a:lnTo>
                                              <a:lnTo>
                                                <a:pt x="44" y="64"/>
                                              </a:lnTo>
                                              <a:lnTo>
                                                <a:pt x="44" y="64"/>
                                              </a:lnTo>
                                              <a:lnTo>
                                                <a:pt x="45" y="68"/>
                                              </a:lnTo>
                                              <a:lnTo>
                                                <a:pt x="49" y="73"/>
                                              </a:lnTo>
                                              <a:lnTo>
                                                <a:pt x="49" y="73"/>
                                              </a:lnTo>
                                              <a:lnTo>
                                                <a:pt x="54" y="77"/>
                                              </a:lnTo>
                                              <a:lnTo>
                                                <a:pt x="54" y="77"/>
                                              </a:lnTo>
                                              <a:lnTo>
                                                <a:pt x="47" y="83"/>
                                              </a:lnTo>
                                              <a:lnTo>
                                                <a:pt x="44" y="88"/>
                                              </a:lnTo>
                                              <a:lnTo>
                                                <a:pt x="44" y="88"/>
                                              </a:lnTo>
                                              <a:lnTo>
                                                <a:pt x="41" y="92"/>
                                              </a:lnTo>
                                              <a:lnTo>
                                                <a:pt x="40" y="94"/>
                                              </a:lnTo>
                                              <a:lnTo>
                                                <a:pt x="39" y="99"/>
                                              </a:lnTo>
                                              <a:lnTo>
                                                <a:pt x="39" y="99"/>
                                              </a:lnTo>
                                              <a:lnTo>
                                                <a:pt x="32" y="104"/>
                                              </a:lnTo>
                                              <a:lnTo>
                                                <a:pt x="32" y="104"/>
                                              </a:lnTo>
                                              <a:lnTo>
                                                <a:pt x="30" y="105"/>
                                              </a:lnTo>
                                              <a:lnTo>
                                                <a:pt x="29" y="106"/>
                                              </a:lnTo>
                                              <a:lnTo>
                                                <a:pt x="29" y="106"/>
                                              </a:lnTo>
                                              <a:lnTo>
                                                <a:pt x="26" y="108"/>
                                              </a:lnTo>
                                              <a:lnTo>
                                                <a:pt x="26" y="108"/>
                                              </a:lnTo>
                                              <a:lnTo>
                                                <a:pt x="24" y="112"/>
                                              </a:lnTo>
                                              <a:lnTo>
                                                <a:pt x="24" y="113"/>
                                              </a:lnTo>
                                              <a:lnTo>
                                                <a:pt x="22" y="115"/>
                                              </a:lnTo>
                                              <a:lnTo>
                                                <a:pt x="22" y="115"/>
                                              </a:lnTo>
                                              <a:lnTo>
                                                <a:pt x="20" y="116"/>
                                              </a:lnTo>
                                              <a:lnTo>
                                                <a:pt x="19" y="119"/>
                                              </a:lnTo>
                                              <a:lnTo>
                                                <a:pt x="19" y="119"/>
                                              </a:lnTo>
                                              <a:lnTo>
                                                <a:pt x="18" y="125"/>
                                              </a:lnTo>
                                              <a:lnTo>
                                                <a:pt x="18" y="125"/>
                                              </a:lnTo>
                                              <a:lnTo>
                                                <a:pt x="17" y="134"/>
                                              </a:lnTo>
                                              <a:lnTo>
                                                <a:pt x="17" y="134"/>
                                              </a:lnTo>
                                              <a:lnTo>
                                                <a:pt x="17" y="137"/>
                                              </a:lnTo>
                                              <a:lnTo>
                                                <a:pt x="17" y="139"/>
                                              </a:lnTo>
                                              <a:lnTo>
                                                <a:pt x="17" y="139"/>
                                              </a:lnTo>
                                              <a:lnTo>
                                                <a:pt x="17" y="140"/>
                                              </a:lnTo>
                                              <a:lnTo>
                                                <a:pt x="17" y="141"/>
                                              </a:lnTo>
                                              <a:lnTo>
                                                <a:pt x="17" y="141"/>
                                              </a:lnTo>
                                              <a:lnTo>
                                                <a:pt x="17" y="143"/>
                                              </a:lnTo>
                                              <a:lnTo>
                                                <a:pt x="14" y="148"/>
                                              </a:lnTo>
                                              <a:lnTo>
                                                <a:pt x="14" y="148"/>
                                              </a:lnTo>
                                              <a:lnTo>
                                                <a:pt x="13" y="151"/>
                                              </a:lnTo>
                                              <a:lnTo>
                                                <a:pt x="13" y="151"/>
                                              </a:lnTo>
                                              <a:lnTo>
                                                <a:pt x="12" y="153"/>
                                              </a:lnTo>
                                              <a:lnTo>
                                                <a:pt x="12" y="153"/>
                                              </a:lnTo>
                                              <a:lnTo>
                                                <a:pt x="12" y="154"/>
                                              </a:lnTo>
                                              <a:lnTo>
                                                <a:pt x="12" y="154"/>
                                              </a:lnTo>
                                              <a:lnTo>
                                                <a:pt x="12" y="154"/>
                                              </a:lnTo>
                                              <a:lnTo>
                                                <a:pt x="12" y="155"/>
                                              </a:lnTo>
                                              <a:lnTo>
                                                <a:pt x="10" y="155"/>
                                              </a:lnTo>
                                              <a:lnTo>
                                                <a:pt x="10" y="155"/>
                                              </a:lnTo>
                                              <a:lnTo>
                                                <a:pt x="10" y="157"/>
                                              </a:lnTo>
                                              <a:lnTo>
                                                <a:pt x="10" y="161"/>
                                              </a:lnTo>
                                              <a:lnTo>
                                                <a:pt x="10" y="161"/>
                                              </a:lnTo>
                                              <a:lnTo>
                                                <a:pt x="10" y="164"/>
                                              </a:lnTo>
                                              <a:lnTo>
                                                <a:pt x="10" y="164"/>
                                              </a:lnTo>
                                              <a:lnTo>
                                                <a:pt x="10" y="167"/>
                                              </a:lnTo>
                                              <a:lnTo>
                                                <a:pt x="12" y="168"/>
                                              </a:lnTo>
                                              <a:lnTo>
                                                <a:pt x="12" y="168"/>
                                              </a:lnTo>
                                              <a:lnTo>
                                                <a:pt x="10" y="170"/>
                                              </a:lnTo>
                                              <a:lnTo>
                                                <a:pt x="10" y="170"/>
                                              </a:lnTo>
                                              <a:lnTo>
                                                <a:pt x="10" y="171"/>
                                              </a:lnTo>
                                              <a:lnTo>
                                                <a:pt x="10" y="172"/>
                                              </a:lnTo>
                                              <a:lnTo>
                                                <a:pt x="10" y="172"/>
                                              </a:lnTo>
                                              <a:lnTo>
                                                <a:pt x="10" y="175"/>
                                              </a:lnTo>
                                              <a:lnTo>
                                                <a:pt x="10" y="175"/>
                                              </a:lnTo>
                                              <a:lnTo>
                                                <a:pt x="5" y="179"/>
                                              </a:lnTo>
                                              <a:lnTo>
                                                <a:pt x="5" y="179"/>
                                              </a:lnTo>
                                              <a:lnTo>
                                                <a:pt x="5" y="182"/>
                                              </a:lnTo>
                                              <a:lnTo>
                                                <a:pt x="7" y="187"/>
                                              </a:lnTo>
                                              <a:lnTo>
                                                <a:pt x="7" y="187"/>
                                              </a:lnTo>
                                              <a:lnTo>
                                                <a:pt x="7" y="191"/>
                                              </a:lnTo>
                                              <a:lnTo>
                                                <a:pt x="8" y="196"/>
                                              </a:lnTo>
                                              <a:lnTo>
                                                <a:pt x="8" y="196"/>
                                              </a:lnTo>
                                              <a:lnTo>
                                                <a:pt x="12" y="198"/>
                                              </a:lnTo>
                                              <a:lnTo>
                                                <a:pt x="12" y="198"/>
                                              </a:lnTo>
                                              <a:lnTo>
                                                <a:pt x="12" y="200"/>
                                              </a:lnTo>
                                              <a:lnTo>
                                                <a:pt x="12" y="200"/>
                                              </a:lnTo>
                                              <a:lnTo>
                                                <a:pt x="13" y="210"/>
                                              </a:lnTo>
                                              <a:lnTo>
                                                <a:pt x="13" y="210"/>
                                              </a:lnTo>
                                              <a:lnTo>
                                                <a:pt x="12" y="212"/>
                                              </a:lnTo>
                                              <a:lnTo>
                                                <a:pt x="10" y="215"/>
                                              </a:lnTo>
                                              <a:lnTo>
                                                <a:pt x="10" y="215"/>
                                              </a:lnTo>
                                              <a:lnTo>
                                                <a:pt x="12" y="220"/>
                                              </a:lnTo>
                                              <a:lnTo>
                                                <a:pt x="12" y="220"/>
                                              </a:lnTo>
                                              <a:lnTo>
                                                <a:pt x="14" y="222"/>
                                              </a:lnTo>
                                              <a:lnTo>
                                                <a:pt x="14" y="222"/>
                                              </a:lnTo>
                                              <a:lnTo>
                                                <a:pt x="14" y="222"/>
                                              </a:lnTo>
                                              <a:lnTo>
                                                <a:pt x="14" y="224"/>
                                              </a:lnTo>
                                              <a:lnTo>
                                                <a:pt x="14" y="224"/>
                                              </a:lnTo>
                                              <a:lnTo>
                                                <a:pt x="14" y="225"/>
                                              </a:lnTo>
                                              <a:lnTo>
                                                <a:pt x="14" y="225"/>
                                              </a:lnTo>
                                              <a:lnTo>
                                                <a:pt x="14" y="225"/>
                                              </a:lnTo>
                                              <a:lnTo>
                                                <a:pt x="17" y="227"/>
                                              </a:lnTo>
                                              <a:lnTo>
                                                <a:pt x="17" y="225"/>
                                              </a:lnTo>
                                              <a:lnTo>
                                                <a:pt x="17" y="225"/>
                                              </a:lnTo>
                                              <a:lnTo>
                                                <a:pt x="17" y="227"/>
                                              </a:lnTo>
                                              <a:lnTo>
                                                <a:pt x="18" y="230"/>
                                              </a:lnTo>
                                              <a:lnTo>
                                                <a:pt x="18" y="230"/>
                                              </a:lnTo>
                                              <a:lnTo>
                                                <a:pt x="19" y="234"/>
                                              </a:lnTo>
                                              <a:lnTo>
                                                <a:pt x="19" y="234"/>
                                              </a:lnTo>
                                              <a:lnTo>
                                                <a:pt x="19" y="236"/>
                                              </a:lnTo>
                                              <a:lnTo>
                                                <a:pt x="19" y="236"/>
                                              </a:lnTo>
                                              <a:lnTo>
                                                <a:pt x="20" y="237"/>
                                              </a:lnTo>
                                              <a:lnTo>
                                                <a:pt x="22" y="237"/>
                                              </a:lnTo>
                                              <a:lnTo>
                                                <a:pt x="22" y="237"/>
                                              </a:lnTo>
                                              <a:lnTo>
                                                <a:pt x="20" y="239"/>
                                              </a:lnTo>
                                              <a:lnTo>
                                                <a:pt x="20" y="239"/>
                                              </a:lnTo>
                                              <a:lnTo>
                                                <a:pt x="20" y="240"/>
                                              </a:lnTo>
                                              <a:lnTo>
                                                <a:pt x="20" y="240"/>
                                              </a:lnTo>
                                              <a:lnTo>
                                                <a:pt x="20" y="243"/>
                                              </a:lnTo>
                                              <a:lnTo>
                                                <a:pt x="20" y="243"/>
                                              </a:lnTo>
                                              <a:lnTo>
                                                <a:pt x="22" y="246"/>
                                              </a:lnTo>
                                              <a:lnTo>
                                                <a:pt x="23" y="247"/>
                                              </a:lnTo>
                                              <a:lnTo>
                                                <a:pt x="23" y="247"/>
                                              </a:lnTo>
                                              <a:lnTo>
                                                <a:pt x="24" y="248"/>
                                              </a:lnTo>
                                              <a:lnTo>
                                                <a:pt x="24" y="248"/>
                                              </a:lnTo>
                                              <a:lnTo>
                                                <a:pt x="26" y="255"/>
                                              </a:lnTo>
                                              <a:lnTo>
                                                <a:pt x="25" y="256"/>
                                              </a:lnTo>
                                              <a:lnTo>
                                                <a:pt x="23" y="257"/>
                                              </a:lnTo>
                                              <a:lnTo>
                                                <a:pt x="18" y="241"/>
                                              </a:lnTo>
                                              <a:lnTo>
                                                <a:pt x="18" y="241"/>
                                              </a:lnTo>
                                              <a:lnTo>
                                                <a:pt x="17" y="241"/>
                                              </a:lnTo>
                                              <a:lnTo>
                                                <a:pt x="14" y="241"/>
                                              </a:lnTo>
                                              <a:lnTo>
                                                <a:pt x="14" y="241"/>
                                              </a:lnTo>
                                              <a:lnTo>
                                                <a:pt x="14" y="241"/>
                                              </a:lnTo>
                                              <a:lnTo>
                                                <a:pt x="12" y="243"/>
                                              </a:lnTo>
                                              <a:lnTo>
                                                <a:pt x="12" y="244"/>
                                              </a:lnTo>
                                              <a:lnTo>
                                                <a:pt x="12" y="247"/>
                                              </a:lnTo>
                                              <a:lnTo>
                                                <a:pt x="12" y="247"/>
                                              </a:lnTo>
                                              <a:lnTo>
                                                <a:pt x="17" y="262"/>
                                              </a:lnTo>
                                              <a:lnTo>
                                                <a:pt x="17" y="262"/>
                                              </a:lnTo>
                                              <a:lnTo>
                                                <a:pt x="18" y="262"/>
                                              </a:lnTo>
                                              <a:lnTo>
                                                <a:pt x="19" y="262"/>
                                              </a:lnTo>
                                              <a:lnTo>
                                                <a:pt x="19" y="262"/>
                                              </a:lnTo>
                                              <a:lnTo>
                                                <a:pt x="20" y="265"/>
                                              </a:lnTo>
                                              <a:lnTo>
                                                <a:pt x="19" y="269"/>
                                              </a:lnTo>
                                              <a:lnTo>
                                                <a:pt x="19" y="269"/>
                                              </a:lnTo>
                                              <a:lnTo>
                                                <a:pt x="19" y="265"/>
                                              </a:lnTo>
                                              <a:lnTo>
                                                <a:pt x="19" y="265"/>
                                              </a:lnTo>
                                              <a:lnTo>
                                                <a:pt x="17" y="263"/>
                                              </a:lnTo>
                                              <a:lnTo>
                                                <a:pt x="14" y="265"/>
                                              </a:lnTo>
                                              <a:lnTo>
                                                <a:pt x="12" y="258"/>
                                              </a:lnTo>
                                              <a:lnTo>
                                                <a:pt x="13" y="256"/>
                                              </a:lnTo>
                                              <a:lnTo>
                                                <a:pt x="12" y="252"/>
                                              </a:lnTo>
                                              <a:lnTo>
                                                <a:pt x="12" y="252"/>
                                              </a:lnTo>
                                              <a:lnTo>
                                                <a:pt x="12" y="250"/>
                                              </a:lnTo>
                                              <a:lnTo>
                                                <a:pt x="10" y="250"/>
                                              </a:lnTo>
                                              <a:lnTo>
                                                <a:pt x="10" y="250"/>
                                              </a:lnTo>
                                              <a:lnTo>
                                                <a:pt x="10" y="250"/>
                                              </a:lnTo>
                                              <a:lnTo>
                                                <a:pt x="5" y="254"/>
                                              </a:lnTo>
                                              <a:lnTo>
                                                <a:pt x="3" y="257"/>
                                              </a:lnTo>
                                              <a:lnTo>
                                                <a:pt x="3" y="257"/>
                                              </a:lnTo>
                                              <a:lnTo>
                                                <a:pt x="2" y="262"/>
                                              </a:lnTo>
                                              <a:lnTo>
                                                <a:pt x="2" y="264"/>
                                              </a:lnTo>
                                              <a:lnTo>
                                                <a:pt x="3" y="269"/>
                                              </a:lnTo>
                                              <a:lnTo>
                                                <a:pt x="3" y="269"/>
                                              </a:lnTo>
                                              <a:lnTo>
                                                <a:pt x="5" y="277"/>
                                              </a:lnTo>
                                              <a:lnTo>
                                                <a:pt x="8" y="280"/>
                                              </a:lnTo>
                                              <a:lnTo>
                                                <a:pt x="8" y="280"/>
                                              </a:lnTo>
                                              <a:lnTo>
                                                <a:pt x="5" y="282"/>
                                              </a:lnTo>
                                              <a:lnTo>
                                                <a:pt x="5" y="282"/>
                                              </a:lnTo>
                                              <a:lnTo>
                                                <a:pt x="4" y="283"/>
                                              </a:lnTo>
                                              <a:lnTo>
                                                <a:pt x="4" y="286"/>
                                              </a:lnTo>
                                              <a:lnTo>
                                                <a:pt x="4" y="286"/>
                                              </a:lnTo>
                                              <a:lnTo>
                                                <a:pt x="0" y="290"/>
                                              </a:lnTo>
                                              <a:lnTo>
                                                <a:pt x="0" y="290"/>
                                              </a:lnTo>
                                              <a:lnTo>
                                                <a:pt x="1" y="292"/>
                                              </a:lnTo>
                                              <a:lnTo>
                                                <a:pt x="1" y="293"/>
                                              </a:lnTo>
                                              <a:lnTo>
                                                <a:pt x="4" y="297"/>
                                              </a:lnTo>
                                              <a:lnTo>
                                                <a:pt x="4" y="297"/>
                                              </a:lnTo>
                                              <a:lnTo>
                                                <a:pt x="7" y="304"/>
                                              </a:lnTo>
                                              <a:lnTo>
                                                <a:pt x="8" y="309"/>
                                              </a:lnTo>
                                              <a:lnTo>
                                                <a:pt x="8" y="309"/>
                                              </a:lnTo>
                                              <a:lnTo>
                                                <a:pt x="12" y="313"/>
                                              </a:lnTo>
                                              <a:lnTo>
                                                <a:pt x="13" y="315"/>
                                              </a:lnTo>
                                              <a:lnTo>
                                                <a:pt x="13" y="315"/>
                                              </a:lnTo>
                                              <a:lnTo>
                                                <a:pt x="14" y="315"/>
                                              </a:lnTo>
                                              <a:lnTo>
                                                <a:pt x="14" y="314"/>
                                              </a:lnTo>
                                              <a:lnTo>
                                                <a:pt x="14" y="314"/>
                                              </a:lnTo>
                                              <a:lnTo>
                                                <a:pt x="16" y="309"/>
                                              </a:lnTo>
                                              <a:lnTo>
                                                <a:pt x="18" y="307"/>
                                              </a:lnTo>
                                              <a:lnTo>
                                                <a:pt x="18" y="307"/>
                                              </a:lnTo>
                                              <a:lnTo>
                                                <a:pt x="19" y="312"/>
                                              </a:lnTo>
                                              <a:lnTo>
                                                <a:pt x="22" y="315"/>
                                              </a:lnTo>
                                              <a:lnTo>
                                                <a:pt x="22" y="315"/>
                                              </a:lnTo>
                                              <a:lnTo>
                                                <a:pt x="23" y="315"/>
                                              </a:lnTo>
                                              <a:lnTo>
                                                <a:pt x="23" y="314"/>
                                              </a:lnTo>
                                              <a:lnTo>
                                                <a:pt x="34" y="350"/>
                                              </a:lnTo>
                                              <a:lnTo>
                                                <a:pt x="34" y="350"/>
                                              </a:lnTo>
                                              <a:lnTo>
                                                <a:pt x="34" y="392"/>
                                              </a:lnTo>
                                              <a:lnTo>
                                                <a:pt x="34" y="392"/>
                                              </a:lnTo>
                                              <a:lnTo>
                                                <a:pt x="35" y="400"/>
                                              </a:lnTo>
                                              <a:lnTo>
                                                <a:pt x="35" y="400"/>
                                              </a:lnTo>
                                              <a:lnTo>
                                                <a:pt x="35" y="411"/>
                                              </a:lnTo>
                                              <a:lnTo>
                                                <a:pt x="35" y="411"/>
                                              </a:lnTo>
                                              <a:lnTo>
                                                <a:pt x="38" y="455"/>
                                              </a:lnTo>
                                              <a:lnTo>
                                                <a:pt x="38" y="455"/>
                                              </a:lnTo>
                                              <a:lnTo>
                                                <a:pt x="39" y="484"/>
                                              </a:lnTo>
                                              <a:lnTo>
                                                <a:pt x="39" y="484"/>
                                              </a:lnTo>
                                              <a:lnTo>
                                                <a:pt x="39" y="489"/>
                                              </a:lnTo>
                                              <a:lnTo>
                                                <a:pt x="39" y="489"/>
                                              </a:lnTo>
                                              <a:lnTo>
                                                <a:pt x="36" y="495"/>
                                              </a:lnTo>
                                              <a:lnTo>
                                                <a:pt x="36" y="495"/>
                                              </a:lnTo>
                                              <a:lnTo>
                                                <a:pt x="36" y="497"/>
                                              </a:lnTo>
                                              <a:lnTo>
                                                <a:pt x="38" y="499"/>
                                              </a:lnTo>
                                              <a:lnTo>
                                                <a:pt x="39" y="502"/>
                                              </a:lnTo>
                                              <a:lnTo>
                                                <a:pt x="39" y="502"/>
                                              </a:lnTo>
                                              <a:lnTo>
                                                <a:pt x="38" y="506"/>
                                              </a:lnTo>
                                              <a:lnTo>
                                                <a:pt x="38" y="506"/>
                                              </a:lnTo>
                                              <a:lnTo>
                                                <a:pt x="38" y="507"/>
                                              </a:lnTo>
                                              <a:lnTo>
                                                <a:pt x="38" y="508"/>
                                              </a:lnTo>
                                              <a:lnTo>
                                                <a:pt x="38" y="508"/>
                                              </a:lnTo>
                                              <a:lnTo>
                                                <a:pt x="35" y="512"/>
                                              </a:lnTo>
                                              <a:lnTo>
                                                <a:pt x="35" y="512"/>
                                              </a:lnTo>
                                              <a:lnTo>
                                                <a:pt x="32" y="516"/>
                                              </a:lnTo>
                                              <a:lnTo>
                                                <a:pt x="31" y="519"/>
                                              </a:lnTo>
                                              <a:lnTo>
                                                <a:pt x="31" y="519"/>
                                              </a:lnTo>
                                              <a:lnTo>
                                                <a:pt x="31" y="525"/>
                                              </a:lnTo>
                                              <a:lnTo>
                                                <a:pt x="30" y="525"/>
                                              </a:lnTo>
                                              <a:lnTo>
                                                <a:pt x="30" y="525"/>
                                              </a:lnTo>
                                              <a:lnTo>
                                                <a:pt x="30" y="528"/>
                                              </a:lnTo>
                                              <a:lnTo>
                                                <a:pt x="30" y="528"/>
                                              </a:lnTo>
                                              <a:lnTo>
                                                <a:pt x="31" y="532"/>
                                              </a:lnTo>
                                              <a:lnTo>
                                                <a:pt x="34" y="533"/>
                                              </a:lnTo>
                                              <a:lnTo>
                                                <a:pt x="34" y="533"/>
                                              </a:lnTo>
                                              <a:lnTo>
                                                <a:pt x="39" y="534"/>
                                              </a:lnTo>
                                              <a:lnTo>
                                                <a:pt x="46" y="534"/>
                                              </a:lnTo>
                                              <a:lnTo>
                                                <a:pt x="46" y="534"/>
                                              </a:lnTo>
                                              <a:lnTo>
                                                <a:pt x="52" y="533"/>
                                              </a:lnTo>
                                              <a:lnTo>
                                                <a:pt x="55" y="532"/>
                                              </a:lnTo>
                                              <a:lnTo>
                                                <a:pt x="55" y="532"/>
                                              </a:lnTo>
                                              <a:lnTo>
                                                <a:pt x="57" y="527"/>
                                              </a:lnTo>
                                              <a:lnTo>
                                                <a:pt x="57" y="527"/>
                                              </a:lnTo>
                                              <a:lnTo>
                                                <a:pt x="60" y="526"/>
                                              </a:lnTo>
                                              <a:lnTo>
                                                <a:pt x="62" y="525"/>
                                              </a:lnTo>
                                              <a:lnTo>
                                                <a:pt x="62" y="525"/>
                                              </a:lnTo>
                                              <a:lnTo>
                                                <a:pt x="67" y="524"/>
                                              </a:lnTo>
                                              <a:lnTo>
                                                <a:pt x="67" y="524"/>
                                              </a:lnTo>
                                              <a:lnTo>
                                                <a:pt x="68" y="522"/>
                                              </a:lnTo>
                                              <a:lnTo>
                                                <a:pt x="68" y="520"/>
                                              </a:lnTo>
                                              <a:lnTo>
                                                <a:pt x="68" y="520"/>
                                              </a:lnTo>
                                              <a:lnTo>
                                                <a:pt x="68" y="517"/>
                                              </a:lnTo>
                                              <a:lnTo>
                                                <a:pt x="68" y="517"/>
                                              </a:lnTo>
                                              <a:lnTo>
                                                <a:pt x="68" y="516"/>
                                              </a:lnTo>
                                              <a:lnTo>
                                                <a:pt x="69" y="514"/>
                                              </a:lnTo>
                                              <a:lnTo>
                                                <a:pt x="69" y="514"/>
                                              </a:lnTo>
                                              <a:lnTo>
                                                <a:pt x="68" y="510"/>
                                              </a:lnTo>
                                              <a:lnTo>
                                                <a:pt x="68" y="510"/>
                                              </a:lnTo>
                                              <a:lnTo>
                                                <a:pt x="69" y="507"/>
                                              </a:lnTo>
                                              <a:lnTo>
                                                <a:pt x="69" y="507"/>
                                              </a:lnTo>
                                              <a:lnTo>
                                                <a:pt x="71" y="506"/>
                                              </a:lnTo>
                                              <a:lnTo>
                                                <a:pt x="71" y="506"/>
                                              </a:lnTo>
                                              <a:lnTo>
                                                <a:pt x="71" y="504"/>
                                              </a:lnTo>
                                              <a:lnTo>
                                                <a:pt x="71" y="504"/>
                                              </a:lnTo>
                                              <a:lnTo>
                                                <a:pt x="69" y="497"/>
                                              </a:lnTo>
                                              <a:lnTo>
                                                <a:pt x="67" y="490"/>
                                              </a:lnTo>
                                              <a:lnTo>
                                                <a:pt x="67" y="490"/>
                                              </a:lnTo>
                                              <a:lnTo>
                                                <a:pt x="67" y="489"/>
                                              </a:lnTo>
                                              <a:lnTo>
                                                <a:pt x="68" y="487"/>
                                              </a:lnTo>
                                              <a:lnTo>
                                                <a:pt x="69" y="485"/>
                                              </a:lnTo>
                                              <a:lnTo>
                                                <a:pt x="69" y="485"/>
                                              </a:lnTo>
                                              <a:lnTo>
                                                <a:pt x="69" y="469"/>
                                              </a:lnTo>
                                              <a:lnTo>
                                                <a:pt x="69" y="453"/>
                                              </a:lnTo>
                                              <a:lnTo>
                                                <a:pt x="67" y="428"/>
                                              </a:lnTo>
                                              <a:lnTo>
                                                <a:pt x="67" y="428"/>
                                              </a:lnTo>
                                              <a:lnTo>
                                                <a:pt x="66" y="408"/>
                                              </a:lnTo>
                                              <a:lnTo>
                                                <a:pt x="66" y="393"/>
                                              </a:lnTo>
                                              <a:lnTo>
                                                <a:pt x="66" y="393"/>
                                              </a:lnTo>
                                              <a:lnTo>
                                                <a:pt x="67" y="388"/>
                                              </a:lnTo>
                                              <a:lnTo>
                                                <a:pt x="68" y="384"/>
                                              </a:lnTo>
                                              <a:lnTo>
                                                <a:pt x="68" y="384"/>
                                              </a:lnTo>
                                              <a:lnTo>
                                                <a:pt x="68" y="369"/>
                                              </a:lnTo>
                                              <a:lnTo>
                                                <a:pt x="68" y="358"/>
                                              </a:lnTo>
                                              <a:lnTo>
                                                <a:pt x="68" y="349"/>
                                              </a:lnTo>
                                              <a:lnTo>
                                                <a:pt x="68" y="349"/>
                                              </a:lnTo>
                                              <a:lnTo>
                                                <a:pt x="71" y="328"/>
                                              </a:lnTo>
                                              <a:lnTo>
                                                <a:pt x="71" y="328"/>
                                              </a:lnTo>
                                              <a:lnTo>
                                                <a:pt x="77" y="353"/>
                                              </a:lnTo>
                                              <a:lnTo>
                                                <a:pt x="77" y="353"/>
                                              </a:lnTo>
                                              <a:lnTo>
                                                <a:pt x="83" y="386"/>
                                              </a:lnTo>
                                              <a:lnTo>
                                                <a:pt x="83" y="386"/>
                                              </a:lnTo>
                                              <a:lnTo>
                                                <a:pt x="83" y="391"/>
                                              </a:lnTo>
                                              <a:lnTo>
                                                <a:pt x="83" y="391"/>
                                              </a:lnTo>
                                              <a:lnTo>
                                                <a:pt x="85" y="397"/>
                                              </a:lnTo>
                                              <a:lnTo>
                                                <a:pt x="85" y="397"/>
                                              </a:lnTo>
                                              <a:lnTo>
                                                <a:pt x="85" y="403"/>
                                              </a:lnTo>
                                              <a:lnTo>
                                                <a:pt x="85" y="403"/>
                                              </a:lnTo>
                                              <a:lnTo>
                                                <a:pt x="85" y="410"/>
                                              </a:lnTo>
                                              <a:lnTo>
                                                <a:pt x="86" y="418"/>
                                              </a:lnTo>
                                              <a:lnTo>
                                                <a:pt x="86" y="418"/>
                                              </a:lnTo>
                                              <a:lnTo>
                                                <a:pt x="90" y="434"/>
                                              </a:lnTo>
                                              <a:lnTo>
                                                <a:pt x="90" y="434"/>
                                              </a:lnTo>
                                              <a:lnTo>
                                                <a:pt x="97" y="475"/>
                                              </a:lnTo>
                                              <a:lnTo>
                                                <a:pt x="97" y="475"/>
                                              </a:lnTo>
                                              <a:lnTo>
                                                <a:pt x="97" y="489"/>
                                              </a:lnTo>
                                              <a:lnTo>
                                                <a:pt x="97" y="489"/>
                                              </a:lnTo>
                                              <a:lnTo>
                                                <a:pt x="98" y="492"/>
                                              </a:lnTo>
                                              <a:lnTo>
                                                <a:pt x="99" y="495"/>
                                              </a:lnTo>
                                              <a:lnTo>
                                                <a:pt x="99" y="495"/>
                                              </a:lnTo>
                                              <a:lnTo>
                                                <a:pt x="98" y="499"/>
                                              </a:lnTo>
                                              <a:lnTo>
                                                <a:pt x="97" y="506"/>
                                              </a:lnTo>
                                              <a:lnTo>
                                                <a:pt x="97" y="506"/>
                                              </a:lnTo>
                                              <a:lnTo>
                                                <a:pt x="97" y="507"/>
                                              </a:lnTo>
                                              <a:lnTo>
                                                <a:pt x="97" y="510"/>
                                              </a:lnTo>
                                              <a:lnTo>
                                                <a:pt x="98" y="514"/>
                                              </a:lnTo>
                                              <a:lnTo>
                                                <a:pt x="98" y="514"/>
                                              </a:lnTo>
                                              <a:lnTo>
                                                <a:pt x="99" y="518"/>
                                              </a:lnTo>
                                              <a:lnTo>
                                                <a:pt x="99" y="518"/>
                                              </a:lnTo>
                                              <a:lnTo>
                                                <a:pt x="99" y="524"/>
                                              </a:lnTo>
                                              <a:lnTo>
                                                <a:pt x="99" y="524"/>
                                              </a:lnTo>
                                              <a:lnTo>
                                                <a:pt x="101" y="526"/>
                                              </a:lnTo>
                                              <a:lnTo>
                                                <a:pt x="101" y="526"/>
                                              </a:lnTo>
                                              <a:lnTo>
                                                <a:pt x="101" y="526"/>
                                              </a:lnTo>
                                              <a:lnTo>
                                                <a:pt x="101" y="532"/>
                                              </a:lnTo>
                                              <a:lnTo>
                                                <a:pt x="101" y="532"/>
                                              </a:lnTo>
                                              <a:lnTo>
                                                <a:pt x="103" y="533"/>
                                              </a:lnTo>
                                              <a:lnTo>
                                                <a:pt x="103" y="534"/>
                                              </a:lnTo>
                                              <a:lnTo>
                                                <a:pt x="103" y="534"/>
                                              </a:lnTo>
                                              <a:lnTo>
                                                <a:pt x="103" y="534"/>
                                              </a:lnTo>
                                              <a:lnTo>
                                                <a:pt x="104" y="535"/>
                                              </a:lnTo>
                                              <a:lnTo>
                                                <a:pt x="104" y="535"/>
                                              </a:lnTo>
                                              <a:lnTo>
                                                <a:pt x="105" y="536"/>
                                              </a:lnTo>
                                              <a:lnTo>
                                                <a:pt x="107" y="540"/>
                                              </a:lnTo>
                                              <a:lnTo>
                                                <a:pt x="107" y="540"/>
                                              </a:lnTo>
                                              <a:lnTo>
                                                <a:pt x="112" y="541"/>
                                              </a:lnTo>
                                              <a:lnTo>
                                                <a:pt x="120" y="542"/>
                                              </a:lnTo>
                                              <a:lnTo>
                                                <a:pt x="120" y="542"/>
                                              </a:lnTo>
                                              <a:lnTo>
                                                <a:pt x="127" y="541"/>
                                              </a:lnTo>
                                              <a:lnTo>
                                                <a:pt x="132" y="540"/>
                                              </a:lnTo>
                                              <a:lnTo>
                                                <a:pt x="132" y="540"/>
                                              </a:lnTo>
                                              <a:lnTo>
                                                <a:pt x="134" y="539"/>
                                              </a:lnTo>
                                              <a:lnTo>
                                                <a:pt x="134" y="539"/>
                                              </a:lnTo>
                                              <a:lnTo>
                                                <a:pt x="134" y="535"/>
                                              </a:lnTo>
                                              <a:lnTo>
                                                <a:pt x="134" y="535"/>
                                              </a:lnTo>
                                              <a:lnTo>
                                                <a:pt x="134" y="534"/>
                                              </a:lnTo>
                                              <a:lnTo>
                                                <a:pt x="134" y="534"/>
                                              </a:lnTo>
                                              <a:lnTo>
                                                <a:pt x="134" y="534"/>
                                              </a:lnTo>
                                              <a:lnTo>
                                                <a:pt x="134" y="532"/>
                                              </a:lnTo>
                                              <a:lnTo>
                                                <a:pt x="134" y="526"/>
                                              </a:lnTo>
                                              <a:lnTo>
                                                <a:pt x="134" y="526"/>
                                              </a:lnTo>
                                              <a:lnTo>
                                                <a:pt x="133" y="520"/>
                                              </a:lnTo>
                                              <a:lnTo>
                                                <a:pt x="132" y="519"/>
                                              </a:lnTo>
                                              <a:lnTo>
                                                <a:pt x="130" y="516"/>
                                              </a:lnTo>
                                              <a:lnTo>
                                                <a:pt x="130" y="516"/>
                                              </a:lnTo>
                                              <a:lnTo>
                                                <a:pt x="130" y="511"/>
                                              </a:lnTo>
                                              <a:lnTo>
                                                <a:pt x="130" y="511"/>
                                              </a:lnTo>
                                              <a:lnTo>
                                                <a:pt x="130" y="507"/>
                                              </a:lnTo>
                                              <a:lnTo>
                                                <a:pt x="130" y="503"/>
                                              </a:lnTo>
                                              <a:lnTo>
                                                <a:pt x="130" y="503"/>
                                              </a:lnTo>
                                              <a:lnTo>
                                                <a:pt x="130" y="502"/>
                                              </a:lnTo>
                                              <a:lnTo>
                                                <a:pt x="130" y="499"/>
                                              </a:lnTo>
                                              <a:lnTo>
                                                <a:pt x="130" y="499"/>
                                              </a:lnTo>
                                              <a:lnTo>
                                                <a:pt x="129" y="493"/>
                                              </a:lnTo>
                                              <a:lnTo>
                                                <a:pt x="128" y="485"/>
                                              </a:lnTo>
                                              <a:lnTo>
                                                <a:pt x="128" y="485"/>
                                              </a:lnTo>
                                              <a:lnTo>
                                                <a:pt x="125" y="465"/>
                                              </a:lnTo>
                                              <a:lnTo>
                                                <a:pt x="125" y="465"/>
                                              </a:lnTo>
                                              <a:lnTo>
                                                <a:pt x="120" y="428"/>
                                              </a:lnTo>
                                              <a:lnTo>
                                                <a:pt x="120" y="428"/>
                                              </a:lnTo>
                                              <a:lnTo>
                                                <a:pt x="120" y="421"/>
                                              </a:lnTo>
                                              <a:lnTo>
                                                <a:pt x="122" y="417"/>
                                              </a:lnTo>
                                              <a:lnTo>
                                                <a:pt x="122" y="417"/>
                                              </a:lnTo>
                                              <a:lnTo>
                                                <a:pt x="117" y="394"/>
                                              </a:lnTo>
                                              <a:lnTo>
                                                <a:pt x="117" y="394"/>
                                              </a:lnTo>
                                              <a:lnTo>
                                                <a:pt x="116" y="388"/>
                                              </a:lnTo>
                                              <a:lnTo>
                                                <a:pt x="116" y="388"/>
                                              </a:lnTo>
                                              <a:lnTo>
                                                <a:pt x="116" y="384"/>
                                              </a:lnTo>
                                              <a:lnTo>
                                                <a:pt x="117" y="375"/>
                                              </a:lnTo>
                                              <a:lnTo>
                                                <a:pt x="117" y="375"/>
                                              </a:lnTo>
                                              <a:lnTo>
                                                <a:pt x="110" y="327"/>
                                              </a:lnTo>
                                              <a:lnTo>
                                                <a:pt x="110" y="327"/>
                                              </a:lnTo>
                                              <a:lnTo>
                                                <a:pt x="110" y="327"/>
                                              </a:lnTo>
                                              <a:lnTo>
                                                <a:pt x="110" y="327"/>
                                              </a:lnTo>
                                              <a:lnTo>
                                                <a:pt x="111" y="326"/>
                                              </a:lnTo>
                                              <a:lnTo>
                                                <a:pt x="111" y="326"/>
                                              </a:lnTo>
                                              <a:lnTo>
                                                <a:pt x="116" y="321"/>
                                              </a:lnTo>
                                              <a:lnTo>
                                                <a:pt x="116" y="321"/>
                                              </a:lnTo>
                                              <a:lnTo>
                                                <a:pt x="116" y="322"/>
                                              </a:lnTo>
                                              <a:lnTo>
                                                <a:pt x="116" y="322"/>
                                              </a:lnTo>
                                              <a:lnTo>
                                                <a:pt x="118" y="322"/>
                                              </a:lnTo>
                                              <a:lnTo>
                                                <a:pt x="118" y="322"/>
                                              </a:lnTo>
                                              <a:lnTo>
                                                <a:pt x="120" y="320"/>
                                              </a:lnTo>
                                              <a:lnTo>
                                                <a:pt x="120" y="318"/>
                                              </a:lnTo>
                                              <a:lnTo>
                                                <a:pt x="120" y="318"/>
                                              </a:lnTo>
                                              <a:lnTo>
                                                <a:pt x="122" y="327"/>
                                              </a:lnTo>
                                              <a:lnTo>
                                                <a:pt x="122" y="327"/>
                                              </a:lnTo>
                                              <a:lnTo>
                                                <a:pt x="123" y="328"/>
                                              </a:lnTo>
                                              <a:lnTo>
                                                <a:pt x="127" y="328"/>
                                              </a:lnTo>
                                              <a:lnTo>
                                                <a:pt x="127" y="328"/>
                                              </a:lnTo>
                                              <a:lnTo>
                                                <a:pt x="130" y="326"/>
                                              </a:lnTo>
                                              <a:lnTo>
                                                <a:pt x="134" y="321"/>
                                              </a:lnTo>
                                              <a:lnTo>
                                                <a:pt x="134" y="321"/>
                                              </a:lnTo>
                                              <a:lnTo>
                                                <a:pt x="135" y="319"/>
                                              </a:lnTo>
                                              <a:lnTo>
                                                <a:pt x="135" y="318"/>
                                              </a:lnTo>
                                              <a:lnTo>
                                                <a:pt x="135" y="318"/>
                                              </a:lnTo>
                                              <a:lnTo>
                                                <a:pt x="137" y="304"/>
                                              </a:lnTo>
                                              <a:lnTo>
                                                <a:pt x="137" y="304"/>
                                              </a:lnTo>
                                              <a:lnTo>
                                                <a:pt x="137" y="298"/>
                                              </a:lnTo>
                                              <a:lnTo>
                                                <a:pt x="137" y="293"/>
                                              </a:lnTo>
                                              <a:lnTo>
                                                <a:pt x="137" y="293"/>
                                              </a:lnTo>
                                              <a:lnTo>
                                                <a:pt x="132" y="293"/>
                                              </a:lnTo>
                                              <a:lnTo>
                                                <a:pt x="132" y="290"/>
                                              </a:lnTo>
                                              <a:lnTo>
                                                <a:pt x="132" y="289"/>
                                              </a:lnTo>
                                              <a:lnTo>
                                                <a:pt x="130" y="286"/>
                                              </a:lnTo>
                                              <a:lnTo>
                                                <a:pt x="130" y="286"/>
                                              </a:lnTo>
                                              <a:lnTo>
                                                <a:pt x="137" y="276"/>
                                              </a:lnTo>
                                              <a:lnTo>
                                                <a:pt x="137" y="276"/>
                                              </a:lnTo>
                                              <a:lnTo>
                                                <a:pt x="138" y="272"/>
                                              </a:lnTo>
                                              <a:lnTo>
                                                <a:pt x="139" y="271"/>
                                              </a:lnTo>
                                              <a:lnTo>
                                                <a:pt x="139" y="269"/>
                                              </a:lnTo>
                                              <a:lnTo>
                                                <a:pt x="139" y="269"/>
                                              </a:lnTo>
                                              <a:lnTo>
                                                <a:pt x="138" y="268"/>
                                              </a:lnTo>
                                              <a:lnTo>
                                                <a:pt x="135" y="268"/>
                                              </a:lnTo>
                                              <a:lnTo>
                                                <a:pt x="134" y="269"/>
                                              </a:lnTo>
                                              <a:lnTo>
                                                <a:pt x="129" y="277"/>
                                              </a:lnTo>
                                              <a:lnTo>
                                                <a:pt x="129" y="276"/>
                                              </a:lnTo>
                                              <a:lnTo>
                                                <a:pt x="128" y="277"/>
                                              </a:lnTo>
                                              <a:lnTo>
                                                <a:pt x="127" y="272"/>
                                              </a:lnTo>
                                              <a:lnTo>
                                                <a:pt x="139" y="255"/>
                                              </a:lnTo>
                                              <a:lnTo>
                                                <a:pt x="139" y="255"/>
                                              </a:lnTo>
                                              <a:lnTo>
                                                <a:pt x="139" y="254"/>
                                              </a:lnTo>
                                              <a:lnTo>
                                                <a:pt x="139" y="252"/>
                                              </a:lnTo>
                                              <a:lnTo>
                                                <a:pt x="139" y="250"/>
                                              </a:lnTo>
                                              <a:lnTo>
                                                <a:pt x="139" y="250"/>
                                              </a:lnTo>
                                              <a:lnTo>
                                                <a:pt x="139" y="250"/>
                                              </a:lnTo>
                                              <a:lnTo>
                                                <a:pt x="139" y="250"/>
                                              </a:lnTo>
                                              <a:close/>
                                              <a:moveTo>
                                                <a:pt x="97" y="219"/>
                                              </a:moveTo>
                                              <a:lnTo>
                                                <a:pt x="97" y="219"/>
                                              </a:lnTo>
                                              <a:lnTo>
                                                <a:pt x="99" y="213"/>
                                              </a:lnTo>
                                              <a:lnTo>
                                                <a:pt x="99" y="213"/>
                                              </a:lnTo>
                                              <a:lnTo>
                                                <a:pt x="99" y="211"/>
                                              </a:lnTo>
                                              <a:lnTo>
                                                <a:pt x="99" y="207"/>
                                              </a:lnTo>
                                              <a:lnTo>
                                                <a:pt x="99" y="207"/>
                                              </a:lnTo>
                                              <a:lnTo>
                                                <a:pt x="99" y="207"/>
                                              </a:lnTo>
                                              <a:lnTo>
                                                <a:pt x="99" y="207"/>
                                              </a:lnTo>
                                              <a:lnTo>
                                                <a:pt x="99" y="205"/>
                                              </a:lnTo>
                                              <a:lnTo>
                                                <a:pt x="99" y="205"/>
                                              </a:lnTo>
                                              <a:lnTo>
                                                <a:pt x="103" y="200"/>
                                              </a:lnTo>
                                              <a:lnTo>
                                                <a:pt x="103" y="200"/>
                                              </a:lnTo>
                                              <a:lnTo>
                                                <a:pt x="104" y="197"/>
                                              </a:lnTo>
                                              <a:lnTo>
                                                <a:pt x="104" y="197"/>
                                              </a:lnTo>
                                              <a:lnTo>
                                                <a:pt x="105" y="196"/>
                                              </a:lnTo>
                                              <a:lnTo>
                                                <a:pt x="105" y="196"/>
                                              </a:lnTo>
                                              <a:lnTo>
                                                <a:pt x="106" y="194"/>
                                              </a:lnTo>
                                              <a:lnTo>
                                                <a:pt x="107" y="190"/>
                                              </a:lnTo>
                                              <a:lnTo>
                                                <a:pt x="107" y="190"/>
                                              </a:lnTo>
                                              <a:lnTo>
                                                <a:pt x="108" y="183"/>
                                              </a:lnTo>
                                              <a:lnTo>
                                                <a:pt x="108" y="179"/>
                                              </a:lnTo>
                                              <a:lnTo>
                                                <a:pt x="108" y="179"/>
                                              </a:lnTo>
                                              <a:lnTo>
                                                <a:pt x="110" y="179"/>
                                              </a:lnTo>
                                              <a:lnTo>
                                                <a:pt x="110" y="179"/>
                                              </a:lnTo>
                                              <a:lnTo>
                                                <a:pt x="113" y="181"/>
                                              </a:lnTo>
                                              <a:lnTo>
                                                <a:pt x="113" y="181"/>
                                              </a:lnTo>
                                              <a:lnTo>
                                                <a:pt x="112" y="186"/>
                                              </a:lnTo>
                                              <a:lnTo>
                                                <a:pt x="112" y="186"/>
                                              </a:lnTo>
                                              <a:lnTo>
                                                <a:pt x="112" y="189"/>
                                              </a:lnTo>
                                              <a:lnTo>
                                                <a:pt x="113" y="190"/>
                                              </a:lnTo>
                                              <a:lnTo>
                                                <a:pt x="113" y="190"/>
                                              </a:lnTo>
                                              <a:lnTo>
                                                <a:pt x="112" y="196"/>
                                              </a:lnTo>
                                              <a:lnTo>
                                                <a:pt x="112" y="196"/>
                                              </a:lnTo>
                                              <a:lnTo>
                                                <a:pt x="112" y="197"/>
                                              </a:lnTo>
                                              <a:lnTo>
                                                <a:pt x="112" y="197"/>
                                              </a:lnTo>
                                              <a:lnTo>
                                                <a:pt x="113" y="198"/>
                                              </a:lnTo>
                                              <a:lnTo>
                                                <a:pt x="113" y="198"/>
                                              </a:lnTo>
                                              <a:lnTo>
                                                <a:pt x="112" y="201"/>
                                              </a:lnTo>
                                              <a:lnTo>
                                                <a:pt x="111" y="201"/>
                                              </a:lnTo>
                                              <a:lnTo>
                                                <a:pt x="111" y="201"/>
                                              </a:lnTo>
                                              <a:lnTo>
                                                <a:pt x="110" y="204"/>
                                              </a:lnTo>
                                              <a:lnTo>
                                                <a:pt x="109" y="206"/>
                                              </a:lnTo>
                                              <a:lnTo>
                                                <a:pt x="109" y="206"/>
                                              </a:lnTo>
                                              <a:lnTo>
                                                <a:pt x="109" y="212"/>
                                              </a:lnTo>
                                              <a:lnTo>
                                                <a:pt x="109" y="212"/>
                                              </a:lnTo>
                                              <a:lnTo>
                                                <a:pt x="110" y="213"/>
                                              </a:lnTo>
                                              <a:lnTo>
                                                <a:pt x="114" y="215"/>
                                              </a:lnTo>
                                              <a:lnTo>
                                                <a:pt x="114" y="215"/>
                                              </a:lnTo>
                                              <a:lnTo>
                                                <a:pt x="112" y="228"/>
                                              </a:lnTo>
                                              <a:lnTo>
                                                <a:pt x="112" y="228"/>
                                              </a:lnTo>
                                              <a:lnTo>
                                                <a:pt x="111" y="232"/>
                                              </a:lnTo>
                                              <a:lnTo>
                                                <a:pt x="111" y="232"/>
                                              </a:lnTo>
                                              <a:lnTo>
                                                <a:pt x="108" y="232"/>
                                              </a:lnTo>
                                              <a:lnTo>
                                                <a:pt x="108" y="232"/>
                                              </a:lnTo>
                                              <a:lnTo>
                                                <a:pt x="108" y="229"/>
                                              </a:lnTo>
                                              <a:lnTo>
                                                <a:pt x="108" y="229"/>
                                              </a:lnTo>
                                              <a:lnTo>
                                                <a:pt x="107" y="224"/>
                                              </a:lnTo>
                                              <a:lnTo>
                                                <a:pt x="106" y="222"/>
                                              </a:lnTo>
                                              <a:lnTo>
                                                <a:pt x="105" y="221"/>
                                              </a:lnTo>
                                              <a:lnTo>
                                                <a:pt x="105" y="221"/>
                                              </a:lnTo>
                                              <a:lnTo>
                                                <a:pt x="99" y="225"/>
                                              </a:lnTo>
                                              <a:lnTo>
                                                <a:pt x="99" y="225"/>
                                              </a:lnTo>
                                              <a:lnTo>
                                                <a:pt x="99" y="222"/>
                                              </a:lnTo>
                                              <a:lnTo>
                                                <a:pt x="99" y="222"/>
                                              </a:lnTo>
                                              <a:lnTo>
                                                <a:pt x="98" y="221"/>
                                              </a:lnTo>
                                              <a:lnTo>
                                                <a:pt x="97" y="221"/>
                                              </a:lnTo>
                                              <a:lnTo>
                                                <a:pt x="97" y="221"/>
                                              </a:lnTo>
                                              <a:lnTo>
                                                <a:pt x="97" y="219"/>
                                              </a:lnTo>
                                              <a:lnTo>
                                                <a:pt x="97" y="219"/>
                                              </a:lnTo>
                                              <a:lnTo>
                                                <a:pt x="97" y="219"/>
                                              </a:lnTo>
                                              <a:lnTo>
                                                <a:pt x="97" y="219"/>
                                              </a:lnTo>
                                              <a:close/>
                                              <a:moveTo>
                                                <a:pt x="26" y="196"/>
                                              </a:moveTo>
                                              <a:lnTo>
                                                <a:pt x="28" y="194"/>
                                              </a:lnTo>
                                              <a:lnTo>
                                                <a:pt x="28" y="194"/>
                                              </a:lnTo>
                                              <a:lnTo>
                                                <a:pt x="30" y="190"/>
                                              </a:lnTo>
                                              <a:lnTo>
                                                <a:pt x="30" y="190"/>
                                              </a:lnTo>
                                              <a:lnTo>
                                                <a:pt x="30" y="189"/>
                                              </a:lnTo>
                                              <a:lnTo>
                                                <a:pt x="29" y="186"/>
                                              </a:lnTo>
                                              <a:lnTo>
                                                <a:pt x="29" y="184"/>
                                              </a:lnTo>
                                              <a:lnTo>
                                                <a:pt x="29" y="184"/>
                                              </a:lnTo>
                                              <a:lnTo>
                                                <a:pt x="29" y="183"/>
                                              </a:lnTo>
                                              <a:lnTo>
                                                <a:pt x="29" y="181"/>
                                              </a:lnTo>
                                              <a:lnTo>
                                                <a:pt x="29" y="181"/>
                                              </a:lnTo>
                                              <a:lnTo>
                                                <a:pt x="31" y="178"/>
                                              </a:lnTo>
                                              <a:lnTo>
                                                <a:pt x="31" y="178"/>
                                              </a:lnTo>
                                              <a:lnTo>
                                                <a:pt x="32" y="175"/>
                                              </a:lnTo>
                                              <a:lnTo>
                                                <a:pt x="32" y="172"/>
                                              </a:lnTo>
                                              <a:lnTo>
                                                <a:pt x="34" y="168"/>
                                              </a:lnTo>
                                              <a:lnTo>
                                                <a:pt x="34" y="168"/>
                                              </a:lnTo>
                                              <a:lnTo>
                                                <a:pt x="36" y="176"/>
                                              </a:lnTo>
                                              <a:lnTo>
                                                <a:pt x="36" y="176"/>
                                              </a:lnTo>
                                              <a:lnTo>
                                                <a:pt x="36" y="179"/>
                                              </a:lnTo>
                                              <a:lnTo>
                                                <a:pt x="38" y="182"/>
                                              </a:lnTo>
                                              <a:lnTo>
                                                <a:pt x="38" y="182"/>
                                              </a:lnTo>
                                              <a:lnTo>
                                                <a:pt x="36" y="183"/>
                                              </a:lnTo>
                                              <a:lnTo>
                                                <a:pt x="36" y="184"/>
                                              </a:lnTo>
                                              <a:lnTo>
                                                <a:pt x="36" y="184"/>
                                              </a:lnTo>
                                              <a:lnTo>
                                                <a:pt x="36" y="191"/>
                                              </a:lnTo>
                                              <a:lnTo>
                                                <a:pt x="36" y="191"/>
                                              </a:lnTo>
                                              <a:lnTo>
                                                <a:pt x="35" y="204"/>
                                              </a:lnTo>
                                              <a:lnTo>
                                                <a:pt x="35" y="204"/>
                                              </a:lnTo>
                                              <a:lnTo>
                                                <a:pt x="35" y="207"/>
                                              </a:lnTo>
                                              <a:lnTo>
                                                <a:pt x="35" y="207"/>
                                              </a:lnTo>
                                              <a:lnTo>
                                                <a:pt x="34" y="207"/>
                                              </a:lnTo>
                                              <a:lnTo>
                                                <a:pt x="34" y="207"/>
                                              </a:lnTo>
                                              <a:lnTo>
                                                <a:pt x="34" y="207"/>
                                              </a:lnTo>
                                              <a:lnTo>
                                                <a:pt x="34" y="207"/>
                                              </a:lnTo>
                                              <a:lnTo>
                                                <a:pt x="31" y="210"/>
                                              </a:lnTo>
                                              <a:lnTo>
                                                <a:pt x="30" y="210"/>
                                              </a:lnTo>
                                              <a:lnTo>
                                                <a:pt x="30" y="207"/>
                                              </a:lnTo>
                                              <a:lnTo>
                                                <a:pt x="29" y="205"/>
                                              </a:lnTo>
                                              <a:lnTo>
                                                <a:pt x="29" y="205"/>
                                              </a:lnTo>
                                              <a:lnTo>
                                                <a:pt x="26" y="205"/>
                                              </a:lnTo>
                                              <a:lnTo>
                                                <a:pt x="25" y="196"/>
                                              </a:lnTo>
                                              <a:lnTo>
                                                <a:pt x="25" y="196"/>
                                              </a:lnTo>
                                              <a:lnTo>
                                                <a:pt x="26" y="196"/>
                                              </a:lnTo>
                                              <a:lnTo>
                                                <a:pt x="26" y="196"/>
                                              </a:lnTo>
                                              <a:lnTo>
                                                <a:pt x="26" y="196"/>
                                              </a:lnTo>
                                              <a:lnTo>
                                                <a:pt x="26" y="196"/>
                                              </a:lnTo>
                                              <a:close/>
                                              <a:moveTo>
                                                <a:pt x="34" y="318"/>
                                              </a:moveTo>
                                              <a:lnTo>
                                                <a:pt x="34" y="318"/>
                                              </a:lnTo>
                                              <a:lnTo>
                                                <a:pt x="34" y="327"/>
                                              </a:lnTo>
                                              <a:lnTo>
                                                <a:pt x="34" y="327"/>
                                              </a:lnTo>
                                              <a:lnTo>
                                                <a:pt x="34" y="329"/>
                                              </a:lnTo>
                                              <a:lnTo>
                                                <a:pt x="31" y="319"/>
                                              </a:lnTo>
                                              <a:lnTo>
                                                <a:pt x="31" y="319"/>
                                              </a:lnTo>
                                              <a:lnTo>
                                                <a:pt x="34" y="318"/>
                                              </a:lnTo>
                                              <a:lnTo>
                                                <a:pt x="34" y="318"/>
                                              </a:lnTo>
                                              <a:lnTo>
                                                <a:pt x="34" y="318"/>
                                              </a:lnTo>
                                              <a:lnTo>
                                                <a:pt x="34" y="318"/>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55"/>
                                      <wps:cNvSpPr>
                                        <a:spLocks noEditPoints="1"/>
                                      </wps:cNvSpPr>
                                      <wps:spPr bwMode="auto">
                                        <a:xfrm>
                                          <a:off x="3428365" y="311150"/>
                                          <a:ext cx="130175" cy="349250"/>
                                        </a:xfrm>
                                        <a:custGeom>
                                          <a:avLst/>
                                          <a:gdLst>
                                            <a:gd name="T0" fmla="*/ 198 w 205"/>
                                            <a:gd name="T1" fmla="*/ 194 h 550"/>
                                            <a:gd name="T2" fmla="*/ 176 w 205"/>
                                            <a:gd name="T3" fmla="*/ 155 h 550"/>
                                            <a:gd name="T4" fmla="*/ 171 w 205"/>
                                            <a:gd name="T5" fmla="*/ 170 h 550"/>
                                            <a:gd name="T6" fmla="*/ 176 w 205"/>
                                            <a:gd name="T7" fmla="*/ 182 h 550"/>
                                            <a:gd name="T8" fmla="*/ 181 w 205"/>
                                            <a:gd name="T9" fmla="*/ 194 h 550"/>
                                            <a:gd name="T10" fmla="*/ 198 w 205"/>
                                            <a:gd name="T11" fmla="*/ 221 h 550"/>
                                            <a:gd name="T12" fmla="*/ 185 w 205"/>
                                            <a:gd name="T13" fmla="*/ 231 h 550"/>
                                            <a:gd name="T14" fmla="*/ 149 w 205"/>
                                            <a:gd name="T15" fmla="*/ 210 h 550"/>
                                            <a:gd name="T16" fmla="*/ 114 w 205"/>
                                            <a:gd name="T17" fmla="*/ 194 h 550"/>
                                            <a:gd name="T18" fmla="*/ 116 w 205"/>
                                            <a:gd name="T19" fmla="*/ 166 h 550"/>
                                            <a:gd name="T20" fmla="*/ 115 w 205"/>
                                            <a:gd name="T21" fmla="*/ 131 h 550"/>
                                            <a:gd name="T22" fmla="*/ 115 w 205"/>
                                            <a:gd name="T23" fmla="*/ 93 h 550"/>
                                            <a:gd name="T24" fmla="*/ 93 w 205"/>
                                            <a:gd name="T25" fmla="*/ 68 h 550"/>
                                            <a:gd name="T26" fmla="*/ 103 w 205"/>
                                            <a:gd name="T27" fmla="*/ 42 h 550"/>
                                            <a:gd name="T28" fmla="*/ 105 w 205"/>
                                            <a:gd name="T29" fmla="*/ 22 h 550"/>
                                            <a:gd name="T30" fmla="*/ 96 w 205"/>
                                            <a:gd name="T31" fmla="*/ 6 h 550"/>
                                            <a:gd name="T32" fmla="*/ 66 w 205"/>
                                            <a:gd name="T33" fmla="*/ 14 h 550"/>
                                            <a:gd name="T34" fmla="*/ 58 w 205"/>
                                            <a:gd name="T35" fmla="*/ 70 h 550"/>
                                            <a:gd name="T36" fmla="*/ 38 w 205"/>
                                            <a:gd name="T37" fmla="*/ 98 h 550"/>
                                            <a:gd name="T38" fmla="*/ 14 w 205"/>
                                            <a:gd name="T39" fmla="*/ 137 h 550"/>
                                            <a:gd name="T40" fmla="*/ 9 w 205"/>
                                            <a:gd name="T41" fmla="*/ 198 h 550"/>
                                            <a:gd name="T42" fmla="*/ 45 w 205"/>
                                            <a:gd name="T43" fmla="*/ 247 h 550"/>
                                            <a:gd name="T44" fmla="*/ 45 w 205"/>
                                            <a:gd name="T45" fmla="*/ 279 h 550"/>
                                            <a:gd name="T46" fmla="*/ 46 w 205"/>
                                            <a:gd name="T47" fmla="*/ 367 h 550"/>
                                            <a:gd name="T48" fmla="*/ 45 w 205"/>
                                            <a:gd name="T49" fmla="*/ 392 h 550"/>
                                            <a:gd name="T50" fmla="*/ 36 w 205"/>
                                            <a:gd name="T51" fmla="*/ 480 h 550"/>
                                            <a:gd name="T52" fmla="*/ 35 w 205"/>
                                            <a:gd name="T53" fmla="*/ 516 h 550"/>
                                            <a:gd name="T54" fmla="*/ 28 w 205"/>
                                            <a:gd name="T55" fmla="*/ 521 h 550"/>
                                            <a:gd name="T56" fmla="*/ 40 w 205"/>
                                            <a:gd name="T57" fmla="*/ 540 h 550"/>
                                            <a:gd name="T58" fmla="*/ 57 w 205"/>
                                            <a:gd name="T59" fmla="*/ 520 h 550"/>
                                            <a:gd name="T60" fmla="*/ 66 w 205"/>
                                            <a:gd name="T61" fmla="*/ 480 h 550"/>
                                            <a:gd name="T62" fmla="*/ 70 w 205"/>
                                            <a:gd name="T63" fmla="*/ 394 h 550"/>
                                            <a:gd name="T64" fmla="*/ 85 w 205"/>
                                            <a:gd name="T65" fmla="*/ 301 h 550"/>
                                            <a:gd name="T66" fmla="*/ 88 w 205"/>
                                            <a:gd name="T67" fmla="*/ 387 h 550"/>
                                            <a:gd name="T68" fmla="*/ 80 w 205"/>
                                            <a:gd name="T69" fmla="*/ 454 h 550"/>
                                            <a:gd name="T70" fmla="*/ 83 w 205"/>
                                            <a:gd name="T71" fmla="*/ 535 h 550"/>
                                            <a:gd name="T72" fmla="*/ 110 w 205"/>
                                            <a:gd name="T73" fmla="*/ 542 h 550"/>
                                            <a:gd name="T74" fmla="*/ 122 w 205"/>
                                            <a:gd name="T75" fmla="*/ 530 h 550"/>
                                            <a:gd name="T76" fmla="*/ 117 w 205"/>
                                            <a:gd name="T77" fmla="*/ 524 h 550"/>
                                            <a:gd name="T78" fmla="*/ 104 w 205"/>
                                            <a:gd name="T79" fmla="*/ 520 h 550"/>
                                            <a:gd name="T80" fmla="*/ 110 w 205"/>
                                            <a:gd name="T81" fmla="*/ 491 h 550"/>
                                            <a:gd name="T82" fmla="*/ 114 w 205"/>
                                            <a:gd name="T83" fmla="*/ 392 h 550"/>
                                            <a:gd name="T84" fmla="*/ 115 w 205"/>
                                            <a:gd name="T85" fmla="*/ 373 h 550"/>
                                            <a:gd name="T86" fmla="*/ 120 w 205"/>
                                            <a:gd name="T87" fmla="*/ 227 h 550"/>
                                            <a:gd name="T88" fmla="*/ 129 w 205"/>
                                            <a:gd name="T89" fmla="*/ 244 h 550"/>
                                            <a:gd name="T90" fmla="*/ 146 w 205"/>
                                            <a:gd name="T91" fmla="*/ 234 h 550"/>
                                            <a:gd name="T92" fmla="*/ 156 w 205"/>
                                            <a:gd name="T93" fmla="*/ 227 h 550"/>
                                            <a:gd name="T94" fmla="*/ 154 w 205"/>
                                            <a:gd name="T95" fmla="*/ 216 h 550"/>
                                            <a:gd name="T96" fmla="*/ 188 w 205"/>
                                            <a:gd name="T97" fmla="*/ 236 h 550"/>
                                            <a:gd name="T98" fmla="*/ 205 w 205"/>
                                            <a:gd name="T99" fmla="*/ 215 h 550"/>
                                            <a:gd name="T100" fmla="*/ 92 w 205"/>
                                            <a:gd name="T101" fmla="*/ 81 h 550"/>
                                            <a:gd name="T102" fmla="*/ 93 w 205"/>
                                            <a:gd name="T103" fmla="*/ 81 h 550"/>
                                            <a:gd name="T104" fmla="*/ 104 w 205"/>
                                            <a:gd name="T105" fmla="*/ 23 h 550"/>
                                            <a:gd name="T106" fmla="*/ 105 w 205"/>
                                            <a:gd name="T107" fmla="*/ 21 h 550"/>
                                            <a:gd name="T108" fmla="*/ 61 w 205"/>
                                            <a:gd name="T109" fmla="*/ 61 h 550"/>
                                            <a:gd name="T110" fmla="*/ 59 w 205"/>
                                            <a:gd name="T111" fmla="*/ 63 h 550"/>
                                            <a:gd name="T112" fmla="*/ 38 w 205"/>
                                            <a:gd name="T113" fmla="*/ 225 h 550"/>
                                            <a:gd name="T114" fmla="*/ 28 w 205"/>
                                            <a:gd name="T115" fmla="*/ 159 h 550"/>
                                            <a:gd name="T116" fmla="*/ 53 w 205"/>
                                            <a:gd name="T117" fmla="*/ 160 h 550"/>
                                            <a:gd name="T118" fmla="*/ 59 w 205"/>
                                            <a:gd name="T119" fmla="*/ 205 h 550"/>
                                            <a:gd name="T120" fmla="*/ 46 w 205"/>
                                            <a:gd name="T121" fmla="*/ 225 h 5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05" h="550">
                                              <a:moveTo>
                                                <a:pt x="205" y="214"/>
                                              </a:moveTo>
                                              <a:lnTo>
                                                <a:pt x="205" y="214"/>
                                              </a:lnTo>
                                              <a:lnTo>
                                                <a:pt x="203" y="210"/>
                                              </a:lnTo>
                                              <a:lnTo>
                                                <a:pt x="203" y="210"/>
                                              </a:lnTo>
                                              <a:lnTo>
                                                <a:pt x="203" y="207"/>
                                              </a:lnTo>
                                              <a:lnTo>
                                                <a:pt x="203" y="207"/>
                                              </a:lnTo>
                                              <a:lnTo>
                                                <a:pt x="202" y="205"/>
                                              </a:lnTo>
                                              <a:lnTo>
                                                <a:pt x="202" y="205"/>
                                              </a:lnTo>
                                              <a:lnTo>
                                                <a:pt x="200" y="199"/>
                                              </a:lnTo>
                                              <a:lnTo>
                                                <a:pt x="200" y="199"/>
                                              </a:lnTo>
                                              <a:lnTo>
                                                <a:pt x="198" y="194"/>
                                              </a:lnTo>
                                              <a:lnTo>
                                                <a:pt x="198" y="194"/>
                                              </a:lnTo>
                                              <a:lnTo>
                                                <a:pt x="195" y="190"/>
                                              </a:lnTo>
                                              <a:lnTo>
                                                <a:pt x="195" y="190"/>
                                              </a:lnTo>
                                              <a:lnTo>
                                                <a:pt x="192" y="179"/>
                                              </a:lnTo>
                                              <a:lnTo>
                                                <a:pt x="192" y="179"/>
                                              </a:lnTo>
                                              <a:lnTo>
                                                <a:pt x="183" y="160"/>
                                              </a:lnTo>
                                              <a:lnTo>
                                                <a:pt x="183" y="160"/>
                                              </a:lnTo>
                                              <a:lnTo>
                                                <a:pt x="179" y="154"/>
                                              </a:lnTo>
                                              <a:lnTo>
                                                <a:pt x="179" y="154"/>
                                              </a:lnTo>
                                              <a:lnTo>
                                                <a:pt x="177" y="154"/>
                                              </a:lnTo>
                                              <a:lnTo>
                                                <a:pt x="176" y="155"/>
                                              </a:lnTo>
                                              <a:lnTo>
                                                <a:pt x="173" y="156"/>
                                              </a:lnTo>
                                              <a:lnTo>
                                                <a:pt x="173" y="156"/>
                                              </a:lnTo>
                                              <a:lnTo>
                                                <a:pt x="169" y="160"/>
                                              </a:lnTo>
                                              <a:lnTo>
                                                <a:pt x="168" y="163"/>
                                              </a:lnTo>
                                              <a:lnTo>
                                                <a:pt x="168" y="163"/>
                                              </a:lnTo>
                                              <a:lnTo>
                                                <a:pt x="169" y="168"/>
                                              </a:lnTo>
                                              <a:lnTo>
                                                <a:pt x="169" y="168"/>
                                              </a:lnTo>
                                              <a:lnTo>
                                                <a:pt x="171" y="169"/>
                                              </a:lnTo>
                                              <a:lnTo>
                                                <a:pt x="171" y="169"/>
                                              </a:lnTo>
                                              <a:lnTo>
                                                <a:pt x="171" y="170"/>
                                              </a:lnTo>
                                              <a:lnTo>
                                                <a:pt x="171" y="170"/>
                                              </a:lnTo>
                                              <a:lnTo>
                                                <a:pt x="172" y="174"/>
                                              </a:lnTo>
                                              <a:lnTo>
                                                <a:pt x="172" y="174"/>
                                              </a:lnTo>
                                              <a:lnTo>
                                                <a:pt x="172" y="175"/>
                                              </a:lnTo>
                                              <a:lnTo>
                                                <a:pt x="172" y="175"/>
                                              </a:lnTo>
                                              <a:lnTo>
                                                <a:pt x="173" y="176"/>
                                              </a:lnTo>
                                              <a:lnTo>
                                                <a:pt x="173" y="176"/>
                                              </a:lnTo>
                                              <a:lnTo>
                                                <a:pt x="174" y="179"/>
                                              </a:lnTo>
                                              <a:lnTo>
                                                <a:pt x="174" y="179"/>
                                              </a:lnTo>
                                              <a:lnTo>
                                                <a:pt x="176" y="181"/>
                                              </a:lnTo>
                                              <a:lnTo>
                                                <a:pt x="176" y="181"/>
                                              </a:lnTo>
                                              <a:lnTo>
                                                <a:pt x="176" y="182"/>
                                              </a:lnTo>
                                              <a:lnTo>
                                                <a:pt x="176" y="182"/>
                                              </a:lnTo>
                                              <a:lnTo>
                                                <a:pt x="177" y="185"/>
                                              </a:lnTo>
                                              <a:lnTo>
                                                <a:pt x="177" y="185"/>
                                              </a:lnTo>
                                              <a:lnTo>
                                                <a:pt x="177" y="186"/>
                                              </a:lnTo>
                                              <a:lnTo>
                                                <a:pt x="177" y="186"/>
                                              </a:lnTo>
                                              <a:lnTo>
                                                <a:pt x="178" y="187"/>
                                              </a:lnTo>
                                              <a:lnTo>
                                                <a:pt x="178" y="187"/>
                                              </a:lnTo>
                                              <a:lnTo>
                                                <a:pt x="178" y="189"/>
                                              </a:lnTo>
                                              <a:lnTo>
                                                <a:pt x="179" y="190"/>
                                              </a:lnTo>
                                              <a:lnTo>
                                                <a:pt x="179" y="190"/>
                                              </a:lnTo>
                                              <a:lnTo>
                                                <a:pt x="181" y="194"/>
                                              </a:lnTo>
                                              <a:lnTo>
                                                <a:pt x="181" y="194"/>
                                              </a:lnTo>
                                              <a:lnTo>
                                                <a:pt x="183" y="200"/>
                                              </a:lnTo>
                                              <a:lnTo>
                                                <a:pt x="183" y="200"/>
                                              </a:lnTo>
                                              <a:lnTo>
                                                <a:pt x="191" y="216"/>
                                              </a:lnTo>
                                              <a:lnTo>
                                                <a:pt x="191" y="216"/>
                                              </a:lnTo>
                                              <a:lnTo>
                                                <a:pt x="192" y="218"/>
                                              </a:lnTo>
                                              <a:lnTo>
                                                <a:pt x="192" y="218"/>
                                              </a:lnTo>
                                              <a:lnTo>
                                                <a:pt x="194" y="221"/>
                                              </a:lnTo>
                                              <a:lnTo>
                                                <a:pt x="194" y="221"/>
                                              </a:lnTo>
                                              <a:lnTo>
                                                <a:pt x="195" y="221"/>
                                              </a:lnTo>
                                              <a:lnTo>
                                                <a:pt x="198" y="221"/>
                                              </a:lnTo>
                                              <a:lnTo>
                                                <a:pt x="198" y="221"/>
                                              </a:lnTo>
                                              <a:lnTo>
                                                <a:pt x="199" y="221"/>
                                              </a:lnTo>
                                              <a:lnTo>
                                                <a:pt x="199" y="221"/>
                                              </a:lnTo>
                                              <a:lnTo>
                                                <a:pt x="199" y="222"/>
                                              </a:lnTo>
                                              <a:lnTo>
                                                <a:pt x="198" y="224"/>
                                              </a:lnTo>
                                              <a:lnTo>
                                                <a:pt x="198" y="224"/>
                                              </a:lnTo>
                                              <a:lnTo>
                                                <a:pt x="188" y="232"/>
                                              </a:lnTo>
                                              <a:lnTo>
                                                <a:pt x="188" y="232"/>
                                              </a:lnTo>
                                              <a:lnTo>
                                                <a:pt x="187" y="232"/>
                                              </a:lnTo>
                                              <a:lnTo>
                                                <a:pt x="185" y="231"/>
                                              </a:lnTo>
                                              <a:lnTo>
                                                <a:pt x="185" y="231"/>
                                              </a:lnTo>
                                              <a:lnTo>
                                                <a:pt x="173" y="201"/>
                                              </a:lnTo>
                                              <a:lnTo>
                                                <a:pt x="173" y="201"/>
                                              </a:lnTo>
                                              <a:lnTo>
                                                <a:pt x="171" y="200"/>
                                              </a:lnTo>
                                              <a:lnTo>
                                                <a:pt x="169" y="201"/>
                                              </a:lnTo>
                                              <a:lnTo>
                                                <a:pt x="167" y="202"/>
                                              </a:lnTo>
                                              <a:lnTo>
                                                <a:pt x="154" y="215"/>
                                              </a:lnTo>
                                              <a:lnTo>
                                                <a:pt x="154" y="215"/>
                                              </a:lnTo>
                                              <a:lnTo>
                                                <a:pt x="153" y="210"/>
                                              </a:lnTo>
                                              <a:lnTo>
                                                <a:pt x="153" y="210"/>
                                              </a:lnTo>
                                              <a:lnTo>
                                                <a:pt x="150" y="210"/>
                                              </a:lnTo>
                                              <a:lnTo>
                                                <a:pt x="149" y="210"/>
                                              </a:lnTo>
                                              <a:lnTo>
                                                <a:pt x="149" y="210"/>
                                              </a:lnTo>
                                              <a:lnTo>
                                                <a:pt x="143" y="210"/>
                                              </a:lnTo>
                                              <a:lnTo>
                                                <a:pt x="143" y="210"/>
                                              </a:lnTo>
                                              <a:lnTo>
                                                <a:pt x="140" y="214"/>
                                              </a:lnTo>
                                              <a:lnTo>
                                                <a:pt x="140" y="214"/>
                                              </a:lnTo>
                                              <a:lnTo>
                                                <a:pt x="135" y="216"/>
                                              </a:lnTo>
                                              <a:lnTo>
                                                <a:pt x="135" y="216"/>
                                              </a:lnTo>
                                              <a:lnTo>
                                                <a:pt x="132" y="215"/>
                                              </a:lnTo>
                                              <a:lnTo>
                                                <a:pt x="124" y="207"/>
                                              </a:lnTo>
                                              <a:lnTo>
                                                <a:pt x="124" y="207"/>
                                              </a:lnTo>
                                              <a:lnTo>
                                                <a:pt x="114" y="194"/>
                                              </a:lnTo>
                                              <a:lnTo>
                                                <a:pt x="114" y="194"/>
                                              </a:lnTo>
                                              <a:lnTo>
                                                <a:pt x="111" y="185"/>
                                              </a:lnTo>
                                              <a:lnTo>
                                                <a:pt x="111" y="185"/>
                                              </a:lnTo>
                                              <a:lnTo>
                                                <a:pt x="112" y="182"/>
                                              </a:lnTo>
                                              <a:lnTo>
                                                <a:pt x="112" y="182"/>
                                              </a:lnTo>
                                              <a:lnTo>
                                                <a:pt x="112" y="181"/>
                                              </a:lnTo>
                                              <a:lnTo>
                                                <a:pt x="111" y="179"/>
                                              </a:lnTo>
                                              <a:lnTo>
                                                <a:pt x="111" y="179"/>
                                              </a:lnTo>
                                              <a:lnTo>
                                                <a:pt x="111" y="175"/>
                                              </a:lnTo>
                                              <a:lnTo>
                                                <a:pt x="111" y="175"/>
                                              </a:lnTo>
                                              <a:lnTo>
                                                <a:pt x="116" y="166"/>
                                              </a:lnTo>
                                              <a:lnTo>
                                                <a:pt x="116" y="166"/>
                                              </a:lnTo>
                                              <a:lnTo>
                                                <a:pt x="120" y="159"/>
                                              </a:lnTo>
                                              <a:lnTo>
                                                <a:pt x="120" y="153"/>
                                              </a:lnTo>
                                              <a:lnTo>
                                                <a:pt x="120" y="153"/>
                                              </a:lnTo>
                                              <a:lnTo>
                                                <a:pt x="120" y="146"/>
                                              </a:lnTo>
                                              <a:lnTo>
                                                <a:pt x="117" y="140"/>
                                              </a:lnTo>
                                              <a:lnTo>
                                                <a:pt x="117" y="140"/>
                                              </a:lnTo>
                                              <a:lnTo>
                                                <a:pt x="115" y="135"/>
                                              </a:lnTo>
                                              <a:lnTo>
                                                <a:pt x="114" y="131"/>
                                              </a:lnTo>
                                              <a:lnTo>
                                                <a:pt x="114" y="131"/>
                                              </a:lnTo>
                                              <a:lnTo>
                                                <a:pt x="115" y="131"/>
                                              </a:lnTo>
                                              <a:lnTo>
                                                <a:pt x="117" y="130"/>
                                              </a:lnTo>
                                              <a:lnTo>
                                                <a:pt x="119" y="129"/>
                                              </a:lnTo>
                                              <a:lnTo>
                                                <a:pt x="119" y="129"/>
                                              </a:lnTo>
                                              <a:lnTo>
                                                <a:pt x="117" y="128"/>
                                              </a:lnTo>
                                              <a:lnTo>
                                                <a:pt x="117" y="128"/>
                                              </a:lnTo>
                                              <a:lnTo>
                                                <a:pt x="117" y="114"/>
                                              </a:lnTo>
                                              <a:lnTo>
                                                <a:pt x="117" y="114"/>
                                              </a:lnTo>
                                              <a:lnTo>
                                                <a:pt x="117" y="107"/>
                                              </a:lnTo>
                                              <a:lnTo>
                                                <a:pt x="117" y="102"/>
                                              </a:lnTo>
                                              <a:lnTo>
                                                <a:pt x="116" y="98"/>
                                              </a:lnTo>
                                              <a:lnTo>
                                                <a:pt x="115" y="93"/>
                                              </a:lnTo>
                                              <a:lnTo>
                                                <a:pt x="115" y="93"/>
                                              </a:lnTo>
                                              <a:lnTo>
                                                <a:pt x="114" y="90"/>
                                              </a:lnTo>
                                              <a:lnTo>
                                                <a:pt x="110" y="88"/>
                                              </a:lnTo>
                                              <a:lnTo>
                                                <a:pt x="104" y="84"/>
                                              </a:lnTo>
                                              <a:lnTo>
                                                <a:pt x="104" y="84"/>
                                              </a:lnTo>
                                              <a:lnTo>
                                                <a:pt x="95" y="83"/>
                                              </a:lnTo>
                                              <a:lnTo>
                                                <a:pt x="95" y="83"/>
                                              </a:lnTo>
                                              <a:lnTo>
                                                <a:pt x="95" y="81"/>
                                              </a:lnTo>
                                              <a:lnTo>
                                                <a:pt x="95" y="81"/>
                                              </a:lnTo>
                                              <a:lnTo>
                                                <a:pt x="93" y="68"/>
                                              </a:lnTo>
                                              <a:lnTo>
                                                <a:pt x="93" y="68"/>
                                              </a:lnTo>
                                              <a:lnTo>
                                                <a:pt x="95" y="67"/>
                                              </a:lnTo>
                                              <a:lnTo>
                                                <a:pt x="95" y="67"/>
                                              </a:lnTo>
                                              <a:lnTo>
                                                <a:pt x="97" y="67"/>
                                              </a:lnTo>
                                              <a:lnTo>
                                                <a:pt x="98" y="63"/>
                                              </a:lnTo>
                                              <a:lnTo>
                                                <a:pt x="100" y="59"/>
                                              </a:lnTo>
                                              <a:lnTo>
                                                <a:pt x="101" y="54"/>
                                              </a:lnTo>
                                              <a:lnTo>
                                                <a:pt x="101" y="54"/>
                                              </a:lnTo>
                                              <a:lnTo>
                                                <a:pt x="103" y="49"/>
                                              </a:lnTo>
                                              <a:lnTo>
                                                <a:pt x="103" y="45"/>
                                              </a:lnTo>
                                              <a:lnTo>
                                                <a:pt x="103" y="45"/>
                                              </a:lnTo>
                                              <a:lnTo>
                                                <a:pt x="103" y="42"/>
                                              </a:lnTo>
                                              <a:lnTo>
                                                <a:pt x="103" y="38"/>
                                              </a:lnTo>
                                              <a:lnTo>
                                                <a:pt x="103" y="38"/>
                                              </a:lnTo>
                                              <a:lnTo>
                                                <a:pt x="104" y="36"/>
                                              </a:lnTo>
                                              <a:lnTo>
                                                <a:pt x="104" y="36"/>
                                              </a:lnTo>
                                              <a:lnTo>
                                                <a:pt x="103" y="28"/>
                                              </a:lnTo>
                                              <a:lnTo>
                                                <a:pt x="103" y="28"/>
                                              </a:lnTo>
                                              <a:lnTo>
                                                <a:pt x="104" y="23"/>
                                              </a:lnTo>
                                              <a:lnTo>
                                                <a:pt x="104" y="23"/>
                                              </a:lnTo>
                                              <a:lnTo>
                                                <a:pt x="104" y="23"/>
                                              </a:lnTo>
                                              <a:lnTo>
                                                <a:pt x="104" y="23"/>
                                              </a:lnTo>
                                              <a:lnTo>
                                                <a:pt x="105" y="22"/>
                                              </a:lnTo>
                                              <a:lnTo>
                                                <a:pt x="106" y="21"/>
                                              </a:lnTo>
                                              <a:lnTo>
                                                <a:pt x="106" y="21"/>
                                              </a:lnTo>
                                              <a:lnTo>
                                                <a:pt x="105" y="18"/>
                                              </a:lnTo>
                                              <a:lnTo>
                                                <a:pt x="104" y="16"/>
                                              </a:lnTo>
                                              <a:lnTo>
                                                <a:pt x="102" y="13"/>
                                              </a:lnTo>
                                              <a:lnTo>
                                                <a:pt x="102" y="13"/>
                                              </a:lnTo>
                                              <a:lnTo>
                                                <a:pt x="102" y="13"/>
                                              </a:lnTo>
                                              <a:lnTo>
                                                <a:pt x="102" y="13"/>
                                              </a:lnTo>
                                              <a:lnTo>
                                                <a:pt x="99" y="8"/>
                                              </a:lnTo>
                                              <a:lnTo>
                                                <a:pt x="96" y="6"/>
                                              </a:lnTo>
                                              <a:lnTo>
                                                <a:pt x="96" y="6"/>
                                              </a:lnTo>
                                              <a:lnTo>
                                                <a:pt x="91" y="2"/>
                                              </a:lnTo>
                                              <a:lnTo>
                                                <a:pt x="88" y="0"/>
                                              </a:lnTo>
                                              <a:lnTo>
                                                <a:pt x="88" y="0"/>
                                              </a:lnTo>
                                              <a:lnTo>
                                                <a:pt x="85" y="0"/>
                                              </a:lnTo>
                                              <a:lnTo>
                                                <a:pt x="81" y="0"/>
                                              </a:lnTo>
                                              <a:lnTo>
                                                <a:pt x="75" y="3"/>
                                              </a:lnTo>
                                              <a:lnTo>
                                                <a:pt x="75" y="3"/>
                                              </a:lnTo>
                                              <a:lnTo>
                                                <a:pt x="72" y="6"/>
                                              </a:lnTo>
                                              <a:lnTo>
                                                <a:pt x="70" y="8"/>
                                              </a:lnTo>
                                              <a:lnTo>
                                                <a:pt x="66" y="14"/>
                                              </a:lnTo>
                                              <a:lnTo>
                                                <a:pt x="66" y="14"/>
                                              </a:lnTo>
                                              <a:lnTo>
                                                <a:pt x="64" y="19"/>
                                              </a:lnTo>
                                              <a:lnTo>
                                                <a:pt x="61" y="27"/>
                                              </a:lnTo>
                                              <a:lnTo>
                                                <a:pt x="61" y="27"/>
                                              </a:lnTo>
                                              <a:lnTo>
                                                <a:pt x="59" y="38"/>
                                              </a:lnTo>
                                              <a:lnTo>
                                                <a:pt x="58" y="47"/>
                                              </a:lnTo>
                                              <a:lnTo>
                                                <a:pt x="58" y="47"/>
                                              </a:lnTo>
                                              <a:lnTo>
                                                <a:pt x="59" y="54"/>
                                              </a:lnTo>
                                              <a:lnTo>
                                                <a:pt x="59" y="62"/>
                                              </a:lnTo>
                                              <a:lnTo>
                                                <a:pt x="59" y="62"/>
                                              </a:lnTo>
                                              <a:lnTo>
                                                <a:pt x="58" y="70"/>
                                              </a:lnTo>
                                              <a:lnTo>
                                                <a:pt x="58" y="70"/>
                                              </a:lnTo>
                                              <a:lnTo>
                                                <a:pt x="54" y="76"/>
                                              </a:lnTo>
                                              <a:lnTo>
                                                <a:pt x="54" y="76"/>
                                              </a:lnTo>
                                              <a:lnTo>
                                                <a:pt x="53" y="82"/>
                                              </a:lnTo>
                                              <a:lnTo>
                                                <a:pt x="53" y="89"/>
                                              </a:lnTo>
                                              <a:lnTo>
                                                <a:pt x="53" y="89"/>
                                              </a:lnTo>
                                              <a:lnTo>
                                                <a:pt x="46" y="92"/>
                                              </a:lnTo>
                                              <a:lnTo>
                                                <a:pt x="46" y="92"/>
                                              </a:lnTo>
                                              <a:lnTo>
                                                <a:pt x="42" y="94"/>
                                              </a:lnTo>
                                              <a:lnTo>
                                                <a:pt x="42" y="94"/>
                                              </a:lnTo>
                                              <a:lnTo>
                                                <a:pt x="40" y="97"/>
                                              </a:lnTo>
                                              <a:lnTo>
                                                <a:pt x="38" y="98"/>
                                              </a:lnTo>
                                              <a:lnTo>
                                                <a:pt x="35" y="104"/>
                                              </a:lnTo>
                                              <a:lnTo>
                                                <a:pt x="35" y="104"/>
                                              </a:lnTo>
                                              <a:lnTo>
                                                <a:pt x="28" y="115"/>
                                              </a:lnTo>
                                              <a:lnTo>
                                                <a:pt x="28" y="115"/>
                                              </a:lnTo>
                                              <a:lnTo>
                                                <a:pt x="24" y="119"/>
                                              </a:lnTo>
                                              <a:lnTo>
                                                <a:pt x="24" y="119"/>
                                              </a:lnTo>
                                              <a:lnTo>
                                                <a:pt x="24" y="120"/>
                                              </a:lnTo>
                                              <a:lnTo>
                                                <a:pt x="25" y="123"/>
                                              </a:lnTo>
                                              <a:lnTo>
                                                <a:pt x="25" y="123"/>
                                              </a:lnTo>
                                              <a:lnTo>
                                                <a:pt x="19" y="131"/>
                                              </a:lnTo>
                                              <a:lnTo>
                                                <a:pt x="14" y="137"/>
                                              </a:lnTo>
                                              <a:lnTo>
                                                <a:pt x="12" y="144"/>
                                              </a:lnTo>
                                              <a:lnTo>
                                                <a:pt x="12" y="144"/>
                                              </a:lnTo>
                                              <a:lnTo>
                                                <a:pt x="2" y="165"/>
                                              </a:lnTo>
                                              <a:lnTo>
                                                <a:pt x="2" y="165"/>
                                              </a:lnTo>
                                              <a:lnTo>
                                                <a:pt x="1" y="168"/>
                                              </a:lnTo>
                                              <a:lnTo>
                                                <a:pt x="0" y="170"/>
                                              </a:lnTo>
                                              <a:lnTo>
                                                <a:pt x="1" y="174"/>
                                              </a:lnTo>
                                              <a:lnTo>
                                                <a:pt x="1" y="174"/>
                                              </a:lnTo>
                                              <a:lnTo>
                                                <a:pt x="2" y="181"/>
                                              </a:lnTo>
                                              <a:lnTo>
                                                <a:pt x="5" y="187"/>
                                              </a:lnTo>
                                              <a:lnTo>
                                                <a:pt x="9" y="198"/>
                                              </a:lnTo>
                                              <a:lnTo>
                                                <a:pt x="9" y="198"/>
                                              </a:lnTo>
                                              <a:lnTo>
                                                <a:pt x="17" y="215"/>
                                              </a:lnTo>
                                              <a:lnTo>
                                                <a:pt x="23" y="224"/>
                                              </a:lnTo>
                                              <a:lnTo>
                                                <a:pt x="23" y="224"/>
                                              </a:lnTo>
                                              <a:lnTo>
                                                <a:pt x="31" y="240"/>
                                              </a:lnTo>
                                              <a:lnTo>
                                                <a:pt x="31" y="240"/>
                                              </a:lnTo>
                                              <a:lnTo>
                                                <a:pt x="35" y="244"/>
                                              </a:lnTo>
                                              <a:lnTo>
                                                <a:pt x="36" y="246"/>
                                              </a:lnTo>
                                              <a:lnTo>
                                                <a:pt x="40" y="247"/>
                                              </a:lnTo>
                                              <a:lnTo>
                                                <a:pt x="40" y="247"/>
                                              </a:lnTo>
                                              <a:lnTo>
                                                <a:pt x="45" y="247"/>
                                              </a:lnTo>
                                              <a:lnTo>
                                                <a:pt x="47" y="246"/>
                                              </a:lnTo>
                                              <a:lnTo>
                                                <a:pt x="47" y="246"/>
                                              </a:lnTo>
                                              <a:lnTo>
                                                <a:pt x="47" y="249"/>
                                              </a:lnTo>
                                              <a:lnTo>
                                                <a:pt x="47" y="249"/>
                                              </a:lnTo>
                                              <a:lnTo>
                                                <a:pt x="47" y="251"/>
                                              </a:lnTo>
                                              <a:lnTo>
                                                <a:pt x="47" y="251"/>
                                              </a:lnTo>
                                              <a:lnTo>
                                                <a:pt x="47" y="251"/>
                                              </a:lnTo>
                                              <a:lnTo>
                                                <a:pt x="46" y="261"/>
                                              </a:lnTo>
                                              <a:lnTo>
                                                <a:pt x="46" y="261"/>
                                              </a:lnTo>
                                              <a:lnTo>
                                                <a:pt x="45" y="274"/>
                                              </a:lnTo>
                                              <a:lnTo>
                                                <a:pt x="45" y="279"/>
                                              </a:lnTo>
                                              <a:lnTo>
                                                <a:pt x="45" y="279"/>
                                              </a:lnTo>
                                              <a:lnTo>
                                                <a:pt x="45" y="282"/>
                                              </a:lnTo>
                                              <a:lnTo>
                                                <a:pt x="45" y="282"/>
                                              </a:lnTo>
                                              <a:lnTo>
                                                <a:pt x="45" y="287"/>
                                              </a:lnTo>
                                              <a:lnTo>
                                                <a:pt x="45" y="287"/>
                                              </a:lnTo>
                                              <a:lnTo>
                                                <a:pt x="45" y="298"/>
                                              </a:lnTo>
                                              <a:lnTo>
                                                <a:pt x="46" y="321"/>
                                              </a:lnTo>
                                              <a:lnTo>
                                                <a:pt x="46" y="321"/>
                                              </a:lnTo>
                                              <a:lnTo>
                                                <a:pt x="46" y="349"/>
                                              </a:lnTo>
                                              <a:lnTo>
                                                <a:pt x="46" y="367"/>
                                              </a:lnTo>
                                              <a:lnTo>
                                                <a:pt x="46" y="367"/>
                                              </a:lnTo>
                                              <a:lnTo>
                                                <a:pt x="46" y="369"/>
                                              </a:lnTo>
                                              <a:lnTo>
                                                <a:pt x="46" y="372"/>
                                              </a:lnTo>
                                              <a:lnTo>
                                                <a:pt x="46" y="372"/>
                                              </a:lnTo>
                                              <a:lnTo>
                                                <a:pt x="46" y="378"/>
                                              </a:lnTo>
                                              <a:lnTo>
                                                <a:pt x="46" y="378"/>
                                              </a:lnTo>
                                              <a:lnTo>
                                                <a:pt x="46" y="379"/>
                                              </a:lnTo>
                                              <a:lnTo>
                                                <a:pt x="46" y="379"/>
                                              </a:lnTo>
                                              <a:lnTo>
                                                <a:pt x="46" y="382"/>
                                              </a:lnTo>
                                              <a:lnTo>
                                                <a:pt x="46" y="382"/>
                                              </a:lnTo>
                                              <a:lnTo>
                                                <a:pt x="46" y="382"/>
                                              </a:lnTo>
                                              <a:lnTo>
                                                <a:pt x="45" y="392"/>
                                              </a:lnTo>
                                              <a:lnTo>
                                                <a:pt x="42" y="411"/>
                                              </a:lnTo>
                                              <a:lnTo>
                                                <a:pt x="42" y="411"/>
                                              </a:lnTo>
                                              <a:lnTo>
                                                <a:pt x="41" y="441"/>
                                              </a:lnTo>
                                              <a:lnTo>
                                                <a:pt x="41" y="441"/>
                                              </a:lnTo>
                                              <a:lnTo>
                                                <a:pt x="38" y="441"/>
                                              </a:lnTo>
                                              <a:lnTo>
                                                <a:pt x="38" y="441"/>
                                              </a:lnTo>
                                              <a:lnTo>
                                                <a:pt x="36" y="453"/>
                                              </a:lnTo>
                                              <a:lnTo>
                                                <a:pt x="36" y="453"/>
                                              </a:lnTo>
                                              <a:lnTo>
                                                <a:pt x="36" y="470"/>
                                              </a:lnTo>
                                              <a:lnTo>
                                                <a:pt x="36" y="480"/>
                                              </a:lnTo>
                                              <a:lnTo>
                                                <a:pt x="36" y="480"/>
                                              </a:lnTo>
                                              <a:lnTo>
                                                <a:pt x="42" y="485"/>
                                              </a:lnTo>
                                              <a:lnTo>
                                                <a:pt x="42" y="485"/>
                                              </a:lnTo>
                                              <a:lnTo>
                                                <a:pt x="43" y="495"/>
                                              </a:lnTo>
                                              <a:lnTo>
                                                <a:pt x="42" y="509"/>
                                              </a:lnTo>
                                              <a:lnTo>
                                                <a:pt x="42" y="509"/>
                                              </a:lnTo>
                                              <a:lnTo>
                                                <a:pt x="41" y="513"/>
                                              </a:lnTo>
                                              <a:lnTo>
                                                <a:pt x="40" y="515"/>
                                              </a:lnTo>
                                              <a:lnTo>
                                                <a:pt x="36" y="518"/>
                                              </a:lnTo>
                                              <a:lnTo>
                                                <a:pt x="36" y="518"/>
                                              </a:lnTo>
                                              <a:lnTo>
                                                <a:pt x="36" y="518"/>
                                              </a:lnTo>
                                              <a:lnTo>
                                                <a:pt x="35" y="516"/>
                                              </a:lnTo>
                                              <a:lnTo>
                                                <a:pt x="35" y="516"/>
                                              </a:lnTo>
                                              <a:lnTo>
                                                <a:pt x="34" y="518"/>
                                              </a:lnTo>
                                              <a:lnTo>
                                                <a:pt x="34" y="518"/>
                                              </a:lnTo>
                                              <a:lnTo>
                                                <a:pt x="31" y="518"/>
                                              </a:lnTo>
                                              <a:lnTo>
                                                <a:pt x="31" y="518"/>
                                              </a:lnTo>
                                              <a:lnTo>
                                                <a:pt x="30" y="519"/>
                                              </a:lnTo>
                                              <a:lnTo>
                                                <a:pt x="30" y="519"/>
                                              </a:lnTo>
                                              <a:lnTo>
                                                <a:pt x="29" y="519"/>
                                              </a:lnTo>
                                              <a:lnTo>
                                                <a:pt x="28" y="519"/>
                                              </a:lnTo>
                                              <a:lnTo>
                                                <a:pt x="28" y="519"/>
                                              </a:lnTo>
                                              <a:lnTo>
                                                <a:pt x="28" y="521"/>
                                              </a:lnTo>
                                              <a:lnTo>
                                                <a:pt x="28" y="523"/>
                                              </a:lnTo>
                                              <a:lnTo>
                                                <a:pt x="28" y="523"/>
                                              </a:lnTo>
                                              <a:lnTo>
                                                <a:pt x="29" y="525"/>
                                              </a:lnTo>
                                              <a:lnTo>
                                                <a:pt x="29" y="525"/>
                                              </a:lnTo>
                                              <a:lnTo>
                                                <a:pt x="30" y="528"/>
                                              </a:lnTo>
                                              <a:lnTo>
                                                <a:pt x="34" y="533"/>
                                              </a:lnTo>
                                              <a:lnTo>
                                                <a:pt x="34" y="533"/>
                                              </a:lnTo>
                                              <a:lnTo>
                                                <a:pt x="36" y="535"/>
                                              </a:lnTo>
                                              <a:lnTo>
                                                <a:pt x="38" y="535"/>
                                              </a:lnTo>
                                              <a:lnTo>
                                                <a:pt x="38" y="535"/>
                                              </a:lnTo>
                                              <a:lnTo>
                                                <a:pt x="40" y="540"/>
                                              </a:lnTo>
                                              <a:lnTo>
                                                <a:pt x="40" y="540"/>
                                              </a:lnTo>
                                              <a:lnTo>
                                                <a:pt x="43" y="541"/>
                                              </a:lnTo>
                                              <a:lnTo>
                                                <a:pt x="46" y="544"/>
                                              </a:lnTo>
                                              <a:lnTo>
                                                <a:pt x="49" y="544"/>
                                              </a:lnTo>
                                              <a:lnTo>
                                                <a:pt x="53" y="542"/>
                                              </a:lnTo>
                                              <a:lnTo>
                                                <a:pt x="53" y="542"/>
                                              </a:lnTo>
                                              <a:lnTo>
                                                <a:pt x="54" y="540"/>
                                              </a:lnTo>
                                              <a:lnTo>
                                                <a:pt x="56" y="538"/>
                                              </a:lnTo>
                                              <a:lnTo>
                                                <a:pt x="56" y="528"/>
                                              </a:lnTo>
                                              <a:lnTo>
                                                <a:pt x="56" y="528"/>
                                              </a:lnTo>
                                              <a:lnTo>
                                                <a:pt x="57" y="520"/>
                                              </a:lnTo>
                                              <a:lnTo>
                                                <a:pt x="58" y="515"/>
                                              </a:lnTo>
                                              <a:lnTo>
                                                <a:pt x="58" y="515"/>
                                              </a:lnTo>
                                              <a:lnTo>
                                                <a:pt x="57" y="506"/>
                                              </a:lnTo>
                                              <a:lnTo>
                                                <a:pt x="56" y="497"/>
                                              </a:lnTo>
                                              <a:lnTo>
                                                <a:pt x="56" y="497"/>
                                              </a:lnTo>
                                              <a:lnTo>
                                                <a:pt x="57" y="489"/>
                                              </a:lnTo>
                                              <a:lnTo>
                                                <a:pt x="57" y="489"/>
                                              </a:lnTo>
                                              <a:lnTo>
                                                <a:pt x="59" y="488"/>
                                              </a:lnTo>
                                              <a:lnTo>
                                                <a:pt x="59" y="488"/>
                                              </a:lnTo>
                                              <a:lnTo>
                                                <a:pt x="64" y="485"/>
                                              </a:lnTo>
                                              <a:lnTo>
                                                <a:pt x="66" y="480"/>
                                              </a:lnTo>
                                              <a:lnTo>
                                                <a:pt x="66" y="480"/>
                                              </a:lnTo>
                                              <a:lnTo>
                                                <a:pt x="70" y="445"/>
                                              </a:lnTo>
                                              <a:lnTo>
                                                <a:pt x="70" y="445"/>
                                              </a:lnTo>
                                              <a:lnTo>
                                                <a:pt x="70" y="444"/>
                                              </a:lnTo>
                                              <a:lnTo>
                                                <a:pt x="68" y="444"/>
                                              </a:lnTo>
                                              <a:lnTo>
                                                <a:pt x="67" y="442"/>
                                              </a:lnTo>
                                              <a:lnTo>
                                                <a:pt x="67" y="442"/>
                                              </a:lnTo>
                                              <a:lnTo>
                                                <a:pt x="68" y="433"/>
                                              </a:lnTo>
                                              <a:lnTo>
                                                <a:pt x="70" y="414"/>
                                              </a:lnTo>
                                              <a:lnTo>
                                                <a:pt x="70" y="414"/>
                                              </a:lnTo>
                                              <a:lnTo>
                                                <a:pt x="70" y="394"/>
                                              </a:lnTo>
                                              <a:lnTo>
                                                <a:pt x="70" y="382"/>
                                              </a:lnTo>
                                              <a:lnTo>
                                                <a:pt x="70" y="382"/>
                                              </a:lnTo>
                                              <a:lnTo>
                                                <a:pt x="70" y="379"/>
                                              </a:lnTo>
                                              <a:lnTo>
                                                <a:pt x="71" y="376"/>
                                              </a:lnTo>
                                              <a:lnTo>
                                                <a:pt x="71" y="376"/>
                                              </a:lnTo>
                                              <a:lnTo>
                                                <a:pt x="72" y="367"/>
                                              </a:lnTo>
                                              <a:lnTo>
                                                <a:pt x="72" y="367"/>
                                              </a:lnTo>
                                              <a:lnTo>
                                                <a:pt x="74" y="356"/>
                                              </a:lnTo>
                                              <a:lnTo>
                                                <a:pt x="77" y="338"/>
                                              </a:lnTo>
                                              <a:lnTo>
                                                <a:pt x="77" y="338"/>
                                              </a:lnTo>
                                              <a:lnTo>
                                                <a:pt x="85" y="301"/>
                                              </a:lnTo>
                                              <a:lnTo>
                                                <a:pt x="85" y="301"/>
                                              </a:lnTo>
                                              <a:lnTo>
                                                <a:pt x="85" y="301"/>
                                              </a:lnTo>
                                              <a:lnTo>
                                                <a:pt x="87" y="340"/>
                                              </a:lnTo>
                                              <a:lnTo>
                                                <a:pt x="87" y="340"/>
                                              </a:lnTo>
                                              <a:lnTo>
                                                <a:pt x="88" y="379"/>
                                              </a:lnTo>
                                              <a:lnTo>
                                                <a:pt x="88" y="379"/>
                                              </a:lnTo>
                                              <a:lnTo>
                                                <a:pt x="87" y="382"/>
                                              </a:lnTo>
                                              <a:lnTo>
                                                <a:pt x="87" y="382"/>
                                              </a:lnTo>
                                              <a:lnTo>
                                                <a:pt x="87" y="384"/>
                                              </a:lnTo>
                                              <a:lnTo>
                                                <a:pt x="88" y="387"/>
                                              </a:lnTo>
                                              <a:lnTo>
                                                <a:pt x="88" y="387"/>
                                              </a:lnTo>
                                              <a:lnTo>
                                                <a:pt x="87" y="399"/>
                                              </a:lnTo>
                                              <a:lnTo>
                                                <a:pt x="87" y="399"/>
                                              </a:lnTo>
                                              <a:lnTo>
                                                <a:pt x="85" y="401"/>
                                              </a:lnTo>
                                              <a:lnTo>
                                                <a:pt x="85" y="401"/>
                                              </a:lnTo>
                                              <a:lnTo>
                                                <a:pt x="85" y="419"/>
                                              </a:lnTo>
                                              <a:lnTo>
                                                <a:pt x="85" y="419"/>
                                              </a:lnTo>
                                              <a:lnTo>
                                                <a:pt x="82" y="449"/>
                                              </a:lnTo>
                                              <a:lnTo>
                                                <a:pt x="82" y="449"/>
                                              </a:lnTo>
                                              <a:lnTo>
                                                <a:pt x="80" y="449"/>
                                              </a:lnTo>
                                              <a:lnTo>
                                                <a:pt x="80" y="449"/>
                                              </a:lnTo>
                                              <a:lnTo>
                                                <a:pt x="80" y="454"/>
                                              </a:lnTo>
                                              <a:lnTo>
                                                <a:pt x="78" y="465"/>
                                              </a:lnTo>
                                              <a:lnTo>
                                                <a:pt x="78" y="465"/>
                                              </a:lnTo>
                                              <a:lnTo>
                                                <a:pt x="80" y="495"/>
                                              </a:lnTo>
                                              <a:lnTo>
                                                <a:pt x="80" y="495"/>
                                              </a:lnTo>
                                              <a:lnTo>
                                                <a:pt x="80" y="499"/>
                                              </a:lnTo>
                                              <a:lnTo>
                                                <a:pt x="85" y="500"/>
                                              </a:lnTo>
                                              <a:lnTo>
                                                <a:pt x="85" y="500"/>
                                              </a:lnTo>
                                              <a:lnTo>
                                                <a:pt x="85" y="510"/>
                                              </a:lnTo>
                                              <a:lnTo>
                                                <a:pt x="85" y="510"/>
                                              </a:lnTo>
                                              <a:lnTo>
                                                <a:pt x="85" y="524"/>
                                              </a:lnTo>
                                              <a:lnTo>
                                                <a:pt x="83" y="535"/>
                                              </a:lnTo>
                                              <a:lnTo>
                                                <a:pt x="83" y="535"/>
                                              </a:lnTo>
                                              <a:lnTo>
                                                <a:pt x="82" y="546"/>
                                              </a:lnTo>
                                              <a:lnTo>
                                                <a:pt x="83" y="548"/>
                                              </a:lnTo>
                                              <a:lnTo>
                                                <a:pt x="85" y="549"/>
                                              </a:lnTo>
                                              <a:lnTo>
                                                <a:pt x="85" y="549"/>
                                              </a:lnTo>
                                              <a:lnTo>
                                                <a:pt x="90" y="550"/>
                                              </a:lnTo>
                                              <a:lnTo>
                                                <a:pt x="93" y="550"/>
                                              </a:lnTo>
                                              <a:lnTo>
                                                <a:pt x="97" y="549"/>
                                              </a:lnTo>
                                              <a:lnTo>
                                                <a:pt x="97" y="549"/>
                                              </a:lnTo>
                                              <a:lnTo>
                                                <a:pt x="110" y="542"/>
                                              </a:lnTo>
                                              <a:lnTo>
                                                <a:pt x="110" y="542"/>
                                              </a:lnTo>
                                              <a:lnTo>
                                                <a:pt x="115" y="541"/>
                                              </a:lnTo>
                                              <a:lnTo>
                                                <a:pt x="119" y="540"/>
                                              </a:lnTo>
                                              <a:lnTo>
                                                <a:pt x="119" y="540"/>
                                              </a:lnTo>
                                              <a:lnTo>
                                                <a:pt x="122" y="539"/>
                                              </a:lnTo>
                                              <a:lnTo>
                                                <a:pt x="124" y="538"/>
                                              </a:lnTo>
                                              <a:lnTo>
                                                <a:pt x="124" y="538"/>
                                              </a:lnTo>
                                              <a:lnTo>
                                                <a:pt x="124" y="534"/>
                                              </a:lnTo>
                                              <a:lnTo>
                                                <a:pt x="124" y="534"/>
                                              </a:lnTo>
                                              <a:lnTo>
                                                <a:pt x="124" y="531"/>
                                              </a:lnTo>
                                              <a:lnTo>
                                                <a:pt x="124" y="531"/>
                                              </a:lnTo>
                                              <a:lnTo>
                                                <a:pt x="122" y="530"/>
                                              </a:lnTo>
                                              <a:lnTo>
                                                <a:pt x="122" y="530"/>
                                              </a:lnTo>
                                              <a:lnTo>
                                                <a:pt x="122" y="528"/>
                                              </a:lnTo>
                                              <a:lnTo>
                                                <a:pt x="122" y="528"/>
                                              </a:lnTo>
                                              <a:lnTo>
                                                <a:pt x="122" y="526"/>
                                              </a:lnTo>
                                              <a:lnTo>
                                                <a:pt x="122" y="526"/>
                                              </a:lnTo>
                                              <a:lnTo>
                                                <a:pt x="120" y="525"/>
                                              </a:lnTo>
                                              <a:lnTo>
                                                <a:pt x="120" y="525"/>
                                              </a:lnTo>
                                              <a:lnTo>
                                                <a:pt x="119" y="525"/>
                                              </a:lnTo>
                                              <a:lnTo>
                                                <a:pt x="119" y="525"/>
                                              </a:lnTo>
                                              <a:lnTo>
                                                <a:pt x="117" y="524"/>
                                              </a:lnTo>
                                              <a:lnTo>
                                                <a:pt x="117" y="524"/>
                                              </a:lnTo>
                                              <a:lnTo>
                                                <a:pt x="115" y="524"/>
                                              </a:lnTo>
                                              <a:lnTo>
                                                <a:pt x="115" y="524"/>
                                              </a:lnTo>
                                              <a:lnTo>
                                                <a:pt x="115" y="524"/>
                                              </a:lnTo>
                                              <a:lnTo>
                                                <a:pt x="115" y="524"/>
                                              </a:lnTo>
                                              <a:lnTo>
                                                <a:pt x="115" y="524"/>
                                              </a:lnTo>
                                              <a:lnTo>
                                                <a:pt x="111" y="525"/>
                                              </a:lnTo>
                                              <a:lnTo>
                                                <a:pt x="111" y="525"/>
                                              </a:lnTo>
                                              <a:lnTo>
                                                <a:pt x="110" y="525"/>
                                              </a:lnTo>
                                              <a:lnTo>
                                                <a:pt x="107" y="524"/>
                                              </a:lnTo>
                                              <a:lnTo>
                                                <a:pt x="107" y="524"/>
                                              </a:lnTo>
                                              <a:lnTo>
                                                <a:pt x="104" y="520"/>
                                              </a:lnTo>
                                              <a:lnTo>
                                                <a:pt x="102" y="519"/>
                                              </a:lnTo>
                                              <a:lnTo>
                                                <a:pt x="102" y="519"/>
                                              </a:lnTo>
                                              <a:lnTo>
                                                <a:pt x="102" y="501"/>
                                              </a:lnTo>
                                              <a:lnTo>
                                                <a:pt x="102" y="501"/>
                                              </a:lnTo>
                                              <a:lnTo>
                                                <a:pt x="104" y="501"/>
                                              </a:lnTo>
                                              <a:lnTo>
                                                <a:pt x="104" y="501"/>
                                              </a:lnTo>
                                              <a:lnTo>
                                                <a:pt x="106" y="500"/>
                                              </a:lnTo>
                                              <a:lnTo>
                                                <a:pt x="107" y="499"/>
                                              </a:lnTo>
                                              <a:lnTo>
                                                <a:pt x="108" y="494"/>
                                              </a:lnTo>
                                              <a:lnTo>
                                                <a:pt x="110" y="491"/>
                                              </a:lnTo>
                                              <a:lnTo>
                                                <a:pt x="110" y="491"/>
                                              </a:lnTo>
                                              <a:lnTo>
                                                <a:pt x="114" y="458"/>
                                              </a:lnTo>
                                              <a:lnTo>
                                                <a:pt x="114" y="458"/>
                                              </a:lnTo>
                                              <a:lnTo>
                                                <a:pt x="114" y="455"/>
                                              </a:lnTo>
                                              <a:lnTo>
                                                <a:pt x="112" y="454"/>
                                              </a:lnTo>
                                              <a:lnTo>
                                                <a:pt x="111" y="454"/>
                                              </a:lnTo>
                                              <a:lnTo>
                                                <a:pt x="111" y="454"/>
                                              </a:lnTo>
                                              <a:lnTo>
                                                <a:pt x="114" y="433"/>
                                              </a:lnTo>
                                              <a:lnTo>
                                                <a:pt x="114" y="416"/>
                                              </a:lnTo>
                                              <a:lnTo>
                                                <a:pt x="114" y="396"/>
                                              </a:lnTo>
                                              <a:lnTo>
                                                <a:pt x="114" y="396"/>
                                              </a:lnTo>
                                              <a:lnTo>
                                                <a:pt x="114" y="392"/>
                                              </a:lnTo>
                                              <a:lnTo>
                                                <a:pt x="115" y="388"/>
                                              </a:lnTo>
                                              <a:lnTo>
                                                <a:pt x="115" y="388"/>
                                              </a:lnTo>
                                              <a:lnTo>
                                                <a:pt x="115" y="387"/>
                                              </a:lnTo>
                                              <a:lnTo>
                                                <a:pt x="114" y="386"/>
                                              </a:lnTo>
                                              <a:lnTo>
                                                <a:pt x="114" y="386"/>
                                              </a:lnTo>
                                              <a:lnTo>
                                                <a:pt x="114" y="386"/>
                                              </a:lnTo>
                                              <a:lnTo>
                                                <a:pt x="115" y="383"/>
                                              </a:lnTo>
                                              <a:lnTo>
                                                <a:pt x="115" y="383"/>
                                              </a:lnTo>
                                              <a:lnTo>
                                                <a:pt x="115" y="381"/>
                                              </a:lnTo>
                                              <a:lnTo>
                                                <a:pt x="115" y="373"/>
                                              </a:lnTo>
                                              <a:lnTo>
                                                <a:pt x="115" y="373"/>
                                              </a:lnTo>
                                              <a:lnTo>
                                                <a:pt x="117" y="362"/>
                                              </a:lnTo>
                                              <a:lnTo>
                                                <a:pt x="120" y="341"/>
                                              </a:lnTo>
                                              <a:lnTo>
                                                <a:pt x="124" y="302"/>
                                              </a:lnTo>
                                              <a:lnTo>
                                                <a:pt x="124" y="302"/>
                                              </a:lnTo>
                                              <a:lnTo>
                                                <a:pt x="126" y="277"/>
                                              </a:lnTo>
                                              <a:lnTo>
                                                <a:pt x="125" y="256"/>
                                              </a:lnTo>
                                              <a:lnTo>
                                                <a:pt x="122" y="239"/>
                                              </a:lnTo>
                                              <a:lnTo>
                                                <a:pt x="120" y="225"/>
                                              </a:lnTo>
                                              <a:lnTo>
                                                <a:pt x="120" y="225"/>
                                              </a:lnTo>
                                              <a:lnTo>
                                                <a:pt x="120" y="227"/>
                                              </a:lnTo>
                                              <a:lnTo>
                                                <a:pt x="120" y="227"/>
                                              </a:lnTo>
                                              <a:lnTo>
                                                <a:pt x="120" y="224"/>
                                              </a:lnTo>
                                              <a:lnTo>
                                                <a:pt x="120" y="224"/>
                                              </a:lnTo>
                                              <a:lnTo>
                                                <a:pt x="132" y="231"/>
                                              </a:lnTo>
                                              <a:lnTo>
                                                <a:pt x="132" y="231"/>
                                              </a:lnTo>
                                              <a:lnTo>
                                                <a:pt x="132" y="232"/>
                                              </a:lnTo>
                                              <a:lnTo>
                                                <a:pt x="127" y="239"/>
                                              </a:lnTo>
                                              <a:lnTo>
                                                <a:pt x="127" y="239"/>
                                              </a:lnTo>
                                              <a:lnTo>
                                                <a:pt x="127" y="240"/>
                                              </a:lnTo>
                                              <a:lnTo>
                                                <a:pt x="127" y="244"/>
                                              </a:lnTo>
                                              <a:lnTo>
                                                <a:pt x="127" y="244"/>
                                              </a:lnTo>
                                              <a:lnTo>
                                                <a:pt x="129" y="244"/>
                                              </a:lnTo>
                                              <a:lnTo>
                                                <a:pt x="130" y="245"/>
                                              </a:lnTo>
                                              <a:lnTo>
                                                <a:pt x="131" y="244"/>
                                              </a:lnTo>
                                              <a:lnTo>
                                                <a:pt x="137" y="237"/>
                                              </a:lnTo>
                                              <a:lnTo>
                                                <a:pt x="137" y="237"/>
                                              </a:lnTo>
                                              <a:lnTo>
                                                <a:pt x="138" y="239"/>
                                              </a:lnTo>
                                              <a:lnTo>
                                                <a:pt x="138" y="239"/>
                                              </a:lnTo>
                                              <a:lnTo>
                                                <a:pt x="142" y="239"/>
                                              </a:lnTo>
                                              <a:lnTo>
                                                <a:pt x="142" y="239"/>
                                              </a:lnTo>
                                              <a:lnTo>
                                                <a:pt x="145" y="236"/>
                                              </a:lnTo>
                                              <a:lnTo>
                                                <a:pt x="145" y="236"/>
                                              </a:lnTo>
                                              <a:lnTo>
                                                <a:pt x="146" y="234"/>
                                              </a:lnTo>
                                              <a:lnTo>
                                                <a:pt x="146" y="234"/>
                                              </a:lnTo>
                                              <a:lnTo>
                                                <a:pt x="149" y="232"/>
                                              </a:lnTo>
                                              <a:lnTo>
                                                <a:pt x="149" y="232"/>
                                              </a:lnTo>
                                              <a:lnTo>
                                                <a:pt x="149" y="231"/>
                                              </a:lnTo>
                                              <a:lnTo>
                                                <a:pt x="149" y="231"/>
                                              </a:lnTo>
                                              <a:lnTo>
                                                <a:pt x="149" y="231"/>
                                              </a:lnTo>
                                              <a:lnTo>
                                                <a:pt x="151" y="230"/>
                                              </a:lnTo>
                                              <a:lnTo>
                                                <a:pt x="151" y="230"/>
                                              </a:lnTo>
                                              <a:lnTo>
                                                <a:pt x="153" y="227"/>
                                              </a:lnTo>
                                              <a:lnTo>
                                                <a:pt x="153" y="227"/>
                                              </a:lnTo>
                                              <a:lnTo>
                                                <a:pt x="156" y="227"/>
                                              </a:lnTo>
                                              <a:lnTo>
                                                <a:pt x="156" y="227"/>
                                              </a:lnTo>
                                              <a:lnTo>
                                                <a:pt x="158" y="225"/>
                                              </a:lnTo>
                                              <a:lnTo>
                                                <a:pt x="158" y="225"/>
                                              </a:lnTo>
                                              <a:lnTo>
                                                <a:pt x="158" y="224"/>
                                              </a:lnTo>
                                              <a:lnTo>
                                                <a:pt x="156" y="222"/>
                                              </a:lnTo>
                                              <a:lnTo>
                                                <a:pt x="156" y="222"/>
                                              </a:lnTo>
                                              <a:lnTo>
                                                <a:pt x="154" y="220"/>
                                              </a:lnTo>
                                              <a:lnTo>
                                                <a:pt x="154" y="218"/>
                                              </a:lnTo>
                                              <a:lnTo>
                                                <a:pt x="154" y="218"/>
                                              </a:lnTo>
                                              <a:lnTo>
                                                <a:pt x="154" y="216"/>
                                              </a:lnTo>
                                              <a:lnTo>
                                                <a:pt x="154" y="216"/>
                                              </a:lnTo>
                                              <a:lnTo>
                                                <a:pt x="168" y="206"/>
                                              </a:lnTo>
                                              <a:lnTo>
                                                <a:pt x="168" y="206"/>
                                              </a:lnTo>
                                              <a:lnTo>
                                                <a:pt x="171" y="205"/>
                                              </a:lnTo>
                                              <a:lnTo>
                                                <a:pt x="171" y="206"/>
                                              </a:lnTo>
                                              <a:lnTo>
                                                <a:pt x="171" y="206"/>
                                              </a:lnTo>
                                              <a:lnTo>
                                                <a:pt x="183" y="232"/>
                                              </a:lnTo>
                                              <a:lnTo>
                                                <a:pt x="183" y="232"/>
                                              </a:lnTo>
                                              <a:lnTo>
                                                <a:pt x="185" y="236"/>
                                              </a:lnTo>
                                              <a:lnTo>
                                                <a:pt x="187" y="236"/>
                                              </a:lnTo>
                                              <a:lnTo>
                                                <a:pt x="188" y="236"/>
                                              </a:lnTo>
                                              <a:lnTo>
                                                <a:pt x="188" y="236"/>
                                              </a:lnTo>
                                              <a:lnTo>
                                                <a:pt x="200" y="227"/>
                                              </a:lnTo>
                                              <a:lnTo>
                                                <a:pt x="200" y="227"/>
                                              </a:lnTo>
                                              <a:lnTo>
                                                <a:pt x="202" y="222"/>
                                              </a:lnTo>
                                              <a:lnTo>
                                                <a:pt x="202" y="221"/>
                                              </a:lnTo>
                                              <a:lnTo>
                                                <a:pt x="202" y="221"/>
                                              </a:lnTo>
                                              <a:lnTo>
                                                <a:pt x="201" y="218"/>
                                              </a:lnTo>
                                              <a:lnTo>
                                                <a:pt x="201" y="218"/>
                                              </a:lnTo>
                                              <a:lnTo>
                                                <a:pt x="202" y="218"/>
                                              </a:lnTo>
                                              <a:lnTo>
                                                <a:pt x="202" y="218"/>
                                              </a:lnTo>
                                              <a:lnTo>
                                                <a:pt x="205" y="215"/>
                                              </a:lnTo>
                                              <a:lnTo>
                                                <a:pt x="205" y="215"/>
                                              </a:lnTo>
                                              <a:lnTo>
                                                <a:pt x="205" y="215"/>
                                              </a:lnTo>
                                              <a:lnTo>
                                                <a:pt x="205" y="214"/>
                                              </a:lnTo>
                                              <a:lnTo>
                                                <a:pt x="205" y="214"/>
                                              </a:lnTo>
                                              <a:lnTo>
                                                <a:pt x="205" y="214"/>
                                              </a:lnTo>
                                              <a:lnTo>
                                                <a:pt x="205" y="214"/>
                                              </a:lnTo>
                                              <a:close/>
                                              <a:moveTo>
                                                <a:pt x="92" y="83"/>
                                              </a:moveTo>
                                              <a:lnTo>
                                                <a:pt x="92" y="83"/>
                                              </a:lnTo>
                                              <a:lnTo>
                                                <a:pt x="92" y="82"/>
                                              </a:lnTo>
                                              <a:lnTo>
                                                <a:pt x="92" y="82"/>
                                              </a:lnTo>
                                              <a:lnTo>
                                                <a:pt x="92" y="81"/>
                                              </a:lnTo>
                                              <a:lnTo>
                                                <a:pt x="92" y="81"/>
                                              </a:lnTo>
                                              <a:lnTo>
                                                <a:pt x="92" y="83"/>
                                              </a:lnTo>
                                              <a:lnTo>
                                                <a:pt x="92" y="83"/>
                                              </a:lnTo>
                                              <a:lnTo>
                                                <a:pt x="92" y="83"/>
                                              </a:lnTo>
                                              <a:lnTo>
                                                <a:pt x="92" y="83"/>
                                              </a:lnTo>
                                              <a:close/>
                                              <a:moveTo>
                                                <a:pt x="93" y="83"/>
                                              </a:moveTo>
                                              <a:lnTo>
                                                <a:pt x="93" y="83"/>
                                              </a:lnTo>
                                              <a:lnTo>
                                                <a:pt x="93" y="83"/>
                                              </a:lnTo>
                                              <a:lnTo>
                                                <a:pt x="93" y="83"/>
                                              </a:lnTo>
                                              <a:lnTo>
                                                <a:pt x="93" y="76"/>
                                              </a:lnTo>
                                              <a:lnTo>
                                                <a:pt x="93" y="76"/>
                                              </a:lnTo>
                                              <a:lnTo>
                                                <a:pt x="93" y="81"/>
                                              </a:lnTo>
                                              <a:lnTo>
                                                <a:pt x="93" y="81"/>
                                              </a:lnTo>
                                              <a:lnTo>
                                                <a:pt x="93" y="83"/>
                                              </a:lnTo>
                                              <a:lnTo>
                                                <a:pt x="93" y="83"/>
                                              </a:lnTo>
                                              <a:lnTo>
                                                <a:pt x="93" y="83"/>
                                              </a:lnTo>
                                              <a:lnTo>
                                                <a:pt x="93" y="83"/>
                                              </a:lnTo>
                                              <a:lnTo>
                                                <a:pt x="93" y="83"/>
                                              </a:lnTo>
                                              <a:lnTo>
                                                <a:pt x="93" y="83"/>
                                              </a:lnTo>
                                              <a:close/>
                                              <a:moveTo>
                                                <a:pt x="105" y="21"/>
                                              </a:moveTo>
                                              <a:lnTo>
                                                <a:pt x="105" y="21"/>
                                              </a:lnTo>
                                              <a:lnTo>
                                                <a:pt x="105" y="22"/>
                                              </a:lnTo>
                                              <a:lnTo>
                                                <a:pt x="104" y="23"/>
                                              </a:lnTo>
                                              <a:lnTo>
                                                <a:pt x="104" y="23"/>
                                              </a:lnTo>
                                              <a:lnTo>
                                                <a:pt x="105" y="19"/>
                                              </a:lnTo>
                                              <a:lnTo>
                                                <a:pt x="105" y="19"/>
                                              </a:lnTo>
                                              <a:lnTo>
                                                <a:pt x="104" y="18"/>
                                              </a:lnTo>
                                              <a:lnTo>
                                                <a:pt x="103" y="14"/>
                                              </a:lnTo>
                                              <a:lnTo>
                                                <a:pt x="103" y="14"/>
                                              </a:lnTo>
                                              <a:lnTo>
                                                <a:pt x="105" y="18"/>
                                              </a:lnTo>
                                              <a:lnTo>
                                                <a:pt x="105" y="21"/>
                                              </a:lnTo>
                                              <a:lnTo>
                                                <a:pt x="105" y="21"/>
                                              </a:lnTo>
                                              <a:lnTo>
                                                <a:pt x="105" y="21"/>
                                              </a:lnTo>
                                              <a:lnTo>
                                                <a:pt x="105" y="21"/>
                                              </a:lnTo>
                                              <a:close/>
                                              <a:moveTo>
                                                <a:pt x="104" y="21"/>
                                              </a:moveTo>
                                              <a:lnTo>
                                                <a:pt x="104" y="21"/>
                                              </a:lnTo>
                                              <a:lnTo>
                                                <a:pt x="103" y="16"/>
                                              </a:lnTo>
                                              <a:lnTo>
                                                <a:pt x="103" y="16"/>
                                              </a:lnTo>
                                              <a:lnTo>
                                                <a:pt x="104" y="19"/>
                                              </a:lnTo>
                                              <a:lnTo>
                                                <a:pt x="104" y="21"/>
                                              </a:lnTo>
                                              <a:lnTo>
                                                <a:pt x="104" y="21"/>
                                              </a:lnTo>
                                              <a:lnTo>
                                                <a:pt x="104" y="21"/>
                                              </a:lnTo>
                                              <a:lnTo>
                                                <a:pt x="104" y="21"/>
                                              </a:lnTo>
                                              <a:close/>
                                              <a:moveTo>
                                                <a:pt x="61" y="62"/>
                                              </a:moveTo>
                                              <a:lnTo>
                                                <a:pt x="61" y="61"/>
                                              </a:lnTo>
                                              <a:lnTo>
                                                <a:pt x="61" y="61"/>
                                              </a:lnTo>
                                              <a:lnTo>
                                                <a:pt x="61" y="63"/>
                                              </a:lnTo>
                                              <a:lnTo>
                                                <a:pt x="61" y="63"/>
                                              </a:lnTo>
                                              <a:lnTo>
                                                <a:pt x="61" y="65"/>
                                              </a:lnTo>
                                              <a:lnTo>
                                                <a:pt x="61" y="62"/>
                                              </a:lnTo>
                                              <a:lnTo>
                                                <a:pt x="61" y="62"/>
                                              </a:lnTo>
                                              <a:lnTo>
                                                <a:pt x="61" y="62"/>
                                              </a:lnTo>
                                              <a:close/>
                                              <a:moveTo>
                                                <a:pt x="58" y="68"/>
                                              </a:moveTo>
                                              <a:lnTo>
                                                <a:pt x="58" y="68"/>
                                              </a:lnTo>
                                              <a:lnTo>
                                                <a:pt x="59" y="63"/>
                                              </a:lnTo>
                                              <a:lnTo>
                                                <a:pt x="59" y="63"/>
                                              </a:lnTo>
                                              <a:lnTo>
                                                <a:pt x="59" y="68"/>
                                              </a:lnTo>
                                              <a:lnTo>
                                                <a:pt x="59" y="68"/>
                                              </a:lnTo>
                                              <a:lnTo>
                                                <a:pt x="58" y="70"/>
                                              </a:lnTo>
                                              <a:lnTo>
                                                <a:pt x="58" y="70"/>
                                              </a:lnTo>
                                              <a:lnTo>
                                                <a:pt x="58" y="68"/>
                                              </a:lnTo>
                                              <a:lnTo>
                                                <a:pt x="58" y="68"/>
                                              </a:lnTo>
                                              <a:lnTo>
                                                <a:pt x="58" y="68"/>
                                              </a:lnTo>
                                              <a:lnTo>
                                                <a:pt x="58" y="68"/>
                                              </a:lnTo>
                                              <a:close/>
                                              <a:moveTo>
                                                <a:pt x="41" y="229"/>
                                              </a:moveTo>
                                              <a:lnTo>
                                                <a:pt x="41" y="229"/>
                                              </a:lnTo>
                                              <a:lnTo>
                                                <a:pt x="38" y="225"/>
                                              </a:lnTo>
                                              <a:lnTo>
                                                <a:pt x="38" y="225"/>
                                              </a:lnTo>
                                              <a:lnTo>
                                                <a:pt x="31" y="215"/>
                                              </a:lnTo>
                                              <a:lnTo>
                                                <a:pt x="29" y="207"/>
                                              </a:lnTo>
                                              <a:lnTo>
                                                <a:pt x="24" y="196"/>
                                              </a:lnTo>
                                              <a:lnTo>
                                                <a:pt x="24" y="196"/>
                                              </a:lnTo>
                                              <a:lnTo>
                                                <a:pt x="20" y="185"/>
                                              </a:lnTo>
                                              <a:lnTo>
                                                <a:pt x="19" y="176"/>
                                              </a:lnTo>
                                              <a:lnTo>
                                                <a:pt x="19" y="169"/>
                                              </a:lnTo>
                                              <a:lnTo>
                                                <a:pt x="19" y="169"/>
                                              </a:lnTo>
                                              <a:lnTo>
                                                <a:pt x="28" y="159"/>
                                              </a:lnTo>
                                              <a:lnTo>
                                                <a:pt x="28" y="159"/>
                                              </a:lnTo>
                                              <a:lnTo>
                                                <a:pt x="36" y="145"/>
                                              </a:lnTo>
                                              <a:lnTo>
                                                <a:pt x="36" y="145"/>
                                              </a:lnTo>
                                              <a:lnTo>
                                                <a:pt x="39" y="148"/>
                                              </a:lnTo>
                                              <a:lnTo>
                                                <a:pt x="39" y="148"/>
                                              </a:lnTo>
                                              <a:lnTo>
                                                <a:pt x="42" y="148"/>
                                              </a:lnTo>
                                              <a:lnTo>
                                                <a:pt x="42" y="148"/>
                                              </a:lnTo>
                                              <a:lnTo>
                                                <a:pt x="46" y="145"/>
                                              </a:lnTo>
                                              <a:lnTo>
                                                <a:pt x="48" y="148"/>
                                              </a:lnTo>
                                              <a:lnTo>
                                                <a:pt x="48" y="148"/>
                                              </a:lnTo>
                                              <a:lnTo>
                                                <a:pt x="53" y="160"/>
                                              </a:lnTo>
                                              <a:lnTo>
                                                <a:pt x="53" y="160"/>
                                              </a:lnTo>
                                              <a:lnTo>
                                                <a:pt x="59" y="186"/>
                                              </a:lnTo>
                                              <a:lnTo>
                                                <a:pt x="59" y="186"/>
                                              </a:lnTo>
                                              <a:lnTo>
                                                <a:pt x="58" y="189"/>
                                              </a:lnTo>
                                              <a:lnTo>
                                                <a:pt x="58" y="194"/>
                                              </a:lnTo>
                                              <a:lnTo>
                                                <a:pt x="58" y="194"/>
                                              </a:lnTo>
                                              <a:lnTo>
                                                <a:pt x="58" y="196"/>
                                              </a:lnTo>
                                              <a:lnTo>
                                                <a:pt x="58" y="198"/>
                                              </a:lnTo>
                                              <a:lnTo>
                                                <a:pt x="59" y="198"/>
                                              </a:lnTo>
                                              <a:lnTo>
                                                <a:pt x="59" y="198"/>
                                              </a:lnTo>
                                              <a:lnTo>
                                                <a:pt x="59" y="205"/>
                                              </a:lnTo>
                                              <a:lnTo>
                                                <a:pt x="59" y="205"/>
                                              </a:lnTo>
                                              <a:lnTo>
                                                <a:pt x="58" y="207"/>
                                              </a:lnTo>
                                              <a:lnTo>
                                                <a:pt x="58" y="207"/>
                                              </a:lnTo>
                                              <a:lnTo>
                                                <a:pt x="58" y="212"/>
                                              </a:lnTo>
                                              <a:lnTo>
                                                <a:pt x="58" y="214"/>
                                              </a:lnTo>
                                              <a:lnTo>
                                                <a:pt x="58" y="214"/>
                                              </a:lnTo>
                                              <a:lnTo>
                                                <a:pt x="56" y="216"/>
                                              </a:lnTo>
                                              <a:lnTo>
                                                <a:pt x="56" y="216"/>
                                              </a:lnTo>
                                              <a:lnTo>
                                                <a:pt x="53" y="218"/>
                                              </a:lnTo>
                                              <a:lnTo>
                                                <a:pt x="53" y="218"/>
                                              </a:lnTo>
                                              <a:lnTo>
                                                <a:pt x="46" y="225"/>
                                              </a:lnTo>
                                              <a:lnTo>
                                                <a:pt x="46" y="225"/>
                                              </a:lnTo>
                                              <a:lnTo>
                                                <a:pt x="41" y="229"/>
                                              </a:lnTo>
                                              <a:lnTo>
                                                <a:pt x="41" y="229"/>
                                              </a:lnTo>
                                              <a:lnTo>
                                                <a:pt x="41" y="229"/>
                                              </a:lnTo>
                                              <a:lnTo>
                                                <a:pt x="41" y="229"/>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Freeform 56"/>
                                      <wps:cNvSpPr>
                                        <a:spLocks noEditPoints="1"/>
                                      </wps:cNvSpPr>
                                      <wps:spPr bwMode="auto">
                                        <a:xfrm>
                                          <a:off x="3004820" y="280670"/>
                                          <a:ext cx="100330" cy="379730"/>
                                        </a:xfrm>
                                        <a:custGeom>
                                          <a:avLst/>
                                          <a:gdLst>
                                            <a:gd name="T0" fmla="*/ 145 w 158"/>
                                            <a:gd name="T1" fmla="*/ 554 h 598"/>
                                            <a:gd name="T2" fmla="*/ 138 w 158"/>
                                            <a:gd name="T3" fmla="*/ 536 h 598"/>
                                            <a:gd name="T4" fmla="*/ 130 w 158"/>
                                            <a:gd name="T5" fmla="*/ 455 h 598"/>
                                            <a:gd name="T6" fmla="*/ 124 w 158"/>
                                            <a:gd name="T7" fmla="*/ 407 h 598"/>
                                            <a:gd name="T8" fmla="*/ 121 w 158"/>
                                            <a:gd name="T9" fmla="*/ 289 h 598"/>
                                            <a:gd name="T10" fmla="*/ 113 w 158"/>
                                            <a:gd name="T11" fmla="*/ 265 h 598"/>
                                            <a:gd name="T12" fmla="*/ 119 w 158"/>
                                            <a:gd name="T13" fmla="*/ 244 h 598"/>
                                            <a:gd name="T14" fmla="*/ 140 w 158"/>
                                            <a:gd name="T15" fmla="*/ 209 h 598"/>
                                            <a:gd name="T16" fmla="*/ 145 w 158"/>
                                            <a:gd name="T17" fmla="*/ 167 h 598"/>
                                            <a:gd name="T18" fmla="*/ 135 w 158"/>
                                            <a:gd name="T19" fmla="*/ 147 h 598"/>
                                            <a:gd name="T20" fmla="*/ 123 w 158"/>
                                            <a:gd name="T21" fmla="*/ 122 h 598"/>
                                            <a:gd name="T22" fmla="*/ 99 w 158"/>
                                            <a:gd name="T23" fmla="*/ 106 h 598"/>
                                            <a:gd name="T24" fmla="*/ 82 w 158"/>
                                            <a:gd name="T25" fmla="*/ 78 h 598"/>
                                            <a:gd name="T26" fmla="*/ 90 w 158"/>
                                            <a:gd name="T27" fmla="*/ 54 h 598"/>
                                            <a:gd name="T28" fmla="*/ 90 w 158"/>
                                            <a:gd name="T29" fmla="*/ 27 h 598"/>
                                            <a:gd name="T30" fmla="*/ 83 w 158"/>
                                            <a:gd name="T31" fmla="*/ 7 h 598"/>
                                            <a:gd name="T32" fmla="*/ 77 w 158"/>
                                            <a:gd name="T33" fmla="*/ 5 h 598"/>
                                            <a:gd name="T34" fmla="*/ 71 w 158"/>
                                            <a:gd name="T35" fmla="*/ 1 h 598"/>
                                            <a:gd name="T36" fmla="*/ 64 w 158"/>
                                            <a:gd name="T37" fmla="*/ 1 h 598"/>
                                            <a:gd name="T38" fmla="*/ 59 w 158"/>
                                            <a:gd name="T39" fmla="*/ 2 h 598"/>
                                            <a:gd name="T40" fmla="*/ 49 w 158"/>
                                            <a:gd name="T41" fmla="*/ 14 h 598"/>
                                            <a:gd name="T42" fmla="*/ 46 w 158"/>
                                            <a:gd name="T43" fmla="*/ 21 h 598"/>
                                            <a:gd name="T44" fmla="*/ 46 w 158"/>
                                            <a:gd name="T45" fmla="*/ 32 h 598"/>
                                            <a:gd name="T46" fmla="*/ 47 w 158"/>
                                            <a:gd name="T47" fmla="*/ 41 h 598"/>
                                            <a:gd name="T48" fmla="*/ 46 w 158"/>
                                            <a:gd name="T49" fmla="*/ 55 h 598"/>
                                            <a:gd name="T50" fmla="*/ 52 w 158"/>
                                            <a:gd name="T51" fmla="*/ 79 h 598"/>
                                            <a:gd name="T52" fmla="*/ 36 w 158"/>
                                            <a:gd name="T53" fmla="*/ 93 h 598"/>
                                            <a:gd name="T54" fmla="*/ 18 w 158"/>
                                            <a:gd name="T55" fmla="*/ 104 h 598"/>
                                            <a:gd name="T56" fmla="*/ 6 w 158"/>
                                            <a:gd name="T57" fmla="*/ 153 h 598"/>
                                            <a:gd name="T58" fmla="*/ 14 w 158"/>
                                            <a:gd name="T59" fmla="*/ 194 h 598"/>
                                            <a:gd name="T60" fmla="*/ 20 w 158"/>
                                            <a:gd name="T61" fmla="*/ 254 h 598"/>
                                            <a:gd name="T62" fmla="*/ 29 w 158"/>
                                            <a:gd name="T63" fmla="*/ 284 h 598"/>
                                            <a:gd name="T64" fmla="*/ 23 w 158"/>
                                            <a:gd name="T65" fmla="*/ 316 h 598"/>
                                            <a:gd name="T66" fmla="*/ 25 w 158"/>
                                            <a:gd name="T67" fmla="*/ 346 h 598"/>
                                            <a:gd name="T68" fmla="*/ 23 w 158"/>
                                            <a:gd name="T69" fmla="*/ 383 h 598"/>
                                            <a:gd name="T70" fmla="*/ 18 w 158"/>
                                            <a:gd name="T71" fmla="*/ 431 h 598"/>
                                            <a:gd name="T72" fmla="*/ 8 w 158"/>
                                            <a:gd name="T73" fmla="*/ 513 h 598"/>
                                            <a:gd name="T74" fmla="*/ 2 w 158"/>
                                            <a:gd name="T75" fmla="*/ 557 h 598"/>
                                            <a:gd name="T76" fmla="*/ 2 w 158"/>
                                            <a:gd name="T77" fmla="*/ 584 h 598"/>
                                            <a:gd name="T78" fmla="*/ 29 w 158"/>
                                            <a:gd name="T79" fmla="*/ 594 h 598"/>
                                            <a:gd name="T80" fmla="*/ 33 w 158"/>
                                            <a:gd name="T81" fmla="*/ 565 h 598"/>
                                            <a:gd name="T82" fmla="*/ 40 w 158"/>
                                            <a:gd name="T83" fmla="*/ 540 h 598"/>
                                            <a:gd name="T84" fmla="*/ 49 w 158"/>
                                            <a:gd name="T85" fmla="*/ 483 h 598"/>
                                            <a:gd name="T86" fmla="*/ 69 w 158"/>
                                            <a:gd name="T87" fmla="*/ 375 h 598"/>
                                            <a:gd name="T88" fmla="*/ 86 w 158"/>
                                            <a:gd name="T89" fmla="*/ 396 h 598"/>
                                            <a:gd name="T90" fmla="*/ 90 w 158"/>
                                            <a:gd name="T91" fmla="*/ 428 h 598"/>
                                            <a:gd name="T92" fmla="*/ 94 w 158"/>
                                            <a:gd name="T93" fmla="*/ 535 h 598"/>
                                            <a:gd name="T94" fmla="*/ 98 w 158"/>
                                            <a:gd name="T95" fmla="*/ 560 h 598"/>
                                            <a:gd name="T96" fmla="*/ 123 w 158"/>
                                            <a:gd name="T97" fmla="*/ 572 h 598"/>
                                            <a:gd name="T98" fmla="*/ 151 w 158"/>
                                            <a:gd name="T99" fmla="*/ 582 h 598"/>
                                            <a:gd name="T100" fmla="*/ 45 w 158"/>
                                            <a:gd name="T101" fmla="*/ 152 h 598"/>
                                            <a:gd name="T102" fmla="*/ 25 w 158"/>
                                            <a:gd name="T103" fmla="*/ 119 h 598"/>
                                            <a:gd name="T104" fmla="*/ 25 w 158"/>
                                            <a:gd name="T105" fmla="*/ 109 h 598"/>
                                            <a:gd name="T106" fmla="*/ 42 w 158"/>
                                            <a:gd name="T107" fmla="*/ 100 h 598"/>
                                            <a:gd name="T108" fmla="*/ 35 w 158"/>
                                            <a:gd name="T109" fmla="*/ 110 h 598"/>
                                            <a:gd name="T110" fmla="*/ 49 w 158"/>
                                            <a:gd name="T111" fmla="*/ 152 h 598"/>
                                            <a:gd name="T112" fmla="*/ 104 w 158"/>
                                            <a:gd name="T113" fmla="*/ 140 h 598"/>
                                            <a:gd name="T114" fmla="*/ 119 w 158"/>
                                            <a:gd name="T115" fmla="*/ 115 h 598"/>
                                            <a:gd name="T116" fmla="*/ 118 w 158"/>
                                            <a:gd name="T117" fmla="*/ 117 h 598"/>
                                            <a:gd name="T118" fmla="*/ 121 w 158"/>
                                            <a:gd name="T119" fmla="*/ 134 h 598"/>
                                            <a:gd name="T120" fmla="*/ 113 w 158"/>
                                            <a:gd name="T121" fmla="*/ 154 h 5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58" h="598">
                                              <a:moveTo>
                                                <a:pt x="158" y="572"/>
                                              </a:moveTo>
                                              <a:lnTo>
                                                <a:pt x="158" y="572"/>
                                              </a:lnTo>
                                              <a:lnTo>
                                                <a:pt x="157" y="569"/>
                                              </a:lnTo>
                                              <a:lnTo>
                                                <a:pt x="157" y="569"/>
                                              </a:lnTo>
                                              <a:lnTo>
                                                <a:pt x="157" y="569"/>
                                              </a:lnTo>
                                              <a:lnTo>
                                                <a:pt x="157" y="568"/>
                                              </a:lnTo>
                                              <a:lnTo>
                                                <a:pt x="155" y="565"/>
                                              </a:lnTo>
                                              <a:lnTo>
                                                <a:pt x="155" y="565"/>
                                              </a:lnTo>
                                              <a:lnTo>
                                                <a:pt x="151" y="559"/>
                                              </a:lnTo>
                                              <a:lnTo>
                                                <a:pt x="145" y="554"/>
                                              </a:lnTo>
                                              <a:lnTo>
                                                <a:pt x="145" y="554"/>
                                              </a:lnTo>
                                              <a:lnTo>
                                                <a:pt x="138" y="549"/>
                                              </a:lnTo>
                                              <a:lnTo>
                                                <a:pt x="138" y="549"/>
                                              </a:lnTo>
                                              <a:lnTo>
                                                <a:pt x="138" y="549"/>
                                              </a:lnTo>
                                              <a:lnTo>
                                                <a:pt x="138" y="549"/>
                                              </a:lnTo>
                                              <a:lnTo>
                                                <a:pt x="140" y="545"/>
                                              </a:lnTo>
                                              <a:lnTo>
                                                <a:pt x="140" y="545"/>
                                              </a:lnTo>
                                              <a:lnTo>
                                                <a:pt x="137" y="541"/>
                                              </a:lnTo>
                                              <a:lnTo>
                                                <a:pt x="137" y="541"/>
                                              </a:lnTo>
                                              <a:lnTo>
                                                <a:pt x="137" y="538"/>
                                              </a:lnTo>
                                              <a:lnTo>
                                                <a:pt x="138" y="536"/>
                                              </a:lnTo>
                                              <a:lnTo>
                                                <a:pt x="138" y="536"/>
                                              </a:lnTo>
                                              <a:lnTo>
                                                <a:pt x="137" y="527"/>
                                              </a:lnTo>
                                              <a:lnTo>
                                                <a:pt x="134" y="518"/>
                                              </a:lnTo>
                                              <a:lnTo>
                                                <a:pt x="134" y="518"/>
                                              </a:lnTo>
                                              <a:lnTo>
                                                <a:pt x="131" y="512"/>
                                              </a:lnTo>
                                              <a:lnTo>
                                                <a:pt x="128" y="505"/>
                                              </a:lnTo>
                                              <a:lnTo>
                                                <a:pt x="123" y="498"/>
                                              </a:lnTo>
                                              <a:lnTo>
                                                <a:pt x="123" y="498"/>
                                              </a:lnTo>
                                              <a:lnTo>
                                                <a:pt x="128" y="475"/>
                                              </a:lnTo>
                                              <a:lnTo>
                                                <a:pt x="128" y="475"/>
                                              </a:lnTo>
                                              <a:lnTo>
                                                <a:pt x="130" y="465"/>
                                              </a:lnTo>
                                              <a:lnTo>
                                                <a:pt x="130" y="455"/>
                                              </a:lnTo>
                                              <a:lnTo>
                                                <a:pt x="130" y="455"/>
                                              </a:lnTo>
                                              <a:lnTo>
                                                <a:pt x="128" y="442"/>
                                              </a:lnTo>
                                              <a:lnTo>
                                                <a:pt x="128" y="440"/>
                                              </a:lnTo>
                                              <a:lnTo>
                                                <a:pt x="128" y="440"/>
                                              </a:lnTo>
                                              <a:lnTo>
                                                <a:pt x="124" y="436"/>
                                              </a:lnTo>
                                              <a:lnTo>
                                                <a:pt x="124" y="436"/>
                                              </a:lnTo>
                                              <a:lnTo>
                                                <a:pt x="125" y="432"/>
                                              </a:lnTo>
                                              <a:lnTo>
                                                <a:pt x="125" y="424"/>
                                              </a:lnTo>
                                              <a:lnTo>
                                                <a:pt x="125" y="424"/>
                                              </a:lnTo>
                                              <a:lnTo>
                                                <a:pt x="125" y="415"/>
                                              </a:lnTo>
                                              <a:lnTo>
                                                <a:pt x="124" y="407"/>
                                              </a:lnTo>
                                              <a:lnTo>
                                                <a:pt x="124" y="407"/>
                                              </a:lnTo>
                                              <a:lnTo>
                                                <a:pt x="124" y="368"/>
                                              </a:lnTo>
                                              <a:lnTo>
                                                <a:pt x="124" y="368"/>
                                              </a:lnTo>
                                              <a:lnTo>
                                                <a:pt x="125" y="344"/>
                                              </a:lnTo>
                                              <a:lnTo>
                                                <a:pt x="125" y="344"/>
                                              </a:lnTo>
                                              <a:lnTo>
                                                <a:pt x="124" y="328"/>
                                              </a:lnTo>
                                              <a:lnTo>
                                                <a:pt x="124" y="313"/>
                                              </a:lnTo>
                                              <a:lnTo>
                                                <a:pt x="124" y="313"/>
                                              </a:lnTo>
                                              <a:lnTo>
                                                <a:pt x="121" y="291"/>
                                              </a:lnTo>
                                              <a:lnTo>
                                                <a:pt x="121" y="291"/>
                                              </a:lnTo>
                                              <a:lnTo>
                                                <a:pt x="121" y="289"/>
                                              </a:lnTo>
                                              <a:lnTo>
                                                <a:pt x="121" y="286"/>
                                              </a:lnTo>
                                              <a:lnTo>
                                                <a:pt x="121" y="286"/>
                                              </a:lnTo>
                                              <a:lnTo>
                                                <a:pt x="119" y="284"/>
                                              </a:lnTo>
                                              <a:lnTo>
                                                <a:pt x="118" y="281"/>
                                              </a:lnTo>
                                              <a:lnTo>
                                                <a:pt x="118" y="281"/>
                                              </a:lnTo>
                                              <a:lnTo>
                                                <a:pt x="116" y="275"/>
                                              </a:lnTo>
                                              <a:lnTo>
                                                <a:pt x="116" y="275"/>
                                              </a:lnTo>
                                              <a:lnTo>
                                                <a:pt x="113" y="268"/>
                                              </a:lnTo>
                                              <a:lnTo>
                                                <a:pt x="113" y="268"/>
                                              </a:lnTo>
                                              <a:lnTo>
                                                <a:pt x="113" y="265"/>
                                              </a:lnTo>
                                              <a:lnTo>
                                                <a:pt x="113" y="265"/>
                                              </a:lnTo>
                                              <a:lnTo>
                                                <a:pt x="111" y="258"/>
                                              </a:lnTo>
                                              <a:lnTo>
                                                <a:pt x="111" y="258"/>
                                              </a:lnTo>
                                              <a:lnTo>
                                                <a:pt x="111" y="254"/>
                                              </a:lnTo>
                                              <a:lnTo>
                                                <a:pt x="111" y="254"/>
                                              </a:lnTo>
                                              <a:lnTo>
                                                <a:pt x="113" y="253"/>
                                              </a:lnTo>
                                              <a:lnTo>
                                                <a:pt x="113" y="252"/>
                                              </a:lnTo>
                                              <a:lnTo>
                                                <a:pt x="113" y="252"/>
                                              </a:lnTo>
                                              <a:lnTo>
                                                <a:pt x="117" y="252"/>
                                              </a:lnTo>
                                              <a:lnTo>
                                                <a:pt x="118" y="249"/>
                                              </a:lnTo>
                                              <a:lnTo>
                                                <a:pt x="118" y="249"/>
                                              </a:lnTo>
                                              <a:lnTo>
                                                <a:pt x="119" y="244"/>
                                              </a:lnTo>
                                              <a:lnTo>
                                                <a:pt x="119" y="238"/>
                                              </a:lnTo>
                                              <a:lnTo>
                                                <a:pt x="118" y="225"/>
                                              </a:lnTo>
                                              <a:lnTo>
                                                <a:pt x="118" y="225"/>
                                              </a:lnTo>
                                              <a:lnTo>
                                                <a:pt x="116" y="205"/>
                                              </a:lnTo>
                                              <a:lnTo>
                                                <a:pt x="116" y="205"/>
                                              </a:lnTo>
                                              <a:lnTo>
                                                <a:pt x="123" y="206"/>
                                              </a:lnTo>
                                              <a:lnTo>
                                                <a:pt x="123" y="206"/>
                                              </a:lnTo>
                                              <a:lnTo>
                                                <a:pt x="133" y="209"/>
                                              </a:lnTo>
                                              <a:lnTo>
                                                <a:pt x="133" y="209"/>
                                              </a:lnTo>
                                              <a:lnTo>
                                                <a:pt x="138" y="209"/>
                                              </a:lnTo>
                                              <a:lnTo>
                                                <a:pt x="140" y="209"/>
                                              </a:lnTo>
                                              <a:lnTo>
                                                <a:pt x="140" y="209"/>
                                              </a:lnTo>
                                              <a:lnTo>
                                                <a:pt x="140" y="206"/>
                                              </a:lnTo>
                                              <a:lnTo>
                                                <a:pt x="143" y="201"/>
                                              </a:lnTo>
                                              <a:lnTo>
                                                <a:pt x="143" y="201"/>
                                              </a:lnTo>
                                              <a:lnTo>
                                                <a:pt x="145" y="197"/>
                                              </a:lnTo>
                                              <a:lnTo>
                                                <a:pt x="145" y="195"/>
                                              </a:lnTo>
                                              <a:lnTo>
                                                <a:pt x="145" y="186"/>
                                              </a:lnTo>
                                              <a:lnTo>
                                                <a:pt x="145" y="186"/>
                                              </a:lnTo>
                                              <a:lnTo>
                                                <a:pt x="145" y="176"/>
                                              </a:lnTo>
                                              <a:lnTo>
                                                <a:pt x="145" y="167"/>
                                              </a:lnTo>
                                              <a:lnTo>
                                                <a:pt x="145" y="167"/>
                                              </a:lnTo>
                                              <a:lnTo>
                                                <a:pt x="145" y="163"/>
                                              </a:lnTo>
                                              <a:lnTo>
                                                <a:pt x="145" y="159"/>
                                              </a:lnTo>
                                              <a:lnTo>
                                                <a:pt x="142" y="154"/>
                                              </a:lnTo>
                                              <a:lnTo>
                                                <a:pt x="142" y="154"/>
                                              </a:lnTo>
                                              <a:lnTo>
                                                <a:pt x="140" y="152"/>
                                              </a:lnTo>
                                              <a:lnTo>
                                                <a:pt x="138" y="150"/>
                                              </a:lnTo>
                                              <a:lnTo>
                                                <a:pt x="138" y="150"/>
                                              </a:lnTo>
                                              <a:lnTo>
                                                <a:pt x="137" y="150"/>
                                              </a:lnTo>
                                              <a:lnTo>
                                                <a:pt x="137" y="149"/>
                                              </a:lnTo>
                                              <a:lnTo>
                                                <a:pt x="137" y="149"/>
                                              </a:lnTo>
                                              <a:lnTo>
                                                <a:pt x="135" y="147"/>
                                              </a:lnTo>
                                              <a:lnTo>
                                                <a:pt x="133" y="142"/>
                                              </a:lnTo>
                                              <a:lnTo>
                                                <a:pt x="133" y="142"/>
                                              </a:lnTo>
                                              <a:lnTo>
                                                <a:pt x="128" y="134"/>
                                              </a:lnTo>
                                              <a:lnTo>
                                                <a:pt x="128" y="134"/>
                                              </a:lnTo>
                                              <a:lnTo>
                                                <a:pt x="127" y="130"/>
                                              </a:lnTo>
                                              <a:lnTo>
                                                <a:pt x="125" y="124"/>
                                              </a:lnTo>
                                              <a:lnTo>
                                                <a:pt x="125" y="124"/>
                                              </a:lnTo>
                                              <a:lnTo>
                                                <a:pt x="124" y="124"/>
                                              </a:lnTo>
                                              <a:lnTo>
                                                <a:pt x="124" y="122"/>
                                              </a:lnTo>
                                              <a:lnTo>
                                                <a:pt x="123" y="122"/>
                                              </a:lnTo>
                                              <a:lnTo>
                                                <a:pt x="123" y="122"/>
                                              </a:lnTo>
                                              <a:lnTo>
                                                <a:pt x="123" y="117"/>
                                              </a:lnTo>
                                              <a:lnTo>
                                                <a:pt x="121" y="115"/>
                                              </a:lnTo>
                                              <a:lnTo>
                                                <a:pt x="120" y="112"/>
                                              </a:lnTo>
                                              <a:lnTo>
                                                <a:pt x="120" y="112"/>
                                              </a:lnTo>
                                              <a:lnTo>
                                                <a:pt x="113" y="110"/>
                                              </a:lnTo>
                                              <a:lnTo>
                                                <a:pt x="113" y="110"/>
                                              </a:lnTo>
                                              <a:lnTo>
                                                <a:pt x="111" y="109"/>
                                              </a:lnTo>
                                              <a:lnTo>
                                                <a:pt x="106" y="107"/>
                                              </a:lnTo>
                                              <a:lnTo>
                                                <a:pt x="106" y="107"/>
                                              </a:lnTo>
                                              <a:lnTo>
                                                <a:pt x="101" y="106"/>
                                              </a:lnTo>
                                              <a:lnTo>
                                                <a:pt x="99" y="106"/>
                                              </a:lnTo>
                                              <a:lnTo>
                                                <a:pt x="99" y="106"/>
                                              </a:lnTo>
                                              <a:lnTo>
                                                <a:pt x="99" y="100"/>
                                              </a:lnTo>
                                              <a:lnTo>
                                                <a:pt x="99" y="100"/>
                                              </a:lnTo>
                                              <a:lnTo>
                                                <a:pt x="98" y="99"/>
                                              </a:lnTo>
                                              <a:lnTo>
                                                <a:pt x="96" y="95"/>
                                              </a:lnTo>
                                              <a:lnTo>
                                                <a:pt x="96" y="95"/>
                                              </a:lnTo>
                                              <a:lnTo>
                                                <a:pt x="90" y="88"/>
                                              </a:lnTo>
                                              <a:lnTo>
                                                <a:pt x="84" y="84"/>
                                              </a:lnTo>
                                              <a:lnTo>
                                                <a:pt x="84" y="84"/>
                                              </a:lnTo>
                                              <a:lnTo>
                                                <a:pt x="82" y="84"/>
                                              </a:lnTo>
                                              <a:lnTo>
                                                <a:pt x="82" y="78"/>
                                              </a:lnTo>
                                              <a:lnTo>
                                                <a:pt x="82" y="78"/>
                                              </a:lnTo>
                                              <a:lnTo>
                                                <a:pt x="86" y="74"/>
                                              </a:lnTo>
                                              <a:lnTo>
                                                <a:pt x="86" y="74"/>
                                              </a:lnTo>
                                              <a:lnTo>
                                                <a:pt x="87" y="69"/>
                                              </a:lnTo>
                                              <a:lnTo>
                                                <a:pt x="89" y="64"/>
                                              </a:lnTo>
                                              <a:lnTo>
                                                <a:pt x="89" y="64"/>
                                              </a:lnTo>
                                              <a:lnTo>
                                                <a:pt x="90" y="63"/>
                                              </a:lnTo>
                                              <a:lnTo>
                                                <a:pt x="90" y="63"/>
                                              </a:lnTo>
                                              <a:lnTo>
                                                <a:pt x="90" y="59"/>
                                              </a:lnTo>
                                              <a:lnTo>
                                                <a:pt x="90" y="54"/>
                                              </a:lnTo>
                                              <a:lnTo>
                                                <a:pt x="90" y="54"/>
                                              </a:lnTo>
                                              <a:lnTo>
                                                <a:pt x="93" y="48"/>
                                              </a:lnTo>
                                              <a:lnTo>
                                                <a:pt x="93" y="48"/>
                                              </a:lnTo>
                                              <a:lnTo>
                                                <a:pt x="93" y="45"/>
                                              </a:lnTo>
                                              <a:lnTo>
                                                <a:pt x="92" y="43"/>
                                              </a:lnTo>
                                              <a:lnTo>
                                                <a:pt x="92" y="43"/>
                                              </a:lnTo>
                                              <a:lnTo>
                                                <a:pt x="90" y="43"/>
                                              </a:lnTo>
                                              <a:lnTo>
                                                <a:pt x="89" y="44"/>
                                              </a:lnTo>
                                              <a:lnTo>
                                                <a:pt x="89" y="44"/>
                                              </a:lnTo>
                                              <a:lnTo>
                                                <a:pt x="90" y="34"/>
                                              </a:lnTo>
                                              <a:lnTo>
                                                <a:pt x="90" y="34"/>
                                              </a:lnTo>
                                              <a:lnTo>
                                                <a:pt x="90" y="27"/>
                                              </a:lnTo>
                                              <a:lnTo>
                                                <a:pt x="90" y="27"/>
                                              </a:lnTo>
                                              <a:lnTo>
                                                <a:pt x="90" y="22"/>
                                              </a:lnTo>
                                              <a:lnTo>
                                                <a:pt x="90" y="22"/>
                                              </a:lnTo>
                                              <a:lnTo>
                                                <a:pt x="89" y="15"/>
                                              </a:lnTo>
                                              <a:lnTo>
                                                <a:pt x="89" y="15"/>
                                              </a:lnTo>
                                              <a:lnTo>
                                                <a:pt x="84" y="12"/>
                                              </a:lnTo>
                                              <a:lnTo>
                                                <a:pt x="84" y="12"/>
                                              </a:lnTo>
                                              <a:lnTo>
                                                <a:pt x="82" y="8"/>
                                              </a:lnTo>
                                              <a:lnTo>
                                                <a:pt x="82" y="8"/>
                                              </a:lnTo>
                                              <a:lnTo>
                                                <a:pt x="83" y="8"/>
                                              </a:lnTo>
                                              <a:lnTo>
                                                <a:pt x="83" y="7"/>
                                              </a:lnTo>
                                              <a:lnTo>
                                                <a:pt x="83" y="7"/>
                                              </a:lnTo>
                                              <a:lnTo>
                                                <a:pt x="81" y="7"/>
                                              </a:lnTo>
                                              <a:lnTo>
                                                <a:pt x="81" y="7"/>
                                              </a:lnTo>
                                              <a:lnTo>
                                                <a:pt x="80" y="6"/>
                                              </a:lnTo>
                                              <a:lnTo>
                                                <a:pt x="80" y="6"/>
                                              </a:lnTo>
                                              <a:lnTo>
                                                <a:pt x="81" y="6"/>
                                              </a:lnTo>
                                              <a:lnTo>
                                                <a:pt x="80" y="6"/>
                                              </a:lnTo>
                                              <a:lnTo>
                                                <a:pt x="80" y="6"/>
                                              </a:lnTo>
                                              <a:lnTo>
                                                <a:pt x="79" y="5"/>
                                              </a:lnTo>
                                              <a:lnTo>
                                                <a:pt x="79" y="5"/>
                                              </a:lnTo>
                                              <a:lnTo>
                                                <a:pt x="77" y="5"/>
                                              </a:lnTo>
                                              <a:lnTo>
                                                <a:pt x="77" y="5"/>
                                              </a:lnTo>
                                              <a:lnTo>
                                                <a:pt x="76" y="5"/>
                                              </a:lnTo>
                                              <a:lnTo>
                                                <a:pt x="76" y="5"/>
                                              </a:lnTo>
                                              <a:lnTo>
                                                <a:pt x="76" y="2"/>
                                              </a:lnTo>
                                              <a:lnTo>
                                                <a:pt x="76" y="2"/>
                                              </a:lnTo>
                                              <a:lnTo>
                                                <a:pt x="75" y="2"/>
                                              </a:lnTo>
                                              <a:lnTo>
                                                <a:pt x="75" y="2"/>
                                              </a:lnTo>
                                              <a:lnTo>
                                                <a:pt x="73" y="1"/>
                                              </a:lnTo>
                                              <a:lnTo>
                                                <a:pt x="73" y="1"/>
                                              </a:lnTo>
                                              <a:lnTo>
                                                <a:pt x="71" y="1"/>
                                              </a:lnTo>
                                              <a:lnTo>
                                                <a:pt x="71" y="1"/>
                                              </a:lnTo>
                                              <a:lnTo>
                                                <a:pt x="71" y="1"/>
                                              </a:lnTo>
                                              <a:lnTo>
                                                <a:pt x="72" y="0"/>
                                              </a:lnTo>
                                              <a:lnTo>
                                                <a:pt x="71" y="0"/>
                                              </a:lnTo>
                                              <a:lnTo>
                                                <a:pt x="71" y="0"/>
                                              </a:lnTo>
                                              <a:lnTo>
                                                <a:pt x="70" y="1"/>
                                              </a:lnTo>
                                              <a:lnTo>
                                                <a:pt x="70" y="1"/>
                                              </a:lnTo>
                                              <a:lnTo>
                                                <a:pt x="69" y="1"/>
                                              </a:lnTo>
                                              <a:lnTo>
                                                <a:pt x="69" y="1"/>
                                              </a:lnTo>
                                              <a:lnTo>
                                                <a:pt x="67" y="1"/>
                                              </a:lnTo>
                                              <a:lnTo>
                                                <a:pt x="67" y="1"/>
                                              </a:lnTo>
                                              <a:lnTo>
                                                <a:pt x="64" y="1"/>
                                              </a:lnTo>
                                              <a:lnTo>
                                                <a:pt x="64" y="1"/>
                                              </a:lnTo>
                                              <a:lnTo>
                                                <a:pt x="62" y="1"/>
                                              </a:lnTo>
                                              <a:lnTo>
                                                <a:pt x="62" y="1"/>
                                              </a:lnTo>
                                              <a:lnTo>
                                                <a:pt x="62" y="1"/>
                                              </a:lnTo>
                                              <a:lnTo>
                                                <a:pt x="62" y="1"/>
                                              </a:lnTo>
                                              <a:lnTo>
                                                <a:pt x="60" y="1"/>
                                              </a:lnTo>
                                              <a:lnTo>
                                                <a:pt x="60" y="1"/>
                                              </a:lnTo>
                                              <a:lnTo>
                                                <a:pt x="59" y="1"/>
                                              </a:lnTo>
                                              <a:lnTo>
                                                <a:pt x="59" y="1"/>
                                              </a:lnTo>
                                              <a:lnTo>
                                                <a:pt x="59" y="2"/>
                                              </a:lnTo>
                                              <a:lnTo>
                                                <a:pt x="59" y="2"/>
                                              </a:lnTo>
                                              <a:lnTo>
                                                <a:pt x="58" y="2"/>
                                              </a:lnTo>
                                              <a:lnTo>
                                                <a:pt x="58" y="2"/>
                                              </a:lnTo>
                                              <a:lnTo>
                                                <a:pt x="57" y="5"/>
                                              </a:lnTo>
                                              <a:lnTo>
                                                <a:pt x="57" y="5"/>
                                              </a:lnTo>
                                              <a:lnTo>
                                                <a:pt x="53" y="7"/>
                                              </a:lnTo>
                                              <a:lnTo>
                                                <a:pt x="53" y="7"/>
                                              </a:lnTo>
                                              <a:lnTo>
                                                <a:pt x="52" y="10"/>
                                              </a:lnTo>
                                              <a:lnTo>
                                                <a:pt x="52" y="10"/>
                                              </a:lnTo>
                                              <a:lnTo>
                                                <a:pt x="49" y="13"/>
                                              </a:lnTo>
                                              <a:lnTo>
                                                <a:pt x="49" y="13"/>
                                              </a:lnTo>
                                              <a:lnTo>
                                                <a:pt x="49" y="14"/>
                                              </a:lnTo>
                                              <a:lnTo>
                                                <a:pt x="49" y="14"/>
                                              </a:lnTo>
                                              <a:lnTo>
                                                <a:pt x="48" y="15"/>
                                              </a:lnTo>
                                              <a:lnTo>
                                                <a:pt x="48" y="15"/>
                                              </a:lnTo>
                                              <a:lnTo>
                                                <a:pt x="47" y="16"/>
                                              </a:lnTo>
                                              <a:lnTo>
                                                <a:pt x="47" y="16"/>
                                              </a:lnTo>
                                              <a:lnTo>
                                                <a:pt x="47" y="17"/>
                                              </a:lnTo>
                                              <a:lnTo>
                                                <a:pt x="47" y="17"/>
                                              </a:lnTo>
                                              <a:lnTo>
                                                <a:pt x="46" y="17"/>
                                              </a:lnTo>
                                              <a:lnTo>
                                                <a:pt x="46" y="17"/>
                                              </a:lnTo>
                                              <a:lnTo>
                                                <a:pt x="46" y="21"/>
                                              </a:lnTo>
                                              <a:lnTo>
                                                <a:pt x="46" y="21"/>
                                              </a:lnTo>
                                              <a:lnTo>
                                                <a:pt x="45" y="24"/>
                                              </a:lnTo>
                                              <a:lnTo>
                                                <a:pt x="45" y="24"/>
                                              </a:lnTo>
                                              <a:lnTo>
                                                <a:pt x="45" y="25"/>
                                              </a:lnTo>
                                              <a:lnTo>
                                                <a:pt x="45" y="25"/>
                                              </a:lnTo>
                                              <a:lnTo>
                                                <a:pt x="45" y="29"/>
                                              </a:lnTo>
                                              <a:lnTo>
                                                <a:pt x="45" y="30"/>
                                              </a:lnTo>
                                              <a:lnTo>
                                                <a:pt x="45" y="30"/>
                                              </a:lnTo>
                                              <a:lnTo>
                                                <a:pt x="45" y="31"/>
                                              </a:lnTo>
                                              <a:lnTo>
                                                <a:pt x="45" y="31"/>
                                              </a:lnTo>
                                              <a:lnTo>
                                                <a:pt x="46" y="32"/>
                                              </a:lnTo>
                                              <a:lnTo>
                                                <a:pt x="46" y="32"/>
                                              </a:lnTo>
                                              <a:lnTo>
                                                <a:pt x="46" y="34"/>
                                              </a:lnTo>
                                              <a:lnTo>
                                                <a:pt x="46" y="34"/>
                                              </a:lnTo>
                                              <a:lnTo>
                                                <a:pt x="46" y="36"/>
                                              </a:lnTo>
                                              <a:lnTo>
                                                <a:pt x="46" y="36"/>
                                              </a:lnTo>
                                              <a:lnTo>
                                                <a:pt x="46" y="37"/>
                                              </a:lnTo>
                                              <a:lnTo>
                                                <a:pt x="46" y="37"/>
                                              </a:lnTo>
                                              <a:lnTo>
                                                <a:pt x="46" y="39"/>
                                              </a:lnTo>
                                              <a:lnTo>
                                                <a:pt x="46" y="39"/>
                                              </a:lnTo>
                                              <a:lnTo>
                                                <a:pt x="46" y="40"/>
                                              </a:lnTo>
                                              <a:lnTo>
                                                <a:pt x="46" y="40"/>
                                              </a:lnTo>
                                              <a:lnTo>
                                                <a:pt x="47" y="41"/>
                                              </a:lnTo>
                                              <a:lnTo>
                                                <a:pt x="47" y="41"/>
                                              </a:lnTo>
                                              <a:lnTo>
                                                <a:pt x="47" y="43"/>
                                              </a:lnTo>
                                              <a:lnTo>
                                                <a:pt x="47" y="44"/>
                                              </a:lnTo>
                                              <a:lnTo>
                                                <a:pt x="47" y="44"/>
                                              </a:lnTo>
                                              <a:lnTo>
                                                <a:pt x="47" y="43"/>
                                              </a:lnTo>
                                              <a:lnTo>
                                                <a:pt x="45" y="44"/>
                                              </a:lnTo>
                                              <a:lnTo>
                                                <a:pt x="45" y="44"/>
                                              </a:lnTo>
                                              <a:lnTo>
                                                <a:pt x="43" y="45"/>
                                              </a:lnTo>
                                              <a:lnTo>
                                                <a:pt x="45" y="52"/>
                                              </a:lnTo>
                                              <a:lnTo>
                                                <a:pt x="45" y="52"/>
                                              </a:lnTo>
                                              <a:lnTo>
                                                <a:pt x="46" y="55"/>
                                              </a:lnTo>
                                              <a:lnTo>
                                                <a:pt x="46" y="60"/>
                                              </a:lnTo>
                                              <a:lnTo>
                                                <a:pt x="46" y="60"/>
                                              </a:lnTo>
                                              <a:lnTo>
                                                <a:pt x="47" y="63"/>
                                              </a:lnTo>
                                              <a:lnTo>
                                                <a:pt x="47" y="64"/>
                                              </a:lnTo>
                                              <a:lnTo>
                                                <a:pt x="47" y="64"/>
                                              </a:lnTo>
                                              <a:lnTo>
                                                <a:pt x="49" y="64"/>
                                              </a:lnTo>
                                              <a:lnTo>
                                                <a:pt x="49" y="64"/>
                                              </a:lnTo>
                                              <a:lnTo>
                                                <a:pt x="49" y="71"/>
                                              </a:lnTo>
                                              <a:lnTo>
                                                <a:pt x="49" y="71"/>
                                              </a:lnTo>
                                              <a:lnTo>
                                                <a:pt x="52" y="77"/>
                                              </a:lnTo>
                                              <a:lnTo>
                                                <a:pt x="52" y="79"/>
                                              </a:lnTo>
                                              <a:lnTo>
                                                <a:pt x="52" y="79"/>
                                              </a:lnTo>
                                              <a:lnTo>
                                                <a:pt x="52" y="79"/>
                                              </a:lnTo>
                                              <a:lnTo>
                                                <a:pt x="43" y="77"/>
                                              </a:lnTo>
                                              <a:lnTo>
                                                <a:pt x="43" y="77"/>
                                              </a:lnTo>
                                              <a:lnTo>
                                                <a:pt x="42" y="81"/>
                                              </a:lnTo>
                                              <a:lnTo>
                                                <a:pt x="42" y="81"/>
                                              </a:lnTo>
                                              <a:lnTo>
                                                <a:pt x="38" y="88"/>
                                              </a:lnTo>
                                              <a:lnTo>
                                                <a:pt x="37" y="95"/>
                                              </a:lnTo>
                                              <a:lnTo>
                                                <a:pt x="37" y="95"/>
                                              </a:lnTo>
                                              <a:lnTo>
                                                <a:pt x="36" y="93"/>
                                              </a:lnTo>
                                              <a:lnTo>
                                                <a:pt x="36" y="93"/>
                                              </a:lnTo>
                                              <a:lnTo>
                                                <a:pt x="32" y="96"/>
                                              </a:lnTo>
                                              <a:lnTo>
                                                <a:pt x="32" y="96"/>
                                              </a:lnTo>
                                              <a:lnTo>
                                                <a:pt x="29" y="96"/>
                                              </a:lnTo>
                                              <a:lnTo>
                                                <a:pt x="29" y="96"/>
                                              </a:lnTo>
                                              <a:lnTo>
                                                <a:pt x="28" y="97"/>
                                              </a:lnTo>
                                              <a:lnTo>
                                                <a:pt x="25" y="99"/>
                                              </a:lnTo>
                                              <a:lnTo>
                                                <a:pt x="25" y="99"/>
                                              </a:lnTo>
                                              <a:lnTo>
                                                <a:pt x="23" y="101"/>
                                              </a:lnTo>
                                              <a:lnTo>
                                                <a:pt x="23" y="101"/>
                                              </a:lnTo>
                                              <a:lnTo>
                                                <a:pt x="20" y="102"/>
                                              </a:lnTo>
                                              <a:lnTo>
                                                <a:pt x="18" y="104"/>
                                              </a:lnTo>
                                              <a:lnTo>
                                                <a:pt x="18" y="104"/>
                                              </a:lnTo>
                                              <a:lnTo>
                                                <a:pt x="16" y="104"/>
                                              </a:lnTo>
                                              <a:lnTo>
                                                <a:pt x="15" y="106"/>
                                              </a:lnTo>
                                              <a:lnTo>
                                                <a:pt x="13" y="111"/>
                                              </a:lnTo>
                                              <a:lnTo>
                                                <a:pt x="13" y="111"/>
                                              </a:lnTo>
                                              <a:lnTo>
                                                <a:pt x="10" y="119"/>
                                              </a:lnTo>
                                              <a:lnTo>
                                                <a:pt x="8" y="125"/>
                                              </a:lnTo>
                                              <a:lnTo>
                                                <a:pt x="8" y="125"/>
                                              </a:lnTo>
                                              <a:lnTo>
                                                <a:pt x="6" y="147"/>
                                              </a:lnTo>
                                              <a:lnTo>
                                                <a:pt x="6" y="147"/>
                                              </a:lnTo>
                                              <a:lnTo>
                                                <a:pt x="6" y="153"/>
                                              </a:lnTo>
                                              <a:lnTo>
                                                <a:pt x="6" y="158"/>
                                              </a:lnTo>
                                              <a:lnTo>
                                                <a:pt x="8" y="166"/>
                                              </a:lnTo>
                                              <a:lnTo>
                                                <a:pt x="8" y="166"/>
                                              </a:lnTo>
                                              <a:lnTo>
                                                <a:pt x="5" y="172"/>
                                              </a:lnTo>
                                              <a:lnTo>
                                                <a:pt x="5" y="172"/>
                                              </a:lnTo>
                                              <a:lnTo>
                                                <a:pt x="6" y="174"/>
                                              </a:lnTo>
                                              <a:lnTo>
                                                <a:pt x="8" y="178"/>
                                              </a:lnTo>
                                              <a:lnTo>
                                                <a:pt x="8" y="178"/>
                                              </a:lnTo>
                                              <a:lnTo>
                                                <a:pt x="11" y="182"/>
                                              </a:lnTo>
                                              <a:lnTo>
                                                <a:pt x="14" y="194"/>
                                              </a:lnTo>
                                              <a:lnTo>
                                                <a:pt x="14" y="194"/>
                                              </a:lnTo>
                                              <a:lnTo>
                                                <a:pt x="16" y="199"/>
                                              </a:lnTo>
                                              <a:lnTo>
                                                <a:pt x="18" y="205"/>
                                              </a:lnTo>
                                              <a:lnTo>
                                                <a:pt x="22" y="210"/>
                                              </a:lnTo>
                                              <a:lnTo>
                                                <a:pt x="22" y="210"/>
                                              </a:lnTo>
                                              <a:lnTo>
                                                <a:pt x="22" y="221"/>
                                              </a:lnTo>
                                              <a:lnTo>
                                                <a:pt x="22" y="221"/>
                                              </a:lnTo>
                                              <a:lnTo>
                                                <a:pt x="23" y="243"/>
                                              </a:lnTo>
                                              <a:lnTo>
                                                <a:pt x="23" y="243"/>
                                              </a:lnTo>
                                              <a:lnTo>
                                                <a:pt x="20" y="251"/>
                                              </a:lnTo>
                                              <a:lnTo>
                                                <a:pt x="20" y="251"/>
                                              </a:lnTo>
                                              <a:lnTo>
                                                <a:pt x="20" y="254"/>
                                              </a:lnTo>
                                              <a:lnTo>
                                                <a:pt x="22" y="259"/>
                                              </a:lnTo>
                                              <a:lnTo>
                                                <a:pt x="22" y="259"/>
                                              </a:lnTo>
                                              <a:lnTo>
                                                <a:pt x="25" y="265"/>
                                              </a:lnTo>
                                              <a:lnTo>
                                                <a:pt x="29" y="268"/>
                                              </a:lnTo>
                                              <a:lnTo>
                                                <a:pt x="29" y="268"/>
                                              </a:lnTo>
                                              <a:lnTo>
                                                <a:pt x="29" y="268"/>
                                              </a:lnTo>
                                              <a:lnTo>
                                                <a:pt x="29" y="268"/>
                                              </a:lnTo>
                                              <a:lnTo>
                                                <a:pt x="29" y="272"/>
                                              </a:lnTo>
                                              <a:lnTo>
                                                <a:pt x="29" y="277"/>
                                              </a:lnTo>
                                              <a:lnTo>
                                                <a:pt x="29" y="277"/>
                                              </a:lnTo>
                                              <a:lnTo>
                                                <a:pt x="29" y="284"/>
                                              </a:lnTo>
                                              <a:lnTo>
                                                <a:pt x="29" y="286"/>
                                              </a:lnTo>
                                              <a:lnTo>
                                                <a:pt x="29" y="286"/>
                                              </a:lnTo>
                                              <a:lnTo>
                                                <a:pt x="29" y="290"/>
                                              </a:lnTo>
                                              <a:lnTo>
                                                <a:pt x="29" y="290"/>
                                              </a:lnTo>
                                              <a:lnTo>
                                                <a:pt x="28" y="291"/>
                                              </a:lnTo>
                                              <a:lnTo>
                                                <a:pt x="28" y="291"/>
                                              </a:lnTo>
                                              <a:lnTo>
                                                <a:pt x="25" y="304"/>
                                              </a:lnTo>
                                              <a:lnTo>
                                                <a:pt x="25" y="304"/>
                                              </a:lnTo>
                                              <a:lnTo>
                                                <a:pt x="25" y="310"/>
                                              </a:lnTo>
                                              <a:lnTo>
                                                <a:pt x="23" y="316"/>
                                              </a:lnTo>
                                              <a:lnTo>
                                                <a:pt x="23" y="316"/>
                                              </a:lnTo>
                                              <a:lnTo>
                                                <a:pt x="25" y="320"/>
                                              </a:lnTo>
                                              <a:lnTo>
                                                <a:pt x="23" y="322"/>
                                              </a:lnTo>
                                              <a:lnTo>
                                                <a:pt x="23" y="322"/>
                                              </a:lnTo>
                                              <a:lnTo>
                                                <a:pt x="23" y="328"/>
                                              </a:lnTo>
                                              <a:lnTo>
                                                <a:pt x="22" y="333"/>
                                              </a:lnTo>
                                              <a:lnTo>
                                                <a:pt x="22" y="333"/>
                                              </a:lnTo>
                                              <a:lnTo>
                                                <a:pt x="23" y="338"/>
                                              </a:lnTo>
                                              <a:lnTo>
                                                <a:pt x="23" y="341"/>
                                              </a:lnTo>
                                              <a:lnTo>
                                                <a:pt x="23" y="341"/>
                                              </a:lnTo>
                                              <a:lnTo>
                                                <a:pt x="25" y="344"/>
                                              </a:lnTo>
                                              <a:lnTo>
                                                <a:pt x="25" y="346"/>
                                              </a:lnTo>
                                              <a:lnTo>
                                                <a:pt x="25" y="346"/>
                                              </a:lnTo>
                                              <a:lnTo>
                                                <a:pt x="23" y="355"/>
                                              </a:lnTo>
                                              <a:lnTo>
                                                <a:pt x="23" y="355"/>
                                              </a:lnTo>
                                              <a:lnTo>
                                                <a:pt x="23" y="361"/>
                                              </a:lnTo>
                                              <a:lnTo>
                                                <a:pt x="25" y="363"/>
                                              </a:lnTo>
                                              <a:lnTo>
                                                <a:pt x="25" y="363"/>
                                              </a:lnTo>
                                              <a:lnTo>
                                                <a:pt x="25" y="368"/>
                                              </a:lnTo>
                                              <a:lnTo>
                                                <a:pt x="25" y="368"/>
                                              </a:lnTo>
                                              <a:lnTo>
                                                <a:pt x="25" y="373"/>
                                              </a:lnTo>
                                              <a:lnTo>
                                                <a:pt x="25" y="373"/>
                                              </a:lnTo>
                                              <a:lnTo>
                                                <a:pt x="23" y="383"/>
                                              </a:lnTo>
                                              <a:lnTo>
                                                <a:pt x="22" y="388"/>
                                              </a:lnTo>
                                              <a:lnTo>
                                                <a:pt x="20" y="394"/>
                                              </a:lnTo>
                                              <a:lnTo>
                                                <a:pt x="20" y="394"/>
                                              </a:lnTo>
                                              <a:lnTo>
                                                <a:pt x="22" y="400"/>
                                              </a:lnTo>
                                              <a:lnTo>
                                                <a:pt x="22" y="403"/>
                                              </a:lnTo>
                                              <a:lnTo>
                                                <a:pt x="22" y="403"/>
                                              </a:lnTo>
                                              <a:lnTo>
                                                <a:pt x="22" y="410"/>
                                              </a:lnTo>
                                              <a:lnTo>
                                                <a:pt x="22" y="410"/>
                                              </a:lnTo>
                                              <a:lnTo>
                                                <a:pt x="18" y="423"/>
                                              </a:lnTo>
                                              <a:lnTo>
                                                <a:pt x="18" y="423"/>
                                              </a:lnTo>
                                              <a:lnTo>
                                                <a:pt x="18" y="431"/>
                                              </a:lnTo>
                                              <a:lnTo>
                                                <a:pt x="16" y="433"/>
                                              </a:lnTo>
                                              <a:lnTo>
                                                <a:pt x="16" y="433"/>
                                              </a:lnTo>
                                              <a:lnTo>
                                                <a:pt x="15" y="438"/>
                                              </a:lnTo>
                                              <a:lnTo>
                                                <a:pt x="13" y="446"/>
                                              </a:lnTo>
                                              <a:lnTo>
                                                <a:pt x="13" y="446"/>
                                              </a:lnTo>
                                              <a:lnTo>
                                                <a:pt x="8" y="470"/>
                                              </a:lnTo>
                                              <a:lnTo>
                                                <a:pt x="8" y="470"/>
                                              </a:lnTo>
                                              <a:lnTo>
                                                <a:pt x="6" y="487"/>
                                              </a:lnTo>
                                              <a:lnTo>
                                                <a:pt x="6" y="503"/>
                                              </a:lnTo>
                                              <a:lnTo>
                                                <a:pt x="6" y="503"/>
                                              </a:lnTo>
                                              <a:lnTo>
                                                <a:pt x="8" y="513"/>
                                              </a:lnTo>
                                              <a:lnTo>
                                                <a:pt x="8" y="521"/>
                                              </a:lnTo>
                                              <a:lnTo>
                                                <a:pt x="8" y="521"/>
                                              </a:lnTo>
                                              <a:lnTo>
                                                <a:pt x="8" y="527"/>
                                              </a:lnTo>
                                              <a:lnTo>
                                                <a:pt x="5" y="536"/>
                                              </a:lnTo>
                                              <a:lnTo>
                                                <a:pt x="5" y="536"/>
                                              </a:lnTo>
                                              <a:lnTo>
                                                <a:pt x="1" y="542"/>
                                              </a:lnTo>
                                              <a:lnTo>
                                                <a:pt x="0" y="546"/>
                                              </a:lnTo>
                                              <a:lnTo>
                                                <a:pt x="0" y="546"/>
                                              </a:lnTo>
                                              <a:lnTo>
                                                <a:pt x="1" y="554"/>
                                              </a:lnTo>
                                              <a:lnTo>
                                                <a:pt x="1" y="554"/>
                                              </a:lnTo>
                                              <a:lnTo>
                                                <a:pt x="2" y="557"/>
                                              </a:lnTo>
                                              <a:lnTo>
                                                <a:pt x="2" y="560"/>
                                              </a:lnTo>
                                              <a:lnTo>
                                                <a:pt x="2" y="560"/>
                                              </a:lnTo>
                                              <a:lnTo>
                                                <a:pt x="5" y="561"/>
                                              </a:lnTo>
                                              <a:lnTo>
                                                <a:pt x="5" y="561"/>
                                              </a:lnTo>
                                              <a:lnTo>
                                                <a:pt x="5" y="562"/>
                                              </a:lnTo>
                                              <a:lnTo>
                                                <a:pt x="5" y="562"/>
                                              </a:lnTo>
                                              <a:lnTo>
                                                <a:pt x="3" y="567"/>
                                              </a:lnTo>
                                              <a:lnTo>
                                                <a:pt x="2" y="573"/>
                                              </a:lnTo>
                                              <a:lnTo>
                                                <a:pt x="2" y="573"/>
                                              </a:lnTo>
                                              <a:lnTo>
                                                <a:pt x="2" y="580"/>
                                              </a:lnTo>
                                              <a:lnTo>
                                                <a:pt x="2" y="584"/>
                                              </a:lnTo>
                                              <a:lnTo>
                                                <a:pt x="2" y="584"/>
                                              </a:lnTo>
                                              <a:lnTo>
                                                <a:pt x="2" y="588"/>
                                              </a:lnTo>
                                              <a:lnTo>
                                                <a:pt x="3" y="590"/>
                                              </a:lnTo>
                                              <a:lnTo>
                                                <a:pt x="3" y="590"/>
                                              </a:lnTo>
                                              <a:lnTo>
                                                <a:pt x="6" y="593"/>
                                              </a:lnTo>
                                              <a:lnTo>
                                                <a:pt x="14" y="597"/>
                                              </a:lnTo>
                                              <a:lnTo>
                                                <a:pt x="14" y="597"/>
                                              </a:lnTo>
                                              <a:lnTo>
                                                <a:pt x="18" y="598"/>
                                              </a:lnTo>
                                              <a:lnTo>
                                                <a:pt x="23" y="597"/>
                                              </a:lnTo>
                                              <a:lnTo>
                                                <a:pt x="29" y="594"/>
                                              </a:lnTo>
                                              <a:lnTo>
                                                <a:pt x="29" y="594"/>
                                              </a:lnTo>
                                              <a:lnTo>
                                                <a:pt x="30" y="593"/>
                                              </a:lnTo>
                                              <a:lnTo>
                                                <a:pt x="31" y="592"/>
                                              </a:lnTo>
                                              <a:lnTo>
                                                <a:pt x="32" y="590"/>
                                              </a:lnTo>
                                              <a:lnTo>
                                                <a:pt x="32" y="590"/>
                                              </a:lnTo>
                                              <a:lnTo>
                                                <a:pt x="32" y="585"/>
                                              </a:lnTo>
                                              <a:lnTo>
                                                <a:pt x="32" y="578"/>
                                              </a:lnTo>
                                              <a:lnTo>
                                                <a:pt x="32" y="578"/>
                                              </a:lnTo>
                                              <a:lnTo>
                                                <a:pt x="31" y="568"/>
                                              </a:lnTo>
                                              <a:lnTo>
                                                <a:pt x="31" y="568"/>
                                              </a:lnTo>
                                              <a:lnTo>
                                                <a:pt x="33" y="565"/>
                                              </a:lnTo>
                                              <a:lnTo>
                                                <a:pt x="33" y="565"/>
                                              </a:lnTo>
                                              <a:lnTo>
                                                <a:pt x="35" y="562"/>
                                              </a:lnTo>
                                              <a:lnTo>
                                                <a:pt x="37" y="561"/>
                                              </a:lnTo>
                                              <a:lnTo>
                                                <a:pt x="37" y="561"/>
                                              </a:lnTo>
                                              <a:lnTo>
                                                <a:pt x="38" y="557"/>
                                              </a:lnTo>
                                              <a:lnTo>
                                                <a:pt x="38" y="557"/>
                                              </a:lnTo>
                                              <a:lnTo>
                                                <a:pt x="40" y="557"/>
                                              </a:lnTo>
                                              <a:lnTo>
                                                <a:pt x="40" y="556"/>
                                              </a:lnTo>
                                              <a:lnTo>
                                                <a:pt x="40" y="556"/>
                                              </a:lnTo>
                                              <a:lnTo>
                                                <a:pt x="40" y="550"/>
                                              </a:lnTo>
                                              <a:lnTo>
                                                <a:pt x="40" y="540"/>
                                              </a:lnTo>
                                              <a:lnTo>
                                                <a:pt x="40" y="540"/>
                                              </a:lnTo>
                                              <a:lnTo>
                                                <a:pt x="38" y="533"/>
                                              </a:lnTo>
                                              <a:lnTo>
                                                <a:pt x="38" y="530"/>
                                              </a:lnTo>
                                              <a:lnTo>
                                                <a:pt x="38" y="530"/>
                                              </a:lnTo>
                                              <a:lnTo>
                                                <a:pt x="37" y="527"/>
                                              </a:lnTo>
                                              <a:lnTo>
                                                <a:pt x="37" y="527"/>
                                              </a:lnTo>
                                              <a:lnTo>
                                                <a:pt x="45" y="502"/>
                                              </a:lnTo>
                                              <a:lnTo>
                                                <a:pt x="45" y="502"/>
                                              </a:lnTo>
                                              <a:lnTo>
                                                <a:pt x="48" y="490"/>
                                              </a:lnTo>
                                              <a:lnTo>
                                                <a:pt x="49" y="487"/>
                                              </a:lnTo>
                                              <a:lnTo>
                                                <a:pt x="49" y="483"/>
                                              </a:lnTo>
                                              <a:lnTo>
                                                <a:pt x="49" y="483"/>
                                              </a:lnTo>
                                              <a:lnTo>
                                                <a:pt x="49" y="461"/>
                                              </a:lnTo>
                                              <a:lnTo>
                                                <a:pt x="49" y="461"/>
                                              </a:lnTo>
                                              <a:lnTo>
                                                <a:pt x="49" y="457"/>
                                              </a:lnTo>
                                              <a:lnTo>
                                                <a:pt x="52" y="451"/>
                                              </a:lnTo>
                                              <a:lnTo>
                                                <a:pt x="52" y="451"/>
                                              </a:lnTo>
                                              <a:lnTo>
                                                <a:pt x="52" y="442"/>
                                              </a:lnTo>
                                              <a:lnTo>
                                                <a:pt x="52" y="442"/>
                                              </a:lnTo>
                                              <a:lnTo>
                                                <a:pt x="59" y="403"/>
                                              </a:lnTo>
                                              <a:lnTo>
                                                <a:pt x="59" y="403"/>
                                              </a:lnTo>
                                              <a:lnTo>
                                                <a:pt x="64" y="389"/>
                                              </a:lnTo>
                                              <a:lnTo>
                                                <a:pt x="69" y="375"/>
                                              </a:lnTo>
                                              <a:lnTo>
                                                <a:pt x="69" y="375"/>
                                              </a:lnTo>
                                              <a:lnTo>
                                                <a:pt x="75" y="360"/>
                                              </a:lnTo>
                                              <a:lnTo>
                                                <a:pt x="77" y="348"/>
                                              </a:lnTo>
                                              <a:lnTo>
                                                <a:pt x="77" y="348"/>
                                              </a:lnTo>
                                              <a:lnTo>
                                                <a:pt x="80" y="353"/>
                                              </a:lnTo>
                                              <a:lnTo>
                                                <a:pt x="81" y="362"/>
                                              </a:lnTo>
                                              <a:lnTo>
                                                <a:pt x="81" y="362"/>
                                              </a:lnTo>
                                              <a:lnTo>
                                                <a:pt x="83" y="373"/>
                                              </a:lnTo>
                                              <a:lnTo>
                                                <a:pt x="84" y="385"/>
                                              </a:lnTo>
                                              <a:lnTo>
                                                <a:pt x="84" y="385"/>
                                              </a:lnTo>
                                              <a:lnTo>
                                                <a:pt x="86" y="396"/>
                                              </a:lnTo>
                                              <a:lnTo>
                                                <a:pt x="86" y="396"/>
                                              </a:lnTo>
                                              <a:lnTo>
                                                <a:pt x="87" y="400"/>
                                              </a:lnTo>
                                              <a:lnTo>
                                                <a:pt x="87" y="400"/>
                                              </a:lnTo>
                                              <a:lnTo>
                                                <a:pt x="87" y="408"/>
                                              </a:lnTo>
                                              <a:lnTo>
                                                <a:pt x="87" y="412"/>
                                              </a:lnTo>
                                              <a:lnTo>
                                                <a:pt x="89" y="417"/>
                                              </a:lnTo>
                                              <a:lnTo>
                                                <a:pt x="89" y="417"/>
                                              </a:lnTo>
                                              <a:lnTo>
                                                <a:pt x="90" y="423"/>
                                              </a:lnTo>
                                              <a:lnTo>
                                                <a:pt x="90" y="425"/>
                                              </a:lnTo>
                                              <a:lnTo>
                                                <a:pt x="90" y="428"/>
                                              </a:lnTo>
                                              <a:lnTo>
                                                <a:pt x="90" y="428"/>
                                              </a:lnTo>
                                              <a:lnTo>
                                                <a:pt x="90" y="432"/>
                                              </a:lnTo>
                                              <a:lnTo>
                                                <a:pt x="92" y="436"/>
                                              </a:lnTo>
                                              <a:lnTo>
                                                <a:pt x="92" y="436"/>
                                              </a:lnTo>
                                              <a:lnTo>
                                                <a:pt x="92" y="440"/>
                                              </a:lnTo>
                                              <a:lnTo>
                                                <a:pt x="92" y="441"/>
                                              </a:lnTo>
                                              <a:lnTo>
                                                <a:pt x="92" y="441"/>
                                              </a:lnTo>
                                              <a:lnTo>
                                                <a:pt x="93" y="467"/>
                                              </a:lnTo>
                                              <a:lnTo>
                                                <a:pt x="93" y="467"/>
                                              </a:lnTo>
                                              <a:lnTo>
                                                <a:pt x="94" y="526"/>
                                              </a:lnTo>
                                              <a:lnTo>
                                                <a:pt x="94" y="526"/>
                                              </a:lnTo>
                                              <a:lnTo>
                                                <a:pt x="94" y="535"/>
                                              </a:lnTo>
                                              <a:lnTo>
                                                <a:pt x="94" y="541"/>
                                              </a:lnTo>
                                              <a:lnTo>
                                                <a:pt x="94" y="541"/>
                                              </a:lnTo>
                                              <a:lnTo>
                                                <a:pt x="96" y="546"/>
                                              </a:lnTo>
                                              <a:lnTo>
                                                <a:pt x="99" y="549"/>
                                              </a:lnTo>
                                              <a:lnTo>
                                                <a:pt x="99" y="549"/>
                                              </a:lnTo>
                                              <a:lnTo>
                                                <a:pt x="98" y="554"/>
                                              </a:lnTo>
                                              <a:lnTo>
                                                <a:pt x="98" y="554"/>
                                              </a:lnTo>
                                              <a:lnTo>
                                                <a:pt x="98" y="556"/>
                                              </a:lnTo>
                                              <a:lnTo>
                                                <a:pt x="98" y="556"/>
                                              </a:lnTo>
                                              <a:lnTo>
                                                <a:pt x="98" y="560"/>
                                              </a:lnTo>
                                              <a:lnTo>
                                                <a:pt x="98" y="560"/>
                                              </a:lnTo>
                                              <a:lnTo>
                                                <a:pt x="99" y="565"/>
                                              </a:lnTo>
                                              <a:lnTo>
                                                <a:pt x="100" y="566"/>
                                              </a:lnTo>
                                              <a:lnTo>
                                                <a:pt x="103" y="567"/>
                                              </a:lnTo>
                                              <a:lnTo>
                                                <a:pt x="103" y="567"/>
                                              </a:lnTo>
                                              <a:lnTo>
                                                <a:pt x="110" y="568"/>
                                              </a:lnTo>
                                              <a:lnTo>
                                                <a:pt x="115" y="569"/>
                                              </a:lnTo>
                                              <a:lnTo>
                                                <a:pt x="115" y="569"/>
                                              </a:lnTo>
                                              <a:lnTo>
                                                <a:pt x="119" y="572"/>
                                              </a:lnTo>
                                              <a:lnTo>
                                                <a:pt x="119" y="569"/>
                                              </a:lnTo>
                                              <a:lnTo>
                                                <a:pt x="119" y="569"/>
                                              </a:lnTo>
                                              <a:lnTo>
                                                <a:pt x="123" y="572"/>
                                              </a:lnTo>
                                              <a:lnTo>
                                                <a:pt x="123" y="572"/>
                                              </a:lnTo>
                                              <a:lnTo>
                                                <a:pt x="124" y="574"/>
                                              </a:lnTo>
                                              <a:lnTo>
                                                <a:pt x="124" y="574"/>
                                              </a:lnTo>
                                              <a:lnTo>
                                                <a:pt x="127" y="577"/>
                                              </a:lnTo>
                                              <a:lnTo>
                                                <a:pt x="128" y="580"/>
                                              </a:lnTo>
                                              <a:lnTo>
                                                <a:pt x="134" y="582"/>
                                              </a:lnTo>
                                              <a:lnTo>
                                                <a:pt x="134" y="582"/>
                                              </a:lnTo>
                                              <a:lnTo>
                                                <a:pt x="143" y="583"/>
                                              </a:lnTo>
                                              <a:lnTo>
                                                <a:pt x="147" y="583"/>
                                              </a:lnTo>
                                              <a:lnTo>
                                                <a:pt x="151" y="582"/>
                                              </a:lnTo>
                                              <a:lnTo>
                                                <a:pt x="151" y="582"/>
                                              </a:lnTo>
                                              <a:lnTo>
                                                <a:pt x="155" y="580"/>
                                              </a:lnTo>
                                              <a:lnTo>
                                                <a:pt x="157" y="577"/>
                                              </a:lnTo>
                                              <a:lnTo>
                                                <a:pt x="157" y="577"/>
                                              </a:lnTo>
                                              <a:lnTo>
                                                <a:pt x="158" y="574"/>
                                              </a:lnTo>
                                              <a:lnTo>
                                                <a:pt x="158" y="572"/>
                                              </a:lnTo>
                                              <a:lnTo>
                                                <a:pt x="158" y="572"/>
                                              </a:lnTo>
                                              <a:lnTo>
                                                <a:pt x="158" y="572"/>
                                              </a:lnTo>
                                              <a:lnTo>
                                                <a:pt x="158" y="572"/>
                                              </a:lnTo>
                                              <a:close/>
                                              <a:moveTo>
                                                <a:pt x="49" y="152"/>
                                              </a:moveTo>
                                              <a:lnTo>
                                                <a:pt x="49" y="152"/>
                                              </a:lnTo>
                                              <a:lnTo>
                                                <a:pt x="45" y="152"/>
                                              </a:lnTo>
                                              <a:lnTo>
                                                <a:pt x="45" y="152"/>
                                              </a:lnTo>
                                              <a:lnTo>
                                                <a:pt x="42" y="142"/>
                                              </a:lnTo>
                                              <a:lnTo>
                                                <a:pt x="42" y="142"/>
                                              </a:lnTo>
                                              <a:lnTo>
                                                <a:pt x="37" y="133"/>
                                              </a:lnTo>
                                              <a:lnTo>
                                                <a:pt x="33" y="124"/>
                                              </a:lnTo>
                                              <a:lnTo>
                                                <a:pt x="33" y="124"/>
                                              </a:lnTo>
                                              <a:lnTo>
                                                <a:pt x="30" y="116"/>
                                              </a:lnTo>
                                              <a:lnTo>
                                                <a:pt x="30" y="116"/>
                                              </a:lnTo>
                                              <a:lnTo>
                                                <a:pt x="26" y="116"/>
                                              </a:lnTo>
                                              <a:lnTo>
                                                <a:pt x="26" y="116"/>
                                              </a:lnTo>
                                              <a:lnTo>
                                                <a:pt x="25" y="119"/>
                                              </a:lnTo>
                                              <a:lnTo>
                                                <a:pt x="25" y="120"/>
                                              </a:lnTo>
                                              <a:lnTo>
                                                <a:pt x="20" y="124"/>
                                              </a:lnTo>
                                              <a:lnTo>
                                                <a:pt x="20" y="124"/>
                                              </a:lnTo>
                                              <a:lnTo>
                                                <a:pt x="18" y="120"/>
                                              </a:lnTo>
                                              <a:lnTo>
                                                <a:pt x="16" y="117"/>
                                              </a:lnTo>
                                              <a:lnTo>
                                                <a:pt x="15" y="112"/>
                                              </a:lnTo>
                                              <a:lnTo>
                                                <a:pt x="20" y="109"/>
                                              </a:lnTo>
                                              <a:lnTo>
                                                <a:pt x="20" y="109"/>
                                              </a:lnTo>
                                              <a:lnTo>
                                                <a:pt x="23" y="109"/>
                                              </a:lnTo>
                                              <a:lnTo>
                                                <a:pt x="25" y="109"/>
                                              </a:lnTo>
                                              <a:lnTo>
                                                <a:pt x="25" y="109"/>
                                              </a:lnTo>
                                              <a:lnTo>
                                                <a:pt x="25" y="107"/>
                                              </a:lnTo>
                                              <a:lnTo>
                                                <a:pt x="25" y="107"/>
                                              </a:lnTo>
                                              <a:lnTo>
                                                <a:pt x="26" y="106"/>
                                              </a:lnTo>
                                              <a:lnTo>
                                                <a:pt x="29" y="104"/>
                                              </a:lnTo>
                                              <a:lnTo>
                                                <a:pt x="29" y="104"/>
                                              </a:lnTo>
                                              <a:lnTo>
                                                <a:pt x="31" y="102"/>
                                              </a:lnTo>
                                              <a:lnTo>
                                                <a:pt x="33" y="102"/>
                                              </a:lnTo>
                                              <a:lnTo>
                                                <a:pt x="33" y="102"/>
                                              </a:lnTo>
                                              <a:lnTo>
                                                <a:pt x="36" y="101"/>
                                              </a:lnTo>
                                              <a:lnTo>
                                                <a:pt x="42" y="100"/>
                                              </a:lnTo>
                                              <a:lnTo>
                                                <a:pt x="42" y="100"/>
                                              </a:lnTo>
                                              <a:lnTo>
                                                <a:pt x="43" y="100"/>
                                              </a:lnTo>
                                              <a:lnTo>
                                                <a:pt x="46" y="101"/>
                                              </a:lnTo>
                                              <a:lnTo>
                                                <a:pt x="46" y="102"/>
                                              </a:lnTo>
                                              <a:lnTo>
                                                <a:pt x="46" y="104"/>
                                              </a:lnTo>
                                              <a:lnTo>
                                                <a:pt x="46" y="104"/>
                                              </a:lnTo>
                                              <a:lnTo>
                                                <a:pt x="43" y="104"/>
                                              </a:lnTo>
                                              <a:lnTo>
                                                <a:pt x="40" y="104"/>
                                              </a:lnTo>
                                              <a:lnTo>
                                                <a:pt x="40" y="104"/>
                                              </a:lnTo>
                                              <a:lnTo>
                                                <a:pt x="37" y="107"/>
                                              </a:lnTo>
                                              <a:lnTo>
                                                <a:pt x="35" y="110"/>
                                              </a:lnTo>
                                              <a:lnTo>
                                                <a:pt x="35" y="110"/>
                                              </a:lnTo>
                                              <a:lnTo>
                                                <a:pt x="35" y="111"/>
                                              </a:lnTo>
                                              <a:lnTo>
                                                <a:pt x="35" y="111"/>
                                              </a:lnTo>
                                              <a:lnTo>
                                                <a:pt x="38" y="119"/>
                                              </a:lnTo>
                                              <a:lnTo>
                                                <a:pt x="38" y="119"/>
                                              </a:lnTo>
                                              <a:lnTo>
                                                <a:pt x="42" y="128"/>
                                              </a:lnTo>
                                              <a:lnTo>
                                                <a:pt x="47" y="138"/>
                                              </a:lnTo>
                                              <a:lnTo>
                                                <a:pt x="47" y="138"/>
                                              </a:lnTo>
                                              <a:lnTo>
                                                <a:pt x="54" y="150"/>
                                              </a:lnTo>
                                              <a:lnTo>
                                                <a:pt x="54" y="150"/>
                                              </a:lnTo>
                                              <a:lnTo>
                                                <a:pt x="53" y="152"/>
                                              </a:lnTo>
                                              <a:lnTo>
                                                <a:pt x="49" y="152"/>
                                              </a:lnTo>
                                              <a:lnTo>
                                                <a:pt x="49" y="152"/>
                                              </a:lnTo>
                                              <a:lnTo>
                                                <a:pt x="49" y="152"/>
                                              </a:lnTo>
                                              <a:lnTo>
                                                <a:pt x="49" y="152"/>
                                              </a:lnTo>
                                              <a:close/>
                                              <a:moveTo>
                                                <a:pt x="101" y="158"/>
                                              </a:moveTo>
                                              <a:lnTo>
                                                <a:pt x="101" y="158"/>
                                              </a:lnTo>
                                              <a:lnTo>
                                                <a:pt x="101" y="158"/>
                                              </a:lnTo>
                                              <a:lnTo>
                                                <a:pt x="101" y="157"/>
                                              </a:lnTo>
                                              <a:lnTo>
                                                <a:pt x="101" y="157"/>
                                              </a:lnTo>
                                              <a:lnTo>
                                                <a:pt x="103" y="153"/>
                                              </a:lnTo>
                                              <a:lnTo>
                                                <a:pt x="104" y="148"/>
                                              </a:lnTo>
                                              <a:lnTo>
                                                <a:pt x="104" y="140"/>
                                              </a:lnTo>
                                              <a:lnTo>
                                                <a:pt x="104" y="140"/>
                                              </a:lnTo>
                                              <a:lnTo>
                                                <a:pt x="106" y="126"/>
                                              </a:lnTo>
                                              <a:lnTo>
                                                <a:pt x="107" y="120"/>
                                              </a:lnTo>
                                              <a:lnTo>
                                                <a:pt x="107" y="120"/>
                                              </a:lnTo>
                                              <a:lnTo>
                                                <a:pt x="110" y="117"/>
                                              </a:lnTo>
                                              <a:lnTo>
                                                <a:pt x="111" y="116"/>
                                              </a:lnTo>
                                              <a:lnTo>
                                                <a:pt x="113" y="115"/>
                                              </a:lnTo>
                                              <a:lnTo>
                                                <a:pt x="113" y="115"/>
                                              </a:lnTo>
                                              <a:lnTo>
                                                <a:pt x="118" y="112"/>
                                              </a:lnTo>
                                              <a:lnTo>
                                                <a:pt x="119" y="115"/>
                                              </a:lnTo>
                                              <a:lnTo>
                                                <a:pt x="119" y="115"/>
                                              </a:lnTo>
                                              <a:lnTo>
                                                <a:pt x="116" y="117"/>
                                              </a:lnTo>
                                              <a:lnTo>
                                                <a:pt x="116" y="117"/>
                                              </a:lnTo>
                                              <a:lnTo>
                                                <a:pt x="113" y="122"/>
                                              </a:lnTo>
                                              <a:lnTo>
                                                <a:pt x="113" y="122"/>
                                              </a:lnTo>
                                              <a:lnTo>
                                                <a:pt x="115" y="124"/>
                                              </a:lnTo>
                                              <a:lnTo>
                                                <a:pt x="115" y="124"/>
                                              </a:lnTo>
                                              <a:lnTo>
                                                <a:pt x="115" y="125"/>
                                              </a:lnTo>
                                              <a:lnTo>
                                                <a:pt x="116" y="124"/>
                                              </a:lnTo>
                                              <a:lnTo>
                                                <a:pt x="116" y="124"/>
                                              </a:lnTo>
                                              <a:lnTo>
                                                <a:pt x="118" y="117"/>
                                              </a:lnTo>
                                              <a:lnTo>
                                                <a:pt x="118" y="117"/>
                                              </a:lnTo>
                                              <a:lnTo>
                                                <a:pt x="119" y="115"/>
                                              </a:lnTo>
                                              <a:lnTo>
                                                <a:pt x="119" y="115"/>
                                              </a:lnTo>
                                              <a:lnTo>
                                                <a:pt x="121" y="116"/>
                                              </a:lnTo>
                                              <a:lnTo>
                                                <a:pt x="121" y="116"/>
                                              </a:lnTo>
                                              <a:lnTo>
                                                <a:pt x="121" y="119"/>
                                              </a:lnTo>
                                              <a:lnTo>
                                                <a:pt x="123" y="122"/>
                                              </a:lnTo>
                                              <a:lnTo>
                                                <a:pt x="121" y="125"/>
                                              </a:lnTo>
                                              <a:lnTo>
                                                <a:pt x="121" y="125"/>
                                              </a:lnTo>
                                              <a:lnTo>
                                                <a:pt x="121" y="131"/>
                                              </a:lnTo>
                                              <a:lnTo>
                                                <a:pt x="121" y="134"/>
                                              </a:lnTo>
                                              <a:lnTo>
                                                <a:pt x="121" y="134"/>
                                              </a:lnTo>
                                              <a:lnTo>
                                                <a:pt x="123" y="138"/>
                                              </a:lnTo>
                                              <a:lnTo>
                                                <a:pt x="121" y="140"/>
                                              </a:lnTo>
                                              <a:lnTo>
                                                <a:pt x="121" y="140"/>
                                              </a:lnTo>
                                              <a:lnTo>
                                                <a:pt x="119" y="143"/>
                                              </a:lnTo>
                                              <a:lnTo>
                                                <a:pt x="117" y="148"/>
                                              </a:lnTo>
                                              <a:lnTo>
                                                <a:pt x="117" y="148"/>
                                              </a:lnTo>
                                              <a:lnTo>
                                                <a:pt x="116" y="153"/>
                                              </a:lnTo>
                                              <a:lnTo>
                                                <a:pt x="116" y="153"/>
                                              </a:lnTo>
                                              <a:lnTo>
                                                <a:pt x="115" y="154"/>
                                              </a:lnTo>
                                              <a:lnTo>
                                                <a:pt x="113" y="154"/>
                                              </a:lnTo>
                                              <a:lnTo>
                                                <a:pt x="113" y="154"/>
                                              </a:lnTo>
                                              <a:lnTo>
                                                <a:pt x="108" y="157"/>
                                              </a:lnTo>
                                              <a:lnTo>
                                                <a:pt x="108" y="157"/>
                                              </a:lnTo>
                                              <a:lnTo>
                                                <a:pt x="101" y="158"/>
                                              </a:lnTo>
                                              <a:lnTo>
                                                <a:pt x="101" y="158"/>
                                              </a:lnTo>
                                              <a:lnTo>
                                                <a:pt x="101" y="158"/>
                                              </a:lnTo>
                                              <a:lnTo>
                                                <a:pt x="101" y="158"/>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57"/>
                                      <wps:cNvSpPr>
                                        <a:spLocks/>
                                      </wps:cNvSpPr>
                                      <wps:spPr bwMode="auto">
                                        <a:xfrm>
                                          <a:off x="4345940" y="266065"/>
                                          <a:ext cx="116205" cy="392430"/>
                                        </a:xfrm>
                                        <a:custGeom>
                                          <a:avLst/>
                                          <a:gdLst>
                                            <a:gd name="T0" fmla="*/ 153 w 183"/>
                                            <a:gd name="T1" fmla="*/ 190 h 618"/>
                                            <a:gd name="T2" fmla="*/ 164 w 183"/>
                                            <a:gd name="T3" fmla="*/ 254 h 618"/>
                                            <a:gd name="T4" fmla="*/ 156 w 183"/>
                                            <a:gd name="T5" fmla="*/ 299 h 618"/>
                                            <a:gd name="T6" fmla="*/ 155 w 183"/>
                                            <a:gd name="T7" fmla="*/ 323 h 618"/>
                                            <a:gd name="T8" fmla="*/ 157 w 183"/>
                                            <a:gd name="T9" fmla="*/ 333 h 618"/>
                                            <a:gd name="T10" fmla="*/ 169 w 183"/>
                                            <a:gd name="T11" fmla="*/ 337 h 618"/>
                                            <a:gd name="T12" fmla="*/ 181 w 183"/>
                                            <a:gd name="T13" fmla="*/ 317 h 618"/>
                                            <a:gd name="T14" fmla="*/ 181 w 183"/>
                                            <a:gd name="T15" fmla="*/ 282 h 618"/>
                                            <a:gd name="T16" fmla="*/ 176 w 183"/>
                                            <a:gd name="T17" fmla="*/ 181 h 618"/>
                                            <a:gd name="T18" fmla="*/ 181 w 183"/>
                                            <a:gd name="T19" fmla="*/ 165 h 618"/>
                                            <a:gd name="T20" fmla="*/ 150 w 183"/>
                                            <a:gd name="T21" fmla="*/ 94 h 618"/>
                                            <a:gd name="T22" fmla="*/ 108 w 183"/>
                                            <a:gd name="T23" fmla="*/ 82 h 618"/>
                                            <a:gd name="T24" fmla="*/ 106 w 183"/>
                                            <a:gd name="T25" fmla="*/ 56 h 618"/>
                                            <a:gd name="T26" fmla="*/ 104 w 183"/>
                                            <a:gd name="T27" fmla="*/ 9 h 618"/>
                                            <a:gd name="T28" fmla="*/ 73 w 183"/>
                                            <a:gd name="T29" fmla="*/ 3 h 618"/>
                                            <a:gd name="T30" fmla="*/ 51 w 183"/>
                                            <a:gd name="T31" fmla="*/ 19 h 618"/>
                                            <a:gd name="T32" fmla="*/ 54 w 183"/>
                                            <a:gd name="T33" fmla="*/ 35 h 618"/>
                                            <a:gd name="T34" fmla="*/ 61 w 183"/>
                                            <a:gd name="T35" fmla="*/ 60 h 618"/>
                                            <a:gd name="T36" fmla="*/ 70 w 183"/>
                                            <a:gd name="T37" fmla="*/ 81 h 618"/>
                                            <a:gd name="T38" fmla="*/ 32 w 183"/>
                                            <a:gd name="T39" fmla="*/ 117 h 618"/>
                                            <a:gd name="T40" fmla="*/ 12 w 183"/>
                                            <a:gd name="T41" fmla="*/ 175 h 618"/>
                                            <a:gd name="T42" fmla="*/ 14 w 183"/>
                                            <a:gd name="T43" fmla="*/ 188 h 618"/>
                                            <a:gd name="T44" fmla="*/ 4 w 183"/>
                                            <a:gd name="T45" fmla="*/ 293 h 618"/>
                                            <a:gd name="T46" fmla="*/ 8 w 183"/>
                                            <a:gd name="T47" fmla="*/ 342 h 618"/>
                                            <a:gd name="T48" fmla="*/ 14 w 183"/>
                                            <a:gd name="T49" fmla="*/ 342 h 618"/>
                                            <a:gd name="T50" fmla="*/ 24 w 183"/>
                                            <a:gd name="T51" fmla="*/ 342 h 618"/>
                                            <a:gd name="T52" fmla="*/ 18 w 183"/>
                                            <a:gd name="T53" fmla="*/ 323 h 618"/>
                                            <a:gd name="T54" fmla="*/ 22 w 183"/>
                                            <a:gd name="T55" fmla="*/ 332 h 618"/>
                                            <a:gd name="T56" fmla="*/ 26 w 183"/>
                                            <a:gd name="T57" fmla="*/ 323 h 618"/>
                                            <a:gd name="T58" fmla="*/ 20 w 183"/>
                                            <a:gd name="T59" fmla="*/ 298 h 618"/>
                                            <a:gd name="T60" fmla="*/ 30 w 183"/>
                                            <a:gd name="T61" fmla="*/ 252 h 618"/>
                                            <a:gd name="T62" fmla="*/ 41 w 183"/>
                                            <a:gd name="T63" fmla="*/ 198 h 618"/>
                                            <a:gd name="T64" fmla="*/ 48 w 183"/>
                                            <a:gd name="T65" fmla="*/ 212 h 618"/>
                                            <a:gd name="T66" fmla="*/ 49 w 183"/>
                                            <a:gd name="T67" fmla="*/ 274 h 618"/>
                                            <a:gd name="T68" fmla="*/ 44 w 183"/>
                                            <a:gd name="T69" fmla="*/ 302 h 618"/>
                                            <a:gd name="T70" fmla="*/ 38 w 183"/>
                                            <a:gd name="T71" fmla="*/ 352 h 618"/>
                                            <a:gd name="T72" fmla="*/ 32 w 183"/>
                                            <a:gd name="T73" fmla="*/ 454 h 618"/>
                                            <a:gd name="T74" fmla="*/ 56 w 183"/>
                                            <a:gd name="T75" fmla="*/ 462 h 618"/>
                                            <a:gd name="T76" fmla="*/ 66 w 183"/>
                                            <a:gd name="T77" fmla="*/ 544 h 618"/>
                                            <a:gd name="T78" fmla="*/ 63 w 183"/>
                                            <a:gd name="T79" fmla="*/ 585 h 618"/>
                                            <a:gd name="T80" fmla="*/ 45 w 183"/>
                                            <a:gd name="T81" fmla="*/ 617 h 618"/>
                                            <a:gd name="T82" fmla="*/ 75 w 183"/>
                                            <a:gd name="T83" fmla="*/ 614 h 618"/>
                                            <a:gd name="T84" fmla="*/ 94 w 183"/>
                                            <a:gd name="T85" fmla="*/ 602 h 618"/>
                                            <a:gd name="T86" fmla="*/ 89 w 183"/>
                                            <a:gd name="T87" fmla="*/ 580 h 618"/>
                                            <a:gd name="T88" fmla="*/ 90 w 183"/>
                                            <a:gd name="T89" fmla="*/ 499 h 618"/>
                                            <a:gd name="T90" fmla="*/ 94 w 183"/>
                                            <a:gd name="T91" fmla="*/ 437 h 618"/>
                                            <a:gd name="T92" fmla="*/ 96 w 183"/>
                                            <a:gd name="T93" fmla="*/ 360 h 618"/>
                                            <a:gd name="T94" fmla="*/ 102 w 183"/>
                                            <a:gd name="T95" fmla="*/ 449 h 618"/>
                                            <a:gd name="T96" fmla="*/ 124 w 183"/>
                                            <a:gd name="T97" fmla="*/ 460 h 618"/>
                                            <a:gd name="T98" fmla="*/ 137 w 183"/>
                                            <a:gd name="T99" fmla="*/ 515 h 618"/>
                                            <a:gd name="T100" fmla="*/ 132 w 183"/>
                                            <a:gd name="T101" fmla="*/ 552 h 618"/>
                                            <a:gd name="T102" fmla="*/ 132 w 183"/>
                                            <a:gd name="T103" fmla="*/ 599 h 618"/>
                                            <a:gd name="T104" fmla="*/ 150 w 183"/>
                                            <a:gd name="T105" fmla="*/ 608 h 618"/>
                                            <a:gd name="T106" fmla="*/ 159 w 183"/>
                                            <a:gd name="T107" fmla="*/ 574 h 618"/>
                                            <a:gd name="T108" fmla="*/ 153 w 183"/>
                                            <a:gd name="T109" fmla="*/ 530 h 618"/>
                                            <a:gd name="T110" fmla="*/ 156 w 183"/>
                                            <a:gd name="T111" fmla="*/ 466 h 618"/>
                                            <a:gd name="T112" fmla="*/ 155 w 183"/>
                                            <a:gd name="T113" fmla="*/ 426 h 618"/>
                                            <a:gd name="T114" fmla="*/ 155 w 183"/>
                                            <a:gd name="T115" fmla="*/ 388 h 618"/>
                                            <a:gd name="T116" fmla="*/ 150 w 183"/>
                                            <a:gd name="T117" fmla="*/ 346 h 618"/>
                                            <a:gd name="T118" fmla="*/ 148 w 183"/>
                                            <a:gd name="T119" fmla="*/ 299 h 618"/>
                                            <a:gd name="T120" fmla="*/ 148 w 183"/>
                                            <a:gd name="T121" fmla="*/ 232 h 6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83" h="618">
                                              <a:moveTo>
                                                <a:pt x="146" y="184"/>
                                              </a:moveTo>
                                              <a:lnTo>
                                                <a:pt x="146" y="184"/>
                                              </a:lnTo>
                                              <a:lnTo>
                                                <a:pt x="148" y="188"/>
                                              </a:lnTo>
                                              <a:lnTo>
                                                <a:pt x="150" y="192"/>
                                              </a:lnTo>
                                              <a:lnTo>
                                                <a:pt x="150" y="192"/>
                                              </a:lnTo>
                                              <a:lnTo>
                                                <a:pt x="150" y="192"/>
                                              </a:lnTo>
                                              <a:lnTo>
                                                <a:pt x="153" y="190"/>
                                              </a:lnTo>
                                              <a:lnTo>
                                                <a:pt x="153" y="190"/>
                                              </a:lnTo>
                                              <a:lnTo>
                                                <a:pt x="153" y="190"/>
                                              </a:lnTo>
                                              <a:lnTo>
                                                <a:pt x="159" y="207"/>
                                              </a:lnTo>
                                              <a:lnTo>
                                                <a:pt x="159" y="207"/>
                                              </a:lnTo>
                                              <a:lnTo>
                                                <a:pt x="161" y="223"/>
                                              </a:lnTo>
                                              <a:lnTo>
                                                <a:pt x="164" y="254"/>
                                              </a:lnTo>
                                              <a:lnTo>
                                                <a:pt x="164" y="254"/>
                                              </a:lnTo>
                                              <a:lnTo>
                                                <a:pt x="164" y="268"/>
                                              </a:lnTo>
                                              <a:lnTo>
                                                <a:pt x="163" y="279"/>
                                              </a:lnTo>
                                              <a:lnTo>
                                                <a:pt x="161" y="286"/>
                                              </a:lnTo>
                                              <a:lnTo>
                                                <a:pt x="161" y="289"/>
                                              </a:lnTo>
                                              <a:lnTo>
                                                <a:pt x="161" y="289"/>
                                              </a:lnTo>
                                              <a:lnTo>
                                                <a:pt x="157" y="295"/>
                                              </a:lnTo>
                                              <a:lnTo>
                                                <a:pt x="156" y="299"/>
                                              </a:lnTo>
                                              <a:lnTo>
                                                <a:pt x="155" y="304"/>
                                              </a:lnTo>
                                              <a:lnTo>
                                                <a:pt x="155" y="304"/>
                                              </a:lnTo>
                                              <a:lnTo>
                                                <a:pt x="154" y="317"/>
                                              </a:lnTo>
                                              <a:lnTo>
                                                <a:pt x="154" y="321"/>
                                              </a:lnTo>
                                              <a:lnTo>
                                                <a:pt x="155" y="323"/>
                                              </a:lnTo>
                                              <a:lnTo>
                                                <a:pt x="155" y="323"/>
                                              </a:lnTo>
                                              <a:lnTo>
                                                <a:pt x="155" y="323"/>
                                              </a:lnTo>
                                              <a:lnTo>
                                                <a:pt x="159" y="323"/>
                                              </a:lnTo>
                                              <a:lnTo>
                                                <a:pt x="159" y="323"/>
                                              </a:lnTo>
                                              <a:lnTo>
                                                <a:pt x="159" y="326"/>
                                              </a:lnTo>
                                              <a:lnTo>
                                                <a:pt x="159" y="329"/>
                                              </a:lnTo>
                                              <a:lnTo>
                                                <a:pt x="159" y="330"/>
                                              </a:lnTo>
                                              <a:lnTo>
                                                <a:pt x="159" y="330"/>
                                              </a:lnTo>
                                              <a:lnTo>
                                                <a:pt x="157" y="333"/>
                                              </a:lnTo>
                                              <a:lnTo>
                                                <a:pt x="157" y="335"/>
                                              </a:lnTo>
                                              <a:lnTo>
                                                <a:pt x="157" y="337"/>
                                              </a:lnTo>
                                              <a:lnTo>
                                                <a:pt x="161" y="337"/>
                                              </a:lnTo>
                                              <a:lnTo>
                                                <a:pt x="161" y="337"/>
                                              </a:lnTo>
                                              <a:lnTo>
                                                <a:pt x="165" y="338"/>
                                              </a:lnTo>
                                              <a:lnTo>
                                                <a:pt x="167" y="338"/>
                                              </a:lnTo>
                                              <a:lnTo>
                                                <a:pt x="169" y="337"/>
                                              </a:lnTo>
                                              <a:lnTo>
                                                <a:pt x="169" y="337"/>
                                              </a:lnTo>
                                              <a:lnTo>
                                                <a:pt x="173" y="333"/>
                                              </a:lnTo>
                                              <a:lnTo>
                                                <a:pt x="175" y="332"/>
                                              </a:lnTo>
                                              <a:lnTo>
                                                <a:pt x="177" y="330"/>
                                              </a:lnTo>
                                              <a:lnTo>
                                                <a:pt x="178" y="327"/>
                                              </a:lnTo>
                                              <a:lnTo>
                                                <a:pt x="178" y="327"/>
                                              </a:lnTo>
                                              <a:lnTo>
                                                <a:pt x="181" y="317"/>
                                              </a:lnTo>
                                              <a:lnTo>
                                                <a:pt x="181" y="311"/>
                                              </a:lnTo>
                                              <a:lnTo>
                                                <a:pt x="181" y="305"/>
                                              </a:lnTo>
                                              <a:lnTo>
                                                <a:pt x="181" y="305"/>
                                              </a:lnTo>
                                              <a:lnTo>
                                                <a:pt x="181" y="299"/>
                                              </a:lnTo>
                                              <a:lnTo>
                                                <a:pt x="179" y="295"/>
                                              </a:lnTo>
                                              <a:lnTo>
                                                <a:pt x="181" y="282"/>
                                              </a:lnTo>
                                              <a:lnTo>
                                                <a:pt x="181" y="282"/>
                                              </a:lnTo>
                                              <a:lnTo>
                                                <a:pt x="183" y="252"/>
                                              </a:lnTo>
                                              <a:lnTo>
                                                <a:pt x="183" y="232"/>
                                              </a:lnTo>
                                              <a:lnTo>
                                                <a:pt x="183" y="224"/>
                                              </a:lnTo>
                                              <a:lnTo>
                                                <a:pt x="183" y="218"/>
                                              </a:lnTo>
                                              <a:lnTo>
                                                <a:pt x="183" y="218"/>
                                              </a:lnTo>
                                              <a:lnTo>
                                                <a:pt x="178" y="196"/>
                                              </a:lnTo>
                                              <a:lnTo>
                                                <a:pt x="176" y="181"/>
                                              </a:lnTo>
                                              <a:lnTo>
                                                <a:pt x="176" y="181"/>
                                              </a:lnTo>
                                              <a:lnTo>
                                                <a:pt x="175" y="176"/>
                                              </a:lnTo>
                                              <a:lnTo>
                                                <a:pt x="175" y="176"/>
                                              </a:lnTo>
                                              <a:lnTo>
                                                <a:pt x="178" y="173"/>
                                              </a:lnTo>
                                              <a:lnTo>
                                                <a:pt x="181" y="170"/>
                                              </a:lnTo>
                                              <a:lnTo>
                                                <a:pt x="181" y="165"/>
                                              </a:lnTo>
                                              <a:lnTo>
                                                <a:pt x="181" y="165"/>
                                              </a:lnTo>
                                              <a:lnTo>
                                                <a:pt x="175" y="148"/>
                                              </a:lnTo>
                                              <a:lnTo>
                                                <a:pt x="165" y="122"/>
                                              </a:lnTo>
                                              <a:lnTo>
                                                <a:pt x="165" y="122"/>
                                              </a:lnTo>
                                              <a:lnTo>
                                                <a:pt x="159" y="110"/>
                                              </a:lnTo>
                                              <a:lnTo>
                                                <a:pt x="155" y="101"/>
                                              </a:lnTo>
                                              <a:lnTo>
                                                <a:pt x="153" y="97"/>
                                              </a:lnTo>
                                              <a:lnTo>
                                                <a:pt x="150" y="94"/>
                                              </a:lnTo>
                                              <a:lnTo>
                                                <a:pt x="141" y="90"/>
                                              </a:lnTo>
                                              <a:lnTo>
                                                <a:pt x="141" y="90"/>
                                              </a:lnTo>
                                              <a:lnTo>
                                                <a:pt x="130" y="87"/>
                                              </a:lnTo>
                                              <a:lnTo>
                                                <a:pt x="122" y="84"/>
                                              </a:lnTo>
                                              <a:lnTo>
                                                <a:pt x="110" y="84"/>
                                              </a:lnTo>
                                              <a:lnTo>
                                                <a:pt x="110" y="84"/>
                                              </a:lnTo>
                                              <a:lnTo>
                                                <a:pt x="108" y="82"/>
                                              </a:lnTo>
                                              <a:lnTo>
                                                <a:pt x="107" y="79"/>
                                              </a:lnTo>
                                              <a:lnTo>
                                                <a:pt x="106" y="76"/>
                                              </a:lnTo>
                                              <a:lnTo>
                                                <a:pt x="106" y="72"/>
                                              </a:lnTo>
                                              <a:lnTo>
                                                <a:pt x="106" y="72"/>
                                              </a:lnTo>
                                              <a:lnTo>
                                                <a:pt x="105" y="65"/>
                                              </a:lnTo>
                                              <a:lnTo>
                                                <a:pt x="106" y="56"/>
                                              </a:lnTo>
                                              <a:lnTo>
                                                <a:pt x="106" y="56"/>
                                              </a:lnTo>
                                              <a:lnTo>
                                                <a:pt x="110" y="37"/>
                                              </a:lnTo>
                                              <a:lnTo>
                                                <a:pt x="110" y="28"/>
                                              </a:lnTo>
                                              <a:lnTo>
                                                <a:pt x="110" y="23"/>
                                              </a:lnTo>
                                              <a:lnTo>
                                                <a:pt x="108" y="19"/>
                                              </a:lnTo>
                                              <a:lnTo>
                                                <a:pt x="108" y="19"/>
                                              </a:lnTo>
                                              <a:lnTo>
                                                <a:pt x="106" y="12"/>
                                              </a:lnTo>
                                              <a:lnTo>
                                                <a:pt x="104" y="9"/>
                                              </a:lnTo>
                                              <a:lnTo>
                                                <a:pt x="98" y="4"/>
                                              </a:lnTo>
                                              <a:lnTo>
                                                <a:pt x="92" y="1"/>
                                              </a:lnTo>
                                              <a:lnTo>
                                                <a:pt x="87" y="0"/>
                                              </a:lnTo>
                                              <a:lnTo>
                                                <a:pt x="87" y="0"/>
                                              </a:lnTo>
                                              <a:lnTo>
                                                <a:pt x="81" y="0"/>
                                              </a:lnTo>
                                              <a:lnTo>
                                                <a:pt x="77" y="1"/>
                                              </a:lnTo>
                                              <a:lnTo>
                                                <a:pt x="73" y="3"/>
                                              </a:lnTo>
                                              <a:lnTo>
                                                <a:pt x="71" y="6"/>
                                              </a:lnTo>
                                              <a:lnTo>
                                                <a:pt x="71" y="6"/>
                                              </a:lnTo>
                                              <a:lnTo>
                                                <a:pt x="67" y="11"/>
                                              </a:lnTo>
                                              <a:lnTo>
                                                <a:pt x="67" y="11"/>
                                              </a:lnTo>
                                              <a:lnTo>
                                                <a:pt x="61" y="12"/>
                                              </a:lnTo>
                                              <a:lnTo>
                                                <a:pt x="55" y="15"/>
                                              </a:lnTo>
                                              <a:lnTo>
                                                <a:pt x="51" y="19"/>
                                              </a:lnTo>
                                              <a:lnTo>
                                                <a:pt x="51" y="19"/>
                                              </a:lnTo>
                                              <a:lnTo>
                                                <a:pt x="49" y="22"/>
                                              </a:lnTo>
                                              <a:lnTo>
                                                <a:pt x="49" y="26"/>
                                              </a:lnTo>
                                              <a:lnTo>
                                                <a:pt x="51" y="31"/>
                                              </a:lnTo>
                                              <a:lnTo>
                                                <a:pt x="51" y="34"/>
                                              </a:lnTo>
                                              <a:lnTo>
                                                <a:pt x="51" y="34"/>
                                              </a:lnTo>
                                              <a:lnTo>
                                                <a:pt x="54" y="35"/>
                                              </a:lnTo>
                                              <a:lnTo>
                                                <a:pt x="57" y="35"/>
                                              </a:lnTo>
                                              <a:lnTo>
                                                <a:pt x="59" y="35"/>
                                              </a:lnTo>
                                              <a:lnTo>
                                                <a:pt x="59" y="35"/>
                                              </a:lnTo>
                                              <a:lnTo>
                                                <a:pt x="61" y="48"/>
                                              </a:lnTo>
                                              <a:lnTo>
                                                <a:pt x="61" y="48"/>
                                              </a:lnTo>
                                              <a:lnTo>
                                                <a:pt x="61" y="56"/>
                                              </a:lnTo>
                                              <a:lnTo>
                                                <a:pt x="61" y="60"/>
                                              </a:lnTo>
                                              <a:lnTo>
                                                <a:pt x="61" y="65"/>
                                              </a:lnTo>
                                              <a:lnTo>
                                                <a:pt x="61" y="65"/>
                                              </a:lnTo>
                                              <a:lnTo>
                                                <a:pt x="63" y="76"/>
                                              </a:lnTo>
                                              <a:lnTo>
                                                <a:pt x="65" y="79"/>
                                              </a:lnTo>
                                              <a:lnTo>
                                                <a:pt x="67" y="81"/>
                                              </a:lnTo>
                                              <a:lnTo>
                                                <a:pt x="67" y="81"/>
                                              </a:lnTo>
                                              <a:lnTo>
                                                <a:pt x="70" y="81"/>
                                              </a:lnTo>
                                              <a:lnTo>
                                                <a:pt x="70" y="92"/>
                                              </a:lnTo>
                                              <a:lnTo>
                                                <a:pt x="70" y="92"/>
                                              </a:lnTo>
                                              <a:lnTo>
                                                <a:pt x="48" y="101"/>
                                              </a:lnTo>
                                              <a:lnTo>
                                                <a:pt x="48" y="101"/>
                                              </a:lnTo>
                                              <a:lnTo>
                                                <a:pt x="44" y="104"/>
                                              </a:lnTo>
                                              <a:lnTo>
                                                <a:pt x="38" y="109"/>
                                              </a:lnTo>
                                              <a:lnTo>
                                                <a:pt x="32" y="117"/>
                                              </a:lnTo>
                                              <a:lnTo>
                                                <a:pt x="30" y="120"/>
                                              </a:lnTo>
                                              <a:lnTo>
                                                <a:pt x="28" y="125"/>
                                              </a:lnTo>
                                              <a:lnTo>
                                                <a:pt x="28" y="125"/>
                                              </a:lnTo>
                                              <a:lnTo>
                                                <a:pt x="24" y="138"/>
                                              </a:lnTo>
                                              <a:lnTo>
                                                <a:pt x="20" y="153"/>
                                              </a:lnTo>
                                              <a:lnTo>
                                                <a:pt x="12" y="175"/>
                                              </a:lnTo>
                                              <a:lnTo>
                                                <a:pt x="12" y="175"/>
                                              </a:lnTo>
                                              <a:lnTo>
                                                <a:pt x="10" y="179"/>
                                              </a:lnTo>
                                              <a:lnTo>
                                                <a:pt x="9" y="181"/>
                                              </a:lnTo>
                                              <a:lnTo>
                                                <a:pt x="8" y="181"/>
                                              </a:lnTo>
                                              <a:lnTo>
                                                <a:pt x="9" y="182"/>
                                              </a:lnTo>
                                              <a:lnTo>
                                                <a:pt x="9" y="182"/>
                                              </a:lnTo>
                                              <a:lnTo>
                                                <a:pt x="14" y="188"/>
                                              </a:lnTo>
                                              <a:lnTo>
                                                <a:pt x="14" y="188"/>
                                              </a:lnTo>
                                              <a:lnTo>
                                                <a:pt x="12" y="204"/>
                                              </a:lnTo>
                                              <a:lnTo>
                                                <a:pt x="8" y="220"/>
                                              </a:lnTo>
                                              <a:lnTo>
                                                <a:pt x="7" y="232"/>
                                              </a:lnTo>
                                              <a:lnTo>
                                                <a:pt x="7" y="232"/>
                                              </a:lnTo>
                                              <a:lnTo>
                                                <a:pt x="6" y="265"/>
                                              </a:lnTo>
                                              <a:lnTo>
                                                <a:pt x="4" y="293"/>
                                              </a:lnTo>
                                              <a:lnTo>
                                                <a:pt x="4" y="293"/>
                                              </a:lnTo>
                                              <a:lnTo>
                                                <a:pt x="2" y="310"/>
                                              </a:lnTo>
                                              <a:lnTo>
                                                <a:pt x="0" y="315"/>
                                              </a:lnTo>
                                              <a:lnTo>
                                                <a:pt x="2" y="323"/>
                                              </a:lnTo>
                                              <a:lnTo>
                                                <a:pt x="2" y="323"/>
                                              </a:lnTo>
                                              <a:lnTo>
                                                <a:pt x="4" y="335"/>
                                              </a:lnTo>
                                              <a:lnTo>
                                                <a:pt x="8" y="342"/>
                                              </a:lnTo>
                                              <a:lnTo>
                                                <a:pt x="8" y="342"/>
                                              </a:lnTo>
                                              <a:lnTo>
                                                <a:pt x="12" y="345"/>
                                              </a:lnTo>
                                              <a:lnTo>
                                                <a:pt x="12" y="346"/>
                                              </a:lnTo>
                                              <a:lnTo>
                                                <a:pt x="12" y="346"/>
                                              </a:lnTo>
                                              <a:lnTo>
                                                <a:pt x="14" y="345"/>
                                              </a:lnTo>
                                              <a:lnTo>
                                                <a:pt x="14" y="345"/>
                                              </a:lnTo>
                                              <a:lnTo>
                                                <a:pt x="14" y="342"/>
                                              </a:lnTo>
                                              <a:lnTo>
                                                <a:pt x="14" y="342"/>
                                              </a:lnTo>
                                              <a:lnTo>
                                                <a:pt x="19" y="345"/>
                                              </a:lnTo>
                                              <a:lnTo>
                                                <a:pt x="19" y="345"/>
                                              </a:lnTo>
                                              <a:lnTo>
                                                <a:pt x="24" y="346"/>
                                              </a:lnTo>
                                              <a:lnTo>
                                                <a:pt x="24" y="346"/>
                                              </a:lnTo>
                                              <a:lnTo>
                                                <a:pt x="24" y="345"/>
                                              </a:lnTo>
                                              <a:lnTo>
                                                <a:pt x="24" y="345"/>
                                              </a:lnTo>
                                              <a:lnTo>
                                                <a:pt x="24" y="342"/>
                                              </a:lnTo>
                                              <a:lnTo>
                                                <a:pt x="22" y="341"/>
                                              </a:lnTo>
                                              <a:lnTo>
                                                <a:pt x="20" y="338"/>
                                              </a:lnTo>
                                              <a:lnTo>
                                                <a:pt x="20" y="338"/>
                                              </a:lnTo>
                                              <a:lnTo>
                                                <a:pt x="19" y="333"/>
                                              </a:lnTo>
                                              <a:lnTo>
                                                <a:pt x="18" y="329"/>
                                              </a:lnTo>
                                              <a:lnTo>
                                                <a:pt x="18" y="323"/>
                                              </a:lnTo>
                                              <a:lnTo>
                                                <a:pt x="18" y="323"/>
                                              </a:lnTo>
                                              <a:lnTo>
                                                <a:pt x="19" y="315"/>
                                              </a:lnTo>
                                              <a:lnTo>
                                                <a:pt x="19" y="314"/>
                                              </a:lnTo>
                                              <a:lnTo>
                                                <a:pt x="20" y="315"/>
                                              </a:lnTo>
                                              <a:lnTo>
                                                <a:pt x="20" y="315"/>
                                              </a:lnTo>
                                              <a:lnTo>
                                                <a:pt x="20" y="324"/>
                                              </a:lnTo>
                                              <a:lnTo>
                                                <a:pt x="21" y="329"/>
                                              </a:lnTo>
                                              <a:lnTo>
                                                <a:pt x="22" y="332"/>
                                              </a:lnTo>
                                              <a:lnTo>
                                                <a:pt x="22" y="332"/>
                                              </a:lnTo>
                                              <a:lnTo>
                                                <a:pt x="24" y="333"/>
                                              </a:lnTo>
                                              <a:lnTo>
                                                <a:pt x="26" y="335"/>
                                              </a:lnTo>
                                              <a:lnTo>
                                                <a:pt x="26" y="332"/>
                                              </a:lnTo>
                                              <a:lnTo>
                                                <a:pt x="26" y="329"/>
                                              </a:lnTo>
                                              <a:lnTo>
                                                <a:pt x="26" y="329"/>
                                              </a:lnTo>
                                              <a:lnTo>
                                                <a:pt x="26" y="323"/>
                                              </a:lnTo>
                                              <a:lnTo>
                                                <a:pt x="24" y="317"/>
                                              </a:lnTo>
                                              <a:lnTo>
                                                <a:pt x="24" y="311"/>
                                              </a:lnTo>
                                              <a:lnTo>
                                                <a:pt x="24" y="305"/>
                                              </a:lnTo>
                                              <a:lnTo>
                                                <a:pt x="24" y="305"/>
                                              </a:lnTo>
                                              <a:lnTo>
                                                <a:pt x="22" y="302"/>
                                              </a:lnTo>
                                              <a:lnTo>
                                                <a:pt x="21" y="301"/>
                                              </a:lnTo>
                                              <a:lnTo>
                                                <a:pt x="20" y="298"/>
                                              </a:lnTo>
                                              <a:lnTo>
                                                <a:pt x="20" y="292"/>
                                              </a:lnTo>
                                              <a:lnTo>
                                                <a:pt x="20" y="292"/>
                                              </a:lnTo>
                                              <a:lnTo>
                                                <a:pt x="21" y="283"/>
                                              </a:lnTo>
                                              <a:lnTo>
                                                <a:pt x="24" y="274"/>
                                              </a:lnTo>
                                              <a:lnTo>
                                                <a:pt x="26" y="265"/>
                                              </a:lnTo>
                                              <a:lnTo>
                                                <a:pt x="30" y="252"/>
                                              </a:lnTo>
                                              <a:lnTo>
                                                <a:pt x="30" y="252"/>
                                              </a:lnTo>
                                              <a:lnTo>
                                                <a:pt x="34" y="227"/>
                                              </a:lnTo>
                                              <a:lnTo>
                                                <a:pt x="36" y="210"/>
                                              </a:lnTo>
                                              <a:lnTo>
                                                <a:pt x="36" y="210"/>
                                              </a:lnTo>
                                              <a:lnTo>
                                                <a:pt x="38" y="201"/>
                                              </a:lnTo>
                                              <a:lnTo>
                                                <a:pt x="39" y="199"/>
                                              </a:lnTo>
                                              <a:lnTo>
                                                <a:pt x="41" y="198"/>
                                              </a:lnTo>
                                              <a:lnTo>
                                                <a:pt x="41" y="198"/>
                                              </a:lnTo>
                                              <a:lnTo>
                                                <a:pt x="42" y="198"/>
                                              </a:lnTo>
                                              <a:lnTo>
                                                <a:pt x="42" y="195"/>
                                              </a:lnTo>
                                              <a:lnTo>
                                                <a:pt x="43" y="190"/>
                                              </a:lnTo>
                                              <a:lnTo>
                                                <a:pt x="43" y="190"/>
                                              </a:lnTo>
                                              <a:lnTo>
                                                <a:pt x="46" y="199"/>
                                              </a:lnTo>
                                              <a:lnTo>
                                                <a:pt x="47" y="206"/>
                                              </a:lnTo>
                                              <a:lnTo>
                                                <a:pt x="48" y="212"/>
                                              </a:lnTo>
                                              <a:lnTo>
                                                <a:pt x="48" y="212"/>
                                              </a:lnTo>
                                              <a:lnTo>
                                                <a:pt x="47" y="227"/>
                                              </a:lnTo>
                                              <a:lnTo>
                                                <a:pt x="47" y="237"/>
                                              </a:lnTo>
                                              <a:lnTo>
                                                <a:pt x="47" y="249"/>
                                              </a:lnTo>
                                              <a:lnTo>
                                                <a:pt x="47" y="249"/>
                                              </a:lnTo>
                                              <a:lnTo>
                                                <a:pt x="49" y="268"/>
                                              </a:lnTo>
                                              <a:lnTo>
                                                <a:pt x="49" y="274"/>
                                              </a:lnTo>
                                              <a:lnTo>
                                                <a:pt x="48" y="279"/>
                                              </a:lnTo>
                                              <a:lnTo>
                                                <a:pt x="48" y="279"/>
                                              </a:lnTo>
                                              <a:lnTo>
                                                <a:pt x="46" y="287"/>
                                              </a:lnTo>
                                              <a:lnTo>
                                                <a:pt x="45" y="293"/>
                                              </a:lnTo>
                                              <a:lnTo>
                                                <a:pt x="45" y="298"/>
                                              </a:lnTo>
                                              <a:lnTo>
                                                <a:pt x="45" y="298"/>
                                              </a:lnTo>
                                              <a:lnTo>
                                                <a:pt x="44" y="302"/>
                                              </a:lnTo>
                                              <a:lnTo>
                                                <a:pt x="42" y="310"/>
                                              </a:lnTo>
                                              <a:lnTo>
                                                <a:pt x="40" y="317"/>
                                              </a:lnTo>
                                              <a:lnTo>
                                                <a:pt x="40" y="324"/>
                                              </a:lnTo>
                                              <a:lnTo>
                                                <a:pt x="40" y="324"/>
                                              </a:lnTo>
                                              <a:lnTo>
                                                <a:pt x="40" y="337"/>
                                              </a:lnTo>
                                              <a:lnTo>
                                                <a:pt x="40" y="341"/>
                                              </a:lnTo>
                                              <a:lnTo>
                                                <a:pt x="38" y="352"/>
                                              </a:lnTo>
                                              <a:lnTo>
                                                <a:pt x="38" y="352"/>
                                              </a:lnTo>
                                              <a:lnTo>
                                                <a:pt x="36" y="360"/>
                                              </a:lnTo>
                                              <a:lnTo>
                                                <a:pt x="35" y="370"/>
                                              </a:lnTo>
                                              <a:lnTo>
                                                <a:pt x="34" y="394"/>
                                              </a:lnTo>
                                              <a:lnTo>
                                                <a:pt x="33" y="435"/>
                                              </a:lnTo>
                                              <a:lnTo>
                                                <a:pt x="33" y="435"/>
                                              </a:lnTo>
                                              <a:lnTo>
                                                <a:pt x="32" y="454"/>
                                              </a:lnTo>
                                              <a:lnTo>
                                                <a:pt x="31" y="462"/>
                                              </a:lnTo>
                                              <a:lnTo>
                                                <a:pt x="31" y="462"/>
                                              </a:lnTo>
                                              <a:lnTo>
                                                <a:pt x="45" y="460"/>
                                              </a:lnTo>
                                              <a:lnTo>
                                                <a:pt x="45" y="460"/>
                                              </a:lnTo>
                                              <a:lnTo>
                                                <a:pt x="55" y="460"/>
                                              </a:lnTo>
                                              <a:lnTo>
                                                <a:pt x="55" y="460"/>
                                              </a:lnTo>
                                              <a:lnTo>
                                                <a:pt x="56" y="462"/>
                                              </a:lnTo>
                                              <a:lnTo>
                                                <a:pt x="57" y="468"/>
                                              </a:lnTo>
                                              <a:lnTo>
                                                <a:pt x="57" y="478"/>
                                              </a:lnTo>
                                              <a:lnTo>
                                                <a:pt x="57" y="478"/>
                                              </a:lnTo>
                                              <a:lnTo>
                                                <a:pt x="58" y="496"/>
                                              </a:lnTo>
                                              <a:lnTo>
                                                <a:pt x="61" y="515"/>
                                              </a:lnTo>
                                              <a:lnTo>
                                                <a:pt x="61" y="515"/>
                                              </a:lnTo>
                                              <a:lnTo>
                                                <a:pt x="66" y="544"/>
                                              </a:lnTo>
                                              <a:lnTo>
                                                <a:pt x="69" y="563"/>
                                              </a:lnTo>
                                              <a:lnTo>
                                                <a:pt x="69" y="563"/>
                                              </a:lnTo>
                                              <a:lnTo>
                                                <a:pt x="69" y="568"/>
                                              </a:lnTo>
                                              <a:lnTo>
                                                <a:pt x="68" y="574"/>
                                              </a:lnTo>
                                              <a:lnTo>
                                                <a:pt x="66" y="578"/>
                                              </a:lnTo>
                                              <a:lnTo>
                                                <a:pt x="63" y="585"/>
                                              </a:lnTo>
                                              <a:lnTo>
                                                <a:pt x="63" y="585"/>
                                              </a:lnTo>
                                              <a:lnTo>
                                                <a:pt x="59" y="591"/>
                                              </a:lnTo>
                                              <a:lnTo>
                                                <a:pt x="53" y="597"/>
                                              </a:lnTo>
                                              <a:lnTo>
                                                <a:pt x="48" y="603"/>
                                              </a:lnTo>
                                              <a:lnTo>
                                                <a:pt x="45" y="607"/>
                                              </a:lnTo>
                                              <a:lnTo>
                                                <a:pt x="45" y="607"/>
                                              </a:lnTo>
                                              <a:lnTo>
                                                <a:pt x="45" y="614"/>
                                              </a:lnTo>
                                              <a:lnTo>
                                                <a:pt x="45" y="617"/>
                                              </a:lnTo>
                                              <a:lnTo>
                                                <a:pt x="47" y="618"/>
                                              </a:lnTo>
                                              <a:lnTo>
                                                <a:pt x="47" y="618"/>
                                              </a:lnTo>
                                              <a:lnTo>
                                                <a:pt x="56" y="618"/>
                                              </a:lnTo>
                                              <a:lnTo>
                                                <a:pt x="63" y="618"/>
                                              </a:lnTo>
                                              <a:lnTo>
                                                <a:pt x="68" y="617"/>
                                              </a:lnTo>
                                              <a:lnTo>
                                                <a:pt x="68" y="617"/>
                                              </a:lnTo>
                                              <a:lnTo>
                                                <a:pt x="75" y="614"/>
                                              </a:lnTo>
                                              <a:lnTo>
                                                <a:pt x="82" y="613"/>
                                              </a:lnTo>
                                              <a:lnTo>
                                                <a:pt x="82" y="613"/>
                                              </a:lnTo>
                                              <a:lnTo>
                                                <a:pt x="90" y="613"/>
                                              </a:lnTo>
                                              <a:lnTo>
                                                <a:pt x="93" y="611"/>
                                              </a:lnTo>
                                              <a:lnTo>
                                                <a:pt x="94" y="608"/>
                                              </a:lnTo>
                                              <a:lnTo>
                                                <a:pt x="94" y="608"/>
                                              </a:lnTo>
                                              <a:lnTo>
                                                <a:pt x="94" y="602"/>
                                              </a:lnTo>
                                              <a:lnTo>
                                                <a:pt x="93" y="599"/>
                                              </a:lnTo>
                                              <a:lnTo>
                                                <a:pt x="92" y="596"/>
                                              </a:lnTo>
                                              <a:lnTo>
                                                <a:pt x="92" y="596"/>
                                              </a:lnTo>
                                              <a:lnTo>
                                                <a:pt x="90" y="593"/>
                                              </a:lnTo>
                                              <a:lnTo>
                                                <a:pt x="90" y="589"/>
                                              </a:lnTo>
                                              <a:lnTo>
                                                <a:pt x="90" y="585"/>
                                              </a:lnTo>
                                              <a:lnTo>
                                                <a:pt x="89" y="580"/>
                                              </a:lnTo>
                                              <a:lnTo>
                                                <a:pt x="89" y="580"/>
                                              </a:lnTo>
                                              <a:lnTo>
                                                <a:pt x="87" y="572"/>
                                              </a:lnTo>
                                              <a:lnTo>
                                                <a:pt x="85" y="561"/>
                                              </a:lnTo>
                                              <a:lnTo>
                                                <a:pt x="85" y="544"/>
                                              </a:lnTo>
                                              <a:lnTo>
                                                <a:pt x="87" y="528"/>
                                              </a:lnTo>
                                              <a:lnTo>
                                                <a:pt x="87" y="528"/>
                                              </a:lnTo>
                                              <a:lnTo>
                                                <a:pt x="90" y="499"/>
                                              </a:lnTo>
                                              <a:lnTo>
                                                <a:pt x="91" y="487"/>
                                              </a:lnTo>
                                              <a:lnTo>
                                                <a:pt x="90" y="475"/>
                                              </a:lnTo>
                                              <a:lnTo>
                                                <a:pt x="90" y="475"/>
                                              </a:lnTo>
                                              <a:lnTo>
                                                <a:pt x="87" y="463"/>
                                              </a:lnTo>
                                              <a:lnTo>
                                                <a:pt x="92" y="460"/>
                                              </a:lnTo>
                                              <a:lnTo>
                                                <a:pt x="92" y="460"/>
                                              </a:lnTo>
                                              <a:lnTo>
                                                <a:pt x="94" y="437"/>
                                              </a:lnTo>
                                              <a:lnTo>
                                                <a:pt x="94" y="415"/>
                                              </a:lnTo>
                                              <a:lnTo>
                                                <a:pt x="94" y="397"/>
                                              </a:lnTo>
                                              <a:lnTo>
                                                <a:pt x="94" y="397"/>
                                              </a:lnTo>
                                              <a:lnTo>
                                                <a:pt x="94" y="382"/>
                                              </a:lnTo>
                                              <a:lnTo>
                                                <a:pt x="94" y="370"/>
                                              </a:lnTo>
                                              <a:lnTo>
                                                <a:pt x="96" y="360"/>
                                              </a:lnTo>
                                              <a:lnTo>
                                                <a:pt x="96" y="360"/>
                                              </a:lnTo>
                                              <a:lnTo>
                                                <a:pt x="95" y="370"/>
                                              </a:lnTo>
                                              <a:lnTo>
                                                <a:pt x="95" y="382"/>
                                              </a:lnTo>
                                              <a:lnTo>
                                                <a:pt x="97" y="398"/>
                                              </a:lnTo>
                                              <a:lnTo>
                                                <a:pt x="97" y="398"/>
                                              </a:lnTo>
                                              <a:lnTo>
                                                <a:pt x="101" y="429"/>
                                              </a:lnTo>
                                              <a:lnTo>
                                                <a:pt x="102" y="449"/>
                                              </a:lnTo>
                                              <a:lnTo>
                                                <a:pt x="102" y="449"/>
                                              </a:lnTo>
                                              <a:lnTo>
                                                <a:pt x="101" y="452"/>
                                              </a:lnTo>
                                              <a:lnTo>
                                                <a:pt x="101" y="454"/>
                                              </a:lnTo>
                                              <a:lnTo>
                                                <a:pt x="101" y="455"/>
                                              </a:lnTo>
                                              <a:lnTo>
                                                <a:pt x="102" y="457"/>
                                              </a:lnTo>
                                              <a:lnTo>
                                                <a:pt x="102" y="457"/>
                                              </a:lnTo>
                                              <a:lnTo>
                                                <a:pt x="114" y="459"/>
                                              </a:lnTo>
                                              <a:lnTo>
                                                <a:pt x="124" y="460"/>
                                              </a:lnTo>
                                              <a:lnTo>
                                                <a:pt x="124" y="460"/>
                                              </a:lnTo>
                                              <a:lnTo>
                                                <a:pt x="124" y="471"/>
                                              </a:lnTo>
                                              <a:lnTo>
                                                <a:pt x="127" y="482"/>
                                              </a:lnTo>
                                              <a:lnTo>
                                                <a:pt x="129" y="496"/>
                                              </a:lnTo>
                                              <a:lnTo>
                                                <a:pt x="129" y="496"/>
                                              </a:lnTo>
                                              <a:lnTo>
                                                <a:pt x="134" y="506"/>
                                              </a:lnTo>
                                              <a:lnTo>
                                                <a:pt x="137" y="515"/>
                                              </a:lnTo>
                                              <a:lnTo>
                                                <a:pt x="138" y="521"/>
                                              </a:lnTo>
                                              <a:lnTo>
                                                <a:pt x="137" y="530"/>
                                              </a:lnTo>
                                              <a:lnTo>
                                                <a:pt x="137" y="530"/>
                                              </a:lnTo>
                                              <a:lnTo>
                                                <a:pt x="134" y="537"/>
                                              </a:lnTo>
                                              <a:lnTo>
                                                <a:pt x="132" y="541"/>
                                              </a:lnTo>
                                              <a:lnTo>
                                                <a:pt x="131" y="546"/>
                                              </a:lnTo>
                                              <a:lnTo>
                                                <a:pt x="132" y="552"/>
                                              </a:lnTo>
                                              <a:lnTo>
                                                <a:pt x="132" y="552"/>
                                              </a:lnTo>
                                              <a:lnTo>
                                                <a:pt x="134" y="561"/>
                                              </a:lnTo>
                                              <a:lnTo>
                                                <a:pt x="134" y="571"/>
                                              </a:lnTo>
                                              <a:lnTo>
                                                <a:pt x="134" y="571"/>
                                              </a:lnTo>
                                              <a:lnTo>
                                                <a:pt x="134" y="582"/>
                                              </a:lnTo>
                                              <a:lnTo>
                                                <a:pt x="134" y="591"/>
                                              </a:lnTo>
                                              <a:lnTo>
                                                <a:pt x="132" y="599"/>
                                              </a:lnTo>
                                              <a:lnTo>
                                                <a:pt x="134" y="602"/>
                                              </a:lnTo>
                                              <a:lnTo>
                                                <a:pt x="134" y="605"/>
                                              </a:lnTo>
                                              <a:lnTo>
                                                <a:pt x="134" y="605"/>
                                              </a:lnTo>
                                              <a:lnTo>
                                                <a:pt x="138" y="608"/>
                                              </a:lnTo>
                                              <a:lnTo>
                                                <a:pt x="142" y="610"/>
                                              </a:lnTo>
                                              <a:lnTo>
                                                <a:pt x="145" y="610"/>
                                              </a:lnTo>
                                              <a:lnTo>
                                                <a:pt x="150" y="608"/>
                                              </a:lnTo>
                                              <a:lnTo>
                                                <a:pt x="150" y="608"/>
                                              </a:lnTo>
                                              <a:lnTo>
                                                <a:pt x="154" y="603"/>
                                              </a:lnTo>
                                              <a:lnTo>
                                                <a:pt x="157" y="597"/>
                                              </a:lnTo>
                                              <a:lnTo>
                                                <a:pt x="159" y="591"/>
                                              </a:lnTo>
                                              <a:lnTo>
                                                <a:pt x="161" y="582"/>
                                              </a:lnTo>
                                              <a:lnTo>
                                                <a:pt x="161" y="582"/>
                                              </a:lnTo>
                                              <a:lnTo>
                                                <a:pt x="159" y="574"/>
                                              </a:lnTo>
                                              <a:lnTo>
                                                <a:pt x="159" y="568"/>
                                              </a:lnTo>
                                              <a:lnTo>
                                                <a:pt x="157" y="561"/>
                                              </a:lnTo>
                                              <a:lnTo>
                                                <a:pt x="157" y="553"/>
                                              </a:lnTo>
                                              <a:lnTo>
                                                <a:pt x="157" y="553"/>
                                              </a:lnTo>
                                              <a:lnTo>
                                                <a:pt x="156" y="546"/>
                                              </a:lnTo>
                                              <a:lnTo>
                                                <a:pt x="155" y="541"/>
                                              </a:lnTo>
                                              <a:lnTo>
                                                <a:pt x="153" y="530"/>
                                              </a:lnTo>
                                              <a:lnTo>
                                                <a:pt x="153" y="530"/>
                                              </a:lnTo>
                                              <a:lnTo>
                                                <a:pt x="153" y="521"/>
                                              </a:lnTo>
                                              <a:lnTo>
                                                <a:pt x="154" y="507"/>
                                              </a:lnTo>
                                              <a:lnTo>
                                                <a:pt x="156" y="484"/>
                                              </a:lnTo>
                                              <a:lnTo>
                                                <a:pt x="156" y="484"/>
                                              </a:lnTo>
                                              <a:lnTo>
                                                <a:pt x="156" y="474"/>
                                              </a:lnTo>
                                              <a:lnTo>
                                                <a:pt x="156" y="466"/>
                                              </a:lnTo>
                                              <a:lnTo>
                                                <a:pt x="155" y="460"/>
                                              </a:lnTo>
                                              <a:lnTo>
                                                <a:pt x="159" y="457"/>
                                              </a:lnTo>
                                              <a:lnTo>
                                                <a:pt x="159" y="457"/>
                                              </a:lnTo>
                                              <a:lnTo>
                                                <a:pt x="157" y="446"/>
                                              </a:lnTo>
                                              <a:lnTo>
                                                <a:pt x="156" y="435"/>
                                              </a:lnTo>
                                              <a:lnTo>
                                                <a:pt x="155" y="426"/>
                                              </a:lnTo>
                                              <a:lnTo>
                                                <a:pt x="155" y="426"/>
                                              </a:lnTo>
                                              <a:lnTo>
                                                <a:pt x="156" y="418"/>
                                              </a:lnTo>
                                              <a:lnTo>
                                                <a:pt x="157" y="410"/>
                                              </a:lnTo>
                                              <a:lnTo>
                                                <a:pt x="157" y="402"/>
                                              </a:lnTo>
                                              <a:lnTo>
                                                <a:pt x="157" y="397"/>
                                              </a:lnTo>
                                              <a:lnTo>
                                                <a:pt x="157" y="397"/>
                                              </a:lnTo>
                                              <a:lnTo>
                                                <a:pt x="155" y="388"/>
                                              </a:lnTo>
                                              <a:lnTo>
                                                <a:pt x="155" y="388"/>
                                              </a:lnTo>
                                              <a:lnTo>
                                                <a:pt x="154" y="383"/>
                                              </a:lnTo>
                                              <a:lnTo>
                                                <a:pt x="154" y="379"/>
                                              </a:lnTo>
                                              <a:lnTo>
                                                <a:pt x="153" y="373"/>
                                              </a:lnTo>
                                              <a:lnTo>
                                                <a:pt x="153" y="373"/>
                                              </a:lnTo>
                                              <a:lnTo>
                                                <a:pt x="153" y="366"/>
                                              </a:lnTo>
                                              <a:lnTo>
                                                <a:pt x="151" y="357"/>
                                              </a:lnTo>
                                              <a:lnTo>
                                                <a:pt x="150" y="346"/>
                                              </a:lnTo>
                                              <a:lnTo>
                                                <a:pt x="149" y="335"/>
                                              </a:lnTo>
                                              <a:lnTo>
                                                <a:pt x="149" y="335"/>
                                              </a:lnTo>
                                              <a:lnTo>
                                                <a:pt x="148" y="323"/>
                                              </a:lnTo>
                                              <a:lnTo>
                                                <a:pt x="146" y="313"/>
                                              </a:lnTo>
                                              <a:lnTo>
                                                <a:pt x="144" y="299"/>
                                              </a:lnTo>
                                              <a:lnTo>
                                                <a:pt x="144" y="299"/>
                                              </a:lnTo>
                                              <a:lnTo>
                                                <a:pt x="148" y="299"/>
                                              </a:lnTo>
                                              <a:lnTo>
                                                <a:pt x="150" y="299"/>
                                              </a:lnTo>
                                              <a:lnTo>
                                                <a:pt x="150" y="298"/>
                                              </a:lnTo>
                                              <a:lnTo>
                                                <a:pt x="150" y="298"/>
                                              </a:lnTo>
                                              <a:lnTo>
                                                <a:pt x="150" y="271"/>
                                              </a:lnTo>
                                              <a:lnTo>
                                                <a:pt x="149" y="251"/>
                                              </a:lnTo>
                                              <a:lnTo>
                                                <a:pt x="148" y="232"/>
                                              </a:lnTo>
                                              <a:lnTo>
                                                <a:pt x="148" y="232"/>
                                              </a:lnTo>
                                              <a:lnTo>
                                                <a:pt x="145" y="204"/>
                                              </a:lnTo>
                                              <a:lnTo>
                                                <a:pt x="145" y="181"/>
                                              </a:lnTo>
                                              <a:lnTo>
                                                <a:pt x="146" y="184"/>
                                              </a:lnTo>
                                              <a:lnTo>
                                                <a:pt x="146" y="184"/>
                                              </a:lnTo>
                                              <a:lnTo>
                                                <a:pt x="146" y="184"/>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58"/>
                                      <wps:cNvSpPr>
                                        <a:spLocks noEditPoints="1"/>
                                      </wps:cNvSpPr>
                                      <wps:spPr bwMode="auto">
                                        <a:xfrm>
                                          <a:off x="4486910" y="293370"/>
                                          <a:ext cx="62865" cy="367030"/>
                                        </a:xfrm>
                                        <a:custGeom>
                                          <a:avLst/>
                                          <a:gdLst>
                                            <a:gd name="T0" fmla="*/ 94 w 99"/>
                                            <a:gd name="T1" fmla="*/ 238 h 578"/>
                                            <a:gd name="T2" fmla="*/ 90 w 99"/>
                                            <a:gd name="T3" fmla="*/ 172 h 578"/>
                                            <a:gd name="T4" fmla="*/ 88 w 99"/>
                                            <a:gd name="T5" fmla="*/ 150 h 578"/>
                                            <a:gd name="T6" fmla="*/ 79 w 99"/>
                                            <a:gd name="T7" fmla="*/ 114 h 578"/>
                                            <a:gd name="T8" fmla="*/ 71 w 99"/>
                                            <a:gd name="T9" fmla="*/ 98 h 578"/>
                                            <a:gd name="T10" fmla="*/ 65 w 99"/>
                                            <a:gd name="T11" fmla="*/ 100 h 578"/>
                                            <a:gd name="T12" fmla="*/ 69 w 99"/>
                                            <a:gd name="T13" fmla="*/ 88 h 578"/>
                                            <a:gd name="T14" fmla="*/ 82 w 99"/>
                                            <a:gd name="T15" fmla="*/ 83 h 578"/>
                                            <a:gd name="T16" fmla="*/ 83 w 99"/>
                                            <a:gd name="T17" fmla="*/ 74 h 578"/>
                                            <a:gd name="T18" fmla="*/ 84 w 99"/>
                                            <a:gd name="T19" fmla="*/ 69 h 578"/>
                                            <a:gd name="T20" fmla="*/ 88 w 99"/>
                                            <a:gd name="T21" fmla="*/ 59 h 578"/>
                                            <a:gd name="T22" fmla="*/ 86 w 99"/>
                                            <a:gd name="T23" fmla="*/ 46 h 578"/>
                                            <a:gd name="T24" fmla="*/ 88 w 99"/>
                                            <a:gd name="T25" fmla="*/ 34 h 578"/>
                                            <a:gd name="T26" fmla="*/ 83 w 99"/>
                                            <a:gd name="T27" fmla="*/ 19 h 578"/>
                                            <a:gd name="T28" fmla="*/ 78 w 99"/>
                                            <a:gd name="T29" fmla="*/ 14 h 578"/>
                                            <a:gd name="T30" fmla="*/ 67 w 99"/>
                                            <a:gd name="T31" fmla="*/ 0 h 578"/>
                                            <a:gd name="T32" fmla="*/ 39 w 99"/>
                                            <a:gd name="T33" fmla="*/ 9 h 578"/>
                                            <a:gd name="T34" fmla="*/ 23 w 99"/>
                                            <a:gd name="T35" fmla="*/ 49 h 578"/>
                                            <a:gd name="T36" fmla="*/ 14 w 99"/>
                                            <a:gd name="T37" fmla="*/ 100 h 578"/>
                                            <a:gd name="T38" fmla="*/ 6 w 99"/>
                                            <a:gd name="T39" fmla="*/ 121 h 578"/>
                                            <a:gd name="T40" fmla="*/ 3 w 99"/>
                                            <a:gd name="T41" fmla="*/ 200 h 578"/>
                                            <a:gd name="T42" fmla="*/ 17 w 99"/>
                                            <a:gd name="T43" fmla="*/ 249 h 578"/>
                                            <a:gd name="T44" fmla="*/ 8 w 99"/>
                                            <a:gd name="T45" fmla="*/ 291 h 578"/>
                                            <a:gd name="T46" fmla="*/ 16 w 99"/>
                                            <a:gd name="T47" fmla="*/ 340 h 578"/>
                                            <a:gd name="T48" fmla="*/ 14 w 99"/>
                                            <a:gd name="T49" fmla="*/ 388 h 578"/>
                                            <a:gd name="T50" fmla="*/ 3 w 99"/>
                                            <a:gd name="T51" fmla="*/ 455 h 578"/>
                                            <a:gd name="T52" fmla="*/ 1 w 99"/>
                                            <a:gd name="T53" fmla="*/ 489 h 578"/>
                                            <a:gd name="T54" fmla="*/ 16 w 99"/>
                                            <a:gd name="T55" fmla="*/ 523 h 578"/>
                                            <a:gd name="T56" fmla="*/ 14 w 99"/>
                                            <a:gd name="T57" fmla="*/ 561 h 578"/>
                                            <a:gd name="T58" fmla="*/ 25 w 99"/>
                                            <a:gd name="T59" fmla="*/ 572 h 578"/>
                                            <a:gd name="T60" fmla="*/ 62 w 99"/>
                                            <a:gd name="T61" fmla="*/ 577 h 578"/>
                                            <a:gd name="T62" fmla="*/ 69 w 99"/>
                                            <a:gd name="T63" fmla="*/ 570 h 578"/>
                                            <a:gd name="T64" fmla="*/ 83 w 99"/>
                                            <a:gd name="T65" fmla="*/ 567 h 578"/>
                                            <a:gd name="T66" fmla="*/ 88 w 99"/>
                                            <a:gd name="T67" fmla="*/ 558 h 578"/>
                                            <a:gd name="T68" fmla="*/ 75 w 99"/>
                                            <a:gd name="T69" fmla="*/ 548 h 578"/>
                                            <a:gd name="T70" fmla="*/ 58 w 99"/>
                                            <a:gd name="T71" fmla="*/ 535 h 578"/>
                                            <a:gd name="T72" fmla="*/ 56 w 99"/>
                                            <a:gd name="T73" fmla="*/ 494 h 578"/>
                                            <a:gd name="T74" fmla="*/ 76 w 99"/>
                                            <a:gd name="T75" fmla="*/ 425 h 578"/>
                                            <a:gd name="T76" fmla="*/ 82 w 99"/>
                                            <a:gd name="T77" fmla="*/ 368 h 578"/>
                                            <a:gd name="T78" fmla="*/ 86 w 99"/>
                                            <a:gd name="T79" fmla="*/ 307 h 578"/>
                                            <a:gd name="T80" fmla="*/ 98 w 99"/>
                                            <a:gd name="T81" fmla="*/ 288 h 578"/>
                                            <a:gd name="T82" fmla="*/ 98 w 99"/>
                                            <a:gd name="T83" fmla="*/ 261 h 578"/>
                                            <a:gd name="T84" fmla="*/ 35 w 99"/>
                                            <a:gd name="T85" fmla="*/ 515 h 578"/>
                                            <a:gd name="T86" fmla="*/ 34 w 99"/>
                                            <a:gd name="T87" fmla="*/ 495 h 578"/>
                                            <a:gd name="T88" fmla="*/ 37 w 99"/>
                                            <a:gd name="T89" fmla="*/ 490 h 578"/>
                                            <a:gd name="T90" fmla="*/ 38 w 99"/>
                                            <a:gd name="T91" fmla="*/ 515 h 578"/>
                                            <a:gd name="T92" fmla="*/ 38 w 99"/>
                                            <a:gd name="T93" fmla="*/ 537 h 578"/>
                                            <a:gd name="T94" fmla="*/ 84 w 99"/>
                                            <a:gd name="T95" fmla="*/ 290 h 578"/>
                                            <a:gd name="T96" fmla="*/ 81 w 99"/>
                                            <a:gd name="T97" fmla="*/ 264 h 578"/>
                                            <a:gd name="T98" fmla="*/ 88 w 99"/>
                                            <a:gd name="T99" fmla="*/ 261 h 578"/>
                                            <a:gd name="T100" fmla="*/ 86 w 99"/>
                                            <a:gd name="T101" fmla="*/ 272 h 5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9" h="578">
                                              <a:moveTo>
                                                <a:pt x="98" y="261"/>
                                              </a:moveTo>
                                              <a:lnTo>
                                                <a:pt x="98" y="261"/>
                                              </a:lnTo>
                                              <a:lnTo>
                                                <a:pt x="97" y="247"/>
                                              </a:lnTo>
                                              <a:lnTo>
                                                <a:pt x="94" y="238"/>
                                              </a:lnTo>
                                              <a:lnTo>
                                                <a:pt x="94" y="238"/>
                                              </a:lnTo>
                                              <a:lnTo>
                                                <a:pt x="84" y="213"/>
                                              </a:lnTo>
                                              <a:lnTo>
                                                <a:pt x="83" y="187"/>
                                              </a:lnTo>
                                              <a:lnTo>
                                                <a:pt x="83" y="187"/>
                                              </a:lnTo>
                                              <a:lnTo>
                                                <a:pt x="86" y="179"/>
                                              </a:lnTo>
                                              <a:lnTo>
                                                <a:pt x="90" y="172"/>
                                              </a:lnTo>
                                              <a:lnTo>
                                                <a:pt x="90" y="169"/>
                                              </a:lnTo>
                                              <a:lnTo>
                                                <a:pt x="90" y="163"/>
                                              </a:lnTo>
                                              <a:lnTo>
                                                <a:pt x="90" y="163"/>
                                              </a:lnTo>
                                              <a:lnTo>
                                                <a:pt x="90" y="156"/>
                                              </a:lnTo>
                                              <a:lnTo>
                                                <a:pt x="88" y="150"/>
                                              </a:lnTo>
                                              <a:lnTo>
                                                <a:pt x="84" y="140"/>
                                              </a:lnTo>
                                              <a:lnTo>
                                                <a:pt x="84" y="140"/>
                                              </a:lnTo>
                                              <a:lnTo>
                                                <a:pt x="81" y="132"/>
                                              </a:lnTo>
                                              <a:lnTo>
                                                <a:pt x="80" y="126"/>
                                              </a:lnTo>
                                              <a:lnTo>
                                                <a:pt x="79" y="114"/>
                                              </a:lnTo>
                                              <a:lnTo>
                                                <a:pt x="79" y="114"/>
                                              </a:lnTo>
                                              <a:lnTo>
                                                <a:pt x="78" y="108"/>
                                              </a:lnTo>
                                              <a:lnTo>
                                                <a:pt x="77" y="104"/>
                                              </a:lnTo>
                                              <a:lnTo>
                                                <a:pt x="74" y="100"/>
                                              </a:lnTo>
                                              <a:lnTo>
                                                <a:pt x="71" y="98"/>
                                              </a:lnTo>
                                              <a:lnTo>
                                                <a:pt x="71" y="98"/>
                                              </a:lnTo>
                                              <a:lnTo>
                                                <a:pt x="67" y="98"/>
                                              </a:lnTo>
                                              <a:lnTo>
                                                <a:pt x="66" y="98"/>
                                              </a:lnTo>
                                              <a:lnTo>
                                                <a:pt x="65" y="100"/>
                                              </a:lnTo>
                                              <a:lnTo>
                                                <a:pt x="65" y="100"/>
                                              </a:lnTo>
                                              <a:lnTo>
                                                <a:pt x="65" y="94"/>
                                              </a:lnTo>
                                              <a:lnTo>
                                                <a:pt x="66" y="89"/>
                                              </a:lnTo>
                                              <a:lnTo>
                                                <a:pt x="67" y="88"/>
                                              </a:lnTo>
                                              <a:lnTo>
                                                <a:pt x="69" y="88"/>
                                              </a:lnTo>
                                              <a:lnTo>
                                                <a:pt x="69" y="88"/>
                                              </a:lnTo>
                                              <a:lnTo>
                                                <a:pt x="76" y="88"/>
                                              </a:lnTo>
                                              <a:lnTo>
                                                <a:pt x="79" y="88"/>
                                              </a:lnTo>
                                              <a:lnTo>
                                                <a:pt x="82" y="85"/>
                                              </a:lnTo>
                                              <a:lnTo>
                                                <a:pt x="82" y="85"/>
                                              </a:lnTo>
                                              <a:lnTo>
                                                <a:pt x="82" y="83"/>
                                              </a:lnTo>
                                              <a:lnTo>
                                                <a:pt x="82" y="82"/>
                                              </a:lnTo>
                                              <a:lnTo>
                                                <a:pt x="82" y="79"/>
                                              </a:lnTo>
                                              <a:lnTo>
                                                <a:pt x="82" y="77"/>
                                              </a:lnTo>
                                              <a:lnTo>
                                                <a:pt x="82" y="77"/>
                                              </a:lnTo>
                                              <a:lnTo>
                                                <a:pt x="83" y="74"/>
                                              </a:lnTo>
                                              <a:lnTo>
                                                <a:pt x="82" y="72"/>
                                              </a:lnTo>
                                              <a:lnTo>
                                                <a:pt x="82" y="72"/>
                                              </a:lnTo>
                                              <a:lnTo>
                                                <a:pt x="83" y="72"/>
                                              </a:lnTo>
                                              <a:lnTo>
                                                <a:pt x="84" y="71"/>
                                              </a:lnTo>
                                              <a:lnTo>
                                                <a:pt x="84" y="69"/>
                                              </a:lnTo>
                                              <a:lnTo>
                                                <a:pt x="84" y="69"/>
                                              </a:lnTo>
                                              <a:lnTo>
                                                <a:pt x="83" y="62"/>
                                              </a:lnTo>
                                              <a:lnTo>
                                                <a:pt x="83" y="62"/>
                                              </a:lnTo>
                                              <a:lnTo>
                                                <a:pt x="86" y="60"/>
                                              </a:lnTo>
                                              <a:lnTo>
                                                <a:pt x="88" y="59"/>
                                              </a:lnTo>
                                              <a:lnTo>
                                                <a:pt x="88" y="56"/>
                                              </a:lnTo>
                                              <a:lnTo>
                                                <a:pt x="88" y="56"/>
                                              </a:lnTo>
                                              <a:lnTo>
                                                <a:pt x="86" y="50"/>
                                              </a:lnTo>
                                              <a:lnTo>
                                                <a:pt x="86" y="46"/>
                                              </a:lnTo>
                                              <a:lnTo>
                                                <a:pt x="86" y="46"/>
                                              </a:lnTo>
                                              <a:lnTo>
                                                <a:pt x="86" y="43"/>
                                              </a:lnTo>
                                              <a:lnTo>
                                                <a:pt x="86" y="37"/>
                                              </a:lnTo>
                                              <a:lnTo>
                                                <a:pt x="86" y="37"/>
                                              </a:lnTo>
                                              <a:lnTo>
                                                <a:pt x="88" y="37"/>
                                              </a:lnTo>
                                              <a:lnTo>
                                                <a:pt x="88" y="34"/>
                                              </a:lnTo>
                                              <a:lnTo>
                                                <a:pt x="88" y="28"/>
                                              </a:lnTo>
                                              <a:lnTo>
                                                <a:pt x="88" y="28"/>
                                              </a:lnTo>
                                              <a:lnTo>
                                                <a:pt x="88" y="24"/>
                                              </a:lnTo>
                                              <a:lnTo>
                                                <a:pt x="86" y="20"/>
                                              </a:lnTo>
                                              <a:lnTo>
                                                <a:pt x="83" y="19"/>
                                              </a:lnTo>
                                              <a:lnTo>
                                                <a:pt x="81" y="17"/>
                                              </a:lnTo>
                                              <a:lnTo>
                                                <a:pt x="81" y="17"/>
                                              </a:lnTo>
                                              <a:lnTo>
                                                <a:pt x="79" y="14"/>
                                              </a:lnTo>
                                              <a:lnTo>
                                                <a:pt x="78" y="14"/>
                                              </a:lnTo>
                                              <a:lnTo>
                                                <a:pt x="78" y="14"/>
                                              </a:lnTo>
                                              <a:lnTo>
                                                <a:pt x="77" y="11"/>
                                              </a:lnTo>
                                              <a:lnTo>
                                                <a:pt x="75" y="6"/>
                                              </a:lnTo>
                                              <a:lnTo>
                                                <a:pt x="71" y="3"/>
                                              </a:lnTo>
                                              <a:lnTo>
                                                <a:pt x="71" y="3"/>
                                              </a:lnTo>
                                              <a:lnTo>
                                                <a:pt x="67" y="0"/>
                                              </a:lnTo>
                                              <a:lnTo>
                                                <a:pt x="62" y="0"/>
                                              </a:lnTo>
                                              <a:lnTo>
                                                <a:pt x="57" y="0"/>
                                              </a:lnTo>
                                              <a:lnTo>
                                                <a:pt x="51" y="2"/>
                                              </a:lnTo>
                                              <a:lnTo>
                                                <a:pt x="45" y="5"/>
                                              </a:lnTo>
                                              <a:lnTo>
                                                <a:pt x="39" y="9"/>
                                              </a:lnTo>
                                              <a:lnTo>
                                                <a:pt x="34" y="15"/>
                                              </a:lnTo>
                                              <a:lnTo>
                                                <a:pt x="30" y="22"/>
                                              </a:lnTo>
                                              <a:lnTo>
                                                <a:pt x="30" y="22"/>
                                              </a:lnTo>
                                              <a:lnTo>
                                                <a:pt x="25" y="37"/>
                                              </a:lnTo>
                                              <a:lnTo>
                                                <a:pt x="23" y="49"/>
                                              </a:lnTo>
                                              <a:lnTo>
                                                <a:pt x="22" y="60"/>
                                              </a:lnTo>
                                              <a:lnTo>
                                                <a:pt x="20" y="75"/>
                                              </a:lnTo>
                                              <a:lnTo>
                                                <a:pt x="20" y="75"/>
                                              </a:lnTo>
                                              <a:lnTo>
                                                <a:pt x="16" y="95"/>
                                              </a:lnTo>
                                              <a:lnTo>
                                                <a:pt x="14" y="100"/>
                                              </a:lnTo>
                                              <a:lnTo>
                                                <a:pt x="14" y="100"/>
                                              </a:lnTo>
                                              <a:lnTo>
                                                <a:pt x="10" y="105"/>
                                              </a:lnTo>
                                              <a:lnTo>
                                                <a:pt x="8" y="112"/>
                                              </a:lnTo>
                                              <a:lnTo>
                                                <a:pt x="6" y="121"/>
                                              </a:lnTo>
                                              <a:lnTo>
                                                <a:pt x="6" y="121"/>
                                              </a:lnTo>
                                              <a:lnTo>
                                                <a:pt x="4" y="152"/>
                                              </a:lnTo>
                                              <a:lnTo>
                                                <a:pt x="3" y="169"/>
                                              </a:lnTo>
                                              <a:lnTo>
                                                <a:pt x="3" y="182"/>
                                              </a:lnTo>
                                              <a:lnTo>
                                                <a:pt x="3" y="182"/>
                                              </a:lnTo>
                                              <a:lnTo>
                                                <a:pt x="3" y="200"/>
                                              </a:lnTo>
                                              <a:lnTo>
                                                <a:pt x="4" y="209"/>
                                              </a:lnTo>
                                              <a:lnTo>
                                                <a:pt x="5" y="215"/>
                                              </a:lnTo>
                                              <a:lnTo>
                                                <a:pt x="5" y="215"/>
                                              </a:lnTo>
                                              <a:lnTo>
                                                <a:pt x="12" y="235"/>
                                              </a:lnTo>
                                              <a:lnTo>
                                                <a:pt x="17" y="249"/>
                                              </a:lnTo>
                                              <a:lnTo>
                                                <a:pt x="17" y="249"/>
                                              </a:lnTo>
                                              <a:lnTo>
                                                <a:pt x="12" y="262"/>
                                              </a:lnTo>
                                              <a:lnTo>
                                                <a:pt x="10" y="276"/>
                                              </a:lnTo>
                                              <a:lnTo>
                                                <a:pt x="8" y="284"/>
                                              </a:lnTo>
                                              <a:lnTo>
                                                <a:pt x="8" y="291"/>
                                              </a:lnTo>
                                              <a:lnTo>
                                                <a:pt x="8" y="291"/>
                                              </a:lnTo>
                                              <a:lnTo>
                                                <a:pt x="10" y="305"/>
                                              </a:lnTo>
                                              <a:lnTo>
                                                <a:pt x="12" y="317"/>
                                              </a:lnTo>
                                              <a:lnTo>
                                                <a:pt x="15" y="328"/>
                                              </a:lnTo>
                                              <a:lnTo>
                                                <a:pt x="16" y="340"/>
                                              </a:lnTo>
                                              <a:lnTo>
                                                <a:pt x="16" y="340"/>
                                              </a:lnTo>
                                              <a:lnTo>
                                                <a:pt x="16" y="354"/>
                                              </a:lnTo>
                                              <a:lnTo>
                                                <a:pt x="15" y="370"/>
                                              </a:lnTo>
                                              <a:lnTo>
                                                <a:pt x="14" y="388"/>
                                              </a:lnTo>
                                              <a:lnTo>
                                                <a:pt x="14" y="388"/>
                                              </a:lnTo>
                                              <a:lnTo>
                                                <a:pt x="10" y="403"/>
                                              </a:lnTo>
                                              <a:lnTo>
                                                <a:pt x="8" y="414"/>
                                              </a:lnTo>
                                              <a:lnTo>
                                                <a:pt x="5" y="428"/>
                                              </a:lnTo>
                                              <a:lnTo>
                                                <a:pt x="5" y="428"/>
                                              </a:lnTo>
                                              <a:lnTo>
                                                <a:pt x="3" y="455"/>
                                              </a:lnTo>
                                              <a:lnTo>
                                                <a:pt x="0" y="475"/>
                                              </a:lnTo>
                                              <a:lnTo>
                                                <a:pt x="0" y="475"/>
                                              </a:lnTo>
                                              <a:lnTo>
                                                <a:pt x="0" y="481"/>
                                              </a:lnTo>
                                              <a:lnTo>
                                                <a:pt x="0" y="486"/>
                                              </a:lnTo>
                                              <a:lnTo>
                                                <a:pt x="1" y="489"/>
                                              </a:lnTo>
                                              <a:lnTo>
                                                <a:pt x="12" y="492"/>
                                              </a:lnTo>
                                              <a:lnTo>
                                                <a:pt x="12" y="492"/>
                                              </a:lnTo>
                                              <a:lnTo>
                                                <a:pt x="14" y="501"/>
                                              </a:lnTo>
                                              <a:lnTo>
                                                <a:pt x="15" y="510"/>
                                              </a:lnTo>
                                              <a:lnTo>
                                                <a:pt x="16" y="523"/>
                                              </a:lnTo>
                                              <a:lnTo>
                                                <a:pt x="16" y="523"/>
                                              </a:lnTo>
                                              <a:lnTo>
                                                <a:pt x="16" y="537"/>
                                              </a:lnTo>
                                              <a:lnTo>
                                                <a:pt x="15" y="548"/>
                                              </a:lnTo>
                                              <a:lnTo>
                                                <a:pt x="14" y="557"/>
                                              </a:lnTo>
                                              <a:lnTo>
                                                <a:pt x="14" y="561"/>
                                              </a:lnTo>
                                              <a:lnTo>
                                                <a:pt x="14" y="561"/>
                                              </a:lnTo>
                                              <a:lnTo>
                                                <a:pt x="15" y="564"/>
                                              </a:lnTo>
                                              <a:lnTo>
                                                <a:pt x="17" y="567"/>
                                              </a:lnTo>
                                              <a:lnTo>
                                                <a:pt x="25" y="572"/>
                                              </a:lnTo>
                                              <a:lnTo>
                                                <a:pt x="25" y="572"/>
                                              </a:lnTo>
                                              <a:lnTo>
                                                <a:pt x="37" y="575"/>
                                              </a:lnTo>
                                              <a:lnTo>
                                                <a:pt x="44" y="578"/>
                                              </a:lnTo>
                                              <a:lnTo>
                                                <a:pt x="49" y="578"/>
                                              </a:lnTo>
                                              <a:lnTo>
                                                <a:pt x="49" y="578"/>
                                              </a:lnTo>
                                              <a:lnTo>
                                                <a:pt x="62" y="577"/>
                                              </a:lnTo>
                                              <a:lnTo>
                                                <a:pt x="67" y="575"/>
                                              </a:lnTo>
                                              <a:lnTo>
                                                <a:pt x="69" y="575"/>
                                              </a:lnTo>
                                              <a:lnTo>
                                                <a:pt x="69" y="573"/>
                                              </a:lnTo>
                                              <a:lnTo>
                                                <a:pt x="69" y="573"/>
                                              </a:lnTo>
                                              <a:lnTo>
                                                <a:pt x="69" y="570"/>
                                              </a:lnTo>
                                              <a:lnTo>
                                                <a:pt x="69" y="569"/>
                                              </a:lnTo>
                                              <a:lnTo>
                                                <a:pt x="66" y="567"/>
                                              </a:lnTo>
                                              <a:lnTo>
                                                <a:pt x="66" y="567"/>
                                              </a:lnTo>
                                              <a:lnTo>
                                                <a:pt x="76" y="567"/>
                                              </a:lnTo>
                                              <a:lnTo>
                                                <a:pt x="83" y="567"/>
                                              </a:lnTo>
                                              <a:lnTo>
                                                <a:pt x="86" y="567"/>
                                              </a:lnTo>
                                              <a:lnTo>
                                                <a:pt x="88" y="566"/>
                                              </a:lnTo>
                                              <a:lnTo>
                                                <a:pt x="88" y="566"/>
                                              </a:lnTo>
                                              <a:lnTo>
                                                <a:pt x="88" y="563"/>
                                              </a:lnTo>
                                              <a:lnTo>
                                                <a:pt x="88" y="558"/>
                                              </a:lnTo>
                                              <a:lnTo>
                                                <a:pt x="88" y="555"/>
                                              </a:lnTo>
                                              <a:lnTo>
                                                <a:pt x="86" y="552"/>
                                              </a:lnTo>
                                              <a:lnTo>
                                                <a:pt x="86" y="552"/>
                                              </a:lnTo>
                                              <a:lnTo>
                                                <a:pt x="78" y="551"/>
                                              </a:lnTo>
                                              <a:lnTo>
                                                <a:pt x="75" y="548"/>
                                              </a:lnTo>
                                              <a:lnTo>
                                                <a:pt x="71" y="546"/>
                                              </a:lnTo>
                                              <a:lnTo>
                                                <a:pt x="71" y="546"/>
                                              </a:lnTo>
                                              <a:lnTo>
                                                <a:pt x="66" y="543"/>
                                              </a:lnTo>
                                              <a:lnTo>
                                                <a:pt x="62" y="538"/>
                                              </a:lnTo>
                                              <a:lnTo>
                                                <a:pt x="58" y="535"/>
                                              </a:lnTo>
                                              <a:lnTo>
                                                <a:pt x="57" y="532"/>
                                              </a:lnTo>
                                              <a:lnTo>
                                                <a:pt x="57" y="529"/>
                                              </a:lnTo>
                                              <a:lnTo>
                                                <a:pt x="57" y="529"/>
                                              </a:lnTo>
                                              <a:lnTo>
                                                <a:pt x="56" y="494"/>
                                              </a:lnTo>
                                              <a:lnTo>
                                                <a:pt x="56" y="494"/>
                                              </a:lnTo>
                                              <a:lnTo>
                                                <a:pt x="59" y="492"/>
                                              </a:lnTo>
                                              <a:lnTo>
                                                <a:pt x="60" y="492"/>
                                              </a:lnTo>
                                              <a:lnTo>
                                                <a:pt x="61" y="490"/>
                                              </a:lnTo>
                                              <a:lnTo>
                                                <a:pt x="61" y="490"/>
                                              </a:lnTo>
                                              <a:lnTo>
                                                <a:pt x="76" y="425"/>
                                              </a:lnTo>
                                              <a:lnTo>
                                                <a:pt x="76" y="425"/>
                                              </a:lnTo>
                                              <a:lnTo>
                                                <a:pt x="78" y="410"/>
                                              </a:lnTo>
                                              <a:lnTo>
                                                <a:pt x="79" y="397"/>
                                              </a:lnTo>
                                              <a:lnTo>
                                                <a:pt x="82" y="368"/>
                                              </a:lnTo>
                                              <a:lnTo>
                                                <a:pt x="82" y="368"/>
                                              </a:lnTo>
                                              <a:lnTo>
                                                <a:pt x="83" y="349"/>
                                              </a:lnTo>
                                              <a:lnTo>
                                                <a:pt x="84" y="328"/>
                                              </a:lnTo>
                                              <a:lnTo>
                                                <a:pt x="84" y="307"/>
                                              </a:lnTo>
                                              <a:lnTo>
                                                <a:pt x="84" y="307"/>
                                              </a:lnTo>
                                              <a:lnTo>
                                                <a:pt x="86" y="307"/>
                                              </a:lnTo>
                                              <a:lnTo>
                                                <a:pt x="88" y="305"/>
                                              </a:lnTo>
                                              <a:lnTo>
                                                <a:pt x="90" y="304"/>
                                              </a:lnTo>
                                              <a:lnTo>
                                                <a:pt x="90" y="304"/>
                                              </a:lnTo>
                                              <a:lnTo>
                                                <a:pt x="94" y="297"/>
                                              </a:lnTo>
                                              <a:lnTo>
                                                <a:pt x="98" y="288"/>
                                              </a:lnTo>
                                              <a:lnTo>
                                                <a:pt x="98" y="288"/>
                                              </a:lnTo>
                                              <a:lnTo>
                                                <a:pt x="99" y="276"/>
                                              </a:lnTo>
                                              <a:lnTo>
                                                <a:pt x="98" y="261"/>
                                              </a:lnTo>
                                              <a:lnTo>
                                                <a:pt x="98" y="261"/>
                                              </a:lnTo>
                                              <a:lnTo>
                                                <a:pt x="98" y="261"/>
                                              </a:lnTo>
                                              <a:lnTo>
                                                <a:pt x="98" y="261"/>
                                              </a:lnTo>
                                              <a:close/>
                                              <a:moveTo>
                                                <a:pt x="38" y="537"/>
                                              </a:moveTo>
                                              <a:lnTo>
                                                <a:pt x="38" y="537"/>
                                              </a:lnTo>
                                              <a:lnTo>
                                                <a:pt x="36" y="530"/>
                                              </a:lnTo>
                                              <a:lnTo>
                                                <a:pt x="35" y="515"/>
                                              </a:lnTo>
                                              <a:lnTo>
                                                <a:pt x="35" y="515"/>
                                              </a:lnTo>
                                              <a:lnTo>
                                                <a:pt x="34" y="504"/>
                                              </a:lnTo>
                                              <a:lnTo>
                                                <a:pt x="34" y="504"/>
                                              </a:lnTo>
                                              <a:lnTo>
                                                <a:pt x="32" y="498"/>
                                              </a:lnTo>
                                              <a:lnTo>
                                                <a:pt x="34" y="495"/>
                                              </a:lnTo>
                                              <a:lnTo>
                                                <a:pt x="34" y="494"/>
                                              </a:lnTo>
                                              <a:lnTo>
                                                <a:pt x="35" y="492"/>
                                              </a:lnTo>
                                              <a:lnTo>
                                                <a:pt x="35" y="492"/>
                                              </a:lnTo>
                                              <a:lnTo>
                                                <a:pt x="36" y="492"/>
                                              </a:lnTo>
                                              <a:lnTo>
                                                <a:pt x="37" y="490"/>
                                              </a:lnTo>
                                              <a:lnTo>
                                                <a:pt x="38" y="487"/>
                                              </a:lnTo>
                                              <a:lnTo>
                                                <a:pt x="38" y="487"/>
                                              </a:lnTo>
                                              <a:lnTo>
                                                <a:pt x="38" y="497"/>
                                              </a:lnTo>
                                              <a:lnTo>
                                                <a:pt x="38" y="515"/>
                                              </a:lnTo>
                                              <a:lnTo>
                                                <a:pt x="38" y="515"/>
                                              </a:lnTo>
                                              <a:lnTo>
                                                <a:pt x="38" y="527"/>
                                              </a:lnTo>
                                              <a:lnTo>
                                                <a:pt x="38" y="537"/>
                                              </a:lnTo>
                                              <a:lnTo>
                                                <a:pt x="38" y="537"/>
                                              </a:lnTo>
                                              <a:lnTo>
                                                <a:pt x="38" y="537"/>
                                              </a:lnTo>
                                              <a:lnTo>
                                                <a:pt x="38" y="537"/>
                                              </a:lnTo>
                                              <a:close/>
                                              <a:moveTo>
                                                <a:pt x="86" y="272"/>
                                              </a:moveTo>
                                              <a:lnTo>
                                                <a:pt x="86" y="272"/>
                                              </a:lnTo>
                                              <a:lnTo>
                                                <a:pt x="86" y="276"/>
                                              </a:lnTo>
                                              <a:lnTo>
                                                <a:pt x="84" y="282"/>
                                              </a:lnTo>
                                              <a:lnTo>
                                                <a:pt x="84" y="290"/>
                                              </a:lnTo>
                                              <a:lnTo>
                                                <a:pt x="84" y="290"/>
                                              </a:lnTo>
                                              <a:lnTo>
                                                <a:pt x="83" y="276"/>
                                              </a:lnTo>
                                              <a:lnTo>
                                                <a:pt x="83" y="276"/>
                                              </a:lnTo>
                                              <a:lnTo>
                                                <a:pt x="82" y="267"/>
                                              </a:lnTo>
                                              <a:lnTo>
                                                <a:pt x="81" y="264"/>
                                              </a:lnTo>
                                              <a:lnTo>
                                                <a:pt x="82" y="261"/>
                                              </a:lnTo>
                                              <a:lnTo>
                                                <a:pt x="82" y="261"/>
                                              </a:lnTo>
                                              <a:lnTo>
                                                <a:pt x="86" y="252"/>
                                              </a:lnTo>
                                              <a:lnTo>
                                                <a:pt x="86" y="252"/>
                                              </a:lnTo>
                                              <a:lnTo>
                                                <a:pt x="88" y="261"/>
                                              </a:lnTo>
                                              <a:lnTo>
                                                <a:pt x="88" y="261"/>
                                              </a:lnTo>
                                              <a:lnTo>
                                                <a:pt x="90" y="264"/>
                                              </a:lnTo>
                                              <a:lnTo>
                                                <a:pt x="88" y="267"/>
                                              </a:lnTo>
                                              <a:lnTo>
                                                <a:pt x="86" y="272"/>
                                              </a:lnTo>
                                              <a:lnTo>
                                                <a:pt x="86" y="272"/>
                                              </a:lnTo>
                                              <a:lnTo>
                                                <a:pt x="86" y="272"/>
                                              </a:lnTo>
                                              <a:lnTo>
                                                <a:pt x="86" y="272"/>
                                              </a:lnTo>
                                              <a:close/>
                                            </a:path>
                                          </a:pathLst>
                                        </a:custGeom>
                                        <a:solidFill>
                                          <a:schemeClr val="tx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59"/>
                                      <wps:cNvSpPr>
                                        <a:spLocks noEditPoints="1"/>
                                      </wps:cNvSpPr>
                                      <wps:spPr bwMode="auto">
                                        <a:xfrm>
                                          <a:off x="2697480" y="313055"/>
                                          <a:ext cx="67945" cy="347345"/>
                                        </a:xfrm>
                                        <a:custGeom>
                                          <a:avLst/>
                                          <a:gdLst>
                                            <a:gd name="T0" fmla="*/ 102 w 107"/>
                                            <a:gd name="T1" fmla="*/ 299 h 547"/>
                                            <a:gd name="T2" fmla="*/ 102 w 107"/>
                                            <a:gd name="T3" fmla="*/ 279 h 547"/>
                                            <a:gd name="T4" fmla="*/ 102 w 107"/>
                                            <a:gd name="T5" fmla="*/ 248 h 547"/>
                                            <a:gd name="T6" fmla="*/ 106 w 107"/>
                                            <a:gd name="T7" fmla="*/ 198 h 547"/>
                                            <a:gd name="T8" fmla="*/ 102 w 107"/>
                                            <a:gd name="T9" fmla="*/ 132 h 547"/>
                                            <a:gd name="T10" fmla="*/ 90 w 107"/>
                                            <a:gd name="T11" fmla="*/ 101 h 547"/>
                                            <a:gd name="T12" fmla="*/ 73 w 107"/>
                                            <a:gd name="T13" fmla="*/ 89 h 547"/>
                                            <a:gd name="T14" fmla="*/ 88 w 107"/>
                                            <a:gd name="T15" fmla="*/ 87 h 547"/>
                                            <a:gd name="T16" fmla="*/ 94 w 107"/>
                                            <a:gd name="T17" fmla="*/ 75 h 547"/>
                                            <a:gd name="T18" fmla="*/ 95 w 107"/>
                                            <a:gd name="T19" fmla="*/ 66 h 547"/>
                                            <a:gd name="T20" fmla="*/ 90 w 107"/>
                                            <a:gd name="T21" fmla="*/ 50 h 547"/>
                                            <a:gd name="T22" fmla="*/ 85 w 107"/>
                                            <a:gd name="T23" fmla="*/ 26 h 547"/>
                                            <a:gd name="T24" fmla="*/ 68 w 107"/>
                                            <a:gd name="T25" fmla="*/ 3 h 547"/>
                                            <a:gd name="T26" fmla="*/ 45 w 107"/>
                                            <a:gd name="T27" fmla="*/ 5 h 547"/>
                                            <a:gd name="T28" fmla="*/ 34 w 107"/>
                                            <a:gd name="T29" fmla="*/ 36 h 547"/>
                                            <a:gd name="T30" fmla="*/ 29 w 107"/>
                                            <a:gd name="T31" fmla="*/ 59 h 547"/>
                                            <a:gd name="T32" fmla="*/ 25 w 107"/>
                                            <a:gd name="T33" fmla="*/ 69 h 547"/>
                                            <a:gd name="T34" fmla="*/ 29 w 107"/>
                                            <a:gd name="T35" fmla="*/ 73 h 547"/>
                                            <a:gd name="T36" fmla="*/ 34 w 107"/>
                                            <a:gd name="T37" fmla="*/ 79 h 547"/>
                                            <a:gd name="T38" fmla="*/ 34 w 107"/>
                                            <a:gd name="T39" fmla="*/ 87 h 547"/>
                                            <a:gd name="T40" fmla="*/ 19 w 107"/>
                                            <a:gd name="T41" fmla="*/ 91 h 547"/>
                                            <a:gd name="T42" fmla="*/ 14 w 107"/>
                                            <a:gd name="T43" fmla="*/ 120 h 547"/>
                                            <a:gd name="T44" fmla="*/ 14 w 107"/>
                                            <a:gd name="T45" fmla="*/ 164 h 547"/>
                                            <a:gd name="T46" fmla="*/ 19 w 107"/>
                                            <a:gd name="T47" fmla="*/ 186 h 547"/>
                                            <a:gd name="T48" fmla="*/ 19 w 107"/>
                                            <a:gd name="T49" fmla="*/ 220 h 547"/>
                                            <a:gd name="T50" fmla="*/ 5 w 107"/>
                                            <a:gd name="T51" fmla="*/ 270 h 547"/>
                                            <a:gd name="T52" fmla="*/ 2 w 107"/>
                                            <a:gd name="T53" fmla="*/ 348 h 547"/>
                                            <a:gd name="T54" fmla="*/ 7 w 107"/>
                                            <a:gd name="T55" fmla="*/ 379 h 547"/>
                                            <a:gd name="T56" fmla="*/ 9 w 107"/>
                                            <a:gd name="T57" fmla="*/ 392 h 547"/>
                                            <a:gd name="T58" fmla="*/ 10 w 107"/>
                                            <a:gd name="T59" fmla="*/ 440 h 547"/>
                                            <a:gd name="T60" fmla="*/ 19 w 107"/>
                                            <a:gd name="T61" fmla="*/ 499 h 547"/>
                                            <a:gd name="T62" fmla="*/ 9 w 107"/>
                                            <a:gd name="T63" fmla="*/ 527 h 547"/>
                                            <a:gd name="T64" fmla="*/ 9 w 107"/>
                                            <a:gd name="T65" fmla="*/ 543 h 547"/>
                                            <a:gd name="T66" fmla="*/ 24 w 107"/>
                                            <a:gd name="T67" fmla="*/ 546 h 547"/>
                                            <a:gd name="T68" fmla="*/ 31 w 107"/>
                                            <a:gd name="T69" fmla="*/ 531 h 547"/>
                                            <a:gd name="T70" fmla="*/ 39 w 107"/>
                                            <a:gd name="T71" fmla="*/ 519 h 547"/>
                                            <a:gd name="T72" fmla="*/ 37 w 107"/>
                                            <a:gd name="T73" fmla="*/ 508 h 547"/>
                                            <a:gd name="T74" fmla="*/ 34 w 107"/>
                                            <a:gd name="T75" fmla="*/ 490 h 547"/>
                                            <a:gd name="T76" fmla="*/ 36 w 107"/>
                                            <a:gd name="T77" fmla="*/ 433 h 547"/>
                                            <a:gd name="T78" fmla="*/ 34 w 107"/>
                                            <a:gd name="T79" fmla="*/ 392 h 547"/>
                                            <a:gd name="T80" fmla="*/ 44 w 107"/>
                                            <a:gd name="T81" fmla="*/ 385 h 547"/>
                                            <a:gd name="T82" fmla="*/ 46 w 107"/>
                                            <a:gd name="T83" fmla="*/ 415 h 547"/>
                                            <a:gd name="T84" fmla="*/ 44 w 107"/>
                                            <a:gd name="T85" fmla="*/ 443 h 547"/>
                                            <a:gd name="T86" fmla="*/ 45 w 107"/>
                                            <a:gd name="T87" fmla="*/ 489 h 547"/>
                                            <a:gd name="T88" fmla="*/ 42 w 107"/>
                                            <a:gd name="T89" fmla="*/ 531 h 547"/>
                                            <a:gd name="T90" fmla="*/ 44 w 107"/>
                                            <a:gd name="T91" fmla="*/ 546 h 547"/>
                                            <a:gd name="T92" fmla="*/ 65 w 107"/>
                                            <a:gd name="T93" fmla="*/ 544 h 547"/>
                                            <a:gd name="T94" fmla="*/ 64 w 107"/>
                                            <a:gd name="T95" fmla="*/ 534 h 547"/>
                                            <a:gd name="T96" fmla="*/ 58 w 107"/>
                                            <a:gd name="T97" fmla="*/ 503 h 547"/>
                                            <a:gd name="T98" fmla="*/ 71 w 107"/>
                                            <a:gd name="T99" fmla="*/ 435 h 547"/>
                                            <a:gd name="T100" fmla="*/ 73 w 107"/>
                                            <a:gd name="T101" fmla="*/ 392 h 547"/>
                                            <a:gd name="T102" fmla="*/ 95 w 107"/>
                                            <a:gd name="T103" fmla="*/ 388 h 547"/>
                                            <a:gd name="T104" fmla="*/ 105 w 107"/>
                                            <a:gd name="T105" fmla="*/ 383 h 547"/>
                                            <a:gd name="T106" fmla="*/ 96 w 107"/>
                                            <a:gd name="T107" fmla="*/ 308 h 547"/>
                                            <a:gd name="T108" fmla="*/ 97 w 107"/>
                                            <a:gd name="T109" fmla="*/ 284 h 547"/>
                                            <a:gd name="T110" fmla="*/ 95 w 107"/>
                                            <a:gd name="T111" fmla="*/ 302 h 547"/>
                                            <a:gd name="T112" fmla="*/ 94 w 107"/>
                                            <a:gd name="T113" fmla="*/ 286 h 547"/>
                                            <a:gd name="T114" fmla="*/ 97 w 107"/>
                                            <a:gd name="T115" fmla="*/ 284 h 547"/>
                                            <a:gd name="T116" fmla="*/ 79 w 107"/>
                                            <a:gd name="T117" fmla="*/ 212 h 547"/>
                                            <a:gd name="T118" fmla="*/ 84 w 107"/>
                                            <a:gd name="T119" fmla="*/ 159 h 547"/>
                                            <a:gd name="T120" fmla="*/ 88 w 107"/>
                                            <a:gd name="T121" fmla="*/ 212 h 547"/>
                                            <a:gd name="T122" fmla="*/ 91 w 107"/>
                                            <a:gd name="T123" fmla="*/ 272 h 547"/>
                                            <a:gd name="T124" fmla="*/ 86 w 107"/>
                                            <a:gd name="T125" fmla="*/ 241 h 5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07" h="547">
                                              <a:moveTo>
                                                <a:pt x="96" y="308"/>
                                              </a:moveTo>
                                              <a:lnTo>
                                                <a:pt x="96" y="308"/>
                                              </a:lnTo>
                                              <a:lnTo>
                                                <a:pt x="101" y="302"/>
                                              </a:lnTo>
                                              <a:lnTo>
                                                <a:pt x="101" y="302"/>
                                              </a:lnTo>
                                              <a:lnTo>
                                                <a:pt x="102" y="299"/>
                                              </a:lnTo>
                                              <a:lnTo>
                                                <a:pt x="102" y="295"/>
                                              </a:lnTo>
                                              <a:lnTo>
                                                <a:pt x="102" y="295"/>
                                              </a:lnTo>
                                              <a:lnTo>
                                                <a:pt x="104" y="289"/>
                                              </a:lnTo>
                                              <a:lnTo>
                                                <a:pt x="104" y="285"/>
                                              </a:lnTo>
                                              <a:lnTo>
                                                <a:pt x="102" y="279"/>
                                              </a:lnTo>
                                              <a:lnTo>
                                                <a:pt x="102" y="279"/>
                                              </a:lnTo>
                                              <a:lnTo>
                                                <a:pt x="102" y="267"/>
                                              </a:lnTo>
                                              <a:lnTo>
                                                <a:pt x="102" y="258"/>
                                              </a:lnTo>
                                              <a:lnTo>
                                                <a:pt x="102" y="258"/>
                                              </a:lnTo>
                                              <a:lnTo>
                                                <a:pt x="102" y="248"/>
                                              </a:lnTo>
                                              <a:lnTo>
                                                <a:pt x="105" y="235"/>
                                              </a:lnTo>
                                              <a:lnTo>
                                                <a:pt x="106" y="220"/>
                                              </a:lnTo>
                                              <a:lnTo>
                                                <a:pt x="107" y="208"/>
                                              </a:lnTo>
                                              <a:lnTo>
                                                <a:pt x="107" y="208"/>
                                              </a:lnTo>
                                              <a:lnTo>
                                                <a:pt x="106" y="198"/>
                                              </a:lnTo>
                                              <a:lnTo>
                                                <a:pt x="105" y="191"/>
                                              </a:lnTo>
                                              <a:lnTo>
                                                <a:pt x="104" y="182"/>
                                              </a:lnTo>
                                              <a:lnTo>
                                                <a:pt x="104" y="182"/>
                                              </a:lnTo>
                                              <a:lnTo>
                                                <a:pt x="104" y="159"/>
                                              </a:lnTo>
                                              <a:lnTo>
                                                <a:pt x="102" y="132"/>
                                              </a:lnTo>
                                              <a:lnTo>
                                                <a:pt x="102" y="132"/>
                                              </a:lnTo>
                                              <a:lnTo>
                                                <a:pt x="101" y="121"/>
                                              </a:lnTo>
                                              <a:lnTo>
                                                <a:pt x="99" y="113"/>
                                              </a:lnTo>
                                              <a:lnTo>
                                                <a:pt x="94" y="106"/>
                                              </a:lnTo>
                                              <a:lnTo>
                                                <a:pt x="90" y="101"/>
                                              </a:lnTo>
                                              <a:lnTo>
                                                <a:pt x="90" y="101"/>
                                              </a:lnTo>
                                              <a:lnTo>
                                                <a:pt x="70" y="89"/>
                                              </a:lnTo>
                                              <a:lnTo>
                                                <a:pt x="70" y="89"/>
                                              </a:lnTo>
                                              <a:lnTo>
                                                <a:pt x="73" y="89"/>
                                              </a:lnTo>
                                              <a:lnTo>
                                                <a:pt x="73" y="89"/>
                                              </a:lnTo>
                                              <a:lnTo>
                                                <a:pt x="79" y="89"/>
                                              </a:lnTo>
                                              <a:lnTo>
                                                <a:pt x="79" y="89"/>
                                              </a:lnTo>
                                              <a:lnTo>
                                                <a:pt x="82" y="87"/>
                                              </a:lnTo>
                                              <a:lnTo>
                                                <a:pt x="88" y="87"/>
                                              </a:lnTo>
                                              <a:lnTo>
                                                <a:pt x="88" y="87"/>
                                              </a:lnTo>
                                              <a:lnTo>
                                                <a:pt x="90" y="87"/>
                                              </a:lnTo>
                                              <a:lnTo>
                                                <a:pt x="91" y="86"/>
                                              </a:lnTo>
                                              <a:lnTo>
                                                <a:pt x="92" y="80"/>
                                              </a:lnTo>
                                              <a:lnTo>
                                                <a:pt x="92" y="80"/>
                                              </a:lnTo>
                                              <a:lnTo>
                                                <a:pt x="94" y="75"/>
                                              </a:lnTo>
                                              <a:lnTo>
                                                <a:pt x="95" y="73"/>
                                              </a:lnTo>
                                              <a:lnTo>
                                                <a:pt x="95" y="71"/>
                                              </a:lnTo>
                                              <a:lnTo>
                                                <a:pt x="95" y="71"/>
                                              </a:lnTo>
                                              <a:lnTo>
                                                <a:pt x="95" y="69"/>
                                              </a:lnTo>
                                              <a:lnTo>
                                                <a:pt x="95" y="66"/>
                                              </a:lnTo>
                                              <a:lnTo>
                                                <a:pt x="95" y="66"/>
                                              </a:lnTo>
                                              <a:lnTo>
                                                <a:pt x="95" y="64"/>
                                              </a:lnTo>
                                              <a:lnTo>
                                                <a:pt x="93" y="57"/>
                                              </a:lnTo>
                                              <a:lnTo>
                                                <a:pt x="93" y="57"/>
                                              </a:lnTo>
                                              <a:lnTo>
                                                <a:pt x="90" y="50"/>
                                              </a:lnTo>
                                              <a:lnTo>
                                                <a:pt x="89" y="46"/>
                                              </a:lnTo>
                                              <a:lnTo>
                                                <a:pt x="89" y="42"/>
                                              </a:lnTo>
                                              <a:lnTo>
                                                <a:pt x="89" y="42"/>
                                              </a:lnTo>
                                              <a:lnTo>
                                                <a:pt x="88" y="35"/>
                                              </a:lnTo>
                                              <a:lnTo>
                                                <a:pt x="85" y="26"/>
                                              </a:lnTo>
                                              <a:lnTo>
                                                <a:pt x="80" y="18"/>
                                              </a:lnTo>
                                              <a:lnTo>
                                                <a:pt x="75" y="10"/>
                                              </a:lnTo>
                                              <a:lnTo>
                                                <a:pt x="75" y="10"/>
                                              </a:lnTo>
                                              <a:lnTo>
                                                <a:pt x="72" y="6"/>
                                              </a:lnTo>
                                              <a:lnTo>
                                                <a:pt x="68" y="3"/>
                                              </a:lnTo>
                                              <a:lnTo>
                                                <a:pt x="61" y="0"/>
                                              </a:lnTo>
                                              <a:lnTo>
                                                <a:pt x="53" y="0"/>
                                              </a:lnTo>
                                              <a:lnTo>
                                                <a:pt x="47" y="3"/>
                                              </a:lnTo>
                                              <a:lnTo>
                                                <a:pt x="47" y="3"/>
                                              </a:lnTo>
                                              <a:lnTo>
                                                <a:pt x="45" y="5"/>
                                              </a:lnTo>
                                              <a:lnTo>
                                                <a:pt x="42" y="9"/>
                                              </a:lnTo>
                                              <a:lnTo>
                                                <a:pt x="39" y="18"/>
                                              </a:lnTo>
                                              <a:lnTo>
                                                <a:pt x="35" y="27"/>
                                              </a:lnTo>
                                              <a:lnTo>
                                                <a:pt x="34" y="36"/>
                                              </a:lnTo>
                                              <a:lnTo>
                                                <a:pt x="34" y="36"/>
                                              </a:lnTo>
                                              <a:lnTo>
                                                <a:pt x="34" y="42"/>
                                              </a:lnTo>
                                              <a:lnTo>
                                                <a:pt x="34" y="46"/>
                                              </a:lnTo>
                                              <a:lnTo>
                                                <a:pt x="34" y="50"/>
                                              </a:lnTo>
                                              <a:lnTo>
                                                <a:pt x="32" y="55"/>
                                              </a:lnTo>
                                              <a:lnTo>
                                                <a:pt x="29" y="59"/>
                                              </a:lnTo>
                                              <a:lnTo>
                                                <a:pt x="27" y="62"/>
                                              </a:lnTo>
                                              <a:lnTo>
                                                <a:pt x="27" y="62"/>
                                              </a:lnTo>
                                              <a:lnTo>
                                                <a:pt x="29" y="64"/>
                                              </a:lnTo>
                                              <a:lnTo>
                                                <a:pt x="27" y="67"/>
                                              </a:lnTo>
                                              <a:lnTo>
                                                <a:pt x="25" y="69"/>
                                              </a:lnTo>
                                              <a:lnTo>
                                                <a:pt x="25" y="69"/>
                                              </a:lnTo>
                                              <a:lnTo>
                                                <a:pt x="25" y="70"/>
                                              </a:lnTo>
                                              <a:lnTo>
                                                <a:pt x="27" y="71"/>
                                              </a:lnTo>
                                              <a:lnTo>
                                                <a:pt x="29" y="73"/>
                                              </a:lnTo>
                                              <a:lnTo>
                                                <a:pt x="29" y="73"/>
                                              </a:lnTo>
                                              <a:lnTo>
                                                <a:pt x="30" y="73"/>
                                              </a:lnTo>
                                              <a:lnTo>
                                                <a:pt x="31" y="73"/>
                                              </a:lnTo>
                                              <a:lnTo>
                                                <a:pt x="32" y="76"/>
                                              </a:lnTo>
                                              <a:lnTo>
                                                <a:pt x="32" y="76"/>
                                              </a:lnTo>
                                              <a:lnTo>
                                                <a:pt x="34" y="79"/>
                                              </a:lnTo>
                                              <a:lnTo>
                                                <a:pt x="36" y="82"/>
                                              </a:lnTo>
                                              <a:lnTo>
                                                <a:pt x="39" y="83"/>
                                              </a:lnTo>
                                              <a:lnTo>
                                                <a:pt x="39" y="83"/>
                                              </a:lnTo>
                                              <a:lnTo>
                                                <a:pt x="36" y="86"/>
                                              </a:lnTo>
                                              <a:lnTo>
                                                <a:pt x="34" y="87"/>
                                              </a:lnTo>
                                              <a:lnTo>
                                                <a:pt x="31" y="89"/>
                                              </a:lnTo>
                                              <a:lnTo>
                                                <a:pt x="31" y="89"/>
                                              </a:lnTo>
                                              <a:lnTo>
                                                <a:pt x="25" y="89"/>
                                              </a:lnTo>
                                              <a:lnTo>
                                                <a:pt x="19" y="91"/>
                                              </a:lnTo>
                                              <a:lnTo>
                                                <a:pt x="19" y="91"/>
                                              </a:lnTo>
                                              <a:lnTo>
                                                <a:pt x="17" y="91"/>
                                              </a:lnTo>
                                              <a:lnTo>
                                                <a:pt x="17" y="94"/>
                                              </a:lnTo>
                                              <a:lnTo>
                                                <a:pt x="15" y="101"/>
                                              </a:lnTo>
                                              <a:lnTo>
                                                <a:pt x="15" y="109"/>
                                              </a:lnTo>
                                              <a:lnTo>
                                                <a:pt x="14" y="120"/>
                                              </a:lnTo>
                                              <a:lnTo>
                                                <a:pt x="15" y="137"/>
                                              </a:lnTo>
                                              <a:lnTo>
                                                <a:pt x="17" y="146"/>
                                              </a:lnTo>
                                              <a:lnTo>
                                                <a:pt x="17" y="146"/>
                                              </a:lnTo>
                                              <a:lnTo>
                                                <a:pt x="15" y="153"/>
                                              </a:lnTo>
                                              <a:lnTo>
                                                <a:pt x="14" y="164"/>
                                              </a:lnTo>
                                              <a:lnTo>
                                                <a:pt x="14" y="164"/>
                                              </a:lnTo>
                                              <a:lnTo>
                                                <a:pt x="14" y="173"/>
                                              </a:lnTo>
                                              <a:lnTo>
                                                <a:pt x="17" y="181"/>
                                              </a:lnTo>
                                              <a:lnTo>
                                                <a:pt x="17" y="181"/>
                                              </a:lnTo>
                                              <a:lnTo>
                                                <a:pt x="19" y="186"/>
                                              </a:lnTo>
                                              <a:lnTo>
                                                <a:pt x="20" y="193"/>
                                              </a:lnTo>
                                              <a:lnTo>
                                                <a:pt x="22" y="201"/>
                                              </a:lnTo>
                                              <a:lnTo>
                                                <a:pt x="20" y="211"/>
                                              </a:lnTo>
                                              <a:lnTo>
                                                <a:pt x="20" y="211"/>
                                              </a:lnTo>
                                              <a:lnTo>
                                                <a:pt x="19" y="220"/>
                                              </a:lnTo>
                                              <a:lnTo>
                                                <a:pt x="14" y="232"/>
                                              </a:lnTo>
                                              <a:lnTo>
                                                <a:pt x="9" y="241"/>
                                              </a:lnTo>
                                              <a:lnTo>
                                                <a:pt x="7" y="251"/>
                                              </a:lnTo>
                                              <a:lnTo>
                                                <a:pt x="7" y="251"/>
                                              </a:lnTo>
                                              <a:lnTo>
                                                <a:pt x="5" y="270"/>
                                              </a:lnTo>
                                              <a:lnTo>
                                                <a:pt x="2" y="291"/>
                                              </a:lnTo>
                                              <a:lnTo>
                                                <a:pt x="2" y="291"/>
                                              </a:lnTo>
                                              <a:lnTo>
                                                <a:pt x="2" y="319"/>
                                              </a:lnTo>
                                              <a:lnTo>
                                                <a:pt x="2" y="335"/>
                                              </a:lnTo>
                                              <a:lnTo>
                                                <a:pt x="2" y="348"/>
                                              </a:lnTo>
                                              <a:lnTo>
                                                <a:pt x="2" y="348"/>
                                              </a:lnTo>
                                              <a:lnTo>
                                                <a:pt x="2" y="358"/>
                                              </a:lnTo>
                                              <a:lnTo>
                                                <a:pt x="2" y="368"/>
                                              </a:lnTo>
                                              <a:lnTo>
                                                <a:pt x="0" y="379"/>
                                              </a:lnTo>
                                              <a:lnTo>
                                                <a:pt x="7" y="379"/>
                                              </a:lnTo>
                                              <a:lnTo>
                                                <a:pt x="7" y="379"/>
                                              </a:lnTo>
                                              <a:lnTo>
                                                <a:pt x="7" y="383"/>
                                              </a:lnTo>
                                              <a:lnTo>
                                                <a:pt x="9" y="389"/>
                                              </a:lnTo>
                                              <a:lnTo>
                                                <a:pt x="9" y="389"/>
                                              </a:lnTo>
                                              <a:lnTo>
                                                <a:pt x="9" y="392"/>
                                              </a:lnTo>
                                              <a:lnTo>
                                                <a:pt x="7" y="400"/>
                                              </a:lnTo>
                                              <a:lnTo>
                                                <a:pt x="7" y="410"/>
                                              </a:lnTo>
                                              <a:lnTo>
                                                <a:pt x="7" y="424"/>
                                              </a:lnTo>
                                              <a:lnTo>
                                                <a:pt x="7" y="424"/>
                                              </a:lnTo>
                                              <a:lnTo>
                                                <a:pt x="10" y="440"/>
                                              </a:lnTo>
                                              <a:lnTo>
                                                <a:pt x="14" y="457"/>
                                              </a:lnTo>
                                              <a:lnTo>
                                                <a:pt x="19" y="484"/>
                                              </a:lnTo>
                                              <a:lnTo>
                                                <a:pt x="19" y="484"/>
                                              </a:lnTo>
                                              <a:lnTo>
                                                <a:pt x="19" y="492"/>
                                              </a:lnTo>
                                              <a:lnTo>
                                                <a:pt x="19" y="499"/>
                                              </a:lnTo>
                                              <a:lnTo>
                                                <a:pt x="15" y="515"/>
                                              </a:lnTo>
                                              <a:lnTo>
                                                <a:pt x="15" y="515"/>
                                              </a:lnTo>
                                              <a:lnTo>
                                                <a:pt x="12" y="521"/>
                                              </a:lnTo>
                                              <a:lnTo>
                                                <a:pt x="10" y="524"/>
                                              </a:lnTo>
                                              <a:lnTo>
                                                <a:pt x="9" y="527"/>
                                              </a:lnTo>
                                              <a:lnTo>
                                                <a:pt x="7" y="533"/>
                                              </a:lnTo>
                                              <a:lnTo>
                                                <a:pt x="7" y="533"/>
                                              </a:lnTo>
                                              <a:lnTo>
                                                <a:pt x="7" y="537"/>
                                              </a:lnTo>
                                              <a:lnTo>
                                                <a:pt x="9" y="540"/>
                                              </a:lnTo>
                                              <a:lnTo>
                                                <a:pt x="9" y="543"/>
                                              </a:lnTo>
                                              <a:lnTo>
                                                <a:pt x="12" y="544"/>
                                              </a:lnTo>
                                              <a:lnTo>
                                                <a:pt x="17" y="546"/>
                                              </a:lnTo>
                                              <a:lnTo>
                                                <a:pt x="22" y="546"/>
                                              </a:lnTo>
                                              <a:lnTo>
                                                <a:pt x="22" y="546"/>
                                              </a:lnTo>
                                              <a:lnTo>
                                                <a:pt x="24" y="546"/>
                                              </a:lnTo>
                                              <a:lnTo>
                                                <a:pt x="27" y="544"/>
                                              </a:lnTo>
                                              <a:lnTo>
                                                <a:pt x="29" y="541"/>
                                              </a:lnTo>
                                              <a:lnTo>
                                                <a:pt x="29" y="537"/>
                                              </a:lnTo>
                                              <a:lnTo>
                                                <a:pt x="31" y="531"/>
                                              </a:lnTo>
                                              <a:lnTo>
                                                <a:pt x="31" y="531"/>
                                              </a:lnTo>
                                              <a:lnTo>
                                                <a:pt x="34" y="527"/>
                                              </a:lnTo>
                                              <a:lnTo>
                                                <a:pt x="37" y="524"/>
                                              </a:lnTo>
                                              <a:lnTo>
                                                <a:pt x="39" y="521"/>
                                              </a:lnTo>
                                              <a:lnTo>
                                                <a:pt x="39" y="519"/>
                                              </a:lnTo>
                                              <a:lnTo>
                                                <a:pt x="39" y="519"/>
                                              </a:lnTo>
                                              <a:lnTo>
                                                <a:pt x="39" y="515"/>
                                              </a:lnTo>
                                              <a:lnTo>
                                                <a:pt x="37" y="514"/>
                                              </a:lnTo>
                                              <a:lnTo>
                                                <a:pt x="35" y="513"/>
                                              </a:lnTo>
                                              <a:lnTo>
                                                <a:pt x="35" y="513"/>
                                              </a:lnTo>
                                              <a:lnTo>
                                                <a:pt x="37" y="508"/>
                                              </a:lnTo>
                                              <a:lnTo>
                                                <a:pt x="37" y="508"/>
                                              </a:lnTo>
                                              <a:lnTo>
                                                <a:pt x="37" y="504"/>
                                              </a:lnTo>
                                              <a:lnTo>
                                                <a:pt x="37" y="501"/>
                                              </a:lnTo>
                                              <a:lnTo>
                                                <a:pt x="34" y="490"/>
                                              </a:lnTo>
                                              <a:lnTo>
                                                <a:pt x="34" y="490"/>
                                              </a:lnTo>
                                              <a:lnTo>
                                                <a:pt x="32" y="484"/>
                                              </a:lnTo>
                                              <a:lnTo>
                                                <a:pt x="32" y="477"/>
                                              </a:lnTo>
                                              <a:lnTo>
                                                <a:pt x="34" y="454"/>
                                              </a:lnTo>
                                              <a:lnTo>
                                                <a:pt x="34" y="454"/>
                                              </a:lnTo>
                                              <a:lnTo>
                                                <a:pt x="36" y="433"/>
                                              </a:lnTo>
                                              <a:lnTo>
                                                <a:pt x="35" y="416"/>
                                              </a:lnTo>
                                              <a:lnTo>
                                                <a:pt x="35" y="416"/>
                                              </a:lnTo>
                                              <a:lnTo>
                                                <a:pt x="34" y="403"/>
                                              </a:lnTo>
                                              <a:lnTo>
                                                <a:pt x="34" y="392"/>
                                              </a:lnTo>
                                              <a:lnTo>
                                                <a:pt x="34" y="392"/>
                                              </a:lnTo>
                                              <a:lnTo>
                                                <a:pt x="35" y="379"/>
                                              </a:lnTo>
                                              <a:lnTo>
                                                <a:pt x="35" y="379"/>
                                              </a:lnTo>
                                              <a:lnTo>
                                                <a:pt x="39" y="383"/>
                                              </a:lnTo>
                                              <a:lnTo>
                                                <a:pt x="39" y="383"/>
                                              </a:lnTo>
                                              <a:lnTo>
                                                <a:pt x="44" y="385"/>
                                              </a:lnTo>
                                              <a:lnTo>
                                                <a:pt x="45" y="385"/>
                                              </a:lnTo>
                                              <a:lnTo>
                                                <a:pt x="45" y="385"/>
                                              </a:lnTo>
                                              <a:lnTo>
                                                <a:pt x="46" y="396"/>
                                              </a:lnTo>
                                              <a:lnTo>
                                                <a:pt x="46" y="406"/>
                                              </a:lnTo>
                                              <a:lnTo>
                                                <a:pt x="46" y="415"/>
                                              </a:lnTo>
                                              <a:lnTo>
                                                <a:pt x="46" y="415"/>
                                              </a:lnTo>
                                              <a:lnTo>
                                                <a:pt x="45" y="422"/>
                                              </a:lnTo>
                                              <a:lnTo>
                                                <a:pt x="44" y="430"/>
                                              </a:lnTo>
                                              <a:lnTo>
                                                <a:pt x="44" y="443"/>
                                              </a:lnTo>
                                              <a:lnTo>
                                                <a:pt x="44" y="443"/>
                                              </a:lnTo>
                                              <a:lnTo>
                                                <a:pt x="45" y="461"/>
                                              </a:lnTo>
                                              <a:lnTo>
                                                <a:pt x="46" y="477"/>
                                              </a:lnTo>
                                              <a:lnTo>
                                                <a:pt x="46" y="477"/>
                                              </a:lnTo>
                                              <a:lnTo>
                                                <a:pt x="46" y="483"/>
                                              </a:lnTo>
                                              <a:lnTo>
                                                <a:pt x="45" y="489"/>
                                              </a:lnTo>
                                              <a:lnTo>
                                                <a:pt x="44" y="501"/>
                                              </a:lnTo>
                                              <a:lnTo>
                                                <a:pt x="44" y="501"/>
                                              </a:lnTo>
                                              <a:lnTo>
                                                <a:pt x="44" y="514"/>
                                              </a:lnTo>
                                              <a:lnTo>
                                                <a:pt x="44" y="514"/>
                                              </a:lnTo>
                                              <a:lnTo>
                                                <a:pt x="42" y="531"/>
                                              </a:lnTo>
                                              <a:lnTo>
                                                <a:pt x="42" y="531"/>
                                              </a:lnTo>
                                              <a:lnTo>
                                                <a:pt x="42" y="538"/>
                                              </a:lnTo>
                                              <a:lnTo>
                                                <a:pt x="44" y="544"/>
                                              </a:lnTo>
                                              <a:lnTo>
                                                <a:pt x="44" y="544"/>
                                              </a:lnTo>
                                              <a:lnTo>
                                                <a:pt x="44" y="546"/>
                                              </a:lnTo>
                                              <a:lnTo>
                                                <a:pt x="46" y="546"/>
                                              </a:lnTo>
                                              <a:lnTo>
                                                <a:pt x="50" y="547"/>
                                              </a:lnTo>
                                              <a:lnTo>
                                                <a:pt x="61" y="544"/>
                                              </a:lnTo>
                                              <a:lnTo>
                                                <a:pt x="61" y="544"/>
                                              </a:lnTo>
                                              <a:lnTo>
                                                <a:pt x="65" y="544"/>
                                              </a:lnTo>
                                              <a:lnTo>
                                                <a:pt x="66" y="543"/>
                                              </a:lnTo>
                                              <a:lnTo>
                                                <a:pt x="66" y="541"/>
                                              </a:lnTo>
                                              <a:lnTo>
                                                <a:pt x="66" y="537"/>
                                              </a:lnTo>
                                              <a:lnTo>
                                                <a:pt x="64" y="534"/>
                                              </a:lnTo>
                                              <a:lnTo>
                                                <a:pt x="64" y="534"/>
                                              </a:lnTo>
                                              <a:lnTo>
                                                <a:pt x="62" y="527"/>
                                              </a:lnTo>
                                              <a:lnTo>
                                                <a:pt x="59" y="517"/>
                                              </a:lnTo>
                                              <a:lnTo>
                                                <a:pt x="59" y="517"/>
                                              </a:lnTo>
                                              <a:lnTo>
                                                <a:pt x="58" y="510"/>
                                              </a:lnTo>
                                              <a:lnTo>
                                                <a:pt x="58" y="503"/>
                                              </a:lnTo>
                                              <a:lnTo>
                                                <a:pt x="59" y="493"/>
                                              </a:lnTo>
                                              <a:lnTo>
                                                <a:pt x="61" y="480"/>
                                              </a:lnTo>
                                              <a:lnTo>
                                                <a:pt x="61" y="480"/>
                                              </a:lnTo>
                                              <a:lnTo>
                                                <a:pt x="68" y="450"/>
                                              </a:lnTo>
                                              <a:lnTo>
                                                <a:pt x="71" y="435"/>
                                              </a:lnTo>
                                              <a:lnTo>
                                                <a:pt x="73" y="422"/>
                                              </a:lnTo>
                                              <a:lnTo>
                                                <a:pt x="73" y="422"/>
                                              </a:lnTo>
                                              <a:lnTo>
                                                <a:pt x="73" y="409"/>
                                              </a:lnTo>
                                              <a:lnTo>
                                                <a:pt x="73" y="400"/>
                                              </a:lnTo>
                                              <a:lnTo>
                                                <a:pt x="73" y="392"/>
                                              </a:lnTo>
                                              <a:lnTo>
                                                <a:pt x="73" y="392"/>
                                              </a:lnTo>
                                              <a:lnTo>
                                                <a:pt x="87" y="393"/>
                                              </a:lnTo>
                                              <a:lnTo>
                                                <a:pt x="87" y="393"/>
                                              </a:lnTo>
                                              <a:lnTo>
                                                <a:pt x="90" y="392"/>
                                              </a:lnTo>
                                              <a:lnTo>
                                                <a:pt x="95" y="388"/>
                                              </a:lnTo>
                                              <a:lnTo>
                                                <a:pt x="95" y="388"/>
                                              </a:lnTo>
                                              <a:lnTo>
                                                <a:pt x="98" y="385"/>
                                              </a:lnTo>
                                              <a:lnTo>
                                                <a:pt x="102" y="383"/>
                                              </a:lnTo>
                                              <a:lnTo>
                                                <a:pt x="105" y="383"/>
                                              </a:lnTo>
                                              <a:lnTo>
                                                <a:pt x="105" y="383"/>
                                              </a:lnTo>
                                              <a:lnTo>
                                                <a:pt x="102" y="362"/>
                                              </a:lnTo>
                                              <a:lnTo>
                                                <a:pt x="99" y="342"/>
                                              </a:lnTo>
                                              <a:lnTo>
                                                <a:pt x="97" y="323"/>
                                              </a:lnTo>
                                              <a:lnTo>
                                                <a:pt x="97" y="323"/>
                                              </a:lnTo>
                                              <a:lnTo>
                                                <a:pt x="96" y="308"/>
                                              </a:lnTo>
                                              <a:lnTo>
                                                <a:pt x="96" y="308"/>
                                              </a:lnTo>
                                              <a:lnTo>
                                                <a:pt x="96" y="308"/>
                                              </a:lnTo>
                                              <a:lnTo>
                                                <a:pt x="96" y="308"/>
                                              </a:lnTo>
                                              <a:close/>
                                              <a:moveTo>
                                                <a:pt x="97" y="284"/>
                                              </a:moveTo>
                                              <a:lnTo>
                                                <a:pt x="97" y="284"/>
                                              </a:lnTo>
                                              <a:lnTo>
                                                <a:pt x="97" y="289"/>
                                              </a:lnTo>
                                              <a:lnTo>
                                                <a:pt x="97" y="297"/>
                                              </a:lnTo>
                                              <a:lnTo>
                                                <a:pt x="97" y="297"/>
                                              </a:lnTo>
                                              <a:lnTo>
                                                <a:pt x="96" y="299"/>
                                              </a:lnTo>
                                              <a:lnTo>
                                                <a:pt x="95" y="302"/>
                                              </a:lnTo>
                                              <a:lnTo>
                                                <a:pt x="95" y="302"/>
                                              </a:lnTo>
                                              <a:lnTo>
                                                <a:pt x="93" y="288"/>
                                              </a:lnTo>
                                              <a:lnTo>
                                                <a:pt x="93" y="288"/>
                                              </a:lnTo>
                                              <a:lnTo>
                                                <a:pt x="94" y="286"/>
                                              </a:lnTo>
                                              <a:lnTo>
                                                <a:pt x="94" y="286"/>
                                              </a:lnTo>
                                              <a:lnTo>
                                                <a:pt x="94" y="284"/>
                                              </a:lnTo>
                                              <a:lnTo>
                                                <a:pt x="95" y="282"/>
                                              </a:lnTo>
                                              <a:lnTo>
                                                <a:pt x="96" y="282"/>
                                              </a:lnTo>
                                              <a:lnTo>
                                                <a:pt x="97" y="284"/>
                                              </a:lnTo>
                                              <a:lnTo>
                                                <a:pt x="97" y="284"/>
                                              </a:lnTo>
                                              <a:lnTo>
                                                <a:pt x="97" y="284"/>
                                              </a:lnTo>
                                              <a:lnTo>
                                                <a:pt x="97" y="284"/>
                                              </a:lnTo>
                                              <a:close/>
                                              <a:moveTo>
                                                <a:pt x="81" y="222"/>
                                              </a:moveTo>
                                              <a:lnTo>
                                                <a:pt x="81" y="222"/>
                                              </a:lnTo>
                                              <a:lnTo>
                                                <a:pt x="79" y="212"/>
                                              </a:lnTo>
                                              <a:lnTo>
                                                <a:pt x="79" y="202"/>
                                              </a:lnTo>
                                              <a:lnTo>
                                                <a:pt x="82" y="184"/>
                                              </a:lnTo>
                                              <a:lnTo>
                                                <a:pt x="82" y="184"/>
                                              </a:lnTo>
                                              <a:lnTo>
                                                <a:pt x="84" y="159"/>
                                              </a:lnTo>
                                              <a:lnTo>
                                                <a:pt x="84" y="159"/>
                                              </a:lnTo>
                                              <a:lnTo>
                                                <a:pt x="84" y="167"/>
                                              </a:lnTo>
                                              <a:lnTo>
                                                <a:pt x="84" y="167"/>
                                              </a:lnTo>
                                              <a:lnTo>
                                                <a:pt x="85" y="187"/>
                                              </a:lnTo>
                                              <a:lnTo>
                                                <a:pt x="88" y="212"/>
                                              </a:lnTo>
                                              <a:lnTo>
                                                <a:pt x="88" y="212"/>
                                              </a:lnTo>
                                              <a:lnTo>
                                                <a:pt x="90" y="240"/>
                                              </a:lnTo>
                                              <a:lnTo>
                                                <a:pt x="93" y="264"/>
                                              </a:lnTo>
                                              <a:lnTo>
                                                <a:pt x="93" y="264"/>
                                              </a:lnTo>
                                              <a:lnTo>
                                                <a:pt x="93" y="268"/>
                                              </a:lnTo>
                                              <a:lnTo>
                                                <a:pt x="91" y="272"/>
                                              </a:lnTo>
                                              <a:lnTo>
                                                <a:pt x="91" y="272"/>
                                              </a:lnTo>
                                              <a:lnTo>
                                                <a:pt x="90" y="261"/>
                                              </a:lnTo>
                                              <a:lnTo>
                                                <a:pt x="90" y="261"/>
                                              </a:lnTo>
                                              <a:lnTo>
                                                <a:pt x="88" y="251"/>
                                              </a:lnTo>
                                              <a:lnTo>
                                                <a:pt x="86" y="241"/>
                                              </a:lnTo>
                                              <a:lnTo>
                                                <a:pt x="81" y="222"/>
                                              </a:lnTo>
                                              <a:lnTo>
                                                <a:pt x="81" y="222"/>
                                              </a:lnTo>
                                              <a:lnTo>
                                                <a:pt x="81" y="222"/>
                                              </a:lnTo>
                                              <a:lnTo>
                                                <a:pt x="81" y="222"/>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60"/>
                                      <wps:cNvSpPr>
                                        <a:spLocks/>
                                      </wps:cNvSpPr>
                                      <wps:spPr bwMode="auto">
                                        <a:xfrm>
                                          <a:off x="2687955" y="375285"/>
                                          <a:ext cx="24765" cy="130810"/>
                                        </a:xfrm>
                                        <a:custGeom>
                                          <a:avLst/>
                                          <a:gdLst>
                                            <a:gd name="T0" fmla="*/ 35 w 39"/>
                                            <a:gd name="T1" fmla="*/ 0 h 206"/>
                                            <a:gd name="T2" fmla="*/ 24 w 39"/>
                                            <a:gd name="T3" fmla="*/ 9 h 206"/>
                                            <a:gd name="T4" fmla="*/ 18 w 39"/>
                                            <a:gd name="T5" fmla="*/ 26 h 206"/>
                                            <a:gd name="T6" fmla="*/ 14 w 39"/>
                                            <a:gd name="T7" fmla="*/ 54 h 206"/>
                                            <a:gd name="T8" fmla="*/ 12 w 39"/>
                                            <a:gd name="T9" fmla="*/ 75 h 206"/>
                                            <a:gd name="T10" fmla="*/ 7 w 39"/>
                                            <a:gd name="T11" fmla="*/ 91 h 206"/>
                                            <a:gd name="T12" fmla="*/ 5 w 39"/>
                                            <a:gd name="T13" fmla="*/ 99 h 206"/>
                                            <a:gd name="T14" fmla="*/ 5 w 39"/>
                                            <a:gd name="T15" fmla="*/ 126 h 206"/>
                                            <a:gd name="T16" fmla="*/ 5 w 39"/>
                                            <a:gd name="T17" fmla="*/ 150 h 206"/>
                                            <a:gd name="T18" fmla="*/ 3 w 39"/>
                                            <a:gd name="T19" fmla="*/ 160 h 206"/>
                                            <a:gd name="T20" fmla="*/ 2 w 39"/>
                                            <a:gd name="T21" fmla="*/ 170 h 206"/>
                                            <a:gd name="T22" fmla="*/ 0 w 39"/>
                                            <a:gd name="T23" fmla="*/ 179 h 206"/>
                                            <a:gd name="T24" fmla="*/ 0 w 39"/>
                                            <a:gd name="T25" fmla="*/ 185 h 206"/>
                                            <a:gd name="T26" fmla="*/ 2 w 39"/>
                                            <a:gd name="T27" fmla="*/ 195 h 206"/>
                                            <a:gd name="T28" fmla="*/ 5 w 39"/>
                                            <a:gd name="T29" fmla="*/ 201 h 206"/>
                                            <a:gd name="T30" fmla="*/ 8 w 39"/>
                                            <a:gd name="T31" fmla="*/ 205 h 206"/>
                                            <a:gd name="T32" fmla="*/ 10 w 39"/>
                                            <a:gd name="T33" fmla="*/ 203 h 206"/>
                                            <a:gd name="T34" fmla="*/ 10 w 39"/>
                                            <a:gd name="T35" fmla="*/ 199 h 206"/>
                                            <a:gd name="T36" fmla="*/ 7 w 39"/>
                                            <a:gd name="T37" fmla="*/ 193 h 206"/>
                                            <a:gd name="T38" fmla="*/ 7 w 39"/>
                                            <a:gd name="T39" fmla="*/ 189 h 206"/>
                                            <a:gd name="T40" fmla="*/ 7 w 39"/>
                                            <a:gd name="T41" fmla="*/ 177 h 206"/>
                                            <a:gd name="T42" fmla="*/ 8 w 39"/>
                                            <a:gd name="T43" fmla="*/ 175 h 206"/>
                                            <a:gd name="T44" fmla="*/ 10 w 39"/>
                                            <a:gd name="T45" fmla="*/ 175 h 206"/>
                                            <a:gd name="T46" fmla="*/ 10 w 39"/>
                                            <a:gd name="T47" fmla="*/ 179 h 206"/>
                                            <a:gd name="T48" fmla="*/ 10 w 39"/>
                                            <a:gd name="T49" fmla="*/ 189 h 206"/>
                                            <a:gd name="T50" fmla="*/ 12 w 39"/>
                                            <a:gd name="T51" fmla="*/ 189 h 206"/>
                                            <a:gd name="T52" fmla="*/ 15 w 39"/>
                                            <a:gd name="T53" fmla="*/ 185 h 206"/>
                                            <a:gd name="T54" fmla="*/ 16 w 39"/>
                                            <a:gd name="T55" fmla="*/ 175 h 206"/>
                                            <a:gd name="T56" fmla="*/ 14 w 39"/>
                                            <a:gd name="T57" fmla="*/ 167 h 206"/>
                                            <a:gd name="T58" fmla="*/ 14 w 39"/>
                                            <a:gd name="T59" fmla="*/ 157 h 206"/>
                                            <a:gd name="T60" fmla="*/ 19 w 39"/>
                                            <a:gd name="T61" fmla="*/ 134 h 206"/>
                                            <a:gd name="T62" fmla="*/ 24 w 39"/>
                                            <a:gd name="T63" fmla="*/ 107 h 206"/>
                                            <a:gd name="T64" fmla="*/ 32 w 39"/>
                                            <a:gd name="T65" fmla="*/ 65 h 206"/>
                                            <a:gd name="T66" fmla="*/ 34 w 39"/>
                                            <a:gd name="T67" fmla="*/ 58 h 206"/>
                                            <a:gd name="T68" fmla="*/ 35 w 39"/>
                                            <a:gd name="T69" fmla="*/ 48 h 206"/>
                                            <a:gd name="T70" fmla="*/ 39 w 39"/>
                                            <a:gd name="T71" fmla="*/ 16 h 206"/>
                                            <a:gd name="T72" fmla="*/ 37 w 39"/>
                                            <a:gd name="T73" fmla="*/ 2 h 206"/>
                                            <a:gd name="T74" fmla="*/ 35 w 39"/>
                                            <a:gd name="T75" fmla="*/ 0 h 206"/>
                                            <a:gd name="T76" fmla="*/ 35 w 39"/>
                                            <a:gd name="T77" fmla="*/ 0 h 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39" h="206">
                                              <a:moveTo>
                                                <a:pt x="35" y="0"/>
                                              </a:moveTo>
                                              <a:lnTo>
                                                <a:pt x="35" y="0"/>
                                              </a:lnTo>
                                              <a:lnTo>
                                                <a:pt x="29" y="3"/>
                                              </a:lnTo>
                                              <a:lnTo>
                                                <a:pt x="24" y="9"/>
                                              </a:lnTo>
                                              <a:lnTo>
                                                <a:pt x="21" y="16"/>
                                              </a:lnTo>
                                              <a:lnTo>
                                                <a:pt x="18" y="26"/>
                                              </a:lnTo>
                                              <a:lnTo>
                                                <a:pt x="18" y="26"/>
                                              </a:lnTo>
                                              <a:lnTo>
                                                <a:pt x="14" y="54"/>
                                              </a:lnTo>
                                              <a:lnTo>
                                                <a:pt x="12" y="75"/>
                                              </a:lnTo>
                                              <a:lnTo>
                                                <a:pt x="12" y="75"/>
                                              </a:lnTo>
                                              <a:lnTo>
                                                <a:pt x="10" y="85"/>
                                              </a:lnTo>
                                              <a:lnTo>
                                                <a:pt x="7" y="91"/>
                                              </a:lnTo>
                                              <a:lnTo>
                                                <a:pt x="5" y="99"/>
                                              </a:lnTo>
                                              <a:lnTo>
                                                <a:pt x="5" y="99"/>
                                              </a:lnTo>
                                              <a:lnTo>
                                                <a:pt x="5" y="113"/>
                                              </a:lnTo>
                                              <a:lnTo>
                                                <a:pt x="5" y="126"/>
                                              </a:lnTo>
                                              <a:lnTo>
                                                <a:pt x="5" y="141"/>
                                              </a:lnTo>
                                              <a:lnTo>
                                                <a:pt x="5" y="150"/>
                                              </a:lnTo>
                                              <a:lnTo>
                                                <a:pt x="5" y="150"/>
                                              </a:lnTo>
                                              <a:lnTo>
                                                <a:pt x="3" y="160"/>
                                              </a:lnTo>
                                              <a:lnTo>
                                                <a:pt x="2" y="170"/>
                                              </a:lnTo>
                                              <a:lnTo>
                                                <a:pt x="2" y="170"/>
                                              </a:lnTo>
                                              <a:lnTo>
                                                <a:pt x="0" y="177"/>
                                              </a:lnTo>
                                              <a:lnTo>
                                                <a:pt x="0" y="179"/>
                                              </a:lnTo>
                                              <a:lnTo>
                                                <a:pt x="0" y="185"/>
                                              </a:lnTo>
                                              <a:lnTo>
                                                <a:pt x="0" y="185"/>
                                              </a:lnTo>
                                              <a:lnTo>
                                                <a:pt x="0" y="191"/>
                                              </a:lnTo>
                                              <a:lnTo>
                                                <a:pt x="2" y="195"/>
                                              </a:lnTo>
                                              <a:lnTo>
                                                <a:pt x="2" y="195"/>
                                              </a:lnTo>
                                              <a:lnTo>
                                                <a:pt x="5" y="201"/>
                                              </a:lnTo>
                                              <a:lnTo>
                                                <a:pt x="5" y="201"/>
                                              </a:lnTo>
                                              <a:lnTo>
                                                <a:pt x="8" y="205"/>
                                              </a:lnTo>
                                              <a:lnTo>
                                                <a:pt x="10" y="206"/>
                                              </a:lnTo>
                                              <a:lnTo>
                                                <a:pt x="10" y="203"/>
                                              </a:lnTo>
                                              <a:lnTo>
                                                <a:pt x="10" y="203"/>
                                              </a:lnTo>
                                              <a:lnTo>
                                                <a:pt x="10" y="199"/>
                                              </a:lnTo>
                                              <a:lnTo>
                                                <a:pt x="7" y="196"/>
                                              </a:lnTo>
                                              <a:lnTo>
                                                <a:pt x="7" y="193"/>
                                              </a:lnTo>
                                              <a:lnTo>
                                                <a:pt x="7" y="189"/>
                                              </a:lnTo>
                                              <a:lnTo>
                                                <a:pt x="7" y="189"/>
                                              </a:lnTo>
                                              <a:lnTo>
                                                <a:pt x="7" y="182"/>
                                              </a:lnTo>
                                              <a:lnTo>
                                                <a:pt x="7" y="177"/>
                                              </a:lnTo>
                                              <a:lnTo>
                                                <a:pt x="7" y="177"/>
                                              </a:lnTo>
                                              <a:lnTo>
                                                <a:pt x="8" y="175"/>
                                              </a:lnTo>
                                              <a:lnTo>
                                                <a:pt x="10" y="175"/>
                                              </a:lnTo>
                                              <a:lnTo>
                                                <a:pt x="10" y="175"/>
                                              </a:lnTo>
                                              <a:lnTo>
                                                <a:pt x="10" y="179"/>
                                              </a:lnTo>
                                              <a:lnTo>
                                                <a:pt x="10" y="179"/>
                                              </a:lnTo>
                                              <a:lnTo>
                                                <a:pt x="10" y="186"/>
                                              </a:lnTo>
                                              <a:lnTo>
                                                <a:pt x="10" y="189"/>
                                              </a:lnTo>
                                              <a:lnTo>
                                                <a:pt x="12" y="189"/>
                                              </a:lnTo>
                                              <a:lnTo>
                                                <a:pt x="12" y="189"/>
                                              </a:lnTo>
                                              <a:lnTo>
                                                <a:pt x="13" y="188"/>
                                              </a:lnTo>
                                              <a:lnTo>
                                                <a:pt x="15" y="185"/>
                                              </a:lnTo>
                                              <a:lnTo>
                                                <a:pt x="16" y="181"/>
                                              </a:lnTo>
                                              <a:lnTo>
                                                <a:pt x="16" y="175"/>
                                              </a:lnTo>
                                              <a:lnTo>
                                                <a:pt x="16" y="175"/>
                                              </a:lnTo>
                                              <a:lnTo>
                                                <a:pt x="14" y="167"/>
                                              </a:lnTo>
                                              <a:lnTo>
                                                <a:pt x="13" y="161"/>
                                              </a:lnTo>
                                              <a:lnTo>
                                                <a:pt x="14" y="157"/>
                                              </a:lnTo>
                                              <a:lnTo>
                                                <a:pt x="14" y="157"/>
                                              </a:lnTo>
                                              <a:lnTo>
                                                <a:pt x="19" y="134"/>
                                              </a:lnTo>
                                              <a:lnTo>
                                                <a:pt x="24" y="107"/>
                                              </a:lnTo>
                                              <a:lnTo>
                                                <a:pt x="24" y="107"/>
                                              </a:lnTo>
                                              <a:lnTo>
                                                <a:pt x="29" y="85"/>
                                              </a:lnTo>
                                              <a:lnTo>
                                                <a:pt x="32" y="65"/>
                                              </a:lnTo>
                                              <a:lnTo>
                                                <a:pt x="32" y="65"/>
                                              </a:lnTo>
                                              <a:lnTo>
                                                <a:pt x="34" y="58"/>
                                              </a:lnTo>
                                              <a:lnTo>
                                                <a:pt x="34" y="58"/>
                                              </a:lnTo>
                                              <a:lnTo>
                                                <a:pt x="35" y="48"/>
                                              </a:lnTo>
                                              <a:lnTo>
                                                <a:pt x="37" y="27"/>
                                              </a:lnTo>
                                              <a:lnTo>
                                                <a:pt x="39" y="16"/>
                                              </a:lnTo>
                                              <a:lnTo>
                                                <a:pt x="39" y="6"/>
                                              </a:lnTo>
                                              <a:lnTo>
                                                <a:pt x="37" y="2"/>
                                              </a:lnTo>
                                              <a:lnTo>
                                                <a:pt x="37" y="0"/>
                                              </a:lnTo>
                                              <a:lnTo>
                                                <a:pt x="35" y="0"/>
                                              </a:lnTo>
                                              <a:lnTo>
                                                <a:pt x="35" y="0"/>
                                              </a:lnTo>
                                              <a:lnTo>
                                                <a:pt x="35" y="0"/>
                                              </a:lnTo>
                                              <a:lnTo>
                                                <a:pt x="35" y="0"/>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61"/>
                                      <wps:cNvSpPr>
                                        <a:spLocks noEditPoints="1"/>
                                      </wps:cNvSpPr>
                                      <wps:spPr bwMode="auto">
                                        <a:xfrm>
                                          <a:off x="442595" y="315595"/>
                                          <a:ext cx="54610" cy="346710"/>
                                        </a:xfrm>
                                        <a:custGeom>
                                          <a:avLst/>
                                          <a:gdLst>
                                            <a:gd name="T0" fmla="*/ 83 w 86"/>
                                            <a:gd name="T1" fmla="*/ 181 h 546"/>
                                            <a:gd name="T2" fmla="*/ 80 w 86"/>
                                            <a:gd name="T3" fmla="*/ 120 h 546"/>
                                            <a:gd name="T4" fmla="*/ 69 w 86"/>
                                            <a:gd name="T5" fmla="*/ 99 h 546"/>
                                            <a:gd name="T6" fmla="*/ 61 w 86"/>
                                            <a:gd name="T7" fmla="*/ 86 h 546"/>
                                            <a:gd name="T8" fmla="*/ 71 w 86"/>
                                            <a:gd name="T9" fmla="*/ 79 h 546"/>
                                            <a:gd name="T10" fmla="*/ 74 w 86"/>
                                            <a:gd name="T11" fmla="*/ 64 h 546"/>
                                            <a:gd name="T12" fmla="*/ 69 w 86"/>
                                            <a:gd name="T13" fmla="*/ 45 h 546"/>
                                            <a:gd name="T14" fmla="*/ 64 w 86"/>
                                            <a:gd name="T15" fmla="*/ 25 h 546"/>
                                            <a:gd name="T16" fmla="*/ 51 w 86"/>
                                            <a:gd name="T17" fmla="*/ 5 h 546"/>
                                            <a:gd name="T18" fmla="*/ 32 w 86"/>
                                            <a:gd name="T19" fmla="*/ 0 h 546"/>
                                            <a:gd name="T20" fmla="*/ 22 w 86"/>
                                            <a:gd name="T21" fmla="*/ 8 h 546"/>
                                            <a:gd name="T22" fmla="*/ 12 w 86"/>
                                            <a:gd name="T23" fmla="*/ 35 h 546"/>
                                            <a:gd name="T24" fmla="*/ 9 w 86"/>
                                            <a:gd name="T25" fmla="*/ 58 h 546"/>
                                            <a:gd name="T26" fmla="*/ 7 w 86"/>
                                            <a:gd name="T27" fmla="*/ 66 h 546"/>
                                            <a:gd name="T28" fmla="*/ 5 w 86"/>
                                            <a:gd name="T29" fmla="*/ 70 h 546"/>
                                            <a:gd name="T30" fmla="*/ 10 w 86"/>
                                            <a:gd name="T31" fmla="*/ 72 h 546"/>
                                            <a:gd name="T32" fmla="*/ 15 w 86"/>
                                            <a:gd name="T33" fmla="*/ 81 h 546"/>
                                            <a:gd name="T34" fmla="*/ 12 w 86"/>
                                            <a:gd name="T35" fmla="*/ 86 h 546"/>
                                            <a:gd name="T36" fmla="*/ 0 w 86"/>
                                            <a:gd name="T37" fmla="*/ 90 h 546"/>
                                            <a:gd name="T38" fmla="*/ 0 w 86"/>
                                            <a:gd name="T39" fmla="*/ 200 h 546"/>
                                            <a:gd name="T40" fmla="*/ 0 w 86"/>
                                            <a:gd name="T41" fmla="*/ 545 h 546"/>
                                            <a:gd name="T42" fmla="*/ 7 w 86"/>
                                            <a:gd name="T43" fmla="*/ 540 h 546"/>
                                            <a:gd name="T44" fmla="*/ 14 w 86"/>
                                            <a:gd name="T45" fmla="*/ 526 h 546"/>
                                            <a:gd name="T46" fmla="*/ 19 w 86"/>
                                            <a:gd name="T47" fmla="*/ 514 h 546"/>
                                            <a:gd name="T48" fmla="*/ 17 w 86"/>
                                            <a:gd name="T49" fmla="*/ 508 h 546"/>
                                            <a:gd name="T50" fmla="*/ 12 w 86"/>
                                            <a:gd name="T51" fmla="*/ 483 h 546"/>
                                            <a:gd name="T52" fmla="*/ 15 w 86"/>
                                            <a:gd name="T53" fmla="*/ 431 h 546"/>
                                            <a:gd name="T54" fmla="*/ 12 w 86"/>
                                            <a:gd name="T55" fmla="*/ 391 h 546"/>
                                            <a:gd name="T56" fmla="*/ 22 w 86"/>
                                            <a:gd name="T57" fmla="*/ 384 h 546"/>
                                            <a:gd name="T58" fmla="*/ 25 w 86"/>
                                            <a:gd name="T59" fmla="*/ 414 h 546"/>
                                            <a:gd name="T60" fmla="*/ 24 w 86"/>
                                            <a:gd name="T61" fmla="*/ 442 h 546"/>
                                            <a:gd name="T62" fmla="*/ 25 w 86"/>
                                            <a:gd name="T63" fmla="*/ 482 h 546"/>
                                            <a:gd name="T64" fmla="*/ 22 w 86"/>
                                            <a:gd name="T65" fmla="*/ 513 h 546"/>
                                            <a:gd name="T66" fmla="*/ 22 w 86"/>
                                            <a:gd name="T67" fmla="*/ 542 h 546"/>
                                            <a:gd name="T68" fmla="*/ 29 w 86"/>
                                            <a:gd name="T69" fmla="*/ 546 h 546"/>
                                            <a:gd name="T70" fmla="*/ 45 w 86"/>
                                            <a:gd name="T71" fmla="*/ 541 h 546"/>
                                            <a:gd name="T72" fmla="*/ 42 w 86"/>
                                            <a:gd name="T73" fmla="*/ 526 h 546"/>
                                            <a:gd name="T74" fmla="*/ 37 w 86"/>
                                            <a:gd name="T75" fmla="*/ 502 h 546"/>
                                            <a:gd name="T76" fmla="*/ 47 w 86"/>
                                            <a:gd name="T77" fmla="*/ 449 h 546"/>
                                            <a:gd name="T78" fmla="*/ 52 w 86"/>
                                            <a:gd name="T79" fmla="*/ 391 h 546"/>
                                            <a:gd name="T80" fmla="*/ 74 w 86"/>
                                            <a:gd name="T81" fmla="*/ 387 h 546"/>
                                            <a:gd name="T82" fmla="*/ 84 w 86"/>
                                            <a:gd name="T83" fmla="*/ 383 h 546"/>
                                            <a:gd name="T84" fmla="*/ 76 w 86"/>
                                            <a:gd name="T85" fmla="*/ 321 h 546"/>
                                            <a:gd name="T86" fmla="*/ 81 w 86"/>
                                            <a:gd name="T87" fmla="*/ 299 h 546"/>
                                            <a:gd name="T88" fmla="*/ 83 w 86"/>
                                            <a:gd name="T89" fmla="*/ 284 h 546"/>
                                            <a:gd name="T90" fmla="*/ 81 w 86"/>
                                            <a:gd name="T91" fmla="*/ 257 h 546"/>
                                            <a:gd name="T92" fmla="*/ 85 w 86"/>
                                            <a:gd name="T93" fmla="*/ 219 h 546"/>
                                            <a:gd name="T94" fmla="*/ 69 w 86"/>
                                            <a:gd name="T95" fmla="*/ 260 h 546"/>
                                            <a:gd name="T96" fmla="*/ 60 w 86"/>
                                            <a:gd name="T97" fmla="*/ 222 h 546"/>
                                            <a:gd name="T98" fmla="*/ 61 w 86"/>
                                            <a:gd name="T99" fmla="*/ 182 h 546"/>
                                            <a:gd name="T100" fmla="*/ 64 w 86"/>
                                            <a:gd name="T101" fmla="*/ 186 h 546"/>
                                            <a:gd name="T102" fmla="*/ 72 w 86"/>
                                            <a:gd name="T103" fmla="*/ 263 h 546"/>
                                            <a:gd name="T104" fmla="*/ 69 w 86"/>
                                            <a:gd name="T105" fmla="*/ 260 h 546"/>
                                            <a:gd name="T106" fmla="*/ 74 w 86"/>
                                            <a:gd name="T107" fmla="*/ 301 h 546"/>
                                            <a:gd name="T108" fmla="*/ 73 w 86"/>
                                            <a:gd name="T109" fmla="*/ 283 h 546"/>
                                            <a:gd name="T110" fmla="*/ 76 w 86"/>
                                            <a:gd name="T111" fmla="*/ 283 h 5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 h="546">
                                              <a:moveTo>
                                                <a:pt x="85" y="197"/>
                                              </a:moveTo>
                                              <a:lnTo>
                                                <a:pt x="84" y="190"/>
                                              </a:lnTo>
                                              <a:lnTo>
                                                <a:pt x="83" y="181"/>
                                              </a:lnTo>
                                              <a:lnTo>
                                                <a:pt x="83" y="158"/>
                                              </a:lnTo>
                                              <a:lnTo>
                                                <a:pt x="82" y="131"/>
                                              </a:lnTo>
                                              <a:lnTo>
                                                <a:pt x="80" y="120"/>
                                              </a:lnTo>
                                              <a:lnTo>
                                                <a:pt x="78" y="112"/>
                                              </a:lnTo>
                                              <a:lnTo>
                                                <a:pt x="73" y="105"/>
                                              </a:lnTo>
                                              <a:lnTo>
                                                <a:pt x="69" y="99"/>
                                              </a:lnTo>
                                              <a:lnTo>
                                                <a:pt x="49" y="88"/>
                                              </a:lnTo>
                                              <a:lnTo>
                                                <a:pt x="59" y="88"/>
                                              </a:lnTo>
                                              <a:lnTo>
                                                <a:pt x="61" y="86"/>
                                              </a:lnTo>
                                              <a:lnTo>
                                                <a:pt x="69" y="86"/>
                                              </a:lnTo>
                                              <a:lnTo>
                                                <a:pt x="70" y="85"/>
                                              </a:lnTo>
                                              <a:lnTo>
                                                <a:pt x="71" y="79"/>
                                              </a:lnTo>
                                              <a:lnTo>
                                                <a:pt x="73" y="74"/>
                                              </a:lnTo>
                                              <a:lnTo>
                                                <a:pt x="74" y="72"/>
                                              </a:lnTo>
                                              <a:lnTo>
                                                <a:pt x="74" y="64"/>
                                              </a:lnTo>
                                              <a:lnTo>
                                                <a:pt x="72" y="57"/>
                                              </a:lnTo>
                                              <a:lnTo>
                                                <a:pt x="69" y="50"/>
                                              </a:lnTo>
                                              <a:lnTo>
                                                <a:pt x="69" y="45"/>
                                              </a:lnTo>
                                              <a:lnTo>
                                                <a:pt x="69" y="41"/>
                                              </a:lnTo>
                                              <a:lnTo>
                                                <a:pt x="67" y="34"/>
                                              </a:lnTo>
                                              <a:lnTo>
                                                <a:pt x="64" y="25"/>
                                              </a:lnTo>
                                              <a:lnTo>
                                                <a:pt x="59" y="17"/>
                                              </a:lnTo>
                                              <a:lnTo>
                                                <a:pt x="54" y="9"/>
                                              </a:lnTo>
                                              <a:lnTo>
                                                <a:pt x="51" y="5"/>
                                              </a:lnTo>
                                              <a:lnTo>
                                                <a:pt x="47" y="2"/>
                                              </a:lnTo>
                                              <a:lnTo>
                                                <a:pt x="40" y="0"/>
                                              </a:lnTo>
                                              <a:lnTo>
                                                <a:pt x="32" y="0"/>
                                              </a:lnTo>
                                              <a:lnTo>
                                                <a:pt x="27" y="2"/>
                                              </a:lnTo>
                                              <a:lnTo>
                                                <a:pt x="24" y="4"/>
                                              </a:lnTo>
                                              <a:lnTo>
                                                <a:pt x="22" y="8"/>
                                              </a:lnTo>
                                              <a:lnTo>
                                                <a:pt x="17" y="17"/>
                                              </a:lnTo>
                                              <a:lnTo>
                                                <a:pt x="15" y="27"/>
                                              </a:lnTo>
                                              <a:lnTo>
                                                <a:pt x="12" y="35"/>
                                              </a:lnTo>
                                              <a:lnTo>
                                                <a:pt x="12" y="50"/>
                                              </a:lnTo>
                                              <a:lnTo>
                                                <a:pt x="12" y="54"/>
                                              </a:lnTo>
                                              <a:lnTo>
                                                <a:pt x="9" y="58"/>
                                              </a:lnTo>
                                              <a:lnTo>
                                                <a:pt x="7" y="61"/>
                                              </a:lnTo>
                                              <a:lnTo>
                                                <a:pt x="7" y="64"/>
                                              </a:lnTo>
                                              <a:lnTo>
                                                <a:pt x="7" y="66"/>
                                              </a:lnTo>
                                              <a:lnTo>
                                                <a:pt x="5" y="68"/>
                                              </a:lnTo>
                                              <a:lnTo>
                                                <a:pt x="5" y="69"/>
                                              </a:lnTo>
                                              <a:lnTo>
                                                <a:pt x="5" y="70"/>
                                              </a:lnTo>
                                              <a:lnTo>
                                                <a:pt x="9" y="71"/>
                                              </a:lnTo>
                                              <a:lnTo>
                                                <a:pt x="10" y="72"/>
                                              </a:lnTo>
                                              <a:lnTo>
                                                <a:pt x="10" y="72"/>
                                              </a:lnTo>
                                              <a:lnTo>
                                                <a:pt x="12" y="75"/>
                                              </a:lnTo>
                                              <a:lnTo>
                                                <a:pt x="14" y="78"/>
                                              </a:lnTo>
                                              <a:lnTo>
                                                <a:pt x="15" y="81"/>
                                              </a:lnTo>
                                              <a:lnTo>
                                                <a:pt x="17" y="82"/>
                                              </a:lnTo>
                                              <a:lnTo>
                                                <a:pt x="15" y="85"/>
                                              </a:lnTo>
                                              <a:lnTo>
                                                <a:pt x="12" y="86"/>
                                              </a:lnTo>
                                              <a:lnTo>
                                                <a:pt x="10" y="88"/>
                                              </a:lnTo>
                                              <a:lnTo>
                                                <a:pt x="5" y="88"/>
                                              </a:lnTo>
                                              <a:lnTo>
                                                <a:pt x="0" y="90"/>
                                              </a:lnTo>
                                              <a:lnTo>
                                                <a:pt x="0" y="190"/>
                                              </a:lnTo>
                                              <a:lnTo>
                                                <a:pt x="0" y="192"/>
                                              </a:lnTo>
                                              <a:lnTo>
                                                <a:pt x="0" y="200"/>
                                              </a:lnTo>
                                              <a:lnTo>
                                                <a:pt x="0" y="209"/>
                                              </a:lnTo>
                                              <a:lnTo>
                                                <a:pt x="0" y="210"/>
                                              </a:lnTo>
                                              <a:lnTo>
                                                <a:pt x="0" y="545"/>
                                              </a:lnTo>
                                              <a:lnTo>
                                                <a:pt x="4" y="545"/>
                                              </a:lnTo>
                                              <a:lnTo>
                                                <a:pt x="5" y="544"/>
                                              </a:lnTo>
                                              <a:lnTo>
                                                <a:pt x="7" y="540"/>
                                              </a:lnTo>
                                              <a:lnTo>
                                                <a:pt x="9" y="536"/>
                                              </a:lnTo>
                                              <a:lnTo>
                                                <a:pt x="10" y="530"/>
                                              </a:lnTo>
                                              <a:lnTo>
                                                <a:pt x="14" y="526"/>
                                              </a:lnTo>
                                              <a:lnTo>
                                                <a:pt x="17" y="523"/>
                                              </a:lnTo>
                                              <a:lnTo>
                                                <a:pt x="19" y="521"/>
                                              </a:lnTo>
                                              <a:lnTo>
                                                <a:pt x="19" y="514"/>
                                              </a:lnTo>
                                              <a:lnTo>
                                                <a:pt x="17" y="513"/>
                                              </a:lnTo>
                                              <a:lnTo>
                                                <a:pt x="15" y="512"/>
                                              </a:lnTo>
                                              <a:lnTo>
                                                <a:pt x="17" y="508"/>
                                              </a:lnTo>
                                              <a:lnTo>
                                                <a:pt x="17" y="501"/>
                                              </a:lnTo>
                                              <a:lnTo>
                                                <a:pt x="12" y="489"/>
                                              </a:lnTo>
                                              <a:lnTo>
                                                <a:pt x="12" y="483"/>
                                              </a:lnTo>
                                              <a:lnTo>
                                                <a:pt x="12" y="476"/>
                                              </a:lnTo>
                                              <a:lnTo>
                                                <a:pt x="14" y="454"/>
                                              </a:lnTo>
                                              <a:lnTo>
                                                <a:pt x="15" y="431"/>
                                              </a:lnTo>
                                              <a:lnTo>
                                                <a:pt x="15" y="415"/>
                                              </a:lnTo>
                                              <a:lnTo>
                                                <a:pt x="14" y="402"/>
                                              </a:lnTo>
                                              <a:lnTo>
                                                <a:pt x="12" y="391"/>
                                              </a:lnTo>
                                              <a:lnTo>
                                                <a:pt x="15" y="378"/>
                                              </a:lnTo>
                                              <a:lnTo>
                                                <a:pt x="19" y="383"/>
                                              </a:lnTo>
                                              <a:lnTo>
                                                <a:pt x="22" y="384"/>
                                              </a:lnTo>
                                              <a:lnTo>
                                                <a:pt x="24" y="384"/>
                                              </a:lnTo>
                                              <a:lnTo>
                                                <a:pt x="25" y="395"/>
                                              </a:lnTo>
                                              <a:lnTo>
                                                <a:pt x="25" y="414"/>
                                              </a:lnTo>
                                              <a:lnTo>
                                                <a:pt x="24" y="421"/>
                                              </a:lnTo>
                                              <a:lnTo>
                                                <a:pt x="24" y="429"/>
                                              </a:lnTo>
                                              <a:lnTo>
                                                <a:pt x="24" y="442"/>
                                              </a:lnTo>
                                              <a:lnTo>
                                                <a:pt x="24" y="460"/>
                                              </a:lnTo>
                                              <a:lnTo>
                                                <a:pt x="25" y="476"/>
                                              </a:lnTo>
                                              <a:lnTo>
                                                <a:pt x="25" y="482"/>
                                              </a:lnTo>
                                              <a:lnTo>
                                                <a:pt x="24" y="488"/>
                                              </a:lnTo>
                                              <a:lnTo>
                                                <a:pt x="24" y="501"/>
                                              </a:lnTo>
                                              <a:lnTo>
                                                <a:pt x="22" y="513"/>
                                              </a:lnTo>
                                              <a:lnTo>
                                                <a:pt x="22" y="530"/>
                                              </a:lnTo>
                                              <a:lnTo>
                                                <a:pt x="22" y="537"/>
                                              </a:lnTo>
                                              <a:lnTo>
                                                <a:pt x="22" y="542"/>
                                              </a:lnTo>
                                              <a:lnTo>
                                                <a:pt x="24" y="545"/>
                                              </a:lnTo>
                                              <a:lnTo>
                                                <a:pt x="25" y="545"/>
                                              </a:lnTo>
                                              <a:lnTo>
                                                <a:pt x="29" y="546"/>
                                              </a:lnTo>
                                              <a:lnTo>
                                                <a:pt x="40" y="544"/>
                                              </a:lnTo>
                                              <a:lnTo>
                                                <a:pt x="44" y="542"/>
                                              </a:lnTo>
                                              <a:lnTo>
                                                <a:pt x="45" y="541"/>
                                              </a:lnTo>
                                              <a:lnTo>
                                                <a:pt x="45" y="536"/>
                                              </a:lnTo>
                                              <a:lnTo>
                                                <a:pt x="44" y="533"/>
                                              </a:lnTo>
                                              <a:lnTo>
                                                <a:pt x="42" y="526"/>
                                              </a:lnTo>
                                              <a:lnTo>
                                                <a:pt x="39" y="515"/>
                                              </a:lnTo>
                                              <a:lnTo>
                                                <a:pt x="37" y="509"/>
                                              </a:lnTo>
                                              <a:lnTo>
                                                <a:pt x="37" y="502"/>
                                              </a:lnTo>
                                              <a:lnTo>
                                                <a:pt x="39" y="492"/>
                                              </a:lnTo>
                                              <a:lnTo>
                                                <a:pt x="40" y="479"/>
                                              </a:lnTo>
                                              <a:lnTo>
                                                <a:pt x="47" y="449"/>
                                              </a:lnTo>
                                              <a:lnTo>
                                                <a:pt x="50" y="434"/>
                                              </a:lnTo>
                                              <a:lnTo>
                                                <a:pt x="52" y="421"/>
                                              </a:lnTo>
                                              <a:lnTo>
                                                <a:pt x="52" y="391"/>
                                              </a:lnTo>
                                              <a:lnTo>
                                                <a:pt x="66" y="392"/>
                                              </a:lnTo>
                                              <a:lnTo>
                                                <a:pt x="69" y="391"/>
                                              </a:lnTo>
                                              <a:lnTo>
                                                <a:pt x="74" y="387"/>
                                              </a:lnTo>
                                              <a:lnTo>
                                                <a:pt x="77" y="384"/>
                                              </a:lnTo>
                                              <a:lnTo>
                                                <a:pt x="81" y="383"/>
                                              </a:lnTo>
                                              <a:lnTo>
                                                <a:pt x="84" y="383"/>
                                              </a:lnTo>
                                              <a:lnTo>
                                                <a:pt x="81" y="361"/>
                                              </a:lnTo>
                                              <a:lnTo>
                                                <a:pt x="78" y="341"/>
                                              </a:lnTo>
                                              <a:lnTo>
                                                <a:pt x="76" y="321"/>
                                              </a:lnTo>
                                              <a:lnTo>
                                                <a:pt x="75" y="307"/>
                                              </a:lnTo>
                                              <a:lnTo>
                                                <a:pt x="80" y="301"/>
                                              </a:lnTo>
                                              <a:lnTo>
                                                <a:pt x="81" y="299"/>
                                              </a:lnTo>
                                              <a:lnTo>
                                                <a:pt x="82" y="293"/>
                                              </a:lnTo>
                                              <a:lnTo>
                                                <a:pt x="83" y="288"/>
                                              </a:lnTo>
                                              <a:lnTo>
                                                <a:pt x="83" y="284"/>
                                              </a:lnTo>
                                              <a:lnTo>
                                                <a:pt x="82" y="279"/>
                                              </a:lnTo>
                                              <a:lnTo>
                                                <a:pt x="81" y="266"/>
                                              </a:lnTo>
                                              <a:lnTo>
                                                <a:pt x="81" y="257"/>
                                              </a:lnTo>
                                              <a:lnTo>
                                                <a:pt x="82" y="247"/>
                                              </a:lnTo>
                                              <a:lnTo>
                                                <a:pt x="84" y="234"/>
                                              </a:lnTo>
                                              <a:lnTo>
                                                <a:pt x="85" y="219"/>
                                              </a:lnTo>
                                              <a:lnTo>
                                                <a:pt x="86" y="207"/>
                                              </a:lnTo>
                                              <a:lnTo>
                                                <a:pt x="85" y="197"/>
                                              </a:lnTo>
                                              <a:close/>
                                              <a:moveTo>
                                                <a:pt x="69" y="260"/>
                                              </a:moveTo>
                                              <a:lnTo>
                                                <a:pt x="67" y="250"/>
                                              </a:lnTo>
                                              <a:lnTo>
                                                <a:pt x="65" y="240"/>
                                              </a:lnTo>
                                              <a:lnTo>
                                                <a:pt x="60" y="222"/>
                                              </a:lnTo>
                                              <a:lnTo>
                                                <a:pt x="59" y="210"/>
                                              </a:lnTo>
                                              <a:lnTo>
                                                <a:pt x="59" y="202"/>
                                              </a:lnTo>
                                              <a:lnTo>
                                                <a:pt x="61" y="182"/>
                                              </a:lnTo>
                                              <a:lnTo>
                                                <a:pt x="64" y="158"/>
                                              </a:lnTo>
                                              <a:lnTo>
                                                <a:pt x="64" y="166"/>
                                              </a:lnTo>
                                              <a:lnTo>
                                                <a:pt x="64" y="186"/>
                                              </a:lnTo>
                                              <a:lnTo>
                                                <a:pt x="67" y="210"/>
                                              </a:lnTo>
                                              <a:lnTo>
                                                <a:pt x="69" y="239"/>
                                              </a:lnTo>
                                              <a:lnTo>
                                                <a:pt x="72" y="263"/>
                                              </a:lnTo>
                                              <a:lnTo>
                                                <a:pt x="72" y="267"/>
                                              </a:lnTo>
                                              <a:lnTo>
                                                <a:pt x="70" y="272"/>
                                              </a:lnTo>
                                              <a:lnTo>
                                                <a:pt x="69" y="260"/>
                                              </a:lnTo>
                                              <a:close/>
                                              <a:moveTo>
                                                <a:pt x="76" y="296"/>
                                              </a:moveTo>
                                              <a:lnTo>
                                                <a:pt x="75" y="299"/>
                                              </a:lnTo>
                                              <a:lnTo>
                                                <a:pt x="74" y="301"/>
                                              </a:lnTo>
                                              <a:lnTo>
                                                <a:pt x="72" y="287"/>
                                              </a:lnTo>
                                              <a:lnTo>
                                                <a:pt x="73" y="286"/>
                                              </a:lnTo>
                                              <a:lnTo>
                                                <a:pt x="73" y="283"/>
                                              </a:lnTo>
                                              <a:lnTo>
                                                <a:pt x="74" y="281"/>
                                              </a:lnTo>
                                              <a:lnTo>
                                                <a:pt x="75" y="281"/>
                                              </a:lnTo>
                                              <a:lnTo>
                                                <a:pt x="76" y="283"/>
                                              </a:lnTo>
                                              <a:lnTo>
                                                <a:pt x="76" y="296"/>
                                              </a:lnTo>
                                              <a:close/>
                                            </a:path>
                                          </a:pathLst>
                                        </a:custGeom>
                                        <a:solidFill>
                                          <a:srgbClr val="7170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62"/>
                                      <wps:cNvSpPr>
                                        <a:spLocks/>
                                      </wps:cNvSpPr>
                                      <wps:spPr bwMode="auto">
                                        <a:xfrm>
                                          <a:off x="442595" y="377190"/>
                                          <a:ext cx="1270" cy="31750"/>
                                        </a:xfrm>
                                        <a:custGeom>
                                          <a:avLst/>
                                          <a:gdLst>
                                            <a:gd name="T0" fmla="*/ 2 w 2"/>
                                            <a:gd name="T1" fmla="*/ 1 h 50"/>
                                            <a:gd name="T2" fmla="*/ 1 w 2"/>
                                            <a:gd name="T3" fmla="*/ 0 h 50"/>
                                            <a:gd name="T4" fmla="*/ 0 w 2"/>
                                            <a:gd name="T5" fmla="*/ 0 h 50"/>
                                            <a:gd name="T6" fmla="*/ 0 w 2"/>
                                            <a:gd name="T7" fmla="*/ 0 h 50"/>
                                            <a:gd name="T8" fmla="*/ 0 w 2"/>
                                            <a:gd name="T9" fmla="*/ 50 h 50"/>
                                            <a:gd name="T10" fmla="*/ 0 w 2"/>
                                            <a:gd name="T11" fmla="*/ 48 h 50"/>
                                            <a:gd name="T12" fmla="*/ 2 w 2"/>
                                            <a:gd name="T13" fmla="*/ 27 h 50"/>
                                            <a:gd name="T14" fmla="*/ 2 w 2"/>
                                            <a:gd name="T15" fmla="*/ 16 h 50"/>
                                            <a:gd name="T16" fmla="*/ 2 w 2"/>
                                            <a:gd name="T17" fmla="*/ 6 h 50"/>
                                            <a:gd name="T18" fmla="*/ 2 w 2"/>
                                            <a:gd name="T19" fmla="*/ 1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 h="50">
                                              <a:moveTo>
                                                <a:pt x="2" y="1"/>
                                              </a:moveTo>
                                              <a:lnTo>
                                                <a:pt x="1" y="0"/>
                                              </a:lnTo>
                                              <a:lnTo>
                                                <a:pt x="0" y="0"/>
                                              </a:lnTo>
                                              <a:lnTo>
                                                <a:pt x="0" y="0"/>
                                              </a:lnTo>
                                              <a:lnTo>
                                                <a:pt x="0" y="50"/>
                                              </a:lnTo>
                                              <a:lnTo>
                                                <a:pt x="0" y="48"/>
                                              </a:lnTo>
                                              <a:lnTo>
                                                <a:pt x="2" y="27"/>
                                              </a:lnTo>
                                              <a:lnTo>
                                                <a:pt x="2" y="16"/>
                                              </a:lnTo>
                                              <a:lnTo>
                                                <a:pt x="2" y="6"/>
                                              </a:lnTo>
                                              <a:lnTo>
                                                <a:pt x="2" y="1"/>
                                              </a:lnTo>
                                              <a:close/>
                                            </a:path>
                                          </a:pathLst>
                                        </a:custGeom>
                                        <a:solidFill>
                                          <a:srgbClr val="7170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63"/>
                                      <wps:cNvSpPr>
                                        <a:spLocks/>
                                      </wps:cNvSpPr>
                                      <wps:spPr bwMode="auto">
                                        <a:xfrm>
                                          <a:off x="1335405" y="284480"/>
                                          <a:ext cx="64135" cy="361315"/>
                                        </a:xfrm>
                                        <a:custGeom>
                                          <a:avLst/>
                                          <a:gdLst>
                                            <a:gd name="T0" fmla="*/ 93 w 101"/>
                                            <a:gd name="T1" fmla="*/ 243 h 569"/>
                                            <a:gd name="T2" fmla="*/ 88 w 101"/>
                                            <a:gd name="T3" fmla="*/ 235 h 569"/>
                                            <a:gd name="T4" fmla="*/ 84 w 101"/>
                                            <a:gd name="T5" fmla="*/ 224 h 569"/>
                                            <a:gd name="T6" fmla="*/ 78 w 101"/>
                                            <a:gd name="T7" fmla="*/ 216 h 569"/>
                                            <a:gd name="T8" fmla="*/ 67 w 101"/>
                                            <a:gd name="T9" fmla="*/ 195 h 569"/>
                                            <a:gd name="T10" fmla="*/ 59 w 101"/>
                                            <a:gd name="T11" fmla="*/ 174 h 569"/>
                                            <a:gd name="T12" fmla="*/ 52 w 101"/>
                                            <a:gd name="T13" fmla="*/ 150 h 569"/>
                                            <a:gd name="T14" fmla="*/ 46 w 101"/>
                                            <a:gd name="T15" fmla="*/ 130 h 569"/>
                                            <a:gd name="T16" fmla="*/ 40 w 101"/>
                                            <a:gd name="T17" fmla="*/ 101 h 569"/>
                                            <a:gd name="T18" fmla="*/ 29 w 101"/>
                                            <a:gd name="T19" fmla="*/ 90 h 569"/>
                                            <a:gd name="T20" fmla="*/ 35 w 101"/>
                                            <a:gd name="T21" fmla="*/ 83 h 569"/>
                                            <a:gd name="T22" fmla="*/ 36 w 101"/>
                                            <a:gd name="T23" fmla="*/ 69 h 569"/>
                                            <a:gd name="T24" fmla="*/ 41 w 101"/>
                                            <a:gd name="T25" fmla="*/ 64 h 569"/>
                                            <a:gd name="T26" fmla="*/ 38 w 101"/>
                                            <a:gd name="T27" fmla="*/ 50 h 569"/>
                                            <a:gd name="T28" fmla="*/ 39 w 101"/>
                                            <a:gd name="T29" fmla="*/ 33 h 569"/>
                                            <a:gd name="T30" fmla="*/ 41 w 101"/>
                                            <a:gd name="T31" fmla="*/ 19 h 569"/>
                                            <a:gd name="T32" fmla="*/ 40 w 101"/>
                                            <a:gd name="T33" fmla="*/ 12 h 569"/>
                                            <a:gd name="T34" fmla="*/ 36 w 101"/>
                                            <a:gd name="T35" fmla="*/ 12 h 569"/>
                                            <a:gd name="T36" fmla="*/ 34 w 101"/>
                                            <a:gd name="T37" fmla="*/ 8 h 569"/>
                                            <a:gd name="T38" fmla="*/ 29 w 101"/>
                                            <a:gd name="T39" fmla="*/ 5 h 569"/>
                                            <a:gd name="T40" fmla="*/ 24 w 101"/>
                                            <a:gd name="T41" fmla="*/ 2 h 569"/>
                                            <a:gd name="T42" fmla="*/ 11 w 101"/>
                                            <a:gd name="T43" fmla="*/ 1 h 569"/>
                                            <a:gd name="T44" fmla="*/ 8 w 101"/>
                                            <a:gd name="T45" fmla="*/ 4 h 569"/>
                                            <a:gd name="T46" fmla="*/ 0 w 101"/>
                                            <a:gd name="T47" fmla="*/ 8 h 569"/>
                                            <a:gd name="T48" fmla="*/ 6 w 101"/>
                                            <a:gd name="T49" fmla="*/ 410 h 569"/>
                                            <a:gd name="T50" fmla="*/ 13 w 101"/>
                                            <a:gd name="T51" fmla="*/ 428 h 569"/>
                                            <a:gd name="T52" fmla="*/ 18 w 101"/>
                                            <a:gd name="T53" fmla="*/ 447 h 569"/>
                                            <a:gd name="T54" fmla="*/ 24 w 101"/>
                                            <a:gd name="T55" fmla="*/ 471 h 569"/>
                                            <a:gd name="T56" fmla="*/ 28 w 101"/>
                                            <a:gd name="T57" fmla="*/ 487 h 569"/>
                                            <a:gd name="T58" fmla="*/ 35 w 101"/>
                                            <a:gd name="T59" fmla="*/ 519 h 569"/>
                                            <a:gd name="T60" fmla="*/ 41 w 101"/>
                                            <a:gd name="T61" fmla="*/ 534 h 569"/>
                                            <a:gd name="T62" fmla="*/ 42 w 101"/>
                                            <a:gd name="T63" fmla="*/ 552 h 569"/>
                                            <a:gd name="T64" fmla="*/ 42 w 101"/>
                                            <a:gd name="T65" fmla="*/ 567 h 569"/>
                                            <a:gd name="T66" fmla="*/ 64 w 101"/>
                                            <a:gd name="T67" fmla="*/ 567 h 569"/>
                                            <a:gd name="T68" fmla="*/ 87 w 101"/>
                                            <a:gd name="T69" fmla="*/ 556 h 569"/>
                                            <a:gd name="T70" fmla="*/ 93 w 101"/>
                                            <a:gd name="T71" fmla="*/ 543 h 569"/>
                                            <a:gd name="T72" fmla="*/ 87 w 101"/>
                                            <a:gd name="T73" fmla="*/ 540 h 569"/>
                                            <a:gd name="T74" fmla="*/ 72 w 101"/>
                                            <a:gd name="T75" fmla="*/ 536 h 569"/>
                                            <a:gd name="T76" fmla="*/ 73 w 101"/>
                                            <a:gd name="T77" fmla="*/ 525 h 569"/>
                                            <a:gd name="T78" fmla="*/ 62 w 101"/>
                                            <a:gd name="T79" fmla="*/ 488 h 569"/>
                                            <a:gd name="T80" fmla="*/ 48 w 101"/>
                                            <a:gd name="T81" fmla="*/ 453 h 569"/>
                                            <a:gd name="T82" fmla="*/ 44 w 101"/>
                                            <a:gd name="T83" fmla="*/ 421 h 569"/>
                                            <a:gd name="T84" fmla="*/ 41 w 101"/>
                                            <a:gd name="T85" fmla="*/ 378 h 569"/>
                                            <a:gd name="T86" fmla="*/ 29 w 101"/>
                                            <a:gd name="T87" fmla="*/ 337 h 569"/>
                                            <a:gd name="T88" fmla="*/ 28 w 101"/>
                                            <a:gd name="T89" fmla="*/ 326 h 569"/>
                                            <a:gd name="T90" fmla="*/ 28 w 101"/>
                                            <a:gd name="T91" fmla="*/ 307 h 569"/>
                                            <a:gd name="T92" fmla="*/ 28 w 101"/>
                                            <a:gd name="T93" fmla="*/ 295 h 569"/>
                                            <a:gd name="T94" fmla="*/ 29 w 101"/>
                                            <a:gd name="T95" fmla="*/ 285 h 569"/>
                                            <a:gd name="T96" fmla="*/ 29 w 101"/>
                                            <a:gd name="T97" fmla="*/ 268 h 569"/>
                                            <a:gd name="T98" fmla="*/ 30 w 101"/>
                                            <a:gd name="T99" fmla="*/ 256 h 569"/>
                                            <a:gd name="T100" fmla="*/ 31 w 101"/>
                                            <a:gd name="T101" fmla="*/ 220 h 569"/>
                                            <a:gd name="T102" fmla="*/ 31 w 101"/>
                                            <a:gd name="T103" fmla="*/ 200 h 569"/>
                                            <a:gd name="T104" fmla="*/ 39 w 101"/>
                                            <a:gd name="T105" fmla="*/ 203 h 569"/>
                                            <a:gd name="T106" fmla="*/ 51 w 101"/>
                                            <a:gd name="T107" fmla="*/ 224 h 569"/>
                                            <a:gd name="T108" fmla="*/ 73 w 101"/>
                                            <a:gd name="T109" fmla="*/ 249 h 569"/>
                                            <a:gd name="T110" fmla="*/ 78 w 101"/>
                                            <a:gd name="T111" fmla="*/ 255 h 569"/>
                                            <a:gd name="T112" fmla="*/ 90 w 101"/>
                                            <a:gd name="T113" fmla="*/ 261 h 569"/>
                                            <a:gd name="T114" fmla="*/ 93 w 101"/>
                                            <a:gd name="T115" fmla="*/ 266 h 569"/>
                                            <a:gd name="T116" fmla="*/ 94 w 101"/>
                                            <a:gd name="T117" fmla="*/ 273 h 569"/>
                                            <a:gd name="T118" fmla="*/ 100 w 101"/>
                                            <a:gd name="T119" fmla="*/ 266 h 569"/>
                                            <a:gd name="T120" fmla="*/ 100 w 101"/>
                                            <a:gd name="T121" fmla="*/ 258 h 5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01" h="569">
                                              <a:moveTo>
                                                <a:pt x="100" y="258"/>
                                              </a:moveTo>
                                              <a:lnTo>
                                                <a:pt x="98" y="249"/>
                                              </a:lnTo>
                                              <a:lnTo>
                                                <a:pt x="97" y="246"/>
                                              </a:lnTo>
                                              <a:lnTo>
                                                <a:pt x="95" y="245"/>
                                              </a:lnTo>
                                              <a:lnTo>
                                                <a:pt x="93" y="243"/>
                                              </a:lnTo>
                                              <a:lnTo>
                                                <a:pt x="91" y="241"/>
                                              </a:lnTo>
                                              <a:lnTo>
                                                <a:pt x="90" y="239"/>
                                              </a:lnTo>
                                              <a:lnTo>
                                                <a:pt x="90" y="238"/>
                                              </a:lnTo>
                                              <a:lnTo>
                                                <a:pt x="90" y="237"/>
                                              </a:lnTo>
                                              <a:lnTo>
                                                <a:pt x="88" y="235"/>
                                              </a:lnTo>
                                              <a:lnTo>
                                                <a:pt x="87" y="233"/>
                                              </a:lnTo>
                                              <a:lnTo>
                                                <a:pt x="86" y="229"/>
                                              </a:lnTo>
                                              <a:lnTo>
                                                <a:pt x="85" y="228"/>
                                              </a:lnTo>
                                              <a:lnTo>
                                                <a:pt x="84" y="225"/>
                                              </a:lnTo>
                                              <a:lnTo>
                                                <a:pt x="84" y="224"/>
                                              </a:lnTo>
                                              <a:lnTo>
                                                <a:pt x="82" y="222"/>
                                              </a:lnTo>
                                              <a:lnTo>
                                                <a:pt x="80" y="221"/>
                                              </a:lnTo>
                                              <a:lnTo>
                                                <a:pt x="79" y="220"/>
                                              </a:lnTo>
                                              <a:lnTo>
                                                <a:pt x="78" y="218"/>
                                              </a:lnTo>
                                              <a:lnTo>
                                                <a:pt x="78" y="216"/>
                                              </a:lnTo>
                                              <a:lnTo>
                                                <a:pt x="76" y="214"/>
                                              </a:lnTo>
                                              <a:lnTo>
                                                <a:pt x="74" y="208"/>
                                              </a:lnTo>
                                              <a:lnTo>
                                                <a:pt x="71" y="202"/>
                                              </a:lnTo>
                                              <a:lnTo>
                                                <a:pt x="71" y="200"/>
                                              </a:lnTo>
                                              <a:lnTo>
                                                <a:pt x="67" y="195"/>
                                              </a:lnTo>
                                              <a:lnTo>
                                                <a:pt x="67" y="194"/>
                                              </a:lnTo>
                                              <a:lnTo>
                                                <a:pt x="66" y="191"/>
                                              </a:lnTo>
                                              <a:lnTo>
                                                <a:pt x="66" y="188"/>
                                              </a:lnTo>
                                              <a:lnTo>
                                                <a:pt x="65" y="184"/>
                                              </a:lnTo>
                                              <a:lnTo>
                                                <a:pt x="59" y="174"/>
                                              </a:lnTo>
                                              <a:lnTo>
                                                <a:pt x="56" y="168"/>
                                              </a:lnTo>
                                              <a:lnTo>
                                                <a:pt x="53" y="161"/>
                                              </a:lnTo>
                                              <a:lnTo>
                                                <a:pt x="52" y="159"/>
                                              </a:lnTo>
                                              <a:lnTo>
                                                <a:pt x="52" y="152"/>
                                              </a:lnTo>
                                              <a:lnTo>
                                                <a:pt x="52" y="150"/>
                                              </a:lnTo>
                                              <a:lnTo>
                                                <a:pt x="51" y="147"/>
                                              </a:lnTo>
                                              <a:lnTo>
                                                <a:pt x="50" y="144"/>
                                              </a:lnTo>
                                              <a:lnTo>
                                                <a:pt x="48" y="141"/>
                                              </a:lnTo>
                                              <a:lnTo>
                                                <a:pt x="47" y="137"/>
                                              </a:lnTo>
                                              <a:lnTo>
                                                <a:pt x="46" y="130"/>
                                              </a:lnTo>
                                              <a:lnTo>
                                                <a:pt x="46" y="122"/>
                                              </a:lnTo>
                                              <a:lnTo>
                                                <a:pt x="45" y="118"/>
                                              </a:lnTo>
                                              <a:lnTo>
                                                <a:pt x="44" y="114"/>
                                              </a:lnTo>
                                              <a:lnTo>
                                                <a:pt x="41" y="105"/>
                                              </a:lnTo>
                                              <a:lnTo>
                                                <a:pt x="40" y="101"/>
                                              </a:lnTo>
                                              <a:lnTo>
                                                <a:pt x="39" y="98"/>
                                              </a:lnTo>
                                              <a:lnTo>
                                                <a:pt x="36" y="95"/>
                                              </a:lnTo>
                                              <a:lnTo>
                                                <a:pt x="35" y="93"/>
                                              </a:lnTo>
                                              <a:lnTo>
                                                <a:pt x="31" y="91"/>
                                              </a:lnTo>
                                              <a:lnTo>
                                                <a:pt x="29" y="90"/>
                                              </a:lnTo>
                                              <a:lnTo>
                                                <a:pt x="27" y="89"/>
                                              </a:lnTo>
                                              <a:lnTo>
                                                <a:pt x="27" y="88"/>
                                              </a:lnTo>
                                              <a:lnTo>
                                                <a:pt x="30" y="87"/>
                                              </a:lnTo>
                                              <a:lnTo>
                                                <a:pt x="34" y="85"/>
                                              </a:lnTo>
                                              <a:lnTo>
                                                <a:pt x="35" y="83"/>
                                              </a:lnTo>
                                              <a:lnTo>
                                                <a:pt x="35" y="81"/>
                                              </a:lnTo>
                                              <a:lnTo>
                                                <a:pt x="35" y="77"/>
                                              </a:lnTo>
                                              <a:lnTo>
                                                <a:pt x="36" y="73"/>
                                              </a:lnTo>
                                              <a:lnTo>
                                                <a:pt x="36" y="69"/>
                                              </a:lnTo>
                                              <a:lnTo>
                                                <a:pt x="36" y="69"/>
                                              </a:lnTo>
                                              <a:lnTo>
                                                <a:pt x="36" y="67"/>
                                              </a:lnTo>
                                              <a:lnTo>
                                                <a:pt x="38" y="66"/>
                                              </a:lnTo>
                                              <a:lnTo>
                                                <a:pt x="39" y="65"/>
                                              </a:lnTo>
                                              <a:lnTo>
                                                <a:pt x="41" y="65"/>
                                              </a:lnTo>
                                              <a:lnTo>
                                                <a:pt x="41" y="64"/>
                                              </a:lnTo>
                                              <a:lnTo>
                                                <a:pt x="41" y="62"/>
                                              </a:lnTo>
                                              <a:lnTo>
                                                <a:pt x="41" y="60"/>
                                              </a:lnTo>
                                              <a:lnTo>
                                                <a:pt x="39" y="58"/>
                                              </a:lnTo>
                                              <a:lnTo>
                                                <a:pt x="38" y="53"/>
                                              </a:lnTo>
                                              <a:lnTo>
                                                <a:pt x="38" y="50"/>
                                              </a:lnTo>
                                              <a:lnTo>
                                                <a:pt x="38" y="48"/>
                                              </a:lnTo>
                                              <a:lnTo>
                                                <a:pt x="39" y="47"/>
                                              </a:lnTo>
                                              <a:lnTo>
                                                <a:pt x="39" y="45"/>
                                              </a:lnTo>
                                              <a:lnTo>
                                                <a:pt x="40" y="40"/>
                                              </a:lnTo>
                                              <a:lnTo>
                                                <a:pt x="39" y="33"/>
                                              </a:lnTo>
                                              <a:lnTo>
                                                <a:pt x="38" y="28"/>
                                              </a:lnTo>
                                              <a:lnTo>
                                                <a:pt x="39" y="27"/>
                                              </a:lnTo>
                                              <a:lnTo>
                                                <a:pt x="41" y="24"/>
                                              </a:lnTo>
                                              <a:lnTo>
                                                <a:pt x="41" y="21"/>
                                              </a:lnTo>
                                              <a:lnTo>
                                                <a:pt x="41" y="19"/>
                                              </a:lnTo>
                                              <a:lnTo>
                                                <a:pt x="41" y="18"/>
                                              </a:lnTo>
                                              <a:lnTo>
                                                <a:pt x="41" y="12"/>
                                              </a:lnTo>
                                              <a:lnTo>
                                                <a:pt x="41" y="11"/>
                                              </a:lnTo>
                                              <a:lnTo>
                                                <a:pt x="39" y="11"/>
                                              </a:lnTo>
                                              <a:lnTo>
                                                <a:pt x="40" y="12"/>
                                              </a:lnTo>
                                              <a:lnTo>
                                                <a:pt x="39" y="13"/>
                                              </a:lnTo>
                                              <a:lnTo>
                                                <a:pt x="39" y="14"/>
                                              </a:lnTo>
                                              <a:lnTo>
                                                <a:pt x="39" y="14"/>
                                              </a:lnTo>
                                              <a:lnTo>
                                                <a:pt x="38" y="13"/>
                                              </a:lnTo>
                                              <a:lnTo>
                                                <a:pt x="36" y="12"/>
                                              </a:lnTo>
                                              <a:lnTo>
                                                <a:pt x="36" y="9"/>
                                              </a:lnTo>
                                              <a:lnTo>
                                                <a:pt x="36" y="10"/>
                                              </a:lnTo>
                                              <a:lnTo>
                                                <a:pt x="36" y="10"/>
                                              </a:lnTo>
                                              <a:lnTo>
                                                <a:pt x="35" y="9"/>
                                              </a:lnTo>
                                              <a:lnTo>
                                                <a:pt x="34" y="8"/>
                                              </a:lnTo>
                                              <a:lnTo>
                                                <a:pt x="32" y="8"/>
                                              </a:lnTo>
                                              <a:lnTo>
                                                <a:pt x="31" y="7"/>
                                              </a:lnTo>
                                              <a:lnTo>
                                                <a:pt x="28" y="6"/>
                                              </a:lnTo>
                                              <a:lnTo>
                                                <a:pt x="28" y="6"/>
                                              </a:lnTo>
                                              <a:lnTo>
                                                <a:pt x="29" y="5"/>
                                              </a:lnTo>
                                              <a:lnTo>
                                                <a:pt x="28" y="4"/>
                                              </a:lnTo>
                                              <a:lnTo>
                                                <a:pt x="26" y="4"/>
                                              </a:lnTo>
                                              <a:lnTo>
                                                <a:pt x="24" y="1"/>
                                              </a:lnTo>
                                              <a:lnTo>
                                                <a:pt x="24" y="2"/>
                                              </a:lnTo>
                                              <a:lnTo>
                                                <a:pt x="24" y="2"/>
                                              </a:lnTo>
                                              <a:lnTo>
                                                <a:pt x="23" y="2"/>
                                              </a:lnTo>
                                              <a:lnTo>
                                                <a:pt x="19" y="1"/>
                                              </a:lnTo>
                                              <a:lnTo>
                                                <a:pt x="16" y="0"/>
                                              </a:lnTo>
                                              <a:lnTo>
                                                <a:pt x="12" y="1"/>
                                              </a:lnTo>
                                              <a:lnTo>
                                                <a:pt x="11" y="1"/>
                                              </a:lnTo>
                                              <a:lnTo>
                                                <a:pt x="11" y="0"/>
                                              </a:lnTo>
                                              <a:lnTo>
                                                <a:pt x="9" y="0"/>
                                              </a:lnTo>
                                              <a:lnTo>
                                                <a:pt x="9" y="2"/>
                                              </a:lnTo>
                                              <a:lnTo>
                                                <a:pt x="8" y="2"/>
                                              </a:lnTo>
                                              <a:lnTo>
                                                <a:pt x="8" y="4"/>
                                              </a:lnTo>
                                              <a:lnTo>
                                                <a:pt x="6" y="4"/>
                                              </a:lnTo>
                                              <a:lnTo>
                                                <a:pt x="5" y="6"/>
                                              </a:lnTo>
                                              <a:lnTo>
                                                <a:pt x="3" y="7"/>
                                              </a:lnTo>
                                              <a:lnTo>
                                                <a:pt x="0" y="8"/>
                                              </a:lnTo>
                                              <a:lnTo>
                                                <a:pt x="0" y="8"/>
                                              </a:lnTo>
                                              <a:lnTo>
                                                <a:pt x="0" y="402"/>
                                              </a:lnTo>
                                              <a:lnTo>
                                                <a:pt x="2" y="399"/>
                                              </a:lnTo>
                                              <a:lnTo>
                                                <a:pt x="2" y="403"/>
                                              </a:lnTo>
                                              <a:lnTo>
                                                <a:pt x="3" y="405"/>
                                              </a:lnTo>
                                              <a:lnTo>
                                                <a:pt x="6" y="410"/>
                                              </a:lnTo>
                                              <a:lnTo>
                                                <a:pt x="9" y="413"/>
                                              </a:lnTo>
                                              <a:lnTo>
                                                <a:pt x="10" y="417"/>
                                              </a:lnTo>
                                              <a:lnTo>
                                                <a:pt x="12" y="419"/>
                                              </a:lnTo>
                                              <a:lnTo>
                                                <a:pt x="12" y="425"/>
                                              </a:lnTo>
                                              <a:lnTo>
                                                <a:pt x="13" y="428"/>
                                              </a:lnTo>
                                              <a:lnTo>
                                                <a:pt x="14" y="432"/>
                                              </a:lnTo>
                                              <a:lnTo>
                                                <a:pt x="15" y="436"/>
                                              </a:lnTo>
                                              <a:lnTo>
                                                <a:pt x="17" y="440"/>
                                              </a:lnTo>
                                              <a:lnTo>
                                                <a:pt x="17" y="442"/>
                                              </a:lnTo>
                                              <a:lnTo>
                                                <a:pt x="18" y="447"/>
                                              </a:lnTo>
                                              <a:lnTo>
                                                <a:pt x="19" y="452"/>
                                              </a:lnTo>
                                              <a:lnTo>
                                                <a:pt x="22" y="459"/>
                                              </a:lnTo>
                                              <a:lnTo>
                                                <a:pt x="22" y="464"/>
                                              </a:lnTo>
                                              <a:lnTo>
                                                <a:pt x="23" y="468"/>
                                              </a:lnTo>
                                              <a:lnTo>
                                                <a:pt x="24" y="471"/>
                                              </a:lnTo>
                                              <a:lnTo>
                                                <a:pt x="25" y="473"/>
                                              </a:lnTo>
                                              <a:lnTo>
                                                <a:pt x="26" y="475"/>
                                              </a:lnTo>
                                              <a:lnTo>
                                                <a:pt x="27" y="478"/>
                                              </a:lnTo>
                                              <a:lnTo>
                                                <a:pt x="27" y="482"/>
                                              </a:lnTo>
                                              <a:lnTo>
                                                <a:pt x="28" y="487"/>
                                              </a:lnTo>
                                              <a:lnTo>
                                                <a:pt x="28" y="490"/>
                                              </a:lnTo>
                                              <a:lnTo>
                                                <a:pt x="29" y="494"/>
                                              </a:lnTo>
                                              <a:lnTo>
                                                <a:pt x="31" y="502"/>
                                              </a:lnTo>
                                              <a:lnTo>
                                                <a:pt x="34" y="511"/>
                                              </a:lnTo>
                                              <a:lnTo>
                                                <a:pt x="35" y="519"/>
                                              </a:lnTo>
                                              <a:lnTo>
                                                <a:pt x="36" y="521"/>
                                              </a:lnTo>
                                              <a:lnTo>
                                                <a:pt x="39" y="523"/>
                                              </a:lnTo>
                                              <a:lnTo>
                                                <a:pt x="39" y="525"/>
                                              </a:lnTo>
                                              <a:lnTo>
                                                <a:pt x="41" y="527"/>
                                              </a:lnTo>
                                              <a:lnTo>
                                                <a:pt x="41" y="534"/>
                                              </a:lnTo>
                                              <a:lnTo>
                                                <a:pt x="41" y="535"/>
                                              </a:lnTo>
                                              <a:lnTo>
                                                <a:pt x="41" y="538"/>
                                              </a:lnTo>
                                              <a:lnTo>
                                                <a:pt x="44" y="542"/>
                                              </a:lnTo>
                                              <a:lnTo>
                                                <a:pt x="43" y="547"/>
                                              </a:lnTo>
                                              <a:lnTo>
                                                <a:pt x="42" y="552"/>
                                              </a:lnTo>
                                              <a:lnTo>
                                                <a:pt x="42" y="555"/>
                                              </a:lnTo>
                                              <a:lnTo>
                                                <a:pt x="42" y="557"/>
                                              </a:lnTo>
                                              <a:lnTo>
                                                <a:pt x="41" y="560"/>
                                              </a:lnTo>
                                              <a:lnTo>
                                                <a:pt x="41" y="563"/>
                                              </a:lnTo>
                                              <a:lnTo>
                                                <a:pt x="42" y="567"/>
                                              </a:lnTo>
                                              <a:lnTo>
                                                <a:pt x="44" y="568"/>
                                              </a:lnTo>
                                              <a:lnTo>
                                                <a:pt x="46" y="569"/>
                                              </a:lnTo>
                                              <a:lnTo>
                                                <a:pt x="53" y="569"/>
                                              </a:lnTo>
                                              <a:lnTo>
                                                <a:pt x="60" y="569"/>
                                              </a:lnTo>
                                              <a:lnTo>
                                                <a:pt x="64" y="567"/>
                                              </a:lnTo>
                                              <a:lnTo>
                                                <a:pt x="65" y="562"/>
                                              </a:lnTo>
                                              <a:lnTo>
                                                <a:pt x="71" y="562"/>
                                              </a:lnTo>
                                              <a:lnTo>
                                                <a:pt x="77" y="562"/>
                                              </a:lnTo>
                                              <a:lnTo>
                                                <a:pt x="83" y="560"/>
                                              </a:lnTo>
                                              <a:lnTo>
                                                <a:pt x="87" y="556"/>
                                              </a:lnTo>
                                              <a:lnTo>
                                                <a:pt x="90" y="553"/>
                                              </a:lnTo>
                                              <a:lnTo>
                                                <a:pt x="93" y="550"/>
                                              </a:lnTo>
                                              <a:lnTo>
                                                <a:pt x="94" y="548"/>
                                              </a:lnTo>
                                              <a:lnTo>
                                                <a:pt x="94" y="546"/>
                                              </a:lnTo>
                                              <a:lnTo>
                                                <a:pt x="93" y="543"/>
                                              </a:lnTo>
                                              <a:lnTo>
                                                <a:pt x="93" y="541"/>
                                              </a:lnTo>
                                              <a:lnTo>
                                                <a:pt x="91" y="540"/>
                                              </a:lnTo>
                                              <a:lnTo>
                                                <a:pt x="90" y="540"/>
                                              </a:lnTo>
                                              <a:lnTo>
                                                <a:pt x="88" y="539"/>
                                              </a:lnTo>
                                              <a:lnTo>
                                                <a:pt x="87" y="540"/>
                                              </a:lnTo>
                                              <a:lnTo>
                                                <a:pt x="81" y="542"/>
                                              </a:lnTo>
                                              <a:lnTo>
                                                <a:pt x="75" y="542"/>
                                              </a:lnTo>
                                              <a:lnTo>
                                                <a:pt x="73" y="540"/>
                                              </a:lnTo>
                                              <a:lnTo>
                                                <a:pt x="72" y="538"/>
                                              </a:lnTo>
                                              <a:lnTo>
                                                <a:pt x="72" y="536"/>
                                              </a:lnTo>
                                              <a:lnTo>
                                                <a:pt x="73" y="536"/>
                                              </a:lnTo>
                                              <a:lnTo>
                                                <a:pt x="74" y="535"/>
                                              </a:lnTo>
                                              <a:lnTo>
                                                <a:pt x="75" y="534"/>
                                              </a:lnTo>
                                              <a:lnTo>
                                                <a:pt x="74" y="530"/>
                                              </a:lnTo>
                                              <a:lnTo>
                                                <a:pt x="73" y="525"/>
                                              </a:lnTo>
                                              <a:lnTo>
                                                <a:pt x="72" y="518"/>
                                              </a:lnTo>
                                              <a:lnTo>
                                                <a:pt x="70" y="509"/>
                                              </a:lnTo>
                                              <a:lnTo>
                                                <a:pt x="68" y="503"/>
                                              </a:lnTo>
                                              <a:lnTo>
                                                <a:pt x="65" y="495"/>
                                              </a:lnTo>
                                              <a:lnTo>
                                                <a:pt x="62" y="488"/>
                                              </a:lnTo>
                                              <a:lnTo>
                                                <a:pt x="58" y="482"/>
                                              </a:lnTo>
                                              <a:lnTo>
                                                <a:pt x="55" y="476"/>
                                              </a:lnTo>
                                              <a:lnTo>
                                                <a:pt x="52" y="469"/>
                                              </a:lnTo>
                                              <a:lnTo>
                                                <a:pt x="50" y="461"/>
                                              </a:lnTo>
                                              <a:lnTo>
                                                <a:pt x="48" y="453"/>
                                              </a:lnTo>
                                              <a:lnTo>
                                                <a:pt x="46" y="440"/>
                                              </a:lnTo>
                                              <a:lnTo>
                                                <a:pt x="44" y="430"/>
                                              </a:lnTo>
                                              <a:lnTo>
                                                <a:pt x="44" y="427"/>
                                              </a:lnTo>
                                              <a:lnTo>
                                                <a:pt x="43" y="424"/>
                                              </a:lnTo>
                                              <a:lnTo>
                                                <a:pt x="44" y="421"/>
                                              </a:lnTo>
                                              <a:lnTo>
                                                <a:pt x="45" y="415"/>
                                              </a:lnTo>
                                              <a:lnTo>
                                                <a:pt x="45" y="411"/>
                                              </a:lnTo>
                                              <a:lnTo>
                                                <a:pt x="45" y="406"/>
                                              </a:lnTo>
                                              <a:lnTo>
                                                <a:pt x="43" y="394"/>
                                              </a:lnTo>
                                              <a:lnTo>
                                                <a:pt x="41" y="378"/>
                                              </a:lnTo>
                                              <a:lnTo>
                                                <a:pt x="39" y="365"/>
                                              </a:lnTo>
                                              <a:lnTo>
                                                <a:pt x="38" y="359"/>
                                              </a:lnTo>
                                              <a:lnTo>
                                                <a:pt x="36" y="353"/>
                                              </a:lnTo>
                                              <a:lnTo>
                                                <a:pt x="31" y="340"/>
                                              </a:lnTo>
                                              <a:lnTo>
                                                <a:pt x="29" y="337"/>
                                              </a:lnTo>
                                              <a:lnTo>
                                                <a:pt x="29" y="333"/>
                                              </a:lnTo>
                                              <a:lnTo>
                                                <a:pt x="29" y="330"/>
                                              </a:lnTo>
                                              <a:lnTo>
                                                <a:pt x="29" y="328"/>
                                              </a:lnTo>
                                              <a:lnTo>
                                                <a:pt x="28" y="327"/>
                                              </a:lnTo>
                                              <a:lnTo>
                                                <a:pt x="28" y="326"/>
                                              </a:lnTo>
                                              <a:lnTo>
                                                <a:pt x="29" y="324"/>
                                              </a:lnTo>
                                              <a:lnTo>
                                                <a:pt x="28" y="322"/>
                                              </a:lnTo>
                                              <a:lnTo>
                                                <a:pt x="28" y="316"/>
                                              </a:lnTo>
                                              <a:lnTo>
                                                <a:pt x="28" y="312"/>
                                              </a:lnTo>
                                              <a:lnTo>
                                                <a:pt x="28" y="307"/>
                                              </a:lnTo>
                                              <a:lnTo>
                                                <a:pt x="28" y="306"/>
                                              </a:lnTo>
                                              <a:lnTo>
                                                <a:pt x="28" y="300"/>
                                              </a:lnTo>
                                              <a:lnTo>
                                                <a:pt x="28" y="299"/>
                                              </a:lnTo>
                                              <a:lnTo>
                                                <a:pt x="28" y="298"/>
                                              </a:lnTo>
                                              <a:lnTo>
                                                <a:pt x="28" y="295"/>
                                              </a:lnTo>
                                              <a:lnTo>
                                                <a:pt x="29" y="293"/>
                                              </a:lnTo>
                                              <a:lnTo>
                                                <a:pt x="29" y="291"/>
                                              </a:lnTo>
                                              <a:lnTo>
                                                <a:pt x="28" y="289"/>
                                              </a:lnTo>
                                              <a:lnTo>
                                                <a:pt x="29" y="287"/>
                                              </a:lnTo>
                                              <a:lnTo>
                                                <a:pt x="29" y="285"/>
                                              </a:lnTo>
                                              <a:lnTo>
                                                <a:pt x="29" y="283"/>
                                              </a:lnTo>
                                              <a:lnTo>
                                                <a:pt x="29" y="280"/>
                                              </a:lnTo>
                                              <a:lnTo>
                                                <a:pt x="29" y="278"/>
                                              </a:lnTo>
                                              <a:lnTo>
                                                <a:pt x="29" y="272"/>
                                              </a:lnTo>
                                              <a:lnTo>
                                                <a:pt x="29" y="268"/>
                                              </a:lnTo>
                                              <a:lnTo>
                                                <a:pt x="28" y="265"/>
                                              </a:lnTo>
                                              <a:lnTo>
                                                <a:pt x="28" y="258"/>
                                              </a:lnTo>
                                              <a:lnTo>
                                                <a:pt x="29" y="257"/>
                                              </a:lnTo>
                                              <a:lnTo>
                                                <a:pt x="29" y="257"/>
                                              </a:lnTo>
                                              <a:lnTo>
                                                <a:pt x="30" y="256"/>
                                              </a:lnTo>
                                              <a:lnTo>
                                                <a:pt x="31" y="255"/>
                                              </a:lnTo>
                                              <a:lnTo>
                                                <a:pt x="31" y="251"/>
                                              </a:lnTo>
                                              <a:lnTo>
                                                <a:pt x="31" y="233"/>
                                              </a:lnTo>
                                              <a:lnTo>
                                                <a:pt x="31" y="222"/>
                                              </a:lnTo>
                                              <a:lnTo>
                                                <a:pt x="31" y="220"/>
                                              </a:lnTo>
                                              <a:lnTo>
                                                <a:pt x="31" y="216"/>
                                              </a:lnTo>
                                              <a:lnTo>
                                                <a:pt x="30" y="213"/>
                                              </a:lnTo>
                                              <a:lnTo>
                                                <a:pt x="31" y="208"/>
                                              </a:lnTo>
                                              <a:lnTo>
                                                <a:pt x="31" y="203"/>
                                              </a:lnTo>
                                              <a:lnTo>
                                                <a:pt x="31" y="200"/>
                                              </a:lnTo>
                                              <a:lnTo>
                                                <a:pt x="31" y="195"/>
                                              </a:lnTo>
                                              <a:lnTo>
                                                <a:pt x="32" y="190"/>
                                              </a:lnTo>
                                              <a:lnTo>
                                                <a:pt x="35" y="195"/>
                                              </a:lnTo>
                                              <a:lnTo>
                                                <a:pt x="36" y="200"/>
                                              </a:lnTo>
                                              <a:lnTo>
                                                <a:pt x="39" y="203"/>
                                              </a:lnTo>
                                              <a:lnTo>
                                                <a:pt x="41" y="206"/>
                                              </a:lnTo>
                                              <a:lnTo>
                                                <a:pt x="42" y="208"/>
                                              </a:lnTo>
                                              <a:lnTo>
                                                <a:pt x="44" y="210"/>
                                              </a:lnTo>
                                              <a:lnTo>
                                                <a:pt x="47" y="217"/>
                                              </a:lnTo>
                                              <a:lnTo>
                                                <a:pt x="51" y="224"/>
                                              </a:lnTo>
                                              <a:lnTo>
                                                <a:pt x="56" y="230"/>
                                              </a:lnTo>
                                              <a:lnTo>
                                                <a:pt x="64" y="241"/>
                                              </a:lnTo>
                                              <a:lnTo>
                                                <a:pt x="69" y="248"/>
                                              </a:lnTo>
                                              <a:lnTo>
                                                <a:pt x="71" y="249"/>
                                              </a:lnTo>
                                              <a:lnTo>
                                                <a:pt x="73" y="249"/>
                                              </a:lnTo>
                                              <a:lnTo>
                                                <a:pt x="73" y="250"/>
                                              </a:lnTo>
                                              <a:lnTo>
                                                <a:pt x="74" y="251"/>
                                              </a:lnTo>
                                              <a:lnTo>
                                                <a:pt x="76" y="254"/>
                                              </a:lnTo>
                                              <a:lnTo>
                                                <a:pt x="77" y="255"/>
                                              </a:lnTo>
                                              <a:lnTo>
                                                <a:pt x="78" y="255"/>
                                              </a:lnTo>
                                              <a:lnTo>
                                                <a:pt x="79" y="257"/>
                                              </a:lnTo>
                                              <a:lnTo>
                                                <a:pt x="83" y="261"/>
                                              </a:lnTo>
                                              <a:lnTo>
                                                <a:pt x="85" y="262"/>
                                              </a:lnTo>
                                              <a:lnTo>
                                                <a:pt x="88" y="261"/>
                                              </a:lnTo>
                                              <a:lnTo>
                                                <a:pt x="90" y="261"/>
                                              </a:lnTo>
                                              <a:lnTo>
                                                <a:pt x="93" y="262"/>
                                              </a:lnTo>
                                              <a:lnTo>
                                                <a:pt x="93" y="264"/>
                                              </a:lnTo>
                                              <a:lnTo>
                                                <a:pt x="93" y="264"/>
                                              </a:lnTo>
                                              <a:lnTo>
                                                <a:pt x="94" y="264"/>
                                              </a:lnTo>
                                              <a:lnTo>
                                                <a:pt x="93" y="266"/>
                                              </a:lnTo>
                                              <a:lnTo>
                                                <a:pt x="93" y="268"/>
                                              </a:lnTo>
                                              <a:lnTo>
                                                <a:pt x="94" y="269"/>
                                              </a:lnTo>
                                              <a:lnTo>
                                                <a:pt x="93" y="270"/>
                                              </a:lnTo>
                                              <a:lnTo>
                                                <a:pt x="93" y="272"/>
                                              </a:lnTo>
                                              <a:lnTo>
                                                <a:pt x="94" y="273"/>
                                              </a:lnTo>
                                              <a:lnTo>
                                                <a:pt x="96" y="272"/>
                                              </a:lnTo>
                                              <a:lnTo>
                                                <a:pt x="97" y="272"/>
                                              </a:lnTo>
                                              <a:lnTo>
                                                <a:pt x="98" y="270"/>
                                              </a:lnTo>
                                              <a:lnTo>
                                                <a:pt x="100" y="268"/>
                                              </a:lnTo>
                                              <a:lnTo>
                                                <a:pt x="100" y="266"/>
                                              </a:lnTo>
                                              <a:lnTo>
                                                <a:pt x="100" y="264"/>
                                              </a:lnTo>
                                              <a:lnTo>
                                                <a:pt x="100" y="263"/>
                                              </a:lnTo>
                                              <a:lnTo>
                                                <a:pt x="101" y="262"/>
                                              </a:lnTo>
                                              <a:lnTo>
                                                <a:pt x="101" y="260"/>
                                              </a:lnTo>
                                              <a:lnTo>
                                                <a:pt x="100" y="258"/>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64"/>
                                      <wps:cNvSpPr>
                                        <a:spLocks/>
                                      </wps:cNvSpPr>
                                      <wps:spPr bwMode="auto">
                                        <a:xfrm>
                                          <a:off x="3486785" y="362585"/>
                                          <a:ext cx="0" cy="1270"/>
                                        </a:xfrm>
                                        <a:custGeom>
                                          <a:avLst/>
                                          <a:gdLst>
                                            <a:gd name="T0" fmla="*/ 2 h 2"/>
                                            <a:gd name="T1" fmla="*/ 2 h 2"/>
                                            <a:gd name="T2" fmla="*/ 1 h 2"/>
                                            <a:gd name="T3" fmla="*/ 1 h 2"/>
                                            <a:gd name="T4" fmla="*/ 0 h 2"/>
                                            <a:gd name="T5" fmla="*/ 0 h 2"/>
                                            <a:gd name="T6" fmla="*/ 2 h 2"/>
                                            <a:gd name="T7" fmla="*/ 2 h 2"/>
                                            <a:gd name="T8" fmla="*/ 2 h 2"/>
                                            <a:gd name="T9" fmla="*/ 2 h 2"/>
                                          </a:gdLst>
                                          <a:ahLst/>
                                          <a:cxnLst>
                                            <a:cxn ang="0">
                                              <a:pos x="0" y="T0"/>
                                            </a:cxn>
                                            <a:cxn ang="0">
                                              <a:pos x="0" y="T1"/>
                                            </a:cxn>
                                            <a:cxn ang="0">
                                              <a:pos x="0" y="T2"/>
                                            </a:cxn>
                                            <a:cxn ang="0">
                                              <a:pos x="0" y="T3"/>
                                            </a:cxn>
                                            <a:cxn ang="0">
                                              <a:pos x="0" y="T4"/>
                                            </a:cxn>
                                            <a:cxn ang="0">
                                              <a:pos x="0" y="T5"/>
                                            </a:cxn>
                                            <a:cxn ang="0">
                                              <a:pos x="0" y="T6"/>
                                            </a:cxn>
                                            <a:cxn ang="0">
                                              <a:pos x="0" y="T7"/>
                                            </a:cxn>
                                            <a:cxn ang="0">
                                              <a:pos x="0" y="T8"/>
                                            </a:cxn>
                                            <a:cxn ang="0">
                                              <a:pos x="0" y="T9"/>
                                            </a:cxn>
                                          </a:cxnLst>
                                          <a:rect l="0" t="0" r="r" b="b"/>
                                          <a:pathLst>
                                            <a:path h="2">
                                              <a:moveTo>
                                                <a:pt x="0" y="2"/>
                                              </a:moveTo>
                                              <a:lnTo>
                                                <a:pt x="0" y="2"/>
                                              </a:lnTo>
                                              <a:lnTo>
                                                <a:pt x="0" y="1"/>
                                              </a:lnTo>
                                              <a:lnTo>
                                                <a:pt x="0" y="1"/>
                                              </a:lnTo>
                                              <a:lnTo>
                                                <a:pt x="0" y="0"/>
                                              </a:lnTo>
                                              <a:lnTo>
                                                <a:pt x="0" y="0"/>
                                              </a:lnTo>
                                              <a:lnTo>
                                                <a:pt x="0" y="2"/>
                                              </a:lnTo>
                                              <a:lnTo>
                                                <a:pt x="0" y="2"/>
                                              </a:lnTo>
                                              <a:lnTo>
                                                <a:pt x="0" y="2"/>
                                              </a:lnTo>
                                              <a:lnTo>
                                                <a:pt x="0" y="2"/>
                                              </a:lnTo>
                                              <a:close/>
                                            </a:path>
                                          </a:pathLst>
                                        </a:custGeom>
                                        <a:solidFill>
                                          <a:srgbClr val="7170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65"/>
                                      <wps:cNvSpPr>
                                        <a:spLocks/>
                                      </wps:cNvSpPr>
                                      <wps:spPr bwMode="auto">
                                        <a:xfrm>
                                          <a:off x="3467100" y="349885"/>
                                          <a:ext cx="0" cy="2540"/>
                                        </a:xfrm>
                                        <a:custGeom>
                                          <a:avLst/>
                                          <a:gdLst>
                                            <a:gd name="T0" fmla="*/ 1 h 4"/>
                                            <a:gd name="T1" fmla="*/ 0 h 4"/>
                                            <a:gd name="T2" fmla="*/ 0 h 4"/>
                                            <a:gd name="T3" fmla="*/ 2 h 4"/>
                                            <a:gd name="T4" fmla="*/ 2 h 4"/>
                                            <a:gd name="T5" fmla="*/ 4 h 4"/>
                                            <a:gd name="T6" fmla="*/ 1 h 4"/>
                                            <a:gd name="T7" fmla="*/ 1 h 4"/>
                                            <a:gd name="T8" fmla="*/ 1 h 4"/>
                                          </a:gdLst>
                                          <a:ahLst/>
                                          <a:cxnLst>
                                            <a:cxn ang="0">
                                              <a:pos x="0" y="T0"/>
                                            </a:cxn>
                                            <a:cxn ang="0">
                                              <a:pos x="0" y="T1"/>
                                            </a:cxn>
                                            <a:cxn ang="0">
                                              <a:pos x="0" y="T2"/>
                                            </a:cxn>
                                            <a:cxn ang="0">
                                              <a:pos x="0" y="T3"/>
                                            </a:cxn>
                                            <a:cxn ang="0">
                                              <a:pos x="0" y="T4"/>
                                            </a:cxn>
                                            <a:cxn ang="0">
                                              <a:pos x="0" y="T5"/>
                                            </a:cxn>
                                            <a:cxn ang="0">
                                              <a:pos x="0" y="T6"/>
                                            </a:cxn>
                                            <a:cxn ang="0">
                                              <a:pos x="0" y="T7"/>
                                            </a:cxn>
                                            <a:cxn ang="0">
                                              <a:pos x="0" y="T8"/>
                                            </a:cxn>
                                          </a:cxnLst>
                                          <a:rect l="0" t="0" r="r" b="b"/>
                                          <a:pathLst>
                                            <a:path h="4">
                                              <a:moveTo>
                                                <a:pt x="0" y="1"/>
                                              </a:moveTo>
                                              <a:lnTo>
                                                <a:pt x="0" y="0"/>
                                              </a:lnTo>
                                              <a:lnTo>
                                                <a:pt x="0" y="0"/>
                                              </a:lnTo>
                                              <a:lnTo>
                                                <a:pt x="0" y="2"/>
                                              </a:lnTo>
                                              <a:lnTo>
                                                <a:pt x="0" y="2"/>
                                              </a:lnTo>
                                              <a:lnTo>
                                                <a:pt x="0" y="4"/>
                                              </a:lnTo>
                                              <a:lnTo>
                                                <a:pt x="0" y="1"/>
                                              </a:lnTo>
                                              <a:lnTo>
                                                <a:pt x="0" y="1"/>
                                              </a:lnTo>
                                              <a:lnTo>
                                                <a:pt x="0" y="1"/>
                                              </a:lnTo>
                                              <a:close/>
                                            </a:path>
                                          </a:pathLst>
                                        </a:custGeom>
                                        <a:solidFill>
                                          <a:srgbClr val="7170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66"/>
                                      <wps:cNvSpPr>
                                        <a:spLocks/>
                                      </wps:cNvSpPr>
                                      <wps:spPr bwMode="auto">
                                        <a:xfrm>
                                          <a:off x="3597275" y="309245"/>
                                          <a:ext cx="1270" cy="10795"/>
                                        </a:xfrm>
                                        <a:custGeom>
                                          <a:avLst/>
                                          <a:gdLst>
                                            <a:gd name="T0" fmla="*/ 2 w 2"/>
                                            <a:gd name="T1" fmla="*/ 16 h 17"/>
                                            <a:gd name="T2" fmla="*/ 2 w 2"/>
                                            <a:gd name="T3" fmla="*/ 17 h 17"/>
                                            <a:gd name="T4" fmla="*/ 2 w 2"/>
                                            <a:gd name="T5" fmla="*/ 0 h 17"/>
                                            <a:gd name="T6" fmla="*/ 1 w 2"/>
                                            <a:gd name="T7" fmla="*/ 2 h 17"/>
                                            <a:gd name="T8" fmla="*/ 0 w 2"/>
                                            <a:gd name="T9" fmla="*/ 6 h 17"/>
                                            <a:gd name="T10" fmla="*/ 0 w 2"/>
                                            <a:gd name="T11" fmla="*/ 10 h 17"/>
                                            <a:gd name="T12" fmla="*/ 1 w 2"/>
                                            <a:gd name="T13" fmla="*/ 14 h 17"/>
                                            <a:gd name="T14" fmla="*/ 2 w 2"/>
                                            <a:gd name="T15" fmla="*/ 16 h 1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 h="17">
                                              <a:moveTo>
                                                <a:pt x="2" y="16"/>
                                              </a:moveTo>
                                              <a:lnTo>
                                                <a:pt x="2" y="17"/>
                                              </a:lnTo>
                                              <a:lnTo>
                                                <a:pt x="2" y="0"/>
                                              </a:lnTo>
                                              <a:lnTo>
                                                <a:pt x="1" y="2"/>
                                              </a:lnTo>
                                              <a:lnTo>
                                                <a:pt x="0" y="6"/>
                                              </a:lnTo>
                                              <a:lnTo>
                                                <a:pt x="0" y="10"/>
                                              </a:lnTo>
                                              <a:lnTo>
                                                <a:pt x="1" y="14"/>
                                              </a:lnTo>
                                              <a:lnTo>
                                                <a:pt x="2" y="16"/>
                                              </a:lnTo>
                                              <a:close/>
                                            </a:path>
                                          </a:pathLst>
                                        </a:custGeom>
                                        <a:solidFill>
                                          <a:srgbClr val="7170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Freeform 67"/>
                                      <wps:cNvSpPr>
                                        <a:spLocks/>
                                      </wps:cNvSpPr>
                                      <wps:spPr bwMode="auto">
                                        <a:xfrm>
                                          <a:off x="3538220" y="347345"/>
                                          <a:ext cx="60325" cy="322580"/>
                                        </a:xfrm>
                                        <a:custGeom>
                                          <a:avLst/>
                                          <a:gdLst>
                                            <a:gd name="T0" fmla="*/ 91 w 95"/>
                                            <a:gd name="T1" fmla="*/ 2 h 508"/>
                                            <a:gd name="T2" fmla="*/ 84 w 95"/>
                                            <a:gd name="T3" fmla="*/ 10 h 508"/>
                                            <a:gd name="T4" fmla="*/ 74 w 95"/>
                                            <a:gd name="T5" fmla="*/ 18 h 508"/>
                                            <a:gd name="T6" fmla="*/ 69 w 95"/>
                                            <a:gd name="T7" fmla="*/ 21 h 508"/>
                                            <a:gd name="T8" fmla="*/ 63 w 95"/>
                                            <a:gd name="T9" fmla="*/ 34 h 508"/>
                                            <a:gd name="T10" fmla="*/ 59 w 95"/>
                                            <a:gd name="T11" fmla="*/ 44 h 508"/>
                                            <a:gd name="T12" fmla="*/ 57 w 95"/>
                                            <a:gd name="T13" fmla="*/ 54 h 508"/>
                                            <a:gd name="T14" fmla="*/ 49 w 95"/>
                                            <a:gd name="T15" fmla="*/ 79 h 508"/>
                                            <a:gd name="T16" fmla="*/ 44 w 95"/>
                                            <a:gd name="T17" fmla="*/ 104 h 508"/>
                                            <a:gd name="T18" fmla="*/ 43 w 95"/>
                                            <a:gd name="T19" fmla="*/ 121 h 508"/>
                                            <a:gd name="T20" fmla="*/ 55 w 95"/>
                                            <a:gd name="T21" fmla="*/ 134 h 508"/>
                                            <a:gd name="T22" fmla="*/ 65 w 95"/>
                                            <a:gd name="T23" fmla="*/ 147 h 508"/>
                                            <a:gd name="T24" fmla="*/ 63 w 95"/>
                                            <a:gd name="T25" fmla="*/ 160 h 508"/>
                                            <a:gd name="T26" fmla="*/ 67 w 95"/>
                                            <a:gd name="T27" fmla="*/ 163 h 508"/>
                                            <a:gd name="T28" fmla="*/ 66 w 95"/>
                                            <a:gd name="T29" fmla="*/ 170 h 508"/>
                                            <a:gd name="T30" fmla="*/ 64 w 95"/>
                                            <a:gd name="T31" fmla="*/ 178 h 508"/>
                                            <a:gd name="T32" fmla="*/ 63 w 95"/>
                                            <a:gd name="T33" fmla="*/ 184 h 508"/>
                                            <a:gd name="T34" fmla="*/ 63 w 95"/>
                                            <a:gd name="T35" fmla="*/ 203 h 508"/>
                                            <a:gd name="T36" fmla="*/ 68 w 95"/>
                                            <a:gd name="T37" fmla="*/ 223 h 508"/>
                                            <a:gd name="T38" fmla="*/ 76 w 95"/>
                                            <a:gd name="T39" fmla="*/ 238 h 508"/>
                                            <a:gd name="T40" fmla="*/ 79 w 95"/>
                                            <a:gd name="T41" fmla="*/ 248 h 508"/>
                                            <a:gd name="T42" fmla="*/ 78 w 95"/>
                                            <a:gd name="T43" fmla="*/ 253 h 508"/>
                                            <a:gd name="T44" fmla="*/ 76 w 95"/>
                                            <a:gd name="T45" fmla="*/ 261 h 508"/>
                                            <a:gd name="T46" fmla="*/ 74 w 95"/>
                                            <a:gd name="T47" fmla="*/ 270 h 508"/>
                                            <a:gd name="T48" fmla="*/ 72 w 95"/>
                                            <a:gd name="T49" fmla="*/ 283 h 508"/>
                                            <a:gd name="T50" fmla="*/ 69 w 95"/>
                                            <a:gd name="T51" fmla="*/ 290 h 508"/>
                                            <a:gd name="T52" fmla="*/ 68 w 95"/>
                                            <a:gd name="T53" fmla="*/ 297 h 508"/>
                                            <a:gd name="T54" fmla="*/ 67 w 95"/>
                                            <a:gd name="T55" fmla="*/ 306 h 508"/>
                                            <a:gd name="T56" fmla="*/ 65 w 95"/>
                                            <a:gd name="T57" fmla="*/ 313 h 508"/>
                                            <a:gd name="T58" fmla="*/ 62 w 95"/>
                                            <a:gd name="T59" fmla="*/ 325 h 508"/>
                                            <a:gd name="T60" fmla="*/ 50 w 95"/>
                                            <a:gd name="T61" fmla="*/ 346 h 508"/>
                                            <a:gd name="T62" fmla="*/ 37 w 95"/>
                                            <a:gd name="T63" fmla="*/ 383 h 508"/>
                                            <a:gd name="T64" fmla="*/ 32 w 95"/>
                                            <a:gd name="T65" fmla="*/ 396 h 508"/>
                                            <a:gd name="T66" fmla="*/ 22 w 95"/>
                                            <a:gd name="T67" fmla="*/ 419 h 508"/>
                                            <a:gd name="T68" fmla="*/ 9 w 95"/>
                                            <a:gd name="T69" fmla="*/ 454 h 508"/>
                                            <a:gd name="T70" fmla="*/ 7 w 95"/>
                                            <a:gd name="T71" fmla="*/ 461 h 508"/>
                                            <a:gd name="T72" fmla="*/ 0 w 95"/>
                                            <a:gd name="T73" fmla="*/ 470 h 508"/>
                                            <a:gd name="T74" fmla="*/ 10 w 95"/>
                                            <a:gd name="T75" fmla="*/ 483 h 508"/>
                                            <a:gd name="T76" fmla="*/ 20 w 95"/>
                                            <a:gd name="T77" fmla="*/ 489 h 508"/>
                                            <a:gd name="T78" fmla="*/ 26 w 95"/>
                                            <a:gd name="T79" fmla="*/ 497 h 508"/>
                                            <a:gd name="T80" fmla="*/ 35 w 95"/>
                                            <a:gd name="T81" fmla="*/ 506 h 508"/>
                                            <a:gd name="T82" fmla="*/ 51 w 95"/>
                                            <a:gd name="T83" fmla="*/ 507 h 508"/>
                                            <a:gd name="T84" fmla="*/ 65 w 95"/>
                                            <a:gd name="T85" fmla="*/ 502 h 508"/>
                                            <a:gd name="T86" fmla="*/ 64 w 95"/>
                                            <a:gd name="T87" fmla="*/ 496 h 508"/>
                                            <a:gd name="T88" fmla="*/ 61 w 95"/>
                                            <a:gd name="T89" fmla="*/ 493 h 508"/>
                                            <a:gd name="T90" fmla="*/ 45 w 95"/>
                                            <a:gd name="T91" fmla="*/ 490 h 508"/>
                                            <a:gd name="T92" fmla="*/ 42 w 95"/>
                                            <a:gd name="T93" fmla="*/ 474 h 508"/>
                                            <a:gd name="T94" fmla="*/ 45 w 95"/>
                                            <a:gd name="T95" fmla="*/ 456 h 508"/>
                                            <a:gd name="T96" fmla="*/ 49 w 95"/>
                                            <a:gd name="T97" fmla="*/ 435 h 508"/>
                                            <a:gd name="T98" fmla="*/ 54 w 95"/>
                                            <a:gd name="T99" fmla="*/ 424 h 508"/>
                                            <a:gd name="T100" fmla="*/ 64 w 95"/>
                                            <a:gd name="T101" fmla="*/ 405 h 508"/>
                                            <a:gd name="T102" fmla="*/ 74 w 95"/>
                                            <a:gd name="T103" fmla="*/ 380 h 508"/>
                                            <a:gd name="T104" fmla="*/ 82 w 95"/>
                                            <a:gd name="T105" fmla="*/ 367 h 508"/>
                                            <a:gd name="T106" fmla="*/ 95 w 95"/>
                                            <a:gd name="T107" fmla="*/ 339 h 5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95" h="508">
                                              <a:moveTo>
                                                <a:pt x="95" y="0"/>
                                              </a:moveTo>
                                              <a:lnTo>
                                                <a:pt x="93" y="0"/>
                                              </a:lnTo>
                                              <a:lnTo>
                                                <a:pt x="91" y="2"/>
                                              </a:lnTo>
                                              <a:lnTo>
                                                <a:pt x="90" y="4"/>
                                              </a:lnTo>
                                              <a:lnTo>
                                                <a:pt x="87" y="7"/>
                                              </a:lnTo>
                                              <a:lnTo>
                                                <a:pt x="84" y="10"/>
                                              </a:lnTo>
                                              <a:lnTo>
                                                <a:pt x="79" y="13"/>
                                              </a:lnTo>
                                              <a:lnTo>
                                                <a:pt x="76" y="16"/>
                                              </a:lnTo>
                                              <a:lnTo>
                                                <a:pt x="74" y="18"/>
                                              </a:lnTo>
                                              <a:lnTo>
                                                <a:pt x="72" y="19"/>
                                              </a:lnTo>
                                              <a:lnTo>
                                                <a:pt x="69" y="20"/>
                                              </a:lnTo>
                                              <a:lnTo>
                                                <a:pt x="69" y="21"/>
                                              </a:lnTo>
                                              <a:lnTo>
                                                <a:pt x="68" y="23"/>
                                              </a:lnTo>
                                              <a:lnTo>
                                                <a:pt x="66" y="29"/>
                                              </a:lnTo>
                                              <a:lnTo>
                                                <a:pt x="63" y="34"/>
                                              </a:lnTo>
                                              <a:lnTo>
                                                <a:pt x="61" y="39"/>
                                              </a:lnTo>
                                              <a:lnTo>
                                                <a:pt x="60" y="41"/>
                                              </a:lnTo>
                                              <a:lnTo>
                                                <a:pt x="59" y="44"/>
                                              </a:lnTo>
                                              <a:lnTo>
                                                <a:pt x="59" y="48"/>
                                              </a:lnTo>
                                              <a:lnTo>
                                                <a:pt x="57" y="50"/>
                                              </a:lnTo>
                                              <a:lnTo>
                                                <a:pt x="57" y="54"/>
                                              </a:lnTo>
                                              <a:lnTo>
                                                <a:pt x="55" y="60"/>
                                              </a:lnTo>
                                              <a:lnTo>
                                                <a:pt x="53" y="68"/>
                                              </a:lnTo>
                                              <a:lnTo>
                                                <a:pt x="49" y="79"/>
                                              </a:lnTo>
                                              <a:lnTo>
                                                <a:pt x="47" y="89"/>
                                              </a:lnTo>
                                              <a:lnTo>
                                                <a:pt x="45" y="97"/>
                                              </a:lnTo>
                                              <a:lnTo>
                                                <a:pt x="44" y="104"/>
                                              </a:lnTo>
                                              <a:lnTo>
                                                <a:pt x="42" y="111"/>
                                              </a:lnTo>
                                              <a:lnTo>
                                                <a:pt x="42" y="118"/>
                                              </a:lnTo>
                                              <a:lnTo>
                                                <a:pt x="43" y="121"/>
                                              </a:lnTo>
                                              <a:lnTo>
                                                <a:pt x="45" y="123"/>
                                              </a:lnTo>
                                              <a:lnTo>
                                                <a:pt x="49" y="129"/>
                                              </a:lnTo>
                                              <a:lnTo>
                                                <a:pt x="55" y="134"/>
                                              </a:lnTo>
                                              <a:lnTo>
                                                <a:pt x="61" y="139"/>
                                              </a:lnTo>
                                              <a:lnTo>
                                                <a:pt x="64" y="142"/>
                                              </a:lnTo>
                                              <a:lnTo>
                                                <a:pt x="65" y="147"/>
                                              </a:lnTo>
                                              <a:lnTo>
                                                <a:pt x="64" y="151"/>
                                              </a:lnTo>
                                              <a:lnTo>
                                                <a:pt x="63" y="153"/>
                                              </a:lnTo>
                                              <a:lnTo>
                                                <a:pt x="63" y="160"/>
                                              </a:lnTo>
                                              <a:lnTo>
                                                <a:pt x="65" y="162"/>
                                              </a:lnTo>
                                              <a:lnTo>
                                                <a:pt x="67" y="163"/>
                                              </a:lnTo>
                                              <a:lnTo>
                                                <a:pt x="67" y="163"/>
                                              </a:lnTo>
                                              <a:lnTo>
                                                <a:pt x="67" y="164"/>
                                              </a:lnTo>
                                              <a:lnTo>
                                                <a:pt x="67" y="169"/>
                                              </a:lnTo>
                                              <a:lnTo>
                                                <a:pt x="66" y="170"/>
                                              </a:lnTo>
                                              <a:lnTo>
                                                <a:pt x="65" y="172"/>
                                              </a:lnTo>
                                              <a:lnTo>
                                                <a:pt x="64" y="175"/>
                                              </a:lnTo>
                                              <a:lnTo>
                                                <a:pt x="64" y="178"/>
                                              </a:lnTo>
                                              <a:lnTo>
                                                <a:pt x="64" y="179"/>
                                              </a:lnTo>
                                              <a:lnTo>
                                                <a:pt x="63" y="182"/>
                                              </a:lnTo>
                                              <a:lnTo>
                                                <a:pt x="63" y="184"/>
                                              </a:lnTo>
                                              <a:lnTo>
                                                <a:pt x="62" y="188"/>
                                              </a:lnTo>
                                              <a:lnTo>
                                                <a:pt x="62" y="195"/>
                                              </a:lnTo>
                                              <a:lnTo>
                                                <a:pt x="63" y="203"/>
                                              </a:lnTo>
                                              <a:lnTo>
                                                <a:pt x="65" y="213"/>
                                              </a:lnTo>
                                              <a:lnTo>
                                                <a:pt x="66" y="218"/>
                                              </a:lnTo>
                                              <a:lnTo>
                                                <a:pt x="68" y="223"/>
                                              </a:lnTo>
                                              <a:lnTo>
                                                <a:pt x="69" y="228"/>
                                              </a:lnTo>
                                              <a:lnTo>
                                                <a:pt x="73" y="233"/>
                                              </a:lnTo>
                                              <a:lnTo>
                                                <a:pt x="76" y="238"/>
                                              </a:lnTo>
                                              <a:lnTo>
                                                <a:pt x="80" y="242"/>
                                              </a:lnTo>
                                              <a:lnTo>
                                                <a:pt x="79" y="243"/>
                                              </a:lnTo>
                                              <a:lnTo>
                                                <a:pt x="79" y="248"/>
                                              </a:lnTo>
                                              <a:lnTo>
                                                <a:pt x="78" y="250"/>
                                              </a:lnTo>
                                              <a:lnTo>
                                                <a:pt x="78" y="251"/>
                                              </a:lnTo>
                                              <a:lnTo>
                                                <a:pt x="78" y="253"/>
                                              </a:lnTo>
                                              <a:lnTo>
                                                <a:pt x="78" y="255"/>
                                              </a:lnTo>
                                              <a:lnTo>
                                                <a:pt x="78" y="257"/>
                                              </a:lnTo>
                                              <a:lnTo>
                                                <a:pt x="76" y="261"/>
                                              </a:lnTo>
                                              <a:lnTo>
                                                <a:pt x="75" y="265"/>
                                              </a:lnTo>
                                              <a:lnTo>
                                                <a:pt x="74" y="268"/>
                                              </a:lnTo>
                                              <a:lnTo>
                                                <a:pt x="74" y="270"/>
                                              </a:lnTo>
                                              <a:lnTo>
                                                <a:pt x="74" y="279"/>
                                              </a:lnTo>
                                              <a:lnTo>
                                                <a:pt x="73" y="281"/>
                                              </a:lnTo>
                                              <a:lnTo>
                                                <a:pt x="72" y="283"/>
                                              </a:lnTo>
                                              <a:lnTo>
                                                <a:pt x="71" y="284"/>
                                              </a:lnTo>
                                              <a:lnTo>
                                                <a:pt x="69" y="287"/>
                                              </a:lnTo>
                                              <a:lnTo>
                                                <a:pt x="69" y="290"/>
                                              </a:lnTo>
                                              <a:lnTo>
                                                <a:pt x="69" y="294"/>
                                              </a:lnTo>
                                              <a:lnTo>
                                                <a:pt x="69" y="296"/>
                                              </a:lnTo>
                                              <a:lnTo>
                                                <a:pt x="68" y="297"/>
                                              </a:lnTo>
                                              <a:lnTo>
                                                <a:pt x="67" y="298"/>
                                              </a:lnTo>
                                              <a:lnTo>
                                                <a:pt x="67" y="300"/>
                                              </a:lnTo>
                                              <a:lnTo>
                                                <a:pt x="67" y="306"/>
                                              </a:lnTo>
                                              <a:lnTo>
                                                <a:pt x="67" y="308"/>
                                              </a:lnTo>
                                              <a:lnTo>
                                                <a:pt x="65" y="311"/>
                                              </a:lnTo>
                                              <a:lnTo>
                                                <a:pt x="65" y="313"/>
                                              </a:lnTo>
                                              <a:lnTo>
                                                <a:pt x="64" y="321"/>
                                              </a:lnTo>
                                              <a:lnTo>
                                                <a:pt x="63" y="324"/>
                                              </a:lnTo>
                                              <a:lnTo>
                                                <a:pt x="62" y="325"/>
                                              </a:lnTo>
                                              <a:lnTo>
                                                <a:pt x="59" y="331"/>
                                              </a:lnTo>
                                              <a:lnTo>
                                                <a:pt x="54" y="338"/>
                                              </a:lnTo>
                                              <a:lnTo>
                                                <a:pt x="50" y="346"/>
                                              </a:lnTo>
                                              <a:lnTo>
                                                <a:pt x="45" y="357"/>
                                              </a:lnTo>
                                              <a:lnTo>
                                                <a:pt x="41" y="371"/>
                                              </a:lnTo>
                                              <a:lnTo>
                                                <a:pt x="37" y="383"/>
                                              </a:lnTo>
                                              <a:lnTo>
                                                <a:pt x="35" y="389"/>
                                              </a:lnTo>
                                              <a:lnTo>
                                                <a:pt x="33" y="392"/>
                                              </a:lnTo>
                                              <a:lnTo>
                                                <a:pt x="32" y="396"/>
                                              </a:lnTo>
                                              <a:lnTo>
                                                <a:pt x="31" y="400"/>
                                              </a:lnTo>
                                              <a:lnTo>
                                                <a:pt x="27" y="407"/>
                                              </a:lnTo>
                                              <a:lnTo>
                                                <a:pt x="22" y="419"/>
                                              </a:lnTo>
                                              <a:lnTo>
                                                <a:pt x="16" y="434"/>
                                              </a:lnTo>
                                              <a:lnTo>
                                                <a:pt x="9" y="452"/>
                                              </a:lnTo>
                                              <a:lnTo>
                                                <a:pt x="9" y="454"/>
                                              </a:lnTo>
                                              <a:lnTo>
                                                <a:pt x="8" y="456"/>
                                              </a:lnTo>
                                              <a:lnTo>
                                                <a:pt x="8" y="458"/>
                                              </a:lnTo>
                                              <a:lnTo>
                                                <a:pt x="7" y="461"/>
                                              </a:lnTo>
                                              <a:lnTo>
                                                <a:pt x="4" y="463"/>
                                              </a:lnTo>
                                              <a:lnTo>
                                                <a:pt x="2" y="465"/>
                                              </a:lnTo>
                                              <a:lnTo>
                                                <a:pt x="0" y="470"/>
                                              </a:lnTo>
                                              <a:lnTo>
                                                <a:pt x="2" y="474"/>
                                              </a:lnTo>
                                              <a:lnTo>
                                                <a:pt x="4" y="478"/>
                                              </a:lnTo>
                                              <a:lnTo>
                                                <a:pt x="10" y="483"/>
                                              </a:lnTo>
                                              <a:lnTo>
                                                <a:pt x="15" y="487"/>
                                              </a:lnTo>
                                              <a:lnTo>
                                                <a:pt x="16" y="489"/>
                                              </a:lnTo>
                                              <a:lnTo>
                                                <a:pt x="20" y="489"/>
                                              </a:lnTo>
                                              <a:lnTo>
                                                <a:pt x="21" y="489"/>
                                              </a:lnTo>
                                              <a:lnTo>
                                                <a:pt x="24" y="494"/>
                                              </a:lnTo>
                                              <a:lnTo>
                                                <a:pt x="26" y="497"/>
                                              </a:lnTo>
                                              <a:lnTo>
                                                <a:pt x="29" y="500"/>
                                              </a:lnTo>
                                              <a:lnTo>
                                                <a:pt x="32" y="503"/>
                                              </a:lnTo>
                                              <a:lnTo>
                                                <a:pt x="35" y="506"/>
                                              </a:lnTo>
                                              <a:lnTo>
                                                <a:pt x="39" y="507"/>
                                              </a:lnTo>
                                              <a:lnTo>
                                                <a:pt x="43" y="508"/>
                                              </a:lnTo>
                                              <a:lnTo>
                                                <a:pt x="51" y="507"/>
                                              </a:lnTo>
                                              <a:lnTo>
                                                <a:pt x="58" y="506"/>
                                              </a:lnTo>
                                              <a:lnTo>
                                                <a:pt x="62" y="505"/>
                                              </a:lnTo>
                                              <a:lnTo>
                                                <a:pt x="65" y="502"/>
                                              </a:lnTo>
                                              <a:lnTo>
                                                <a:pt x="66" y="500"/>
                                              </a:lnTo>
                                              <a:lnTo>
                                                <a:pt x="65" y="497"/>
                                              </a:lnTo>
                                              <a:lnTo>
                                                <a:pt x="64" y="496"/>
                                              </a:lnTo>
                                              <a:lnTo>
                                                <a:pt x="63" y="494"/>
                                              </a:lnTo>
                                              <a:lnTo>
                                                <a:pt x="62" y="494"/>
                                              </a:lnTo>
                                              <a:lnTo>
                                                <a:pt x="61" y="493"/>
                                              </a:lnTo>
                                              <a:lnTo>
                                                <a:pt x="51" y="492"/>
                                              </a:lnTo>
                                              <a:lnTo>
                                                <a:pt x="47" y="491"/>
                                              </a:lnTo>
                                              <a:lnTo>
                                                <a:pt x="45" y="490"/>
                                              </a:lnTo>
                                              <a:lnTo>
                                                <a:pt x="44" y="489"/>
                                              </a:lnTo>
                                              <a:lnTo>
                                                <a:pt x="42" y="479"/>
                                              </a:lnTo>
                                              <a:lnTo>
                                                <a:pt x="42" y="474"/>
                                              </a:lnTo>
                                              <a:lnTo>
                                                <a:pt x="43" y="473"/>
                                              </a:lnTo>
                                              <a:lnTo>
                                                <a:pt x="44" y="463"/>
                                              </a:lnTo>
                                              <a:lnTo>
                                                <a:pt x="45" y="456"/>
                                              </a:lnTo>
                                              <a:lnTo>
                                                <a:pt x="47" y="448"/>
                                              </a:lnTo>
                                              <a:lnTo>
                                                <a:pt x="49" y="438"/>
                                              </a:lnTo>
                                              <a:lnTo>
                                                <a:pt x="49" y="435"/>
                                              </a:lnTo>
                                              <a:lnTo>
                                                <a:pt x="50" y="430"/>
                                              </a:lnTo>
                                              <a:lnTo>
                                                <a:pt x="52" y="427"/>
                                              </a:lnTo>
                                              <a:lnTo>
                                                <a:pt x="54" y="424"/>
                                              </a:lnTo>
                                              <a:lnTo>
                                                <a:pt x="56" y="418"/>
                                              </a:lnTo>
                                              <a:lnTo>
                                                <a:pt x="61" y="409"/>
                                              </a:lnTo>
                                              <a:lnTo>
                                                <a:pt x="64" y="405"/>
                                              </a:lnTo>
                                              <a:lnTo>
                                                <a:pt x="67" y="400"/>
                                              </a:lnTo>
                                              <a:lnTo>
                                                <a:pt x="71" y="389"/>
                                              </a:lnTo>
                                              <a:lnTo>
                                                <a:pt x="74" y="380"/>
                                              </a:lnTo>
                                              <a:lnTo>
                                                <a:pt x="77" y="377"/>
                                              </a:lnTo>
                                              <a:lnTo>
                                                <a:pt x="79" y="373"/>
                                              </a:lnTo>
                                              <a:lnTo>
                                                <a:pt x="82" y="367"/>
                                              </a:lnTo>
                                              <a:lnTo>
                                                <a:pt x="85" y="360"/>
                                              </a:lnTo>
                                              <a:lnTo>
                                                <a:pt x="93" y="345"/>
                                              </a:lnTo>
                                              <a:lnTo>
                                                <a:pt x="95" y="339"/>
                                              </a:lnTo>
                                              <a:lnTo>
                                                <a:pt x="95" y="0"/>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68"/>
                                      <wps:cNvSpPr>
                                        <a:spLocks/>
                                      </wps:cNvSpPr>
                                      <wps:spPr bwMode="auto">
                                        <a:xfrm>
                                          <a:off x="17780" y="706120"/>
                                          <a:ext cx="729615" cy="250190"/>
                                        </a:xfrm>
                                        <a:custGeom>
                                          <a:avLst/>
                                          <a:gdLst>
                                            <a:gd name="T0" fmla="*/ 0 w 1149"/>
                                            <a:gd name="T1" fmla="*/ 0 h 394"/>
                                            <a:gd name="T2" fmla="*/ 957 w 1149"/>
                                            <a:gd name="T3" fmla="*/ 0 h 394"/>
                                            <a:gd name="T4" fmla="*/ 1149 w 1149"/>
                                            <a:gd name="T5" fmla="*/ 197 h 394"/>
                                            <a:gd name="T6" fmla="*/ 957 w 1149"/>
                                            <a:gd name="T7" fmla="*/ 394 h 394"/>
                                            <a:gd name="T8" fmla="*/ 0 w 1149"/>
                                            <a:gd name="T9" fmla="*/ 394 h 394"/>
                                            <a:gd name="T10" fmla="*/ 192 w 1149"/>
                                            <a:gd name="T11" fmla="*/ 197 h 394"/>
                                            <a:gd name="T12" fmla="*/ 0 w 1149"/>
                                            <a:gd name="T13" fmla="*/ 0 h 394"/>
                                            <a:gd name="T14" fmla="*/ 0 w 1149"/>
                                            <a:gd name="T15" fmla="*/ 0 h 39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149" h="394">
                                              <a:moveTo>
                                                <a:pt x="0" y="0"/>
                                              </a:moveTo>
                                              <a:lnTo>
                                                <a:pt x="957" y="0"/>
                                              </a:lnTo>
                                              <a:lnTo>
                                                <a:pt x="1149" y="197"/>
                                              </a:lnTo>
                                              <a:lnTo>
                                                <a:pt x="957" y="394"/>
                                              </a:lnTo>
                                              <a:lnTo>
                                                <a:pt x="0" y="394"/>
                                              </a:lnTo>
                                              <a:lnTo>
                                                <a:pt x="192" y="197"/>
                                              </a:lnTo>
                                              <a:lnTo>
                                                <a:pt x="0" y="0"/>
                                              </a:lnTo>
                                              <a:lnTo>
                                                <a:pt x="0" y="0"/>
                                              </a:lnTo>
                                              <a:close/>
                                            </a:path>
                                          </a:pathLst>
                                        </a:custGeom>
                                        <a:solidFill>
                                          <a:schemeClr val="bg1">
                                            <a:lumMod val="95000"/>
                                          </a:schemeClr>
                                        </a:solidFill>
                                        <a:ln>
                                          <a:noFill/>
                                        </a:ln>
                                      </wps:spPr>
                                      <wps:bodyPr rot="0" vert="horz" wrap="square" lIns="91440" tIns="45720" rIns="91440" bIns="45720" anchor="t" anchorCtr="0" upright="1">
                                        <a:noAutofit/>
                                      </wps:bodyPr>
                                    </wps:wsp>
                                    <wps:wsp>
                                      <wps:cNvPr id="79" name="Freeform 69"/>
                                      <wps:cNvSpPr>
                                        <a:spLocks/>
                                      </wps:cNvSpPr>
                                      <wps:spPr bwMode="auto">
                                        <a:xfrm>
                                          <a:off x="565150" y="706120"/>
                                          <a:ext cx="1077595" cy="250190"/>
                                        </a:xfrm>
                                        <a:custGeom>
                                          <a:avLst/>
                                          <a:gdLst>
                                            <a:gd name="T0" fmla="*/ 0 w 1697"/>
                                            <a:gd name="T1" fmla="*/ 0 h 394"/>
                                            <a:gd name="T2" fmla="*/ 1491 w 1697"/>
                                            <a:gd name="T3" fmla="*/ 0 h 394"/>
                                            <a:gd name="T4" fmla="*/ 1697 w 1697"/>
                                            <a:gd name="T5" fmla="*/ 197 h 394"/>
                                            <a:gd name="T6" fmla="*/ 1491 w 1697"/>
                                            <a:gd name="T7" fmla="*/ 394 h 394"/>
                                            <a:gd name="T8" fmla="*/ 0 w 1697"/>
                                            <a:gd name="T9" fmla="*/ 394 h 394"/>
                                            <a:gd name="T10" fmla="*/ 206 w 1697"/>
                                            <a:gd name="T11" fmla="*/ 197 h 394"/>
                                            <a:gd name="T12" fmla="*/ 0 w 1697"/>
                                            <a:gd name="T13" fmla="*/ 0 h 394"/>
                                            <a:gd name="T14" fmla="*/ 0 w 1697"/>
                                            <a:gd name="T15" fmla="*/ 0 h 39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697" h="394">
                                              <a:moveTo>
                                                <a:pt x="0" y="0"/>
                                              </a:moveTo>
                                              <a:lnTo>
                                                <a:pt x="1491" y="0"/>
                                              </a:lnTo>
                                              <a:lnTo>
                                                <a:pt x="1697" y="197"/>
                                              </a:lnTo>
                                              <a:lnTo>
                                                <a:pt x="1491" y="394"/>
                                              </a:lnTo>
                                              <a:lnTo>
                                                <a:pt x="0" y="394"/>
                                              </a:lnTo>
                                              <a:lnTo>
                                                <a:pt x="206" y="197"/>
                                              </a:lnTo>
                                              <a:lnTo>
                                                <a:pt x="0" y="0"/>
                                              </a:lnTo>
                                              <a:lnTo>
                                                <a:pt x="0" y="0"/>
                                              </a:lnTo>
                                              <a:close/>
                                            </a:path>
                                          </a:pathLst>
                                        </a:custGeom>
                                        <a:solidFill>
                                          <a:srgbClr val="7170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Freeform 70"/>
                                      <wps:cNvSpPr>
                                        <a:spLocks/>
                                      </wps:cNvSpPr>
                                      <wps:spPr bwMode="auto">
                                        <a:xfrm>
                                          <a:off x="1335405" y="706120"/>
                                          <a:ext cx="2482850" cy="250190"/>
                                        </a:xfrm>
                                        <a:custGeom>
                                          <a:avLst/>
                                          <a:gdLst>
                                            <a:gd name="T0" fmla="*/ 0 w 3910"/>
                                            <a:gd name="T1" fmla="*/ 0 h 394"/>
                                            <a:gd name="T2" fmla="*/ 3697 w 3910"/>
                                            <a:gd name="T3" fmla="*/ 0 h 394"/>
                                            <a:gd name="T4" fmla="*/ 3910 w 3910"/>
                                            <a:gd name="T5" fmla="*/ 197 h 394"/>
                                            <a:gd name="T6" fmla="*/ 3697 w 3910"/>
                                            <a:gd name="T7" fmla="*/ 394 h 394"/>
                                            <a:gd name="T8" fmla="*/ 0 w 3910"/>
                                            <a:gd name="T9" fmla="*/ 394 h 394"/>
                                            <a:gd name="T10" fmla="*/ 212 w 3910"/>
                                            <a:gd name="T11" fmla="*/ 197 h 394"/>
                                            <a:gd name="T12" fmla="*/ 0 w 3910"/>
                                            <a:gd name="T13" fmla="*/ 0 h 394"/>
                                            <a:gd name="T14" fmla="*/ 0 w 3910"/>
                                            <a:gd name="T15" fmla="*/ 0 h 39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10" h="394">
                                              <a:moveTo>
                                                <a:pt x="0" y="0"/>
                                              </a:moveTo>
                                              <a:lnTo>
                                                <a:pt x="3697" y="0"/>
                                              </a:lnTo>
                                              <a:lnTo>
                                                <a:pt x="3910" y="197"/>
                                              </a:lnTo>
                                              <a:lnTo>
                                                <a:pt x="3697" y="394"/>
                                              </a:lnTo>
                                              <a:lnTo>
                                                <a:pt x="0" y="394"/>
                                              </a:lnTo>
                                              <a:lnTo>
                                                <a:pt x="212" y="197"/>
                                              </a:lnTo>
                                              <a:lnTo>
                                                <a:pt x="0" y="0"/>
                                              </a:lnTo>
                                              <a:lnTo>
                                                <a:pt x="0" y="0"/>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71"/>
                                      <wps:cNvSpPr>
                                        <a:spLocks/>
                                      </wps:cNvSpPr>
                                      <wps:spPr bwMode="auto">
                                        <a:xfrm>
                                          <a:off x="3512185" y="706120"/>
                                          <a:ext cx="2214245" cy="250190"/>
                                        </a:xfrm>
                                        <a:custGeom>
                                          <a:avLst/>
                                          <a:gdLst>
                                            <a:gd name="T0" fmla="*/ 0 w 3487"/>
                                            <a:gd name="T1" fmla="*/ 0 h 394"/>
                                            <a:gd name="T2" fmla="*/ 3269 w 3487"/>
                                            <a:gd name="T3" fmla="*/ 0 h 394"/>
                                            <a:gd name="T4" fmla="*/ 3487 w 3487"/>
                                            <a:gd name="T5" fmla="*/ 197 h 394"/>
                                            <a:gd name="T6" fmla="*/ 3269 w 3487"/>
                                            <a:gd name="T7" fmla="*/ 394 h 394"/>
                                            <a:gd name="T8" fmla="*/ 0 w 3487"/>
                                            <a:gd name="T9" fmla="*/ 394 h 394"/>
                                            <a:gd name="T10" fmla="*/ 218 w 3487"/>
                                            <a:gd name="T11" fmla="*/ 197 h 394"/>
                                            <a:gd name="T12" fmla="*/ 0 w 3487"/>
                                            <a:gd name="T13" fmla="*/ 0 h 394"/>
                                            <a:gd name="T14" fmla="*/ 0 w 3487"/>
                                            <a:gd name="T15" fmla="*/ 0 h 39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487" h="394">
                                              <a:moveTo>
                                                <a:pt x="0" y="0"/>
                                              </a:moveTo>
                                              <a:lnTo>
                                                <a:pt x="3269" y="0"/>
                                              </a:lnTo>
                                              <a:lnTo>
                                                <a:pt x="3487" y="197"/>
                                              </a:lnTo>
                                              <a:lnTo>
                                                <a:pt x="3269" y="394"/>
                                              </a:lnTo>
                                              <a:lnTo>
                                                <a:pt x="0" y="394"/>
                                              </a:lnTo>
                                              <a:lnTo>
                                                <a:pt x="218" y="197"/>
                                              </a:lnTo>
                                              <a:lnTo>
                                                <a:pt x="0" y="0"/>
                                              </a:lnTo>
                                              <a:lnTo>
                                                <a:pt x="0" y="0"/>
                                              </a:lnTo>
                                              <a:close/>
                                            </a:path>
                                          </a:pathLst>
                                        </a:custGeom>
                                        <a:solidFill>
                                          <a:schemeClr val="tx1"/>
                                        </a:solidFill>
                                        <a:ln>
                                          <a:noFill/>
                                        </a:ln>
                                      </wps:spPr>
                                      <wps:bodyPr rot="0" vert="horz" wrap="square" lIns="91440" tIns="45720" rIns="91440" bIns="45720" anchor="t" anchorCtr="0" upright="1">
                                        <a:noAutofit/>
                                      </wps:bodyPr>
                                    </wps:wsp>
                                    <wps:wsp>
                                      <wps:cNvPr id="82" name="Rectangle 74"/>
                                      <wps:cNvSpPr>
                                        <a:spLocks noChangeArrowheads="1"/>
                                      </wps:cNvSpPr>
                                      <wps:spPr bwMode="auto">
                                        <a:xfrm>
                                          <a:off x="817880" y="743585"/>
                                          <a:ext cx="468742"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A76" w:rsidRPr="0022511F" w:rsidRDefault="00B02A76" w:rsidP="00711183">
                                            <w:pPr>
                                              <w:rPr>
                                                <w:rFonts w:asciiTheme="minorHAnsi" w:hAnsiTheme="minorHAnsi"/>
                                                <w:sz w:val="20"/>
                                                <w:szCs w:val="20"/>
                                              </w:rPr>
                                            </w:pPr>
                                            <w:r w:rsidRPr="0022511F">
                                              <w:rPr>
                                                <w:rFonts w:asciiTheme="minorHAnsi" w:hAnsiTheme="minorHAnsi" w:cs="Arial"/>
                                                <w:b/>
                                                <w:bCs/>
                                                <w:color w:val="F2F2F2"/>
                                                <w:sz w:val="20"/>
                                                <w:szCs w:val="20"/>
                                                <w:lang w:val="en-US"/>
                                              </w:rPr>
                                              <w:t>16.5%</w:t>
                                            </w:r>
                                          </w:p>
                                        </w:txbxContent>
                                      </wps:txbx>
                                      <wps:bodyPr rot="0" vert="horz" wrap="square" lIns="0" tIns="0" rIns="0" bIns="0" anchor="t" anchorCtr="0">
                                        <a:noAutofit/>
                                      </wps:bodyPr>
                                    </wps:wsp>
                                    <wps:wsp>
                                      <wps:cNvPr id="83" name="Rectangle 75"/>
                                      <wps:cNvSpPr>
                                        <a:spLocks noChangeArrowheads="1"/>
                                      </wps:cNvSpPr>
                                      <wps:spPr bwMode="auto">
                                        <a:xfrm>
                                          <a:off x="212725" y="743585"/>
                                          <a:ext cx="376645"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A76" w:rsidRDefault="00B02A76" w:rsidP="00711183">
                                            <w:r w:rsidRPr="0022511F">
                                              <w:rPr>
                                                <w:rFonts w:asciiTheme="minorHAnsi" w:hAnsiTheme="minorHAnsi" w:cs="Arial"/>
                                                <w:b/>
                                                <w:bCs/>
                                                <w:color w:val="000000"/>
                                                <w:sz w:val="20"/>
                                                <w:szCs w:val="20"/>
                                                <w:lang w:val="en-US"/>
                                              </w:rPr>
                                              <w:t>6.5</w:t>
                                            </w:r>
                                            <w:r>
                                              <w:rPr>
                                                <w:rFonts w:ascii="Arial" w:hAnsi="Arial" w:cs="Arial"/>
                                                <w:b/>
                                                <w:bCs/>
                                                <w:color w:val="000000"/>
                                                <w:lang w:val="en-US"/>
                                              </w:rPr>
                                              <w:t>%</w:t>
                                            </w:r>
                                          </w:p>
                                        </w:txbxContent>
                                      </wps:txbx>
                                      <wps:bodyPr rot="0" vert="horz" wrap="square" lIns="0" tIns="0" rIns="0" bIns="0" anchor="t" anchorCtr="0">
                                        <a:noAutofit/>
                                      </wps:bodyPr>
                                    </wps:wsp>
                                    <wps:wsp>
                                      <wps:cNvPr id="84" name="Freeform 76"/>
                                      <wps:cNvSpPr>
                                        <a:spLocks/>
                                      </wps:cNvSpPr>
                                      <wps:spPr bwMode="auto">
                                        <a:xfrm>
                                          <a:off x="-635" y="-635"/>
                                          <a:ext cx="782955" cy="250190"/>
                                        </a:xfrm>
                                        <a:custGeom>
                                          <a:avLst/>
                                          <a:gdLst>
                                            <a:gd name="T0" fmla="*/ 0 w 1233"/>
                                            <a:gd name="T1" fmla="*/ 0 h 394"/>
                                            <a:gd name="T2" fmla="*/ 1027 w 1233"/>
                                            <a:gd name="T3" fmla="*/ 0 h 394"/>
                                            <a:gd name="T4" fmla="*/ 1233 w 1233"/>
                                            <a:gd name="T5" fmla="*/ 197 h 394"/>
                                            <a:gd name="T6" fmla="*/ 1027 w 1233"/>
                                            <a:gd name="T7" fmla="*/ 394 h 394"/>
                                            <a:gd name="T8" fmla="*/ 0 w 1233"/>
                                            <a:gd name="T9" fmla="*/ 394 h 394"/>
                                            <a:gd name="T10" fmla="*/ 207 w 1233"/>
                                            <a:gd name="T11" fmla="*/ 197 h 394"/>
                                            <a:gd name="T12" fmla="*/ 0 w 1233"/>
                                            <a:gd name="T13" fmla="*/ 0 h 394"/>
                                            <a:gd name="T14" fmla="*/ 0 w 1233"/>
                                            <a:gd name="T15" fmla="*/ 0 h 39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33" h="394">
                                              <a:moveTo>
                                                <a:pt x="0" y="0"/>
                                              </a:moveTo>
                                              <a:lnTo>
                                                <a:pt x="1027" y="0"/>
                                              </a:lnTo>
                                              <a:lnTo>
                                                <a:pt x="1233" y="197"/>
                                              </a:lnTo>
                                              <a:lnTo>
                                                <a:pt x="1027" y="394"/>
                                              </a:lnTo>
                                              <a:lnTo>
                                                <a:pt x="0" y="394"/>
                                              </a:lnTo>
                                              <a:lnTo>
                                                <a:pt x="207" y="197"/>
                                              </a:lnTo>
                                              <a:lnTo>
                                                <a:pt x="0" y="0"/>
                                              </a:lnTo>
                                              <a:lnTo>
                                                <a:pt x="0" y="0"/>
                                              </a:lnTo>
                                              <a:close/>
                                            </a:path>
                                          </a:pathLst>
                                        </a:custGeom>
                                        <a:solidFill>
                                          <a:schemeClr val="bg1">
                                            <a:lumMod val="95000"/>
                                          </a:schemeClr>
                                        </a:solidFill>
                                        <a:ln>
                                          <a:noFill/>
                                        </a:ln>
                                      </wps:spPr>
                                      <wps:bodyPr rot="0" vert="horz" wrap="square" lIns="91440" tIns="45720" rIns="91440" bIns="45720" anchor="t" anchorCtr="0" upright="1">
                                        <a:noAutofit/>
                                      </wps:bodyPr>
                                    </wps:wsp>
                                    <wps:wsp>
                                      <wps:cNvPr id="85" name="Freeform 77"/>
                                      <wps:cNvSpPr>
                                        <a:spLocks/>
                                      </wps:cNvSpPr>
                                      <wps:spPr bwMode="auto">
                                        <a:xfrm>
                                          <a:off x="563880" y="-635"/>
                                          <a:ext cx="1081405" cy="250190"/>
                                        </a:xfrm>
                                        <a:custGeom>
                                          <a:avLst/>
                                          <a:gdLst>
                                            <a:gd name="T0" fmla="*/ 0 w 1703"/>
                                            <a:gd name="T1" fmla="*/ 0 h 394"/>
                                            <a:gd name="T2" fmla="*/ 1496 w 1703"/>
                                            <a:gd name="T3" fmla="*/ 0 h 394"/>
                                            <a:gd name="T4" fmla="*/ 1703 w 1703"/>
                                            <a:gd name="T5" fmla="*/ 197 h 394"/>
                                            <a:gd name="T6" fmla="*/ 1496 w 1703"/>
                                            <a:gd name="T7" fmla="*/ 394 h 394"/>
                                            <a:gd name="T8" fmla="*/ 0 w 1703"/>
                                            <a:gd name="T9" fmla="*/ 394 h 394"/>
                                            <a:gd name="T10" fmla="*/ 206 w 1703"/>
                                            <a:gd name="T11" fmla="*/ 197 h 394"/>
                                            <a:gd name="T12" fmla="*/ 0 w 1703"/>
                                            <a:gd name="T13" fmla="*/ 0 h 394"/>
                                            <a:gd name="T14" fmla="*/ 0 w 1703"/>
                                            <a:gd name="T15" fmla="*/ 0 h 39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03" h="394">
                                              <a:moveTo>
                                                <a:pt x="0" y="0"/>
                                              </a:moveTo>
                                              <a:lnTo>
                                                <a:pt x="1496" y="0"/>
                                              </a:lnTo>
                                              <a:lnTo>
                                                <a:pt x="1703" y="197"/>
                                              </a:lnTo>
                                              <a:lnTo>
                                                <a:pt x="1496" y="394"/>
                                              </a:lnTo>
                                              <a:lnTo>
                                                <a:pt x="0" y="394"/>
                                              </a:lnTo>
                                              <a:lnTo>
                                                <a:pt x="206" y="197"/>
                                              </a:lnTo>
                                              <a:lnTo>
                                                <a:pt x="0" y="0"/>
                                              </a:lnTo>
                                              <a:lnTo>
                                                <a:pt x="0" y="0"/>
                                              </a:lnTo>
                                              <a:close/>
                                            </a:path>
                                          </a:pathLst>
                                        </a:custGeom>
                                        <a:solidFill>
                                          <a:srgbClr val="71707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78"/>
                                      <wps:cNvSpPr>
                                        <a:spLocks/>
                                      </wps:cNvSpPr>
                                      <wps:spPr bwMode="auto">
                                        <a:xfrm>
                                          <a:off x="1348740" y="-635"/>
                                          <a:ext cx="2538730" cy="250190"/>
                                        </a:xfrm>
                                        <a:custGeom>
                                          <a:avLst/>
                                          <a:gdLst>
                                            <a:gd name="T0" fmla="*/ 0 w 3998"/>
                                            <a:gd name="T1" fmla="*/ 0 h 394"/>
                                            <a:gd name="T2" fmla="*/ 3781 w 3998"/>
                                            <a:gd name="T3" fmla="*/ 0 h 394"/>
                                            <a:gd name="T4" fmla="*/ 3998 w 3998"/>
                                            <a:gd name="T5" fmla="*/ 197 h 394"/>
                                            <a:gd name="T6" fmla="*/ 3781 w 3998"/>
                                            <a:gd name="T7" fmla="*/ 394 h 394"/>
                                            <a:gd name="T8" fmla="*/ 0 w 3998"/>
                                            <a:gd name="T9" fmla="*/ 394 h 394"/>
                                            <a:gd name="T10" fmla="*/ 217 w 3998"/>
                                            <a:gd name="T11" fmla="*/ 197 h 394"/>
                                            <a:gd name="T12" fmla="*/ 0 w 3998"/>
                                            <a:gd name="T13" fmla="*/ 0 h 394"/>
                                            <a:gd name="T14" fmla="*/ 0 w 3998"/>
                                            <a:gd name="T15" fmla="*/ 0 h 39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98" h="394">
                                              <a:moveTo>
                                                <a:pt x="0" y="0"/>
                                              </a:moveTo>
                                              <a:lnTo>
                                                <a:pt x="3781" y="0"/>
                                              </a:lnTo>
                                              <a:lnTo>
                                                <a:pt x="3998" y="197"/>
                                              </a:lnTo>
                                              <a:lnTo>
                                                <a:pt x="3781" y="394"/>
                                              </a:lnTo>
                                              <a:lnTo>
                                                <a:pt x="0" y="394"/>
                                              </a:lnTo>
                                              <a:lnTo>
                                                <a:pt x="217" y="197"/>
                                              </a:lnTo>
                                              <a:lnTo>
                                                <a:pt x="0" y="0"/>
                                              </a:lnTo>
                                              <a:lnTo>
                                                <a:pt x="0" y="0"/>
                                              </a:lnTo>
                                              <a:close/>
                                            </a:path>
                                          </a:pathLst>
                                        </a:custGeom>
                                        <a:solidFill>
                                          <a:srgbClr val="C2C1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79"/>
                                      <wps:cNvSpPr>
                                        <a:spLocks/>
                                      </wps:cNvSpPr>
                                      <wps:spPr bwMode="auto">
                                        <a:xfrm>
                                          <a:off x="3521075" y="-635"/>
                                          <a:ext cx="2215515" cy="250190"/>
                                        </a:xfrm>
                                        <a:custGeom>
                                          <a:avLst/>
                                          <a:gdLst>
                                            <a:gd name="T0" fmla="*/ 0 w 3489"/>
                                            <a:gd name="T1" fmla="*/ 0 h 394"/>
                                            <a:gd name="T2" fmla="*/ 3272 w 3489"/>
                                            <a:gd name="T3" fmla="*/ 0 h 394"/>
                                            <a:gd name="T4" fmla="*/ 3489 w 3489"/>
                                            <a:gd name="T5" fmla="*/ 197 h 394"/>
                                            <a:gd name="T6" fmla="*/ 3272 w 3489"/>
                                            <a:gd name="T7" fmla="*/ 394 h 394"/>
                                            <a:gd name="T8" fmla="*/ 0 w 3489"/>
                                            <a:gd name="T9" fmla="*/ 394 h 394"/>
                                            <a:gd name="T10" fmla="*/ 217 w 3489"/>
                                            <a:gd name="T11" fmla="*/ 197 h 394"/>
                                            <a:gd name="T12" fmla="*/ 0 w 3489"/>
                                            <a:gd name="T13" fmla="*/ 0 h 394"/>
                                            <a:gd name="T14" fmla="*/ 0 w 3489"/>
                                            <a:gd name="T15" fmla="*/ 0 h 39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489" h="394">
                                              <a:moveTo>
                                                <a:pt x="0" y="0"/>
                                              </a:moveTo>
                                              <a:lnTo>
                                                <a:pt x="3272" y="0"/>
                                              </a:lnTo>
                                              <a:lnTo>
                                                <a:pt x="3489" y="197"/>
                                              </a:lnTo>
                                              <a:lnTo>
                                                <a:pt x="3272" y="394"/>
                                              </a:lnTo>
                                              <a:lnTo>
                                                <a:pt x="0" y="394"/>
                                              </a:lnTo>
                                              <a:lnTo>
                                                <a:pt x="217" y="197"/>
                                              </a:lnTo>
                                              <a:lnTo>
                                                <a:pt x="0" y="0"/>
                                              </a:lnTo>
                                              <a:lnTo>
                                                <a:pt x="0" y="0"/>
                                              </a:lnTo>
                                              <a:close/>
                                            </a:path>
                                          </a:pathLst>
                                        </a:custGeom>
                                        <a:solidFill>
                                          <a:schemeClr val="tx1"/>
                                        </a:solidFill>
                                        <a:ln>
                                          <a:noFill/>
                                        </a:ln>
                                      </wps:spPr>
                                      <wps:bodyPr rot="0" vert="horz" wrap="square" lIns="91440" tIns="45720" rIns="91440" bIns="45720" anchor="t" anchorCtr="0" upright="1">
                                        <a:noAutofit/>
                                      </wps:bodyPr>
                                    </wps:wsp>
                                    <wps:wsp>
                                      <wps:cNvPr id="88" name="Rectangle 81"/>
                                      <wps:cNvSpPr>
                                        <a:spLocks noChangeArrowheads="1"/>
                                      </wps:cNvSpPr>
                                      <wps:spPr bwMode="auto">
                                        <a:xfrm>
                                          <a:off x="3818255" y="28575"/>
                                          <a:ext cx="1862264"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A76" w:rsidRPr="0022511F" w:rsidRDefault="00B02A76" w:rsidP="00711183">
                                            <w:pPr>
                                              <w:rPr>
                                                <w:rFonts w:asciiTheme="minorHAnsi" w:hAnsiTheme="minorHAnsi"/>
                                                <w:sz w:val="20"/>
                                                <w:szCs w:val="20"/>
                                              </w:rPr>
                                            </w:pPr>
                                            <w:r w:rsidRPr="0022511F">
                                              <w:rPr>
                                                <w:rFonts w:asciiTheme="minorHAnsi" w:hAnsiTheme="minorHAnsi" w:cs="Arial"/>
                                                <w:b/>
                                                <w:bCs/>
                                                <w:color w:val="F2F2F2"/>
                                                <w:sz w:val="20"/>
                                                <w:szCs w:val="20"/>
                                                <w:lang w:val="en-US"/>
                                              </w:rPr>
                                              <w:t>Temporary accommodation</w:t>
                                            </w:r>
                                          </w:p>
                                        </w:txbxContent>
                                      </wps:txbx>
                                      <wps:bodyPr rot="0" vert="horz" wrap="square" lIns="0" tIns="0" rIns="0" bIns="0" anchor="t" anchorCtr="0">
                                        <a:noAutofit/>
                                      </wps:bodyPr>
                                    </wps:wsp>
                                    <wps:wsp>
                                      <wps:cNvPr id="89" name="Rectangle 83"/>
                                      <wps:cNvSpPr>
                                        <a:spLocks noChangeArrowheads="1"/>
                                      </wps:cNvSpPr>
                                      <wps:spPr bwMode="auto">
                                        <a:xfrm>
                                          <a:off x="690466" y="36483"/>
                                          <a:ext cx="794164" cy="172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A76" w:rsidRPr="0022511F" w:rsidRDefault="00B02A76" w:rsidP="00711183">
                                            <w:pPr>
                                              <w:rPr>
                                                <w:rFonts w:asciiTheme="minorHAnsi" w:hAnsiTheme="minorHAnsi"/>
                                                <w:sz w:val="20"/>
                                                <w:szCs w:val="20"/>
                                              </w:rPr>
                                            </w:pPr>
                                            <w:r w:rsidRPr="0022511F">
                                              <w:rPr>
                                                <w:rFonts w:asciiTheme="minorHAnsi" w:hAnsiTheme="minorHAnsi" w:cs="Arial"/>
                                                <w:b/>
                                                <w:bCs/>
                                                <w:sz w:val="20"/>
                                                <w:szCs w:val="20"/>
                                                <w:lang w:val="en-US"/>
                                              </w:rPr>
                                              <w:t>Couch surfing</w:t>
                                            </w:r>
                                          </w:p>
                                        </w:txbxContent>
                                      </wps:txbx>
                                      <wps:bodyPr rot="0" vert="horz" wrap="square" lIns="0" tIns="0" rIns="0" bIns="0" anchor="t" anchorCtr="0">
                                        <a:noAutofit/>
                                      </wps:bodyPr>
                                    </wps:wsp>
                                    <wps:wsp>
                                      <wps:cNvPr id="90" name="Rectangle 84"/>
                                      <wps:cNvSpPr>
                                        <a:spLocks noChangeArrowheads="1"/>
                                      </wps:cNvSpPr>
                                      <wps:spPr bwMode="auto">
                                        <a:xfrm>
                                          <a:off x="170189" y="-13263"/>
                                          <a:ext cx="451484" cy="139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A76" w:rsidRPr="0022511F" w:rsidRDefault="00B02A76" w:rsidP="00711183">
                                            <w:pPr>
                                              <w:spacing w:line="240" w:lineRule="exact"/>
                                              <w:rPr>
                                                <w:rFonts w:asciiTheme="minorHAnsi" w:hAnsiTheme="minorHAnsi"/>
                                                <w:sz w:val="20"/>
                                                <w:szCs w:val="20"/>
                                              </w:rPr>
                                            </w:pPr>
                                            <w:r w:rsidRPr="0022511F">
                                              <w:rPr>
                                                <w:rFonts w:asciiTheme="minorHAnsi" w:hAnsiTheme="minorHAnsi" w:cs="Arial"/>
                                                <w:b/>
                                                <w:bCs/>
                                                <w:color w:val="000000"/>
                                                <w:sz w:val="20"/>
                                                <w:szCs w:val="20"/>
                                                <w:lang w:val="en-US"/>
                                              </w:rPr>
                                              <w:t>Rough</w:t>
                                            </w:r>
                                          </w:p>
                                        </w:txbxContent>
                                      </wps:txbx>
                                      <wps:bodyPr rot="0" vert="horz" wrap="square" lIns="0" tIns="0" rIns="0" bIns="0" anchor="t" anchorCtr="0">
                                        <a:noAutofit/>
                                      </wps:bodyPr>
                                    </wps:wsp>
                                  </wpg:wgp>
                                  <wps:wsp>
                                    <wps:cNvPr id="91" name="Rectangle 91"/>
                                    <wps:cNvSpPr>
                                      <a:spLocks noChangeArrowheads="1"/>
                                    </wps:cNvSpPr>
                                    <wps:spPr bwMode="auto">
                                      <a:xfrm>
                                        <a:off x="1770867" y="60156"/>
                                        <a:ext cx="1173174"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A76" w:rsidRPr="0022511F" w:rsidRDefault="00B02A76" w:rsidP="00711183">
                                          <w:pPr>
                                            <w:pStyle w:val="NormalWeb"/>
                                            <w:spacing w:before="0" w:beforeAutospacing="0" w:after="0" w:afterAutospacing="0"/>
                                          </w:pPr>
                                          <w:r w:rsidRPr="0022511F">
                                            <w:rPr>
                                              <w:rFonts w:ascii="Calibri" w:hAnsi="Calibri" w:cs="Arial"/>
                                              <w:b/>
                                              <w:bCs/>
                                              <w:sz w:val="20"/>
                                              <w:szCs w:val="20"/>
                                              <w:lang w:val="en-US"/>
                                            </w:rPr>
                                            <w:t>Severe crowding</w:t>
                                          </w:r>
                                        </w:p>
                                      </w:txbxContent>
                                    </wps:txbx>
                                    <wps:bodyPr rot="0" vert="horz" wrap="square" lIns="0" tIns="0" rIns="0" bIns="0" anchor="t" anchorCtr="0">
                                      <a:noAutofit/>
                                    </wps:bodyPr>
                                  </wps:wsp>
                                  <wps:wsp>
                                    <wps:cNvPr id="92" name="Rectangle 92"/>
                                    <wps:cNvSpPr>
                                      <a:spLocks noChangeArrowheads="1"/>
                                    </wps:cNvSpPr>
                                    <wps:spPr bwMode="auto">
                                      <a:xfrm>
                                        <a:off x="165379" y="116745"/>
                                        <a:ext cx="43751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A76" w:rsidRDefault="00B02A76" w:rsidP="00711183">
                                          <w:pPr>
                                            <w:pStyle w:val="NormalWeb"/>
                                            <w:spacing w:before="0" w:beforeAutospacing="0" w:after="0" w:afterAutospacing="0" w:line="240" w:lineRule="exact"/>
                                          </w:pPr>
                                          <w:r>
                                            <w:rPr>
                                              <w:rFonts w:ascii="Calibri" w:hAnsi="Calibri" w:cs="Arial"/>
                                              <w:b/>
                                              <w:bCs/>
                                              <w:color w:val="000000"/>
                                              <w:sz w:val="20"/>
                                              <w:szCs w:val="20"/>
                                              <w:lang w:val="en-US"/>
                                            </w:rPr>
                                            <w:t>sleeping</w:t>
                                          </w:r>
                                        </w:p>
                                      </w:txbxContent>
                                    </wps:txbx>
                                    <wps:bodyPr rot="0" vert="horz" wrap="square" lIns="0" tIns="0" rIns="0" bIns="0" anchor="t" anchorCtr="0">
                                      <a:noAutofit/>
                                    </wps:bodyPr>
                                  </wps:wsp>
                                  <wps:wsp>
                                    <wps:cNvPr id="93" name="Rectangle 93"/>
                                    <wps:cNvSpPr>
                                      <a:spLocks noChangeArrowheads="1"/>
                                    </wps:cNvSpPr>
                                    <wps:spPr bwMode="auto">
                                      <a:xfrm>
                                        <a:off x="1955276" y="795701"/>
                                        <a:ext cx="454025" cy="19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A76" w:rsidRPr="0022511F" w:rsidRDefault="00B02A76" w:rsidP="00711183">
                                          <w:pPr>
                                            <w:pStyle w:val="NormalWeb"/>
                                            <w:spacing w:before="0" w:beforeAutospacing="0" w:after="0" w:afterAutospacing="0"/>
                                          </w:pPr>
                                          <w:r w:rsidRPr="0022511F">
                                            <w:rPr>
                                              <w:rFonts w:ascii="Calibri" w:hAnsi="Calibri" w:cs="Arial"/>
                                              <w:b/>
                                              <w:bCs/>
                                              <w:sz w:val="20"/>
                                              <w:szCs w:val="20"/>
                                              <w:lang w:val="en-US"/>
                                            </w:rPr>
                                            <w:t>39.3%</w:t>
                                          </w:r>
                                        </w:p>
                                      </w:txbxContent>
                                    </wps:txbx>
                                    <wps:bodyPr rot="0" vert="horz" wrap="square" lIns="0" tIns="0" rIns="0" bIns="0" anchor="t" anchorCtr="0">
                                      <a:noAutofit/>
                                    </wps:bodyPr>
                                  </wps:wsp>
                                  <wps:wsp>
                                    <wps:cNvPr id="94" name="Rectangle 94" descr="This figure shows Australains are living in severely crowded dwellings. "/>
                                    <wps:cNvSpPr>
                                      <a:spLocks noChangeArrowheads="1"/>
                                    </wps:cNvSpPr>
                                    <wps:spPr bwMode="auto">
                                      <a:xfrm>
                                        <a:off x="4057277" y="795701"/>
                                        <a:ext cx="454025" cy="19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2A76" w:rsidRDefault="00B02A76" w:rsidP="00711183">
                                          <w:pPr>
                                            <w:pStyle w:val="NormalWeb"/>
                                            <w:spacing w:before="0" w:beforeAutospacing="0" w:after="0" w:afterAutospacing="0"/>
                                          </w:pPr>
                                          <w:r>
                                            <w:rPr>
                                              <w:rFonts w:ascii="Calibri" w:hAnsi="Calibri" w:cs="Arial"/>
                                              <w:b/>
                                              <w:bCs/>
                                              <w:color w:val="F2F2F2"/>
                                              <w:sz w:val="20"/>
                                              <w:szCs w:val="20"/>
                                              <w:lang w:val="en-US"/>
                                            </w:rPr>
                                            <w:t>37.7%</w:t>
                                          </w:r>
                                        </w:p>
                                      </w:txbxContent>
                                    </wps:txbx>
                                    <wps:bodyPr rot="0" vert="horz" wrap="square" lIns="0" tIns="0" rIns="0" bIns="0" anchor="t" anchorCtr="0">
                                      <a:noAutofit/>
                                    </wps:bodyPr>
                                  </wps:wsp>
                                </wpc:wpc>
                              </a:graphicData>
                            </a:graphic>
                          </wp:inline>
                        </w:drawing>
                      </mc:Choice>
                      <mc:Fallback>
                        <w:pict>
                          <v:group id="Canvas 95" o:spid="_x0000_s1026" editas="canvas" alt="This figure shows Australians living in severely crowded dwellings represent the most common type of homelessness." style="width:450.65pt;height:81.75pt;mso-position-horizontal-relative:char;mso-position-vertical-relative:line" coordsize="57232,10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">
                            <v:shape id="_x0000_s1027" type="#_x0000_t75" alt="This figure shows Australians living in severely crowded dwellings represent the most common type of homelessness." style="position:absolute;width:57232;height:10382;visibility:visible;mso-wrap-style:square">
                              <v:fill o:detectmouseclick="t"/>
                              <v:path o:connecttype="none"/>
                            </v:shape>
                            <v:group id="Group 14" o:spid="_x0000_s1028" alt="This figure shows Australians living in severely crowded dwellings represent the most common type of homelessness." style="position:absolute;left:612;top:187;width:52358;height:10004" coordorigin="-6,-132" coordsize="57372,9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shape id="Freeform 5" o:spid="_x0000_s1029" style="position:absolute;left:304;top:3136;width:1302;height:3487;visibility:visible;mso-wrap-style:square;v-text-anchor:top" coordsize="205,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BoIcMA&#10;AADbAAAADwAAAGRycy9kb3ducmV2LnhtbERPTWvCQBC9C/6HZQQvUjcqSo2uIqLgoZcaqT0O2TGJ&#10;Zmdjdo1pf323UOhtHu9zluvWlKKh2hWWFYyGEQji1OqCMwWnZP/yCsJ5ZI2lZVLwRQ7Wq25nibG2&#10;T36n5ugzEULYxagg976KpXRpTgbd0FbEgbvY2qAPsM6krvEZwk0px1E0kwYLDg05VrTNKb0dH0ZB&#10;8vmx/Z7e55Pzmx00O2OT6jy6KtXvtZsFCE+t/xf/uQ86zJ/C7y/hALn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BoIcMAAADbAAAADwAAAAAAAAAAAAAAAACYAgAAZHJzL2Rv&#10;d25yZXYueG1sUEsFBgAAAAAEAAQA9QAAAIgDAAAAAA==&#10;" path="m152,80r,l152,71r,-9l150,53r-1,-8l149,45r,-6l148,31,146,17r,l144,13r-1,-2l142,8,140,6,138,5,137,3,134,2r,l129,r-4,l123,r-2,1l119,2r-2,3l117,5r-2,2l114,11r-4,8l107,28r-2,9l105,37r-4,12l100,55r-2,6l98,61r,6l98,72r,4l98,76r-4,l90,76r-4,1l82,79r,l79,81r-3,3l75,88r-1,6l74,94r,8l74,116r-1,29l73,145r1,12l74,171r2,10l76,185r,l78,188r2,2l82,192r2,l84,192r1,l86,191r2,-2l90,184r,l91,190r1,7l92,203r-1,4l91,207r,1l91,210r1,5l93,220r,1l92,223r,l91,224r,2l91,230r2,5l93,235r-2,2l90,239r,2l89,244r,l88,251r-1,3l88,256r,l88,259r,4l87,266r,2l87,268r-2,4l83,276r,5l83,284r,l83,286r,2l83,295r-2,6l80,305r,l78,307r,3l78,311r,2l78,313r,3l77,319r-1,3l76,323r,l75,327r-1,5l74,337r-1,5l73,342r-4,15l68,366r-2,4l66,370r,2l66,374r,2l66,376r,1l66,377r-1,1l65,381r,l65,382r-1,1l64,384r-1,2l63,387r,1l63,388r,4l63,395r-1,3l61,399r,l61,401r,1l61,404r,l61,404r-1,1l59,405r,2l59,409r,l58,411r,2l56,417r,l56,420r,1l56,423r2,l58,423r-2,10l54,445r-5,24l49,469r-2,11l44,489r-1,6l41,498r-2,3l37,504r,l25,513r-7,3l18,516r-1,l15,516r-1,3l14,519r-2,l11,520r-2,l7,520r,l6,520r-2,l3,522r-1,l2,524r,l2,526r,l2,527r,l1,527r,1l,530r,l2,532r4,2l12,535r8,1l20,536r19,1l55,538r,l59,538r2,l62,538r,l62,536r,-4l62,532r-1,-1l60,530r-2,-1l58,529r,-2l58,525r,-7l58,511r1,-3l60,503r,l63,493r6,-12l78,459r,l82,450r2,-9l87,433r,l88,434r2,-1l90,432r,l90,432r1,l92,431r1,-2l93,423r,l93,422r,-1l92,417r,l92,414r1,-2l93,411r,l94,410r,-2l94,404r,-6l94,395r2,-1l96,394r1,-1l97,392r1,-3l98,387r,-3l98,384r3,-5l103,370r4,-12l108,352r2,-3l110,349r4,-9l117,332r3,-9l120,323r4,-3l127,317r,l127,322r,5l127,331r1,5l128,336r,10l128,358r,14l128,380r,l129,384r-1,6l128,395r,4l128,399r,2l128,403r-1,2l127,409r,1l127,412r,l128,416r,2l128,421r,2l128,423r,1l128,427r1,3l129,430r-1,l127,432r,1l127,440r,l127,444r,3l127,449r,1l128,451r1,1l129,452r,11l130,483r,l130,488r-1,3l128,495r-1,4l125,504r-1,6l124,510r-2,8l122,520r-1,2l121,522r-1,l120,524r,l118,524r,2l117,529r,l118,532r,1l118,533r-1,l116,534r,l117,536r,l117,538r1,1l120,540r1,2l122,543r,l122,543r,2l124,546r1,2l130,548r4,1l134,549r3,l140,548r1,l141,546r,l142,539r,l142,534r,-2l142,532r,-1l142,528r-2,-1l139,526r-1,l138,526r2,-5l140,516r1,-9l141,507r3,-10l148,484r5,-17l155,460r2,-7l157,453r2,l161,452r1,-2l163,447r,l162,442r,-1l162,441r,-2l162,438r,-3l162,435r,-2l162,432r-1,-1l159,429r,l160,427r1,-3l160,422r1,-1l161,421r,-2l160,417r-1,-2l160,414r,l160,412r,-3l160,406r1,-2l161,404r,-2l161,399r-1,-3l160,394r,l161,387r1,-9l162,378r1,-3l163,370r,-6l164,357r,l166,350r1,-5l167,341r,-4l167,337r,-4l168,330r,-2l169,324r,l171,319r,-6l173,308r1,-3l174,305r,-2l175,299r1,-11l175,276r-1,-4l174,271r,l174,266r,l176,267r3,1l182,267r4,-1l186,266r2,l191,266r1,l193,265r1,-1l196,261r,l197,253r1,-11l200,232r,-5l199,224r,l200,223r1,-3l202,213r1,-7l205,198r,l205,196r-1,-4l203,190r-2,-4l196,181r-6,-5l190,176r-5,-27l182,133r-3,-14l179,119r,-7l177,106r-1,-5l174,97r-2,-3l171,91r-2,-3l167,87r,l167,86r,-1l163,85r-3,-1l159,84r,1l159,85r-2,-1l154,82r-2,-2l152,80r,l152,80xe" fillcolor="black [3213]" stroked="f">
                                <v:path arrowok="t" o:connecttype="custom" o:connectlocs="93980,19685;85090,1270;73025,4445;62230,38735;52070,50165;46355,92075;53340,121920;58420,128905;58420,141605;56515,154940;55245,170180;52705,187325;49530,200660;46355,217170;41910,239395;40005,245745;38735,255270;36830,260985;35560,274955;23495,320040;7620,329565;1270,332740;0,336550;37465,341630;36830,335915;40005,313055;57150,274955;59055,267970;59690,259080;62230,245745;72390,215900;80645,210185;81280,247650;80645,261620;81915,273050;80645,285115;81915,311785;76835,331470;74930,338455;76200,342900;85090,348615;90170,339090;88900,330835;99695,287655;102870,278765;101600,271145;101600,262890;101600,250190;104140,226695;107315,205740;111760,182880;115570,169545;124460,165735;128270,135255;120650,111760;110490,61595;101600,53340;96520,50800" o:connectangles="0,0,0,0,0,0,0,0,0,0,0,0,0,0,0,0,0,0,0,0,0,0,0,0,0,0,0,0,0,0,0,0,0,0,0,0,0,0,0,0,0,0,0,0,0,0,0,0,0,0,0,0,0,0,0,0,0,0"/>
                              </v:shape>
                              <v:shape id="Freeform 6" o:spid="_x0000_s1030" style="position:absolute;left:3117;top:2863;width:889;height:3760;visibility:visible;mso-wrap-style:square;v-text-anchor:top" coordsize="140,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bI+8EA&#10;AADbAAAADwAAAGRycy9kb3ducmV2LnhtbESPQYvCMBCF74L/IYzgzaYqyNI1igiiR6178Dg2s013&#10;m0nbRK3/frMgeJvhvXnfm+W6t7W4U+crxwqmSQqCuHC64lLB13k3+QDhA7LG2jEpeJKH9Wo4WGKm&#10;3YNPdM9DKWII+wwVmBCaTEpfGLLoE9cQR+3bdRZDXLtS6g4fMdzWcpamC2mx4kgw2NDWUPGb32yE&#10;THeuvVBrrud5vg8/t7Ll9KjUeNRvPkEE6sPb/Lo+6Fh/Af+/xAHk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GyPvBAAAA2wAAAA8AAAAAAAAAAAAAAAAAmAIAAGRycy9kb3du&#10;cmV2LnhtbFBLBQYAAAAABAAEAPUAAACGAwAAAAA=&#10;" path="m33,171r,l32,172r,l32,172r-2,10l27,188r-1,7l26,195r,4l26,203r,12l27,228r,11l27,239r,18l27,267r,l28,262r1,-3l29,257r1,-3l30,254r,-2l30,250r,-2l30,245r,l30,244r1,-1l30,239r,-3l30,232r,l30,227r,-5l30,215r1,-3l31,209r,l32,206r1,-4l35,195r,-8l35,183r-1,-1l34,182r-1,-4l33,174r,-3l33,171r,l33,171xm113,235r,l117,223r3,-14l120,209r,-3l120,202r-2,-5l115,191r-1,-4l114,187r,5l114,197r,3l114,203r,l114,207r-1,6l113,219r,5l113,224r,2l113,229r,3l113,235r,l113,235r,xm59,78r,l59,76r,-3l59,67r,-9l59,58r-1,l58,57,57,54,56,51,54,47r,l52,44r,-3l52,40r,l53,39r1,l54,39,53,36,52,31r,-5l53,22r,l54,16r3,-5l60,6,61,5r1,l62,5,65,3,66,2,67,1,67,r,l69,r4,l76,r2,2l78,2,79,r1,l82,r,l81,1,80,2r-1,l79,2r2,l82,2r2,1l87,5r1,2l88,7r3,4l92,16r1,6l94,24r,2l94,26r-1,8l93,40r,l94,40r1,l96,40r,1l96,42r-1,5l95,47r-3,7l91,57r,l89,57r,l88,62r,6l88,75r,5l88,80r5,3l98,86r4,3l102,89r6,3l114,97r6,5l123,104r2,3l125,107r3,8l130,122r3,10l134,141r,l135,145r1,5l137,165r,l139,176r1,15l140,210r,l140,215r-2,8l136,231r-3,10l133,241r-10,26l118,279r-3,4l115,283r,2l115,287r-1,2l113,291r,l112,294r-1,5l109,309r,l110,309r,2l109,319r,l108,325r,8l106,340r-3,9l103,349r-4,16l97,373r-1,7l96,380r-1,5l93,388r-1,3l92,393r,l91,396r,2l91,400r-1,1l90,401r,2l89,404r-1,2l88,408r,l88,411r,3l87,416r-1,1l86,417r,1l86,418r,2l84,421r,l84,423r,l82,423r-1,2l80,426r,1l80,427r,2l79,431r-1,1l77,434r,l76,438r-2,2l73,443r,l73,447r1,2l74,451r,2l74,453r-1,2l74,455r,1l74,460r,l75,466r1,8l79,493r,l80,501r1,8l83,518r1,3l84,524r,l83,530r,3l83,536r1,1l84,537r,1l86,539r,3l86,547r,4l86,551r-2,4l84,559r,7l84,566r,13l83,586r,2l82,590r,l80,592r-2,l72,592r-6,l64,591r-2,-1l62,590r-6,-4l52,583r,l50,582r,-2l50,578r,-3l50,574r,l51,570r1,-3l54,564r3,-2l57,562r1,-3l59,557r,-1l59,556r,-2l58,551r-1,-2l57,546r,l56,544r,-2l54,541r,-3l54,538r-1,-4l52,531r,-5l52,523r1,-3l53,520r1,-5l54,512r,-3l52,505r,l52,502r-2,-5l49,492r,l47,494r-1,1l45,497r1,1l46,498r1,2l47,501r-1,2l45,505r-1,l43,505r,l43,507r-1,3l40,512r,l40,514r-1,2l38,520r-2,2l35,522r,l35,524r,l32,526r-1,2l31,528r-1,5l28,536r-1,4l27,544r,l24,552r,5l23,560r,l22,567r-1,5l21,572r,4l19,581r-2,3l16,586r-1,2l12,588r,l10,588,8,587,6,586,4,584,3,581,1,578,,574r,-4l,570r,-8l,555r1,-5l2,545r,l3,542r,-3l3,531,2,525,,519r,l,516r,-4l,509r,-4l,502r2,-3l3,497r2,-1l5,496r8,-4l13,492r,-1l13,489r2,-1l15,488r2,-1l19,486r1,-1l22,484r,l22,484r,l22,482r-1,-2l21,479r1,-1l22,478r2,-3l26,472r4,-13l30,459r1,-4l32,451r5,-8l42,434r,l40,431r,-2l40,427r,l41,426r-1,-2l40,421r,-1l40,420r,l40,418r-1,-2l39,413r,l39,406r-2,-9l35,386r,-13l35,373,32,359,31,343,29,331r-2,-8l27,323r-1,-6l25,309r,l24,307r-1,-2l22,302r,-5l22,297r-3,-9l17,283r-1,-3l16,280r-1,-3l15,270r-2,-8l10,251r,l8,239,5,225r,-6l5,213r,-7l5,200r,l10,162r,l10,158r,-6l10,152r,-4l11,145r1,-3l13,137r,l13,131r,-6l15,120r2,-5l17,115r2,-6l22,103r2,-3l27,97r2,-2l32,94r,l39,90r8,-5l54,80r5,-2l59,78r,l59,78xe" fillcolor="black [3213]" stroked="f">
                                <v:path arrowok="t" o:connecttype="custom" o:connectlocs="16510,123825;17145,169545;19050,155575;19050,140970;22225,116205;71755,149225;72390,118745;71755,139065;71755,149225;36830,36195;33655,24765;36195,6985;42545,0;52070,0;55880,4445;59055,25400;58420,34290;55880,50800;79375,67945;86995,104775;84455,153035;71755,184785;69215,202565;60960,241300;57150,254635;55245,264160;53340,268605;48895,275590;46990,287655;50165,313055;52705,338455;54610,349885;52070,374650;33020,370205;33020,360045;36830,349885;33655,339090;33020,320675;29210,316230;27305,321945;22225,331470;17145,345440;13335,365760;3810,372110;635,349250;0,327660;8255,312420;13970,307340;15240,301625;25400,273685;25400,266700;22225,236855;15240,194945;9525,175895;3175,130810;6985,92075;12065,69215;34290,50800" o:connectangles="0,0,0,0,0,0,0,0,0,0,0,0,0,0,0,0,0,0,0,0,0,0,0,0,0,0,0,0,0,0,0,0,0,0,0,0,0,0,0,0,0,0,0,0,0,0,0,0,0,0,0,0,0,0,0,0,0,0"/>
                                <o:lock v:ext="edit" verticies="t"/>
                              </v:shape>
                              <v:shape id="Freeform 7" o:spid="_x0000_s1031" style="position:absolute;left:12700;top:2844;width:1295;height:3747;visibility:visible;mso-wrap-style:square;v-text-anchor:top" coordsize="204,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fDer8A&#10;AADbAAAADwAAAGRycy9kb3ducmV2LnhtbERPTYvCMBC9C/sfwizsTdMVUekaxXURxZvVwx6HZmyK&#10;zaQ0sa3/3giCt3m8z1mseluJlhpfOlbwPUpAEOdOl1woOJ+2wzkIH5A1Vo5JwZ08rJYfgwWm2nV8&#10;pDYLhYgh7FNUYEKoUyl9bsiiH7maOHIX11gMETaF1A12MdxWcpwkU2mx5NhgsKaNofya3awC3NE1&#10;bI+d+Z380cbuJof2f35Q6uuzX/+ACNSHt/jl3us4fwbPX+IBcvk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J8N6vwAAANsAAAAPAAAAAAAAAAAAAAAAAJgCAABkcnMvZG93bnJl&#10;di54bWxQSwUGAAAAAAQABAD1AAAAhAMAAAAA&#10;" path="m130,88r,l133,87r4,-2l137,85r1,-2l138,81r,-4l138,77r1,-4l139,69r,l139,69r,-2l141,66r,l142,65r2,l144,64r,-2l144,62r,-2l142,58r-1,-5l141,53r,-3l141,48r,l142,47r,-2l143,40r,l142,33r-1,-5l141,28r1,-1l144,24r,-3l144,19r,l144,19r,-1l144,14r,l144,12r,-1l142,11r,l143,12r-1,1l142,14r,l142,14r-1,-1l139,12r,-3l139,9r,1l139,10,138,9,137,8r,l135,8,134,7,131,6r,l131,6r1,-1l132,5,131,4r-1,l129,4r,l127,1r,l127,2r,l126,2r,l122,1,119,r-4,1l115,1r-1,l114,1r,-1l114,r-2,l112,2r-1,l111,4r,l109,4r-1,2l106,7r-3,1l103,8r-1,1l99,12r-2,3l96,20r,l95,23r,3l94,29r,4l94,33r1,4l95,39r,1l96,42r,l96,46r,4l99,58r,l100,63r2,4l102,67r-2,5l98,76r-2,6l96,82r-2,1l92,85r-2,2l90,87r-2,3l83,92r-3,3l76,98r,l74,100r-2,1l70,103r-1,2l68,107r,l66,113r-3,4l61,121r-1,2l60,127r,l59,131r-1,3l57,137r-2,6l55,143r-2,7l50,162r-3,10l46,180r,l44,187r-1,8l43,198r,3l43,203r2,3l45,206r4,5l56,217r5,5l64,225r,l65,229r-1,4l63,236r,3l63,239r,3l63,243r2,2l66,246r1,l67,246r-1,2l66,249r,3l66,252r,2l66,256r-2,1l64,260r,l64,261r,1l63,264r,l63,266r,5l63,278r,7l65,296r1,5l68,306r2,5l73,316r3,4l81,325r,l80,326r,2l80,330r,1l80,331r-2,2l78,334r,3l78,337r,1l78,340r-1,3l76,347r-1,4l74,353r,l73,363r,2l73,366r,l71,367r-1,3l70,372r-1,4l69,376r,3l68,380r-1,1l67,384r,l67,386r,2l67,390r-1,2l66,392r,2l65,396r-1,7l64,403r-1,3l63,408r-4,6l54,421r-3,7l51,428r-5,12l41,453r-4,13l35,473r,l34,475r-1,3l32,482r-4,7l28,489r-6,13l17,516r-7,18l10,536r,l9,538r-1,2l7,543r,l5,546r-3,2l,554r,l2,557r3,4l10,566r5,3l17,571r4,1l22,572r,l24,577r3,4l29,583r3,4l35,589r4,l43,590r,l51,589r8,l63,588r3,-2l66,586r,-3l66,581r-2,-2l63,577r,l61,576r,l51,575r-4,-1l46,573r-2,-1l44,572,43,562r,-5l43,557r,l43,556r1,-10l44,546r2,-8l47,531r2,-10l50,517r1,-4l51,513r2,-4l54,506r2,-5l61,492r,l64,487r2,-5l71,473r4,-9l78,459r1,-4l79,455r4,-4l85,444r8,-17l99,411r6,-12l105,399r,4l106,405r2,2l109,410r3,3l113,417r2,2l115,419r,6l116,428r1,4l118,436r,l120,440r,2l121,447r1,5l122,452r3,7l125,464r1,4l127,471r1,2l128,473r1,2l130,478r,4l131,487r,3l132,494r,l134,502r3,9l138,519r1,2l142,523r,l142,525r2,2l144,530r,4l144,535r,3l144,538r3,4l147,542r,l146,547r-1,5l145,555r,l145,557r-1,3l144,563r1,4l145,567r2,1l149,569r7,l163,569r4,-2l167,567r1,-5l168,562r6,l180,562r6,-2l190,556r,l193,553r3,-3l197,548r,-2l197,546r-1,-3l196,541r-2,-1l193,540r-2,-1l190,540r,l184,542r-3,l178,542r,l176,540r-1,-2l175,536r,l176,536r1,-1l178,534r,l177,530r-1,-5l175,518r-2,-9l171,503r-3,-8l165,488r-4,-6l161,482r-3,-6l155,469r-2,-8l151,453r-2,-13l147,430r,l147,427r-1,-3l147,421r1,-6l148,411r,-5l148,406r-2,-12l144,378r-2,-13l141,359r-2,-6l139,353r-5,-13l132,337r,-4l132,333r,-3l132,328r-1,-1l131,326r,l132,324r-1,-2l131,320r,-2l131,318r,-2l131,312r,-2l131,307r,l131,306r,-2l131,303r,-2l131,301r,-1l131,299r,-1l131,295r,l132,293r,-2l131,289r1,-2l132,287r,-2l132,283r,-3l132,278r,l132,272r,-4l131,265r,l131,263r,-2l131,258r1,-1l132,257r,l133,256r1,-1l134,251r,-4l134,247r,-6l134,233r,-11l134,222r,-2l134,216r-1,-3l134,208r,l134,203r,-3l134,195r1,-5l135,190r3,5l139,200r3,3l144,206r,l145,208r2,2l150,217r,l154,224r5,6l167,241r,l172,248r2,1l176,249r,l176,249r,1l177,251r2,3l180,255r1,l181,255r1,2l184,258r2,3l188,262r,l191,261r2,l193,261r3,1l196,262r,2l196,264r1,l197,264r-1,2l196,268r1,1l197,269r-1,1l196,271r,1l197,273r,l199,272r1,l201,270r,l203,268r,-2l203,264r,l203,263r1,-1l204,260r-1,-2l203,258r-2,-9l201,249r-1,-3l198,245r-2,-2l196,243r-2,-2l193,239r,l193,238r,-1l191,235r-1,-2l189,229r,l188,228r-1,-3l187,224r-2,-2l185,222r-2,-1l182,220r-1,-2l181,216r,l179,214r-2,-6l174,202r,-2l172,197r,l170,195r,-1l169,191r,-3l168,184r,l162,174r-3,-6l156,161r,l155,159r,-3l155,154r,-2l155,150r-1,-3l153,144r,l151,141r-1,-4l149,130r,-8l148,118r-1,-4l147,114r-3,-9l143,101r-1,-3l139,95r-1,-2l134,91r,l132,90r-2,-1l130,88r,l130,88r,xe" fillcolor="#717073" stroked="f">
                                <v:path arrowok="t" o:connecttype="custom" o:connectlocs="88265,43815;91440,38100;90170,20955;91440,8890;88265,7620;83185,3810;80645,1270;71120,0;62865,7620;60325,25400;62230,48260;48260,62230;38100,80645;29210,114300;40640,142875;42545,156210;40640,165735;44450,197485;49530,212090;46355,231775;42545,243840;40005,257810;21590,301625;5080,342900;10795,362585;27305,374650;38735,365760;27305,353060;35560,318135;53975,281940;73025,266065;77470,287020;83185,311150;91440,336550;92075,352425;106045,360045;125095,346710;113030,344170;111760,333375;95885,287655;92710,250190;83820,208280;83185,196850;83185,187325;83820,176530;84455,162560;84455,135255;91440,130810;110490,158115;116840,163830;125095,167640;126365,172720;128905,163830;122555,151130;116205,140335;107950,123825;98425,99060;93980,74930;82550,56515" o:connectangles="0,0,0,0,0,0,0,0,0,0,0,0,0,0,0,0,0,0,0,0,0,0,0,0,0,0,0,0,0,0,0,0,0,0,0,0,0,0,0,0,0,0,0,0,0,0,0,0,0,0,0,0,0,0,0,0,0,0,0"/>
                              </v:shape>
                              <v:shape id="Freeform 8" o:spid="_x0000_s1032" style="position:absolute;left:15195;top:5130;width:883;height:1493;visibility:visible;mso-wrap-style:square;v-text-anchor:top" coordsize="139,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O9rMYA&#10;AADbAAAADwAAAGRycy9kb3ducmV2LnhtbESPT2sCQQzF70K/w5BCL0Vn20OV1VGktVBaEf8d9BZ2&#10;4u7iTmaZmer225tDwVvCe3nvl8msc426UIi1ZwMvgwwUceFtzaWB/e6zPwIVE7LFxjMZ+KMIs+lD&#10;b4K59Vfe0GWbSiUhHHM0UKXU5lrHoiKHceBbYtFOPjhMsoZS24BXCXeNfs2yN+2wZmmosKX3iorz&#10;9tcZWC9xny1+FquPdBi2S3d+Dt9HMubpsZuPQSXq0t38f/1lBV9g5RcZQE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7O9rMYAAADbAAAADwAAAAAAAAAAAAAAAACYAgAAZHJz&#10;L2Rvd25yZXYueG1sUEsFBgAAAAAEAAQA9QAAAIsDAAAAAA==&#10;" path="m72,r,l67,22,60,44,55,64r-2,7l53,79r,l51,99r-1,12l49,122r,l49,135r1,20l53,174r1,7l55,186r,l58,191r2,4l60,198r-1,4l59,202r-2,2l55,208r-2,5l52,221r,l55,220r5,l62,221r,l64,223r1,1l65,226r-1,l64,226r-7,4l52,233r-4,2l48,235r-5,l38,235r-5,l30,234r,l28,231r,-2l28,228r,-1l30,227r,l30,224r,-1l33,221r1,l34,221r1,-2l37,217r1,-2l39,211r,l40,203r,-5l41,193r,-2l40,189r,l39,186r,-4l38,179r-1,-6l37,173r-2,8l34,188r,3l34,193r,l35,198r,4l35,206r,3l35,209r,2l35,212r,1l35,213r-4,1l27,214r-5,-1l21,212r-2,-1l19,211r-2,-3l15,207r-2,-1l11,203r,l11,202r-1,-1l8,196r,-1l8,193r1,-2l11,190r,l11,189r,-1l12,187r2,-1l14,186r1,-1l16,185r2,l18,184r,l20,181r1,-2l21,174r2,-4l23,170r1,-7l25,152r1,-12l26,125r,l24,118r-2,-5l20,101,19,91,18,83r,l15,67,11,48r,l6,25,3,9r,l,,72,r,l72,r,xm99,r,l99,1r,l99,5r1,6l100,11r6,23l106,34r3,9l111,53r5,10l119,75r,l121,75r,l123,79r3,8l131,103r,l133,112r5,9l138,121r,4l139,127r-1,2l137,131r-2,3l133,135r-7,5l126,140r-11,7l109,150r-6,3l103,153r,1l102,156r-2,1l98,157r-1,l97,155r,l87,159r-8,3l72,163r-3,l67,162r,l65,161r-1,l62,157r-2,-9l60,148r,-2l60,144r,-7l60,131r,-7l60,124r,-6l61,113r1,-4l61,105r,l61,103r1,-1l62,100r2,-1l64,99r,-2l64,93r,l66,92r2,-1l70,91r,l70,85r2,-9l76,58r,l80,35,86,8r,l84,8r-1,l83,8r,l82,5r,-4l82,1,82,,99,r,l99,r,xe" fillcolor="#c2c1c5" stroked="f">
                                <v:path arrowok="t" o:connecttype="custom" o:connectlocs="38100,27940;33655,50165;31115,77470;34290,114935;38100,123825;36195,129540;33020,140335;39370,140335;40640,143510;30480,149225;20955,149225;17780,145415;19050,144145;21590,140335;24130,136525;25400,125730;25400,120015;23495,109855;21590,121285;22225,128270;22225,133985;19685,135890;12065,133985;8255,130810;6350,127635;5715,121285;6985,119380;9525,117475;11430,116840;14605,107950;16510,88900;13970,71755;11430,52705;3810,15875;45720,0;62865,0;62865,3175;67310,21590;75565,47625;78105,50165;84455,71120;88265,80645;84455,85725;69215,95250;64770,99060;61595,98425;45720,103505;41275,102235;38100,93980;38100,83185;38735,71755;38735,65405;40640,62865;41910,58420;44450,53975;50800,22225;52705,5080;52070,635;62865,0" o:connectangles="0,0,0,0,0,0,0,0,0,0,0,0,0,0,0,0,0,0,0,0,0,0,0,0,0,0,0,0,0,0,0,0,0,0,0,0,0,0,0,0,0,0,0,0,0,0,0,0,0,0,0,0,0,0,0,0,0,0,0"/>
                                <o:lock v:ext="edit" verticies="t"/>
                              </v:shape>
                              <v:shape id="Freeform 9" o:spid="_x0000_s1033" style="position:absolute;left:14998;top:3098;width:864;height:2032;visibility:visible;mso-wrap-style:square;v-text-anchor:top" coordsize="136,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rfPsEA&#10;AADbAAAADwAAAGRycy9kb3ducmV2LnhtbERPS4vCMBC+C/6HMMLeNHUPq1aj6OLCCnvR9XEdmrGt&#10;NpOSxFr/vVkQ9jYf33Nmi9ZUoiHnS8sKhoMEBHFmdcm5gv3vV38MwgdkjZVlUvAgD4t5tzPDVNs7&#10;b6nZhVzEEPYpKihCqFMpfVaQQT+wNXHkztYZDBG6XGqH9xhuKvmeJB/SYMmxocCaPgvKrrubUXC4&#10;jdan9Y+7HJvTZkxUtcEeVkq99drlFESgNvyLX+5vHedP4O+XeIC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K3z7BAAAA2wAAAA8AAAAAAAAAAAAAAAAAmAIAAGRycy9kb3du&#10;cmV2LnhtbFBLBQYAAAAABAAEAPUAAACGAwAAAAA=&#10;" path="m31,320r,l29,311,28,300,27,290r,-13l27,277r,-2l26,274r-1,-1l26,272r,l27,271r-1,-2l26,267r1,-1l27,266r,-2l27,262r,-3l27,256r,l28,254r-1,-4l27,247r,-1l28,245r,l28,244r,-1l28,241r,-2l28,239r1,-1l29,237r,-1l29,235r,l30,234r,-4l30,230r1,-2l31,226r,l32,219r,-5l32,207r,l32,198r,-10l32,178r-1,-9l31,169,29,156r-1,-5l28,148r,l22,181r,l20,196r-2,9l16,214r,l14,222r-2,8l11,238r,3l11,243r,l14,246r1,2l14,250r,1l14,251r1,1l16,254r,l17,255r,1l17,257r,l17,258r,1l17,260r,l17,262r,l17,264r,l17,267r-2,2l15,269r-3,l9,269r-1,l8,269,4,266,2,264,1,263,,262r,l,251r,-9l,242r,-5l,224r,l,213,1,201,3,189,5,171r,l6,154,8,142r2,-12l11,120r,l12,115r,-5l13,107r2,-2l17,102r2,-2l21,98r3,-1l24,97r6,-3l39,90r8,-5l50,81r3,-2l53,79r1,-3l53,68,52,62r,-5l52,57r-2,l49,57,48,56,47,53r,l46,53,45,52,44,50r1,l46,48r,l44,48,43,46r,-2l43,44,42,43,40,42r,-2l39,38r,-4l39,32r1,-1l40,31r,-2l41,27r1,l44,27r,l44,23r,-1l45,22r1,l46,22r,-6l47,12,49,9,50,5,52,3r2,l56,2r2,1l58,3,60,2,61,1r2,1l63,2,64,1,66,r5,l74,1r2,2l76,3r3,1l81,6r2,3l84,11r,2l84,15r,1l83,18r,l85,19r1,2l87,22r,l88,23r2,l91,25r,1l91,27r,l91,25,90,23r-2,l87,23r,l87,25r,1l86,29r,2l86,31r1,1l87,34r,4l87,41r-1,1l86,42r,l86,46r-1,4l84,53r,l83,58r-2,2l80,61,78,60r,l77,68r-1,6l76,79r,l79,81r2,2l91,92r,l97,96r5,4l106,103r4,3l110,106r1,1l112,110r3,10l116,132r2,14l118,146r2,16l120,180r1,18l121,198r1,3l123,203r,3l123,208r,l124,212r1,5l125,224r2,10l127,234r1,23l128,268r,6l128,274r2,5l130,285r,l130,289r1,2l133,296r,l135,302r,l136,304r,2l135,311r,l135,315r-1,1l132,316r,l132,319r-2,1l113,320r,l113,315r,-5l113,310r2,-10l115,300r1,-5l118,285r,l118,282r-1,-6l115,263r-5,-26l110,237r-2,-16l106,208r,l103,188r-2,-10l101,166r,l100,176r-2,13l98,197r,5l98,202r,3l98,206r,2l98,208r,2l98,212r,l98,215r1,3l102,228r,l103,234r,3l103,240r2,2l105,242r1,1l106,246r,2l106,250r,l105,252r,3l106,257r,2l106,259r-1,3l106,265r,1l106,266r,l106,266r,7l106,284r,12l105,306r,l103,320r-72,l31,320r,l31,320xm87,23r,l86,23r,2l85,25r1,2l86,27r1,-2l87,25r,-2l87,23r,l87,23xm86,31r,l86,34r,3l86,40r,l86,40r1,-2l87,35,86,31r,l86,31r,xm78,59r,l80,60r1,l82,59r1,-1l84,55r,-3l84,49r,l83,50r,1l83,51r-2,3l81,57r-1,1l79,59r-1,l78,59r,l78,59r,xm44,34r,l42,34r,-1l40,31r,l40,33r-1,1l40,38r,2l41,41r1,2l44,44r,l44,41r,-1l44,40r-1,l43,38r1,-1l44,37,43,35r1,-1l44,34r,l44,34xm44,27r,l42,27r,2l41,29r,2l41,31r1,-2l44,29r,-2l44,27r,l44,27xm46,48r,l46,50r,1l46,52r1,1l47,53r,-2l47,51r,l47,50r-1,l46,48r,l46,48r,xe" fillcolor="#c2c1c5" stroked="f">
                                <v:path arrowok="t" o:connecttype="custom" o:connectlocs="17145,174625;17145,168910;17145,158750;17780,151765;19050,146050;20320,131445;17780,93980;8890,140970;8890,158750;10795,163195;10795,167640;5080,170815;0,153670;3175,108585;8255,67945;24765,57150;33020,36195;28575,33020;27305,27940;25400,19685;28575,13970;34290,1905;40640,635;52705,5715;54610,13335;57785,17145;54610,18415;54610,26670;50800,38735;51435,52705;70485,67945;76835,125730;79375,137795;82550,177165;85725,191770;83820,200660;73025,190500;69850,150495;64135,105410;62230,132080;64770,144780;67310,157480;66675,166370;67310,187960;55245,14605;55245,15875;54610,23495;54610,19685;53340,34925;51435,36195;27940,21590;25400,24130;27940,25400;27940,21590;26035,19685;29210,30480;29845,32385" o:connectangles="0,0,0,0,0,0,0,0,0,0,0,0,0,0,0,0,0,0,0,0,0,0,0,0,0,0,0,0,0,0,0,0,0,0,0,0,0,0,0,0,0,0,0,0,0,0,0,0,0,0,0,0,0,0,0,0,0"/>
                                <o:lock v:ext="edit" verticies="t"/>
                              </v:shape>
                              <v:shape id="Freeform 10" o:spid="_x0000_s1034" style="position:absolute;left:18453;top:2895;width:958;height:3728;visibility:visible;mso-wrap-style:square;v-text-anchor:top" coordsize="151,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LJXcEA&#10;AADbAAAADwAAAGRycy9kb3ducmV2LnhtbERPTWvCQBC9C/6HZYTezKYpiKRZJRQEyaGg1dLjkJ0m&#10;0exsyG5i6q93D0KPj/edbSfTipF611hW8BrFIIhLqxuuFJy+dss1COeRNbaWScEfOdhu5rMMU21v&#10;fKDx6CsRQtilqKD2vkuldGVNBl1kO+LA/dreoA+wr6Tu8RbCTSuTOF5Jgw2Hhho7+qipvB4Ho6B5&#10;u38OK9R5Edsfe2mLpDgP30q9LKb8HYSnyf+Ln+69VpCE9eFL+AFy8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CyV3BAAAA2wAAAA8AAAAAAAAAAAAAAAAAmAIAAGRycy9kb3du&#10;cmV2LnhtbFBLBQYAAAAABAAEAPUAAACGAwAAAAA=&#10;" path="m75,480r,l75,447r,l75,443r1,-2l76,438r,-4l76,434r-3,-9l73,420r,-2l73,416r,l74,413r-1,-5l73,403r,-5l73,398r-1,-6l71,388r,-3l71,378r,l71,347r,l66,354r-2,6l62,365r-1,6l61,371r-1,7l59,383r-2,4l57,389r,l57,391r2,2l59,395r-2,3l57,398r-1,1l56,401r,2l56,404r,l55,407r,4l56,418r,l57,422r2,4l61,432r3,7l64,439r1,10l67,462r4,11l73,477r2,3l75,480r,l75,480xm88,64r,l90,64r3,1l94,67r,l98,73r4,10l102,83r4,5l113,97r7,9l125,114r,l127,119r1,5l129,130r,6l129,146r-1,12l128,158r-1,14l127,178r,l126,179r-1,1l125,180r,l122,204r-2,13l118,221r-1,3l117,224r3,7l120,236r,6l120,242r2,1l125,245r4,8l129,253r3,6l133,265r4,14l137,279r,7l139,293r4,11l143,304r3,9l149,321r,l151,325r,2l151,329r-2,l149,329r,1l149,332r,3l149,335r-1,l148,335r-4,l140,337r,l141,340r,2l139,345r-2,4l137,349r,5l135,357r-1,2l132,361r,l132,362r,2l133,367r1,4l134,371r-1,l133,371r-1,l131,371r-2,-4l127,364r,-2l127,360r,l125,360r-4,2l121,362r-4,l113,362r-6,-1l107,361r1,8l108,378r-1,7l106,388r,l105,391r,2l105,396r1,5l106,401r,2l106,405r,4l106,412r,2l106,414r,2l106,418r,2l106,422r,l106,425r,3l105,432r,5l105,437r1,7l106,454r-2,20l104,474r-1,9l102,490r,6l102,503r,l102,517r,6l101,526r,l101,526r,2l102,530r1,2l103,535r,l102,539r,2l103,543r,l103,546r-1,2l101,551r-2,1l99,552r-1,1l98,553r,1l98,557r,1l98,558r,l97,559r,2l96,565r1,5l96,572r,l96,575r1,2l97,581r,4l97,585r-2,1l93,587r-3,l86,587r-6,-2l77,585r-1,-2l76,583r-3,-2l71,579r-7,-4l64,575r-4,2l57,578r-5,1l48,579r-3,-2l45,577r-2,-1l41,575r,-2l42,571r,l41,570r,-3l42,564r2,-2l46,557r4,-4l50,553r1,-1l52,550r1,-4l53,544r,-3l53,541r-2,-2l51,536r,-3l53,530r,l52,529r1,-1l54,526r5,-2l59,524r-3,l54,523r-3,-1l51,522r-1,-3l50,517r,-1l50,512r,l49,510r-3,-2l44,504r,-3l43,498r,l41,493r-1,-3l39,485r-1,-7l38,478r-1,-8l35,465r-2,-4l32,454r,l29,447r-2,-4l25,440r-1,-4l24,436r,-6l24,425r,-5l24,418r-2,-1l22,417r,-2l20,413r-1,-4l17,406r,l17,403r,-1l17,399r2,-5l19,394r,-7l19,381r,-10l20,360r,l21,351r1,-7l22,338r,-8l22,330r3,-10l27,310r4,-14l31,296r1,-3l32,289r,-3l32,282r,l32,280r,-3l32,276r1,-3l33,273r,-2l32,269r,-2l34,265r,l35,263r1,-3l37,258r,-3l37,255r1,-2l39,250r,-1l39,245r,l39,244r,-1l40,242r,-2l40,240r,-1l40,239r,-3l40,233r,-4l40,227r,l39,226r,-3l39,214r,l38,223r-2,9l32,240r-3,9l29,249r-4,7l22,261r-2,5l19,269r,2l19,271r-2,5l17,278r-2,4l15,282r-1,3l14,288r,5l14,293r-1,3l12,296r-2,l10,295r,l9,298r,2l9,304r,l10,307r,l11,308r1,l13,310r,l14,312r,1l14,314r,2l14,316r-2,l10,316,8,313r,l5,310,2,305r,l2,303,1,298,,289r,l2,282r2,-6l4,276,7,266r1,-7l10,253r,l12,235r4,-23l16,212r3,-11l21,191r5,-13l26,178r1,-7l29,164r,-8l30,146r,l29,144r-2,-3l27,139r,l29,135r-2,-9l27,126r2,-6l29,114r5,-13l34,101r,-2l36,95r3,-3l42,89r4,-1l46,88r4,-2l52,84r2,-2l54,82r-2,l51,80r-1,l50,78,49,75r,-4l49,71r,-1l49,70,48,68r,l48,68r,-1l47,65r,-4l47,61r-1,l46,60,45,59r,l45,57r,-1l46,53r,l45,53r,l44,53r,l43,48,42,45r1,-3l43,42r1,-1l44,41r,l44,40r,-2l45,36r,-6l45,30r,-3l46,24r2,-5l50,15r3,-4l56,7,61,3,66,1r,l71,r5,1l81,3r4,2l88,9r3,5l93,21r,5l93,26r,6l93,37,91,48r-1,7l88,59r,5l88,64r,l88,64xe" fillcolor="#c2c1c5" stroked="f">
                                <v:path arrowok="t" o:connecttype="custom" o:connectlocs="48260,275590;46355,252730;41910,224790;36195,247015;35560,256540;40640,278765;47625,304800;64770,52705;81915,86360;79375,114300;76200,153670;86995,177165;95885,207645;93980,212725;86995,224790;85090,235585;80645,228600;68580,240030;67310,255905;67310,267970;66040,300990;64135,334010;64770,343535;62230,351155;61595,361950;59055,372745;40640,365125;26035,365125;31750,351155;32385,340360;35560,332740;31115,323850;24130,303530;15875,279400;13970,263525;12065,250190;13970,209550;20320,179070;20320,169545;24765,158750;25400,151765;24765,135890;12700,168910;8890,182880;5715,190500;8890,198120;3175,196850;2540,175260;13335,121285;17145,89535;21590,64135;34290,52070;31115,44450;29210,38735;28575,33655;27940,26035;31750,9525;53975,3175;57150,34925" o:connectangles="0,0,0,0,0,0,0,0,0,0,0,0,0,0,0,0,0,0,0,0,0,0,0,0,0,0,0,0,0,0,0,0,0,0,0,0,0,0,0,0,0,0,0,0,0,0,0,0,0,0,0,0,0,0,0,0,0,0,0"/>
                                <o:lock v:ext="edit" verticies="t"/>
                              </v:shape>
                              <v:shape id="Freeform 11" o:spid="_x0000_s1035" style="position:absolute;left:10636;top:2800;width:863;height:3823;visibility:visible;mso-wrap-style:square;v-text-anchor:top" coordsize="136,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IAEMUA&#10;AADbAAAADwAAAGRycy9kb3ducmV2LnhtbESPQWvCQBSE74L/YXkFb3WTHFSiq0hBFCmCtrR4e2af&#10;2bTZtyG71fjvXaHgcZiZb5jZorO1uFDrK8cK0mECgrhwuuJSwefH6nUCwgdkjbVjUnAjD4t5vzfD&#10;XLsr7+lyCKWIEPY5KjAhNLmUvjBk0Q9dQxy9s2sthijbUuoWrxFua5klyUharDguGGzozVDxe/iz&#10;CkbrzVeSnevv3fb9uDTj1Sk9/YyVGrx0yymIQF14hv/bG60gS+HxJf4A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YgAQxQAAANsAAAAPAAAAAAAAAAAAAAAAAJgCAABkcnMv&#10;ZG93bnJldi54bWxQSwUGAAAAAAQABAD1AAAAigMAAAAA&#10;" path="m26,201r,l24,211r-2,5l22,220r,l22,224r2,6l24,236r2,6l26,242r,-23l26,208r,-7l26,201r,l26,201xm111,238r,l111,218r,l111,211r-2,-8l109,203r-2,8l107,211r,2l107,217r,7l107,224r,4l107,231r4,7l111,238r,l111,238xm106,599r,l102,598r-1,-1l99,596r,l97,596r,-3l97,590r,-4l97,586r,l95,586r-1,-2l92,581r,l92,578r-1,-3l92,570r,-5l91,558r,l91,552r,-6l91,539,90,528r,l89,516r,-9l89,492r,l89,482r,-13l89,456r-1,-6l87,444r,l85,435r-1,-9l82,416,80,406r,l75,390r-1,-8l73,375r,l73,370r,-5l72,361r-1,l71,360r,l68,372r,l66,383r-1,17l61,430r,l61,435r-2,7l58,448r,3l58,454r,l58,460r,9l58,480r,13l58,493r,17l58,528r-3,30l55,558r,10l54,575r-3,6l49,585r,l49,588r,1l49,590r,l49,593r,3l48,596r,l45,596r-5,1l35,598r-4,2l31,600r-2,1l26,602r-7,l10,601,6,600,4,599r,l3,596r-1,l3,593r,-2l5,588r1,-2l6,586r3,-2l11,581r4,-7l15,574r-1,l14,572r1,-2l15,568r,l16,566r,-1l16,565r,-2l16,563r,-2l16,560r1,l18,556r,l19,551r1,-8l22,535r2,-9l24,526r,-10l24,507r,-17l24,490r2,-13l27,462r,l27,458r1,-4l29,450r,-4l29,446r,-4l29,440r-1,-5l27,431r,-1l27,426r,l27,416,26,401,24,373r,l24,360r,-15l26,321r,l27,302r,l26,298r-2,-4l23,290,19,280r,l15,269,11,258,6,239r,l4,233,3,228r,-6l3,217r,l4,199r,-13l5,174r,l3,173,,172r,l4,152r,l6,144,9,130r,l11,122r3,-6l16,112r4,-4l20,108r4,-3l31,101,43,96r,l46,94r2,-1l51,91r2,l53,91r1,-9l55,74r,l53,74r,l54,72r,l54,70r,l53,71r,-1l53,70r-2,l51,68,50,66,49,65r,l48,62r,-2l46,59r,l45,56,44,54,43,51r,-2l43,49r,l41,49r,l41,49r,l43,49r,-2l43,47r,-1l41,45r,-1l41,42r,l40,42,39,41r,-3l39,38r,-2l39,36r-1,l38,36r1,-1l39,33r2,-3l43,28r,l43,24r,-3l44,19r2,-1l46,18r,-2l48,15r1,-2l51,11r,l49,10r,-1l49,8r,-1l49,7r,1l49,9r2,l54,8r,l55,7r,-2l55,5,56,3r,l58,3r,l60,3r,l61,3r,-1l61,1r-1,l60,1,63,r1,l66,1r,l68,1,70,r1,l72,r1,l73,r2,l75,1r2,1l78,3r,l80,3r,l83,5r,l84,6r,-1l83,3r,l84,3r1,1l87,5r,l87,4r,-1l87,3r1,2l89,7r1,4l90,12r,1l90,13r1,2l91,16r-1,3l90,19r2,3l94,28r2,7l97,39r,l99,40r,l99,46r,3l98,52r,l99,56r1,2l100,59r,l99,61r-1,1l96,64r,l95,69r,2l94,72r,l95,74r,l94,77r,l95,81r,2l95,86r,l94,87r-2,2l90,89r-7,2l83,91r6,5l94,98r5,2l99,100r4,1l107,103r5,2l116,108r,l119,117r5,13l129,148r4,15l133,163r-2,3l129,169r-2,1l127,170r2,41l129,211r2,12l129,237r,l129,249r-3,13l124,274r-1,10l123,284r1,2l124,290r,2l123,293r-1,l122,293r,2l119,302r,l119,305r,4l119,312r-1,4l118,316r1,9l121,342r1,18l122,368r,7l122,375r-1,26l119,423r,l119,424r,3l119,431r-1,6l117,442r,l118,446r1,2l119,451r,5l119,456r,4l121,464r1,5l122,476r,l122,498r2,22l124,520r,6l124,530r,3l124,541r,l124,556r2,5l126,563r1,2l127,565r2,2l129,569r,1l129,572r,l129,574r,2l129,578r-1,1l127,579r,l131,586r4,8l135,594r1,2l136,598r-2,3l132,602r,l127,602r-8,l111,602r-4,-1l106,599r,l106,599r,xe" fillcolor="#717073" stroked="f">
                                <v:path arrowok="t" o:connecttype="custom" o:connectlocs="15240,146050;16510,127635;69215,128905;67945,146685;64135,379095;61595,372110;58420,358775;56515,327660;55245,281940;46990,242570;45085,228600;37465,280670;36830,313055;32385,368935;31115,378460;18415,381635;1270,378460;9525,364490;10160,358775;11430,353060;15240,311150;18415,283210;17145,270510;16510,203835;9525,170815;1905,137795;2540,96520;12700,68580;32385,57785;34290,45720;32385,43180;28575,35560;26035,31115;26035,26670;24130,22860;27305,13335;32385,6985;32385,5715;36830,1905;38100,635;45720,0;50800,1905;53340,1905;56515,4445;57150,12065;62865,29210;62865,38735;60325,46990;59690,55245;62865,63500;81915,93980;81915,133985;78105,180340;75565,191770;76835,217170;75565,269240;75565,286385;77470,316230;78740,353060;81915,363220;83185,372110;80645,382270" o:connectangles="0,0,0,0,0,0,0,0,0,0,0,0,0,0,0,0,0,0,0,0,0,0,0,0,0,0,0,0,0,0,0,0,0,0,0,0,0,0,0,0,0,0,0,0,0,0,0,0,0,0,0,0,0,0,0,0,0,0,0,0,0,0"/>
                                <o:lock v:ext="edit" verticies="t"/>
                              </v:shape>
                              <v:shape id="Freeform 12" o:spid="_x0000_s1036" style="position:absolute;left:6330;top:2940;width:820;height:3683;visibility:visible;mso-wrap-style:square;v-text-anchor:top" coordsize="129,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qTMMAA&#10;AADbAAAADwAAAGRycy9kb3ducmV2LnhtbESPQYvCMBSE78L+h/AW9qbpFhGpRnFXBD1ae/H2aJ5J&#10;sXkpTVbrv98IgsdhZr5hluvBteJGfWg8K/ieZCCIa68bNgqq0248BxEissbWMyl4UID16mO0xEL7&#10;Ox/pVkYjEoRDgQpsjF0hZagtOQwT3xEn7+J7hzHJ3kjd4z3BXSvzLJtJhw2nBYsd/Vqqr+WfU7Bz&#10;5nCW0+2Prsr6/DA4lRa9Ul+fw2YBItIQ3+FXe68V5Dk8v6QfIF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HqTMMAAAADbAAAADwAAAAAAAAAAAAAAAACYAgAAZHJzL2Rvd25y&#10;ZXYueG1sUEsFBgAAAAAEAAQA9QAAAIUDAAAAAA==&#10;" path="m61,7r,l65,4,68,2,70,1r2,l72,1,75,r2,l80,1r,l83,4r4,4l91,14r1,3l93,19r,l96,33r1,8l98,46r,l102,55r,6l102,64r,l102,69r1,4l104,76r-1,2l102,80r,l101,83r-2,2l97,87r,l97,85r1,-2l97,80r,l97,78,96,77,94,76r,l94,77r2,1l96,80r,l96,86r,l98,88r3,2l104,92r,l111,95r4,2l119,100r,l121,102r1,2l125,113r1,8l128,128r,l129,132r,6l129,138r-3,1l126,150r,l126,177r,22l126,199r-2,13l120,229r,l119,235r,2l119,237r2,15l122,267r2,15l124,282r-2,19l121,327r-2,38l119,365r-2,22l117,408r,l119,443r3,41l122,484r,16l121,522r,25l119,549r,l120,554r2,5l122,564r,l121,568r-2,3l117,573r-3,1l114,574r-7,1l104,575r-3,-1l101,574r-3,-1l97,568r-3,-4l94,559r,l94,556r,-4l93,549r-4,-2l89,547r-2,-9l87,528,86,518r,l87,500r1,-25l91,437r,l91,432r-2,-8l88,412r,l87,389r,-15l86,361r,l81,299r,l78,326r-3,20l74,357r,l72,369r-2,21l68,411r-1,15l67,426r-2,47l65,519r,l65,546r,18l58,566r,l50,568r-5,3l39,573r,l36,574r-2,l30,578r-5,2l22,580r-4,l18,580r-4,l11,579,5,576,1,574,,573r,l,572r,-3l1,566r2,-1l4,564r,l9,559r6,-5l21,547r,l20,541r,-5l21,531r,l23,525r3,-6l29,511r1,-4l31,503r,l31,490r2,-19l35,455r,-7l36,446r,l38,443r,-1l38,441r,l37,437r1,-1l38,434r,l39,432r,-2l38,426r,l38,421r1,-7l39,414r,-34l39,344r,l39,312r1,-23l40,270r,l42,255r2,-12l46,230r1,-12l47,218r,-1l47,217,43,201r,l38,187,35,168r,l33,157r-1,-8l32,149r,l31,147r,l31,131r2,-14l34,111r1,-3l35,108r3,-4l41,102r4,-2l49,97r,l64,83r,l64,81r,-4l64,77r-3,3l57,83r,l52,85r-3,1l52,82r,l50,83r-2,l48,83r-4,l43,83r,l45,80r5,-3l50,77r,-3l52,71r,-2l52,69r,2l50,74r-2,2l48,76r-2,1l44,77,43,76r,l44,76r1,l46,76r1,-2l48,71r1,-4l50,61r,l50,52r,-8l50,44r,-8l52,28r2,-7l55,17r,l57,14,61,7r,l61,7r,xm111,178r,8l111,186r,10l111,196r1,-2l112,194r,-2l111,187r,-9l111,178r,l111,178xe" fillcolor="#717073" stroked="f">
                                <v:path arrowok="t" o:connecttype="custom" o:connectlocs="44450,635;50800,635;58420,10795;62230,29210;64770,40640;64770,50800;61595,55245;61595,49530;60960,49530;62230,55880;73025,61595;79375,71755;81915,87630;80010,112395;76200,145415;77470,169545;75565,231775;75565,281305;76835,347345;77470,358140;72390,364490;64135,364490;59690,354965;56515,347345;55245,317500;56515,269240;54610,229235;47625,219710;43180,260985;41275,329565;31750,360680;21590,364490;11430,368300;0,363855;1905,358775;13335,347345;13335,337185;19685,319405;22225,284480;24130,280035;24130,275590;24130,267335;24765,218440;26670,161925;29845,137795;22225,106680;20320,94615;21590,70485;28575,63500;40640,51435;36195,52705;31750,52705;27305,52705;33020,45085;30480,48260;27305,48260;30480,45085;31750,27940;34925,10795;38735,4445;70485,124460;70485,118745" o:connectangles="0,0,0,0,0,0,0,0,0,0,0,0,0,0,0,0,0,0,0,0,0,0,0,0,0,0,0,0,0,0,0,0,0,0,0,0,0,0,0,0,0,0,0,0,0,0,0,0,0,0,0,0,0,0,0,0,0,0,0,0,0,0"/>
                                <o:lock v:ext="edit" verticies="t"/>
                              </v:shape>
                              <v:shape id="Freeform 13" o:spid="_x0000_s1037" style="position:absolute;left:8509;top:2781;width:952;height:3842;visibility:visible;mso-wrap-style:square;v-text-anchor:top" coordsize="150,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VqvsQA&#10;AADbAAAADwAAAGRycy9kb3ducmV2LnhtbESPQWvCQBSE70L/w/IKvemmFmqJrtJapPYkpkKuj+wz&#10;G8y+DdntJv57t1DwOMzMN8xqM9pWROp941jB8ywDQVw53XCt4PSzm76B8AFZY+uYFFzJw2b9MFlh&#10;rt3AR4pFqEWCsM9RgQmhy6X0lSGLfuY64uSdXW8xJNnXUvc4JLht5TzLXqXFhtOCwY62hqpL8WsV&#10;fIfyIx5jPHwNpflcLLb7otw5pZ4ex/cliEBjuIf/23utYP4Cf1/SD5D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Far7EAAAA2wAAAA8AAAAAAAAAAAAAAAAAmAIAAGRycy9k&#10;b3ducmV2LnhtbFBLBQYAAAAABAAEAPUAAACJAwAAAAA=&#10;" path="m131,178r,l131,190r,14l131,204r,7l131,220r,l130,226r-3,10l121,254r,l116,269r-5,10l111,279r-2,8l108,292r-2,3l106,298r,l108,300r1,5l109,305r,9l110,319r1,3l111,336r,l111,342r,6l113,358r1,11l114,375r,5l114,396r,l114,403r,5l116,418r2,9l118,433r,6l118,439r2,5l122,449r,6l122,461r,25l122,486r,2l122,490r4,5l128,501r,2l128,506r,18l128,524r,2l130,528r1,3l131,533r,19l131,552r2,7l136,565r1,6l138,574r2,3l140,577r3,3l147,584r1,1l149,588r1,2l150,593r-1,8l149,601r,2l148,605r-2,l144,605r-8,l136,605r-3,-2l131,603r-3,-2l126,599r-5,-4l118,592r-2,-2l116,590r-4,-2l109,588r-3,-1l105,585r-1,-1l104,584r,-4l104,577r,-6l104,571r,1l103,572r-2,-1l101,571r-1,-1l101,568r,-2l100,564r,l99,564r,l98,564r-1,-1l97,563r-2,-2l94,559r-2,-5l92,554r-2,-4l89,548r,-2l90,540r,l89,537r-1,-2l87,533r,-2l87,523r,l87,521r,-1l85,516r,l84,508r-1,-7l83,501r-1,-4l82,495r,-2l82,483r,l82,480r,-3l80,474r,-4l80,470r-1,-3l79,464r,-6l79,458r,-3l79,452r-2,-6l77,446r,-4l77,439r,-7l77,432r,-1l76,429r-1,-2l75,425r,-5l75,420r,-3l74,415r,-4l73,408r,l73,403r-1,-5l70,387r,l67,382r,-3l67,377r,-7l67,370r,-5l67,362r-2,-5l65,352r,l65,364r,l65,367r-2,3l61,376r,l60,403r,l60,418r,l60,425r,6l60,431r-1,2l58,433r-1,2l57,437r,l57,439r1,3l59,444r,3l59,454r,1l59,455r,5l59,460r,2l60,463r1,3l61,466r1,3l62,470r1,5l63,475r-1,5l61,502r,l61,506r,2l62,510r,l63,513r1,1l64,516r,5l64,521r,3l65,526r2,3l71,533r,2l72,537r,l71,539r,1l68,542r,l69,544r,l68,546r-1,2l67,548r,3l68,554r,l67,556r,1l65,560r-1,3l62,566r,l57,577r,l55,582r-3,5l49,591r-4,3l45,594r-5,1l34,596r,l30,595r-3,-2l26,591r-2,-1l23,587r,-2l23,585r,-4l24,578r3,-6l30,568r3,-6l33,562r2,-3l35,557r2,-3l37,548r,l34,539,32,528r,l32,523r,l31,511r-1,-5l29,500r,l27,495r-1,-3l24,488r,-5l24,483r,-9l24,474r2,-8l26,466r-2,-3l24,460r,l26,454r,-8l26,446r,-6l26,435r,l26,433r,-2l23,426r-1,-4l21,419r,-3l22,400r,l21,398r,l21,393r,-6l21,387r,-5l21,378r,-2l21,371r,l21,364r-1,-6l18,352r,-5l18,347r,-6l18,336r,l18,326r1,-8l19,307r,l20,303r1,-5l21,295r,l18,286,15,276r,l13,267,11,257r,l6,245,3,239,2,232r,l1,221,,216r,-6l,210r1,-7l1,200r1,-5l6,179r,l3,178,1,177r,l1,173r1,-3l4,163r,l5,161r1,-2l7,155r,l8,151r2,-3l11,139r,l12,132r1,-6l13,120r3,-7l16,113r5,-8l23,102r4,-3l27,99r6,-3l39,94r5,-3l47,89r3,-2l50,87r,-5l52,78r1,-3l56,73r,l57,64r,l56,62,55,60r,-2l55,56r,l53,55r-1,l50,53r,-2l49,46r,-5l49,41r,-1l50,37r,l50,36r1,l52,36r,l52,29r1,-7l53,18r2,-4l57,9,59,6r,l62,3,65,1,68,r4,l72,r7,1l82,2r2,1l84,3r3,4l89,10r1,4l92,18r,l92,24r1,5l93,37r,l94,38r,l95,39r1,1l96,45r,l95,49r-1,5l93,55r-1,1l90,58r-1,l89,58r-1,2l87,63r,10l87,73r2,1l90,75r2,5l92,83r1,2l94,87r,l97,89r2,2l104,93r6,2l113,96r3,2l116,98r3,3l121,103r2,3l125,111r,l128,118r2,6l131,129r,8l131,144r,l131,149r1,3l133,157r,l134,164r1,4l135,168r1,3l136,172r,1l136,173r,2l135,177r-4,1l131,178r,l131,178xm26,185r,l23,194r-3,10l20,204r-1,8l20,216r,5l20,221r1,16l22,244r1,7l23,251r1,-1l24,249r,l26,247r,-1l26,245r,l26,241r,l27,237r1,-5l29,228r1,-5l30,223r,-3l30,218r-1,-2l29,214r,l29,211r1,-3l31,204r1,-3l32,201r,-6l30,188r,-4l29,178r-1,7l28,185r-2,l26,185r,l26,185xm108,185r1,-1l109,184r-1,l106,221r,l106,225r,4l106,229r2,3l108,239r,l111,223r,l111,218r,-6l112,208r-1,-6l111,202r-2,-12l108,185r,l108,185r,xe" fillcolor="#717073" stroked="f">
                                <v:path arrowok="t" o:connecttype="custom" o:connectlocs="82550,143510;67310,187325;70485,213360;72390,251460;77470,285115;81280,319405;83185,350520;93980,371475;91440,384175;73660,374650;66040,366395;64135,359410;59690,354965;55880,339725;53340,322580;52070,302895;50165,287020;47625,271145;46355,255905;42545,231775;38735,238760;37465,274955;37465,288290;39370,297815;39370,323850;42545,335915;43815,345440;42545,353695;31115,375285;15240,374650;20955,356870;20320,332105;15240,306705;16510,288290;13970,267970;13335,245745;11430,220345;12700,192405;6985,163195;635,128905;1270,107950;6985,88265;17145,62865;33020,49530;34925,35560;31115,25400;33655,11430;45720,0;58420,11430;60960,28575;55880,38100;59690,55245;75565,64135;83185,91440;86360,108585;83185,113030;12700,140335;16510,156210;19050,141605;20320,127635;16510,117475;67310,142875;70485,134620" o:connectangles="0,0,0,0,0,0,0,0,0,0,0,0,0,0,0,0,0,0,0,0,0,0,0,0,0,0,0,0,0,0,0,0,0,0,0,0,0,0,0,0,0,0,0,0,0,0,0,0,0,0,0,0,0,0,0,0,0,0,0,0,0,0,0"/>
                                <o:lock v:ext="edit" verticies="t"/>
                              </v:shape>
                              <v:shape id="Freeform 14" o:spid="_x0000_s1038" style="position:absolute;left:14033;top:2825;width:813;height:3798;visibility:visible;mso-wrap-style:square;v-text-anchor:top" coordsize="128,5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VTtMUA&#10;AADbAAAADwAAAGRycy9kb3ducmV2LnhtbESPT2sCMRTE7wW/Q3hCbzWrlCKrUUQQe2qp1j/H5+Z1&#10;d+vmJW5STf30jSD0OMzMb5jxNJpGnKn1tWUF/V4GgriwuuZSwed68TQE4QOyxsYyKfglD9NJ52GM&#10;ubYX/qDzKpQiQdjnqKAKweVS+qIig75nHXHyvmxrMCTZllK3eElw08hBlr1IgzWnhQodzSsqjqsf&#10;o8DtD29x+W7cdbO7hm2cl9/L00ypx26cjUAEiuE/fG+/agWDZ7h9ST9AT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VO0xQAAANsAAAAPAAAAAAAAAAAAAAAAAJgCAABkcnMv&#10;ZG93bnJldi54bWxQSwUGAAAAAAQABAD1AAAAigMAAAAA&#10;" path="m107,97r,l109,97r2,-1l111,96r,1l112,98r,1l113,100r,l113,100r1,1l115,101r2,1l118,102r,l120,103r1,2l122,106r1,2l125,111r2,3l127,114r1,2l128,119r,2l128,123r,5l128,134r,l128,139r,5l128,146r,3l127,151r,3l127,154r-1,2l125,159r-1,2l123,164r,l123,167r,2l122,175r-1,5l120,186r,l119,191r-1,5l118,196r-2,6l116,204r-1,2l115,206r,1l115,208r1,3l116,211r1,2l117,215r1,3l118,220r1,2l119,224r,2l119,226r,1l118,227r,1l118,228r,l117,226r-1,-2l115,223r,-2l115,221r,10l116,240r1,11l117,260r,l117,263r1,4l117,270r,2l117,274r,l116,275r-1,1l115,280r-2,3l113,285r,1l113,286r,2l113,288r1,3l115,294r,1l115,297r,l115,298r,2l114,304r,l114,308r,5l114,322r,l114,324r1,2l115,329r1,4l117,335r,2l117,337r1,3l118,344r,3l118,351r,l118,355r,4l118,367r,l117,389r,l116,393r,2l116,397r,l116,398r-1,l115,399r,2l115,401r,1l115,403r1,2l117,410r,l118,414r1,2l119,418r,l119,420r,2l119,424r,2l119,426r,l119,428r1,3l120,434r,1l121,437r,l121,439r,1l121,442r,2l121,444r1,9l123,457r,5l123,462r,3l123,469r,6l123,481r-1,7l122,488r-2,11l120,509r-2,10l117,530r,l115,537r,3l115,544r,l115,546r,2l115,550r1,2l116,552r-1,3l116,558r,3l117,564r,l118,565r,1l119,567r1,2l120,569r,1l120,571r,3l120,574r,8l121,586r1,4l122,590r-2,1l120,591r-2,1l118,592r-1,1l116,594r-1,2l115,596r-2,l111,597r-5,l106,597r-5,1l99,598r-2,l97,598r-3,l91,598r,l90,598r-2,-1l86,597r,l85,596r-1,-1l84,595r1,-7l86,584r1,-2l88,580r,l89,578r1,-2l91,574r,-1l91,572r,l92,570r1,-2l93,566r,-1l93,565r,-1l93,562r-1,-1l92,559r,l93,560r3,l96,560r,-2l96,557r1,-1l97,554r1,-3l98,548r,l98,548r,l98,547r1,l99,547r1,-1l100,546r,-8l100,532r,-8l100,517r-1,-8l98,503r,-15l98,488r-1,-9l96,474r,-5l96,469r,-3l96,463r1,-6l97,454r-1,-2l96,449r,-2l96,446r,l93,446r-3,l88,446r-2,l85,446r-1,-1l84,445r,-1l83,443r-1,-2l82,440r-1,-1l81,437r1,-1l82,436r-1,-1l81,433r-1,-2l79,429r-1,-3l78,426r-1,l77,424r-1,-3l76,421,74,411r-1,-9l73,402r-1,2l71,406r,5l71,416r,5l71,421r,3l71,426r,l71,426r,3l70,432r-1,3l69,437r-1,1l68,438r,2l68,442r1,4l69,446r,8l69,462r,l69,466r,2l69,470r,l69,472r,3l67,480r,l66,483r,4l65,495r-1,14l64,509r,7l63,524r-1,14l62,538r,5l62,545r,2l62,547r,1l62,549r1,1l64,551r,2l64,553r,1l64,555r,2l64,559r,3l64,562r,1l64,565r1,2l65,567r1,5l67,577r1,5l69,587r,l63,590r-4,1l56,591r,l54,592r-2,l52,592r,l49,592r-1,l47,591r-3,l44,591r-1,l41,592r-4,l37,592r-3,1l32,594r-2,l30,594r-8,l22,594r-3,l15,594r-1,l13,594r-3,l9,593r,l5,592r-1,l3,591r,l2,590,1,588,,586r,-1l,585r,l,584r1,-1l2,582r1,-2l3,579r1,-1l4,578r6,-2l13,574r3,-1l16,573r2,-2l20,570r2,-5l25,562r2,-2l29,558r,l30,557r1,-1l33,555r,l35,553r,-1l36,550r1,-1l37,549r5,-1l42,548r,-4l42,540r,-8l42,524r,-4l42,516r,l42,512r,-4l42,499r,l41,490r-1,-9l40,481r,-4l40,473r,-5l40,463r,-5l40,454r1,-10l41,444r-6,-1l32,442r,l30,442r,l30,429,29,417,28,404r,-12l28,392r,-6l28,380r,-3l27,374r,-3l27,369r,l27,364r1,-3l28,358r,l28,357r,-1l28,353r,-2l28,348r,l28,347r,-1l29,344r,-1l29,343r,-2l29,338r-1,-3l28,332r,l28,329r1,-4l29,322r,-3l29,319r-1,-2l28,315r-1,-3l27,310r,l27,307r,-3l27,298r,l27,292r,l27,289r,-1l27,287r,l27,285r1,-2l30,280r,l32,273r,l32,272r,-1l32,269r,-2l32,266r,-1l32,265r,-2l32,262r,-2l33,258r1,-2l34,256r,-3l34,251r,-5l34,246r,-3l34,240r,l34,238r,-2l35,235r,l35,235r,-1l36,233r1,-1l37,232r,l37,232r-1,-1l35,230r-2,-1l32,228r,l30,226r,-2l28,223r-1,-2l27,221r-2,-1l25,220r,l25,220r-1,-1l23,219r-1,1l20,220r,l19,220r,l18,219r,l16,218r-1,-1l15,217r,-5l15,208r,-3l15,204r,-3l15,198r,l16,195r2,-3l20,185r,l21,181r1,-4l23,174r2,-4l25,170r,-1l26,167r2,-3l30,161r,-2l31,158r,l32,156r,-2l33,149r,l33,147r1,-3l34,140r,-1l35,138r,l35,135r1,-4l38,125r,l39,124r1,-1l42,121r,l43,120r1,-1l44,118r,l45,118r1,-1l47,116r2,-1l50,115r1,-1l51,114r1,l53,114r1,l54,113r3,-1l59,110r,l62,108r1,-1l64,106r2,-2l67,103r1,-2l69,98r,l69,96r,-2l69,90r,-3l68,85r,-2l67,81r,l67,82r,l66,82r,l63,78,62,76,60,74r,l59,73,58,71,56,67,53,59r,l52,57,51,55,50,53,49,51r,l47,47r,-2l46,43r,l46,41r,-3l46,35r,l43,34r,l43,34r,l44,34r,-1l44,33r1,l45,33r,l45,32,44,31r,-1l44,29r,l44,29,42,28r,l44,27r,-1l44,25r1,-1l45,23r,-1l45,22,44,21r,-1l43,18r,l43,17r1,l45,17r1,l46,17,45,15,44,14r,l45,14r,-1l46,12r,-1l46,11r2,l48,11r1,l48,11r,-1l48,10,49,9,50,8,51,6,52,5r,l52,5r,l52,5r1,1l53,7r,l54,5,55,3r,l55,3r,l55,4r,1l55,5r1,l57,5r,-2l58,3r1,l59,4r,1l59,5,62,r,l62,1r2,1l64,2r,l65,2r,l64,5r,l66,5r3,l69,5r,l70,4,71,2r,l71,2r,1l71,4r,1l71,5r,1l71,6r3,l75,7r1,1l78,9r3,2l84,13r,l86,16r2,1l89,19r,l90,21r1,2l91,24r1,2l92,26r,l91,26r,-1l91,25r,l91,24r,l91,24r,4l92,31r1,4l93,38r,4l93,45r,5l93,54r,l93,57r,4l94,66r,l94,68r,2l93,71r,2l93,73r1,2l94,77r2,4l96,85r1,2l97,89r,l98,90r1,1l102,93r3,2l106,96r1,1l107,97r,l107,97xe" fillcolor="#c2c1c5" stroked="f">
                                <v:path arrowok="t" o:connecttype="custom" o:connectlocs="74295,64770;81280,81280;78105,104140;73025,131445;74930,144780;74930,169545;72390,184785;73025,207010;74930,233045;73660,257175;76200,273685;78105,295275;73025,345440;76200,361315;74295,376555;57785,379730;57150,365760;58420,354965;62865,347345;60960,297815;54610,283210;50800,273685;45085,264160;43180,280670;41910,306705;39370,348615;41275,360045;31115,375920;13970,377190;0,372110;10160,363855;22860,349250;26670,316865;20320,280670;17145,234315;18415,218440;17780,200025;17145,180975;20320,166370;22225,149225;19050,143510;12065,139700;10160,123825;19685,100330;24130,79375;31750,73025;42545,65405;41910,52070;31115,32385;27940,21590;27940,17145;29210,10795;30480,6350;34925,1905;37465,3175;43815,3175;49530,5715;57785,16510;59055,34290;60960,53975" o:connectangles="0,0,0,0,0,0,0,0,0,0,0,0,0,0,0,0,0,0,0,0,0,0,0,0,0,0,0,0,0,0,0,0,0,0,0,0,0,0,0,0,0,0,0,0,0,0,0,0,0,0,0,0,0,0,0,0,0,0,0,0"/>
                              </v:shape>
                              <v:shape id="Freeform 15" o:spid="_x0000_s1039" style="position:absolute;left:16097;top:2851;width:1073;height:3772;visibility:visible;mso-wrap-style:square;v-text-anchor:top" coordsize="16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9XpMEA&#10;AADbAAAADwAAAGRycy9kb3ducmV2LnhtbESPzYrCQBCE74LvMLSwN52YxVWio4iysKeAPw/QZtok&#10;mOkJmVbj2+8sCHssquorarXpXaMe1IXas4HpJAFFXHhbc2ngfPoeL0AFQbbYeCYDLwqwWQ8HK8ys&#10;f/KBHkcpVYRwyNBAJdJmWoeiIodh4lvi6F1951Ci7EptO3xGuGt0miRf2mHNcaHClnYVFbfj3Rlo&#10;c8/7/nCt7+nrfBH/mcs8J2M+Rv12CUqol//wu/1jDaQz+PsSf4Be/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PV6TBAAAA2wAAAA8AAAAAAAAAAAAAAAAAmAIAAGRycy9kb3du&#10;cmV2LnhtbFBLBQYAAAAABAAEAPUAAACGAwAAAAA=&#10;" path="m168,555r,l165,554r-1,l160,553r,l152,550r-2,-2l147,546r,l146,542r-2,-5l144,537r,-4l143,529r,l142,527r-1,l138,527r,-1l138,526r2,-4l141,521r,-3l141,518r,-5l140,505r,l135,470r,l131,450r-5,-19l126,431r-2,-5l124,426r-3,-2l119,422r,l121,420r1,-2l122,414r,l124,414r1,-1l127,410r,l126,407r,-2l126,405r,-5l126,400r,-6l125,387r-1,-7l123,371r,l125,371r,l125,382r1,5l126,388r2,l128,388r,-1l127,385r,l126,378r,-3l126,372r,l126,368r,l127,366r-1,-4l126,362r-1,-3l125,359r,-5l125,354r-2,-6l123,348r-1,-5l122,338r,l124,316r,l125,309r,l125,303r-1,-5l124,298r,-4l124,294r-1,-6l123,288r1,-3l124,285r,-2l124,283r,-1l124,282r,-4l123,274r-2,-4l121,270r-2,-30l118,226r-2,-13l116,213r5,-2l121,211r,-23l121,179r-2,-9l119,170r-2,-8l117,162r,-12l116,141r,l116,133r-2,-8l114,125r-1,-6l112,115r,l111,107r-1,-4l109,101r,l105,98r-1,-1l103,95r,l102,91r,-4l102,87r1,-1l103,83r,l105,82r1,-1l107,79r,l108,76r,-4l108,72r,-10l108,62r,-3l108,59r1,-1l109,57r,l109,54r,-1l109,53r1,-2l111,48r,-4l110,42r,l117,34r,l121,34r4,-1l127,32r1,-2l128,27r,l125,26r-4,2l118,30r-4,1l114,31r-3,l107,31r,l104,25,99,19r,l95,11,92,1r,l90,1,89,r,l84,1,80,4r,l72,7r-3,4l65,13r,l63,17r-1,2l60,24r1,3l61,27r-4,3l54,33r-2,3l49,40r,l48,45r-1,7l46,58r,5l46,63r1,6l49,73r2,5l54,82r,l57,85r5,l67,85r4,-2l71,83r-1,9l70,92r-5,4l62,98r,4l62,102r-5,2l54,107r,l52,110r-2,4l50,114r-7,9l41,129r-3,6l38,135r,7l38,148r,16l38,164r,14l38,178r1,1l40,179r,l39,196r,16l39,212r-1,12l38,224r,6l38,230r,13l38,256r1,9l41,277r,l40,279r,3l40,282r-1,1l40,284r,l38,284r,1l39,289r,l38,294r,3l38,297r-1,1l37,298r,4l37,302r-2,3l35,305r-1,6l33,318r,l32,323r,l32,328r,l30,331r,l30,341r,l30,347r-2,4l28,351r-2,6l24,362r-6,9l18,371r1,1l20,373r,l23,367r3,-8l26,359r2,8l28,367r2,l30,367r-2,14l26,387r,7l26,394r,6l26,406r,l29,410r,l28,412r-2,6l26,418r-5,13l21,431r-2,10l16,447r,5l16,452r,4l16,456r-2,4l14,460r-1,5l13,465,9,478r-3,7l6,495r,l7,499r,5l7,504r-1,1l5,505r-1,2l1,508r,l2,510r2,1l4,514r1,1l5,515r-1,3l5,521r,l4,523r,4l2,533r,l1,536r,4l1,540r,2l4,544r1,3l6,548r,l9,548r,l10,549r,l6,549r-2,1l1,552r,l,554r,3l1,561r3,1l4,562r-2,l4,565r,l,566r,l1,566r3,1l5,567r1,1l6,568r-1,1l5,572r2,2l7,574r6,6l13,580r1,2l15,585r4,2l19,587r4,4l23,591r2,1l25,592r,l23,592r-2,1l21,593r,l23,594r,l23,593r,l42,592r,l53,592r,l55,593r2,-1l57,592r-1,-2l54,588r-3,-2l51,586r-1,-4l48,579r,l44,575r,l40,573r,l38,569r-3,-1l34,568r,l34,567r-1,l33,567r,l33,566r1,-1l34,565r5,-3l42,561r1,-2l43,559r-1,-2l42,557r1,l43,556r,-3l43,553r,-4l42,546r,l40,543r-2,-2l38,541r,-2l37,537r-2,-2l35,535r,-3l35,529r,l34,527r,-1l34,526r1,-2l35,523r,-1l35,521r,l38,520r,l42,510r4,-9l46,501r1,-4l48,493r,l51,481r2,-11l53,470r1,-8l54,457r1,-5l55,452r2,-2l57,450r,-3l57,447r3,-7l61,432r,l62,431r1,-1l63,430r2,-4l65,422r,-8l65,414r1,-15l66,399r1,-5l70,388r5,-10l75,378r1,7l77,390r,l77,393r2,1l79,394r,5l79,404r,l79,410r3,5l82,415r2,7l85,427r,l85,433r,7l85,440r1,6l88,450r,l91,467r3,15l94,482r3,10l97,492r2,11l99,503r3,10l104,522r,l106,524r1,2l107,526r2,4l109,530r-1,1l107,532r,l107,534r,l106,536r-2,1l103,540r-1,2l102,542r1,5l104,550r,l104,553r,2l104,555r,2l104,561r,5l105,568r,l103,569r,l103,570r,2l102,572r,l103,573r,l101,573r-1,1l100,574r3,1l105,576r,l105,576r,2l106,578r,l101,580r-3,2l98,582r-6,4l92,586r-5,4l82,593r,l84,592r2,l86,592r11,1l108,593r11,-1l132,592r,l132,592r1,l133,592r-2,2l131,594r1,-1l133,592r,l136,588r2,-2l138,586r-1,-1l136,583r,l141,583r,l141,582r1,-1l146,580r,l150,580r6,l163,580r5,-1l168,579r,-4l168,572r,l165,568r,l168,567r,l169,566r,l169,561r,-1l168,555r,l168,555r,xm32,329r,l33,336r,l30,337r,l32,336r,-1l32,335r,-4l32,329r,l32,329r,xm29,353r,l30,349r,-2l30,346r,l30,341r,l33,341r,l32,349r-3,4l29,353r,l29,353xm33,340r,l32,339r,l32,338r1,-1l34,336r,l33,329r,-4l33,322r,l34,324r,1l33,327r,l34,328r,l35,328r,l35,329r3,1l38,330r-3,1l35,335r,3l33,340r,l33,340r,xm37,334r,l37,331r1,l38,331r-1,3l37,334r,l37,334xm99,95r,l99,89r,l100,91r1,4l101,95r-2,l99,95r,l99,95xm101,89r,l101,89r,l102,95r,l101,94r,-2l101,89r,l101,89r,xe" fillcolor="#c2c1c5" stroked="f">
                                <v:path arrowok="t" o:connecttype="custom" o:connectlocs="91440,340995;89535,328930;76835,269240;80010,257175;80010,245745;80010,233680;77470,214630;78740,180975;73660,135255;73660,89535;66040,61595;67945,50165;69215,33655;81280,19050;62865,12065;43815,6985;31115,25400;39370,53975;34290,67945;24130,113030;24130,154305;24130,180975;21590,197485;17780,222885;17780,233045;18415,260350;8890,292100;3175,320675;2540,332105;5715,347980;2540,356870;3175,363220;15875,375920;33655,375920;27940,365125;20955,359410;27305,351155;22225,335915;26670,323850;34925,287020;41275,267970;48895,249555;53975,274955;62865,319405;67945,339090;66040,352425;65405,363855;64135,368300;68580,376555;86360,373380;95250,368300;107315,359410;19050,213995;19050,221615;18415,224155;20955,204470;22225,210185;23495,212090;62865,60325;64135,56515" o:connectangles="0,0,0,0,0,0,0,0,0,0,0,0,0,0,0,0,0,0,0,0,0,0,0,0,0,0,0,0,0,0,0,0,0,0,0,0,0,0,0,0,0,0,0,0,0,0,0,0,0,0,0,0,0,0,0,0,0,0,0,0"/>
                                <o:lock v:ext="edit" verticies="t"/>
                              </v:shape>
                              <v:shape id="Freeform 16" o:spid="_x0000_s1040" style="position:absolute;left:5245;top:2851;width:1092;height:3772;visibility:visible;mso-wrap-style:square;v-text-anchor:top" coordsize="172,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NVh8UA&#10;AADbAAAADwAAAGRycy9kb3ducmV2LnhtbESPT2vCQBTE74V+h+UJXopuKppKdJVSEL1G29reHtmX&#10;P5h9G7KrJt/eFQSPw8z8hlmuO1OLC7WusqzgfRyBIM6srrhQ8H3YjOYgnEfWWFsmBT05WK9eX5aY&#10;aHvllC57X4gAYZeggtL7JpHSZSUZdGPbEAcvt61BH2RbSN3iNcBNLSdRFEuDFYeFEhv6Kik77c9G&#10;wbTOj2+nef/bH/4/fvJmlv5t41Sp4aD7XIDw1Pln+NHeaQWTGO5fw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01WHxQAAANsAAAAPAAAAAAAAAAAAAAAAAJgCAABkcnMv&#10;ZG93bnJldi54bWxQSwUGAAAAAAQABAD1AAAAigMAAAAA&#10;" path="m171,371r,l171,365r,-9l171,356r-1,-5l169,346r,l165,346r-4,2l157,350r-4,1l153,351r,-3l153,344r,l138,339r-16,-6l122,333r1,-3l123,326r,l123,324r-1,-4l119,317r,l116,311r,l115,306r-1,-6l114,300r-1,-10l113,280r1,-22l114,258r,-12l113,234r-1,-10l109,214r,l108,205r-2,-7l106,182r,l109,180r2,-2l111,178r-1,-3l110,172r,l109,171r,l109,168r,l109,153r,l108,133r,l106,122r,-3l104,116r,l99,112r-4,-5l95,107,86,99r,l86,96r,-2l85,92,84,90r,l85,84r,l86,79r,l87,75r2,-5l89,70r8,-6l105,55r,l109,50r2,-5l113,38r2,-6l115,32r,-3l114,26r,l112,28r-2,1l106,32r,l101,34r-4,l95,34r,l91,23,89,10r,l88,6,86,3r,l86,2r-2,l81,r,l73,r,l70,2,66,3,62,5,60,8r,l59,11r,6l59,23r-1,5l58,28,54,26,50,25r-3,1l43,28r-3,1l38,32r-2,3l35,40r,l36,48r2,7l41,60r4,4l45,64r3,4l52,70r9,5l61,75r-1,4l60,79r-3,1l56,83r-4,5l52,88r-3,2l45,92r,l43,92r-3,l34,91,26,89r-3,l20,90r,l16,95r,l14,100r-1,2l11,101r,l11,105r,2l9,113r,l7,115r-1,2l3,118,1,117r,l1,120,,124r,l1,127r,4l3,134r,4l3,138r,6l3,147r,l3,150r3,2l8,156r,l8,159r-1,4l6,166r,2l6,168r,2l8,172r,l3,189,1,207r,l1,209r,3l5,217r,l10,228r4,9l14,237r4,6l22,249r8,12l30,261r-1,2l30,266r,2l30,272r,l30,273r-1,1l29,274r1,1l30,276r,l30,278r-1,2l30,282r,1l30,283r-1,2l29,285r1,3l30,292r,l30,294r,1l30,299r,l29,301r,l29,307r,l29,312r,l29,316r-1,5l28,321r,5l29,331r,l29,336r1,3l30,339r-2,3l28,342r,6l28,355r,13l28,368r-2,1l26,369r,l26,372r,l30,371r,l30,376r,6l30,382r-1,7l29,389r,5l29,400r,l31,401r,l33,406r,4l33,410r-2,25l31,435r-1,10l30,454r,l35,453r,l34,450r1,-3l35,447r,3l35,453r1,7l36,460r,6l35,472r,l34,482r,5l34,493r,l31,499r-1,6l30,505r,7l30,515r,3l30,518r-2,3l28,523r,1l28,524r,2l29,529r,l28,538r,l25,544r,4l26,550r,l25,556r,4l25,561r,l28,564r1,3l29,567r-1,1l28,568r1,1l30,570r,l30,573r,l34,575r,l34,577r1,3l38,583r,l35,587r,l34,585r,l30,585r,l30,586r,l30,586r1,2l33,592r,l33,593r,1l33,594r,-3l33,591r23,l77,591r,l77,591r,l77,591r,l77,591r,l79,591r,l81,592r,l81,591r,1l81,592r,-1l82,591r1,l83,591r2,2l85,593r-1,-1l84,591r,l82,588r-2,-3l80,585r2,-2l82,581r,l81,581r-1,-1l80,580r,1l81,581r,l80,582r,3l80,587r,l81,591r,l79,591r-2,l77,591r-4,-6l73,585r-1,-4l71,580r-2,-1l69,579r-1,-2l67,575r-1,-1l65,572r,l67,572r1,-2l71,569r,l73,567r,l72,566r-1,l71,566r9,-3l80,563r6,l88,563r3,-1l91,562r,-1l92,560r-1,-3l90,556r,l91,553r1,-3l92,547r-1,-4l91,543r,-1l89,541r,l86,540r-4,l80,540r-3,-3l77,537r-1,-1l76,536r-5,-4l71,532r1,-1l73,529r,l73,526r-1,-3l72,523r,-1l72,522r,-6l71,513r-2,-2l69,511r-2,-1l67,510r-1,-4l65,503r2,-8l67,495r1,-10l68,485r1,-8l69,477r1,-2l71,473r,l72,467r,-6l72,461r2,-12l76,439r,l77,431r2,-4l81,425r,l81,429r-1,5l80,434r,12l80,446r,6l80,460r,l81,467r,l80,471r,3l80,474r1,-3l82,467r,l82,462r-1,-4l81,458r,-7l82,447r,l82,436r1,-9l83,427r2,-7l85,416r1,-3l86,413r3,-2l91,409r,l91,399,90,389r,l91,377r,l91,374r,-3l92,371r,l94,378r,9l94,387r,l94,388r,l94,390r1,1l95,391r,-1l95,389r,-2l96,385r,l95,384r,l95,384,94,362r,l94,360r,-1l94,359r,-8l92,344r,l94,341r,-3l94,338r3,l97,338r2,-6l99,326,97,316,96,304r,-12l96,292r1,-5l97,287r,-1l97,284r,l96,283r,-2l96,281r1,-1l97,276r-1,-2l97,270r,l101,287r3,11l104,307r,l104,313r,6l104,319r2,5l106,325r,2l106,327r-1,-1l104,326r,1l105,329r,l104,331r,3l106,339r,l108,339r1,2l109,342r1,1l110,343r2,l113,344r,l111,346r,2l111,350r,l113,349r2,-1l118,344r,l131,359r,l130,365r-1,6l130,384r3,26l133,410r7,l140,410r3,l145,409r5,-4l150,405r5,-3l160,399r,l159,393r-2,-5l153,377r,l161,388r,l162,390r3,1l165,391r,-1l167,389r1,-1l170,388r,l171,384r1,-3l171,371r,l171,371r,xm23,205r,l21,201r,-2l21,196r,l22,193r2,-2l28,188r,l29,180r,l29,192r1,10l30,227r,l23,205r,l23,205r,xm33,295r,l33,295r-2,2l31,297r2,-2l33,295r,l33,295xm31,295r,l31,295r,2l31,297r-1,-2l31,295r,l31,295r,xm31,299r,l31,301r,l30,300r1,-1l31,299r,l31,299xm30,303r,l30,303r,1l30,304r,-1l30,303r,l30,303r,xm30,305r,l30,307r,4l30,311r,l30,308r,-3l30,305r,l30,305xm34,332r,l31,330r,l30,323r,-4l30,316r,l33,319r2,4l35,323r-1,9l34,332r,l34,332xe" fillcolor="#717073" stroked="f">
                                <v:path arrowok="t" o:connecttype="custom" o:connectlocs="97155,222885;77470,203200;72390,156210;69850,111125;67310,75565;53340,57150;70485,28575;61595,21590;51435,0;36830,17780;26035,38100;33020,55880;10160,60325;635,74295;1905,93345;5080,109220;13970,158115;19050,175260;19050,186690;17780,203835;17780,233680;18415,247015;19050,288290;22225,299720;19050,328930;16510,349250;19050,361950;21590,371475;20955,377190;50165,375285;53975,376555;50800,368300;48895,375285;42545,363220;55880,357505;57785,344805;45085,337820;43815,324485;45085,300355;51435,272415;50800,300990;52705,271145;57785,239395;60325,248285;59690,228600;62865,207010;60960,178435;66040,202565;67310,215265;70485,222250;84455,260350;97155,239395;108585,243840;13970,122555;14605,130175;19685,187325;19685,191135;19050,192405;19050,193675;22225,205105" o:connectangles="0,0,0,0,0,0,0,0,0,0,0,0,0,0,0,0,0,0,0,0,0,0,0,0,0,0,0,0,0,0,0,0,0,0,0,0,0,0,0,0,0,0,0,0,0,0,0,0,0,0,0,0,0,0,0,0,0,0,0,0"/>
                                <o:lock v:ext="edit" verticies="t"/>
                              </v:shape>
                              <v:shape id="Freeform 17" o:spid="_x0000_s1041" style="position:absolute;left:9798;top:2940;width:527;height:3683;visibility:visible;mso-wrap-style:square;v-text-anchor:top" coordsize="83,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S1XsUA&#10;AADbAAAADwAAAGRycy9kb3ducmV2LnhtbESP3WrCQBSE7wu+w3KE3hSzMYiW1FXE0tI7a+wDHLOn&#10;SUj2bMhuftqn7woFL4eZ+YbZ7ifTiIE6V1lWsIxiEMS51RUXCr4ub4tnEM4ja2wsk4IfcrDfzR62&#10;mGo78pmGzBciQNilqKD0vk2ldHlJBl1kW+LgfdvOoA+yK6TucAxw08gkjtfSYMVhocSWjiXlddYb&#10;BfS7WvvXaTzJVX19/0zqPjkvn5R6nE+HFxCeJn8P/7c/tIJkA7cv4QfI3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tLVexQAAANsAAAAPAAAAAAAAAAAAAAAAAJgCAABkcnMv&#10;ZG93bnJldi54bWxQSwUGAAAAAAQABAD1AAAAigMAAAAA&#10;" path="m81,542r,l76,542r,l72,539r-1,-3l68,536r,l68,533r1,-2l71,529r,l74,524r,l77,523r3,-1l80,522r2,-2l83,518r,l83,515r-1,-5l82,510,80,496r-2,-5l76,486r,l72,480r,-3l70,472r,l67,456,63,439r,l58,419,55,399r,l54,394r-1,-5l53,389r1,-3l54,386r-1,-9l53,377r,-3l53,374r-2,-4l51,370r,-4l51,366r2,-4l53,362r,-5l53,357r,-8l53,349r,-4l54,343r1,-7l55,336r3,-8l60,321r2,-10l63,300r,l65,297r2,-5l68,286r1,-6l69,280r1,-14l69,259r-1,-7l68,252r-1,-5l64,244r,l64,240r-1,-5l63,235r-1,l60,234r,l60,232r2,-1l63,229r,-1l63,228r,-1l60,226r,-1l59,223r,l59,220r,-2l59,218r-1,-3l58,213r,l59,210r,l58,207r,l59,206r1,-1l60,205r-1,-3l59,200r,l60,199r,-3l60,196r-1,-2l58,192r,l59,187r1,-4l60,183r3,-16l65,154r,l66,144r-1,-8l63,119r,l63,115r-1,-6l62,109r-2,-4l58,103r-1,-3l54,98r,l58,93r2,-7l62,79r1,-6l63,73r,-12l62,49r,l64,47r1,-2l67,41r,-3l67,38,66,32,65,27,62,20,57,13,51,7r,l48,2,45,,43,r,l40,2r,l31,10r,l26,8,21,7,14,5,7,7r,l3,8,1,9,,10r,l1,11r1,2l4,15r,l9,20r5,5l14,25r-1,2l13,27r1,l14,27r,l14,32r,l14,31r,-2l14,29r,l14,32r,1l16,35r,l16,38r,2l13,42r-2,3l11,46r,2l11,48r,1l11,51r1,1l12,53r,l12,54r-1,4l11,58r,1l12,61r,l11,62r,2l11,64r,1l13,66r,l12,68r-1,3l12,72r1,2l13,74r1,2l17,77r3,2l22,83r,l23,86r2,6l25,92r-5,4l18,97r-2,2l16,99r,4l14,108r,11l14,119r-1,5l11,126r-5,6l6,132r-2,5l3,139r-1,3l2,142r,3l3,150r1,4l6,157r,l9,158r2,1l11,159r,3l11,167r,10l13,185r,8l13,193r-1,9l11,212r,l9,221r-1,8l8,229r1,7l9,236r,8l9,244r-1,3l8,247r,4l9,257r,l9,260r,5l9,265r,6l9,271r-1,3l8,279r,l9,284r,l9,302r,l13,348r,l14,360r,12l14,372r-1,4l13,382r,l14,388r3,6l17,394r4,13l21,407r2,12l27,432r,l31,444r3,13l34,457r2,15l36,472r,8l36,489r,l36,491r,l37,495r1,3l38,498r,3l37,503r-1,3l36,509r,l36,511r1,4l37,515r-3,5l30,524r,l27,526r-4,2l23,528r-7,3l16,531r-3,l13,531r-2,2l11,535r-2,4l11,544r,5l11,549r14,3l31,553r6,2l37,555r-1,l36,555r,1l36,556r1,1l38,559r,l36,560r,l36,562r,1l35,567r,l31,572r-3,2l28,574r-2,1l25,577r,l23,578r-2,2l21,580r2,-1l25,578r,l58,578r,l58,578r,l58,578r,l60,574r5,-2l65,572r3,-4l72,563r,l75,562r4,-2l79,560r3,-3l83,554r,l83,550r,-3l81,542r,l81,542r,xe" fillcolor="#717073" stroked="f">
                                <v:path arrowok="t" o:connecttype="custom" o:connectlocs="43180,340360;46990,332740;52705,327025;45720,304800;36830,266065;34290,245110;32385,232410;33655,221615;39370,197485;43815,177800;40640,154940;38100,147320;38100,142875;36830,135255;38100,130175;38100,124460;40005,106045;40005,73025;34290,62230;39370,31115;41910,20320;28575,0;16510,5080;0,6350;8890,15875;8890,20320;8890,20955;6985,29210;7620,33655;6985,39370;6985,45085;13970,52705;10160,62865;6985,80010;1270,92075;6985,100965;7620,128270;5715,149860;5715,163195;5080,177165;8255,220980;8890,246380;17145,274320;22860,310515;24130,318135;23495,327025;10160,337185;6985,345440;22860,352425;22860,355600;17780,364490;13335,368300;36830,367030;45720,357505;52705,351790" o:connectangles="0,0,0,0,0,0,0,0,0,0,0,0,0,0,0,0,0,0,0,0,0,0,0,0,0,0,0,0,0,0,0,0,0,0,0,0,0,0,0,0,0,0,0,0,0,0,0,0,0,0,0,0,0,0,0"/>
                              </v:shape>
                              <v:shape id="Freeform 18" o:spid="_x0000_s1042" style="position:absolute;left:19577;top:2825;width:1035;height:3702;visibility:visible;mso-wrap-style:square;v-text-anchor:top" coordsize="163,5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bMYL0A&#10;AADbAAAADwAAAGRycy9kb3ducmV2LnhtbERPy6rCMBDdC/5DGMGdprqopRpFBL2uBB/odkjGtthM&#10;SpOr9e/NQnB5OO/FqrO1eFLrK8cKJuMEBLF2puJCweW8HWUgfEA2WDsmBW/ysFr2ewvMjXvxkZ6n&#10;UIgYwj5HBWUITS6l1yVZ9GPXEEfu7lqLIcK2kKbFVwy3tZwmSSotVhwbSmxoU5J+nP6tgux6POz0&#10;Tqf4p8+c4S3Vs0eq1HDQrecgAnXhJ/6690bBNI6NX+IPkM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pbMYL0AAADbAAAADwAAAAAAAAAAAAAAAACYAgAAZHJzL2Rvd25yZXYu&#10;eG1sUEsFBgAAAAAEAAQA9QAAAIIDAAAAAA==&#10;" path="m161,266r,l158,259r,l156,247r-3,-14l149,208r,l146,202r-2,-8l144,194r-3,-7l136,180r,l135,172r-1,-9l131,146r,l132,143r2,-1l134,142r-3,-9l127,122r,l126,111r-2,-6l122,102r,l120,98r-3,-1l112,94r-8,-2l98,89r,l102,89r2,-3l108,82r,l110,78r2,-6l112,66r1,-3l113,63r,-7l112,50r,-5l109,40r-5,-8l98,25r,l97,19,95,13,92,9,88,6r,l84,3,79,1,74,,69,r,l66,6r-3,5l57,21r,l47,24r-9,2l38,26r-3,l33,27r-1,1l32,28r1,2l33,30r3,l36,30r5,3l41,33r3,5l44,38r3,1l47,39r3,4l52,45r,l54,51r,l53,59r,l54,65r1,4l59,79r,l60,84r,2l60,86r4,2l66,88r,l64,90r-4,2l60,92,50,94r-4,2l42,100r,l40,104r-2,5l36,121r,l33,133r-2,11l31,144r,l29,146r,l29,148r,2l29,150r-1,6l26,162r,l25,159r-2,-6l22,149r,-2l22,147r1,-1l24,143r,l25,141r1,-4l26,133r1,-3l27,130r4,-7l33,121r,-2l32,118r,l31,119r-2,2l25,124r,l28,118r,l32,113r3,-4l35,104r,l33,104r,l31,107r,l27,110r-3,6l24,116r-2,2l21,119r,l22,114r2,-5l24,109r1,-2l27,104r2,-2l29,100r,l29,97r-1,l26,98r-2,2l24,100r-3,7l17,114r,l17,116r-1,1l16,117r,-4l16,110r2,-5l19,102r,-2l19,96r,l17,98r-1,3l12,107r,l11,113r-1,8l10,121,9,117,7,113,4,110r-2,l,111r,l4,118r3,5l7,123r2,6l10,136r,l9,141r,6l9,147r2,3l12,157r,l14,168r,6l16,178r,l19,186r,l21,189r,4l21,193r1,1l24,196r,l26,200r,l27,202r2,1l29,203r2,l33,202r5,-6l38,196r3,-9l44,178r4,-22l48,156r2,13l51,175r,6l51,181r,5l51,188r1,1l52,189r-1,4l52,198r,l51,201r,2l51,205r,l51,206r-1,1l50,213r,l46,223r,4l45,231r,l45,232r1,4l46,236r-1,4l44,244r,l45,249r,l42,252r-1,5l38,261r,5l38,266r,l38,268r,l37,277r,8l38,292r2,8l40,300r3,11l46,323r,l51,346r2,14l55,372r,l55,379r,2l55,384r,l55,386r,l56,388r,l55,390r,1l56,392r,l55,395r,l56,396r,l55,398r,2l55,407r,l58,433r,l60,450r,l60,461r,10l60,471r1,10l61,487r,l60,493r,l58,498r,l55,508r,6l55,520r,l55,520r1,l56,520r-1,3l55,524r-1,3l54,529r,l55,532r1,2l56,534r4,2l60,536r3,l63,536r2,2l65,540r,l63,541r-4,l54,542r,l55,544r,l55,545r1,1l56,546r-1,l55,547r,l56,549r2,3l58,552r2,1l61,555r,l60,559r,l60,563r,l59,566r-2,4l57,570r-1,2l55,577r,l56,577r,l56,577r,1l56,578r,l55,579r1,l56,579r-1,l55,579r,1l55,580r,l55,583r,l55,580r,l60,580r7,l67,580r37,l104,580r,l104,581r,l104,581r,l104,581r2,l106,581r-2,l104,580r,l104,580r,-1l102,579r,l103,578r-1,-1l102,575r-1,-1l101,574r1,l102,574r,l99,571r-2,-4l91,561r,l92,558r-2,-3l90,555r2,-2l94,552r,l94,548r-1,-1l91,546r,l89,544r-2,-3l87,541r,-2l87,538r,l87,537r,-3l87,534r1,1l88,535r2,-8l91,519r,l93,514r1,-7l94,500r-1,-6l93,494r-1,-4l91,487r,l91,482r1,-5l92,477r,-9l92,468r-1,-5l91,459r,l92,453r,l97,433r5,-20l102,413r,-5l102,405r,l102,403r,l102,398r1,-3l102,392r,l104,387r,-5l104,382r,-2l104,380r2,-2l107,375r,l107,372r,l107,362r2,-11l109,351r4,-20l113,331r4,-15l120,301r,l121,290r,l121,280r-2,-12l119,268r1,-2l120,264r,l119,262r,-2l120,259r,l118,259r-1,-1l117,258r,-2l117,253r-1,-2l116,251r,-10l116,241r1,l117,240r,l117,236r,-4l114,224r,l112,214r,-9l112,205r,-5l112,193r3,-12l115,181r2,-19l117,162r4,26l124,202r3,10l127,212r3,5l134,221r,l139,231r,l144,243r1,6l146,254r,l146,262r-1,7l145,269r,3l146,276r3,6l149,282r1,7l151,292r2,3l153,295r,1l153,297r,l155,297r3,-1l158,296r2,-2l162,291r,l163,289r,-3l163,279r,l163,275r,l163,270r-2,-4l161,266r,l161,266xm153,288r,l153,282r,-4l153,278r2,1l155,279r,4l156,286r,l155,288r-2,l153,288r,l153,288xe" fillcolor="#c2c1c5" stroked="f">
                                <v:path arrowok="t" o:connecttype="custom" o:connectlocs="91440,123190;85090,90170;74295,61595;71120,45720;62230,15875;43815,0;20320,17780;29845,24765;34925,43815;38100,58420;20955,84455;16510,102870;15875,89535;19685,75565;20955,66040;13970,72390;16510,62230;10160,69850;6985,71755;4445,78105;7620,99695;13970,123190;24130,124460;32385,118110;32385,130175;29210,149860;24130,168910;27305,197485;34925,243840;34925,250825;38100,285750;36830,316230;34290,334645;41275,341630;35560,346710;38735,352425;34925,366395;34925,367665;42545,368300;67310,368935;64770,366395;57785,356235;57785,346710;55880,339725;58420,311150;57785,291465;64770,255905;67310,240030;74295,200660;76200,167640;73660,159385;72390,142240;76835,119380;92075,158115;95250,183515;101600,186690;102235,168910;98425,177165" o:connectangles="0,0,0,0,0,0,0,0,0,0,0,0,0,0,0,0,0,0,0,0,0,0,0,0,0,0,0,0,0,0,0,0,0,0,0,0,0,0,0,0,0,0,0,0,0,0,0,0,0,0,0,0,0,0,0,0,0,0"/>
                                <o:lock v:ext="edit" verticies="t"/>
                              </v:shape>
                              <v:shape id="Freeform 19" o:spid="_x0000_s1043" style="position:absolute;left:1714;top:3302;width:1359;height:3321;visibility:visible;mso-wrap-style:square;v-text-anchor:top" coordsize="214,5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1KrMUA&#10;AADbAAAADwAAAGRycy9kb3ducmV2LnhtbESPQWvCQBSE7wX/w/KE3upGaUVTV7GKreBBtB56fGSf&#10;SWje2zS7auqvd4VCj8PMfMNMZi1X6kyNL50Y6PcSUCSZs6XkBg6fq6cRKB9QLFZOyMAveZhNOw8T&#10;TK27yI7O+5CrCBGfooEihDrV2mcFMfqeq0mid3QNY4iyybVt8BLhXOlBkgw1YylxocCaFgVl3/sT&#10;G/jaXH/eecvLHX+8PR9fhgeqs8SYx247fwUVqA3/4b/22hoYjOH+Jf4AP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PUqsxQAAANsAAAAPAAAAAAAAAAAAAAAAAJgCAABkcnMv&#10;ZG93bnJldi54bWxQSwUGAAAAAAQABAD1AAAAigMAAAAA&#10;" path="m214,131l176,111r,l176,111r,l176,107r-1,-1l174,105r,l172,105r,l172,105r,-1l170,103r,l168,103r,l168,103r-1,l165,100r,l163,100r,2l163,102r,-2l161,99r,l160,98r-3,l157,98r-2,2l111,76r,l111,74r,l111,71r,l111,68r,l115,62r,l116,59r,l117,59r3,l120,59r1,3l121,64r,5l121,73r,l122,76r1,2l123,78r,l123,77r,-1l123,76r2,1l125,77r1,1l126,77r,l126,77r,1l126,78r1,3l127,81r,l127,81r-1,-5l126,76r1,2l128,82r,l129,82r,l131,82r,-1l131,81r1,1l132,81r,l132,81r-1,-4l131,77r,-2l131,74r1,-4l132,70r2,-8l134,62r,-6l133,54r-2,-5l131,49r-2,-2l129,47r,l129,47r-2,-2l126,44r,l121,45r,l121,45r,l121,45r-1,-3l121,41r,l122,32r,l122,29r,l122,31r,l122,25r-1,-5l121,20r-1,-2l117,16r,l114,11r,l116,13r1,l117,13r-1,-2l112,9r,l111,8,107,4r-2,l101,4r,l96,6,94,9r,l90,11r,l88,15r-4,2l84,17r-2,5l82,22r-2,l80,22r,1l79,24r,l79,24r,1l79,25r,4l83,35r,l84,35r,l84,37r,l84,39r,l84,41r,l83,42r,l84,42r,2l84,44r-1,3l83,47r,4l84,56r,l85,63,57,48r,l57,47r,l45,41r,l38,39r,l37,39r,l32,37r,l30,37r,l13,59r,l13,59r,l4,55r,l4,55r,l5,52r,l8,54r5,-3l13,51,20,32,32,10r,l30,8r,-5l28,2,25,1,23,,20,1r,l16,8,9,22,,46r,l3,48r,3l2,55r,l3,56r,l13,62r1,l14,62,30,39r,l32,39r,l37,42r,l37,44r,l43,48r,l54,55r,l55,54,88,71r,l89,74r,2l89,76r3,l94,76r,l92,81r-1,2l89,85r,l88,89r-4,l84,89r-1,l83,89r-6,l72,90r-4,2l68,92r-3,1l63,97r-4,3l59,100r-5,4l50,110r,l46,111r-1,1l45,112r,5l45,117r-8,10l37,127,22,144r,l20,148r,3l20,155r,l22,168r3,18l25,186r3,7l30,199r5,9l35,208r,2l35,210r-1,3l35,213r,l37,216r2,6l39,222r1,1l43,223r,l52,220r,l52,221r,l52,221r,l50,223r-2,5l45,233r,l45,233r-2,l43,233r-2,2l40,239r,l37,247r-2,6l35,256r,1l35,257r,2l35,261r,l35,264r5,4l40,268r5,7l50,280r,l50,294r,17l50,311r1,44l51,355r-1,4l50,362r,l50,364r,l50,377r,l46,387r-1,10l45,405r,l45,455r,l43,462r,4l43,466r2,6l45,479r,l41,486r-1,2l40,491r,l43,494r,l43,500r,l43,502r,l41,509r,l41,515r2,2l43,519r,l48,521r7,1l55,522r3,l61,521r4,-2l65,519r1,-2l66,516r,-2l66,514r,-4l66,510r,-5l66,505r1,l67,501r,l67,499r,l68,498r,-3l68,495r-1,-2l67,493r1,l69,492r,l67,487r,l68,485r1,-5l69,480r,-4l68,469r,l67,464r-1,-5l66,459r1,-3l68,452r,l67,420r,l67,412r,l67,411r,-1l67,410r-1,-4l66,406r1,-2l67,404r1,-8l68,396r3,-12l71,384r,-2l71,380r,l69,377r,l78,344r,l82,324r3,-22l85,302r4,-19l89,278r,l92,278r,l95,291r6,27l101,318r8,31l115,370r,l116,374r,3l116,377r,1l116,379r,l117,380r1,2l118,382r2,10l121,407r,l126,426r3,11l129,437r2,9l132,458r2,22l134,480r2,8l136,491r,l137,492r,1l137,493r-1,5l134,501r,l136,502r,5l136,509r,l134,510r,4l134,514r2,2l136,517r,l140,519r3,1l143,520r3,-1l147,520r,l155,521r,l155,522r3,l158,522r13,1l171,523r4,-1l176,522r,-1l176,521r-1,-2l175,519r,-2l174,515r-1,-1l173,514r-7,-6l166,508r,-1l166,507r-1,-2l165,505r-1,-3l164,502r-1,-2l163,500r,-1l163,498r,l161,492r,l160,479r,l160,478r-2,-2l157,475r,l152,447r,l152,442r-2,-8l150,434r-2,-15l148,406r,l145,404r,l146,397r,l145,392r-2,-1l142,387r,-7l142,380r-1,-3l141,377r-1,-6l139,366r,l136,290r,l138,288r1,-1l139,287r2,-2l141,285r2,-3l145,280r-4,-18l141,262r-1,-13l140,249r-1,-3l138,246r-1,-5l137,241r,-2l137,239r-1,-4l136,233r,-1l136,232r-5,l131,232r,-2l131,230r-2,2l129,232r-2,-4l127,228r1,-1l128,227r,l127,222r-1,-4l126,218r-3,l123,218r-1,-4l122,214r,-1l122,213r3,-5l126,202r,l126,200r,l126,198r,l126,194r,l127,183r,l128,178r,l127,177r,l131,173r1,-2l134,168r,l136,173r,6l138,185r,l143,194r2,5l145,199r1,2l148,201r,l152,200r3,-2l155,198r2,-4l160,187r3,-9l167,163r,l171,140r,l176,137r2,-1l178,136r-1,-3l176,132r,l175,128r,l174,126r,-1l174,125r1,-6l211,137r,l212,137r1,l214,136r,l214,132r,-1l214,131r,l214,131xm125,45r,l126,45r1,1l127,46r1,1l128,47r-2,-1l125,45r-3,l122,45r3,l125,45r,l125,45xm136,143r,l136,143r,l136,143r,l136,143r,l136,143xm142,103r,l141,102r,l138,99r-5,-2l143,102r,l142,103r,l142,103r,xm50,200r,l48,200r-5,-8l43,192r-3,3l40,195,39,185,37,175r,l35,164r,-9l35,155r,-1l35,152r8,-5l43,147,55,137r,l59,141r1,l60,141r4,-2l64,139r1,7l65,151r2,7l67,158r2,15l69,180r,l69,180r,3l69,183r,6l69,189r,4l69,193r-2,l67,193r-3,l62,193r,l60,193r,l57,195r-4,5l53,200r-3,1l50,201r,l50,200r,l50,200r,xm117,91r,l116,92r,l114,89r-2,-5l128,93r,l121,91r-4,l117,91r,l117,91xm155,152r,l152,161r-2,2l150,163r,-6l150,147r,l150,133r,l150,132r,l153,130r,-2l152,127r,l148,120r,l148,118r,l150,119r,l155,125r3,2l158,127r,3l158,130r,1l158,131r-1,5l157,136r,1l158,140r,l158,141r,l155,152r,l155,152r,xm155,110r,l153,107r,l152,106r3,1l155,107r,3l155,110r,l155,110xe" fillcolor="black [3213]" stroked="f">
                                <v:path arrowok="t" o:connecttype="custom" o:connectlocs="109220,66040;102235,62865;70485,43180;77470,48260;80010,49530;83185,52070;85090,39370;76835,28575;77470,19685;71120,5715;53340,10795;52705,22225;53340,27940;28575,26035;2540,34925;19050,1905;1270,34925;23495,27940;59690,48260;43180,58420;23495,80645;22225,132080;33020,139700;26035,149225;25400,170180;31750,231140;28575,304165;26035,323215;41910,327660;43180,314325;43180,297815;42545,260350;43815,239395;64135,201930;74930,242570;86360,311785;85090,326390;100330,331470;109855,326390;103505,316230;95250,275590;89535,239395;92075,177800;86360,147320;80645,140970;80010,127000;85090,106680;98425,125730;111760,83820;135890,86360;80010,29210;86360,90805;90170,65405;22225,104140;40640,88265;43815,122555;31750,127635;81280,59055;95250,93345;95250,75565;100330,88900;98425,67945" o:connectangles="0,0,0,0,0,0,0,0,0,0,0,0,0,0,0,0,0,0,0,0,0,0,0,0,0,0,0,0,0,0,0,0,0,0,0,0,0,0,0,0,0,0,0,0,0,0,0,0,0,0,0,0,0,0,0,0,0,0,0,0,0,0"/>
                                <o:lock v:ext="edit" verticies="t"/>
                              </v:shape>
                              <v:shape id="Freeform 20" o:spid="_x0000_s1044" style="position:absolute;left:17322;top:3181;width:889;height:3442;visibility:visible;mso-wrap-style:square;v-text-anchor:top" coordsize="140,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iIxMIA&#10;AADbAAAADwAAAGRycy9kb3ducmV2LnhtbERPTWvCQBC9F/wPywje6kYFK9FVRLC1tCBG8TxmxyQm&#10;Oxuyq0Z/vXso9Ph437NFaypxo8YVlhUM+hEI4tTqgjMFh/36fQLCeWSNlWVS8CAHi3nnbYaxtnfe&#10;0S3xmQgh7GJUkHtfx1K6NCeDrm9r4sCdbWPQB9hkUjd4D+GmksMoGkuDBYeGHGta5ZSWydUoeJaH&#10;S/JxHP+e2vP2YS4/w6/y+1OpXrddTkF4av2/+M+90QpGYX34En6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SIjEwgAAANsAAAAPAAAAAAAAAAAAAAAAAJgCAABkcnMvZG93&#10;bnJldi54bWxQSwUGAAAAAAQABAD1AAAAhwMAAAAA&#10;" path="m139,251r,l138,250r-1,l135,250r-11,16l124,266r,l124,262r,-2l124,260r4,-8l128,252r1,-1l128,250r-4,-3l124,247r-1,-1l123,246r7,-24l130,222r5,-1l135,221r1,-1l138,214r,l139,212r,-2l138,207r,l136,205r,-3l135,201r,l137,191r,l138,184r,l137,181r-1,-2l136,176r,l136,173r,l135,172r-1,-1l134,171r1,-2l135,169r,-1l134,165r,l131,161r,l131,158r1,l132,158r-1,-2l129,153r,l124,133r,l124,130r,l124,129r-1,-1l123,128r-6,-22l117,106r,-1l115,100r,l112,97r-3,-5l109,92r-5,l104,92r-1,-1l103,91,99,90r,l97,88r,l97,88,96,87r,l87,84r,l83,83,82,82r,l81,73r,l79,71r-4,l75,71r,l75,71,73,63r,l73,63r,l73,62r,l73,59r,l73,58r,l73,56r,l75,55r1,-1l76,54r1,-5l77,43r,l77,41r-1,l76,41r1,-1l77,40r,l77,40r,l76,39r1,l77,39r,-1l77,38r-1,l76,38r1,-1l77,37r,l76,37r,l79,34r,l79,31r,l77,29r,l75,22,73,16,70,10r,l65,6,60,2r-5,l54,r,l51,,50,,47,2,46,5r,l43,8r-3,4l37,16r,l36,23r-1,7l35,37r,l34,39r-1,3l33,42r1,3l36,47r,l36,48r,l36,49r-1,1l35,50r1,l37,51r,l37,51r1,3l38,54r,1l38,55r,l38,55r1,l39,55r1,l40,55r1,3l44,64r,l46,69r3,4l49,73r5,5l54,78r-7,5l44,88r,l42,92r-2,2l39,99r,l33,104r,l31,105r-1,1l30,106r-4,2l26,108r-1,4l25,113r-3,2l22,115r-1,1l19,120r,l19,125r,l18,135r,l18,137r,2l18,139r,1l18,141r,l18,144r-3,4l15,148r-1,3l14,151r-1,2l13,153r-1,1l13,154r,l12,155r-2,l10,155r-1,2l9,161r,l9,164r,l10,168r2,1l12,169r-2,1l10,170r-1,1l10,172r,l9,175r,l6,178r,l6,182r1,5l7,187r,4l9,196r,l12,198r,l13,201r,l14,210r,l12,212r-2,3l10,215r3,5l13,220r1,2l14,222r,l14,224r,l14,226r1,l15,226r3,1l18,226r,l18,227r1,3l19,230r1,4l20,234r,2l20,236r1,1l22,237r,l21,239r,l21,240r,l21,243r,l22,246r2,1l24,247r1,1l25,248r1,7l26,256r-2,1l19,242r,l18,242r-3,l14,242r,l13,243r-1,1l12,247r,l18,261r,l19,261r,l19,262r2,4l19,269r,l19,266r,l18,263r-3,3l12,259r2,-3l13,252r,l12,251r-2,l9,251r,l6,254r-3,3l3,257r-1,4l2,264r1,5l3,269r3,8l9,280r,l4,283r,l4,284r,2l4,286,,291r,l2,292r,1l4,297r,l7,304r2,5l9,309r3,4l14,315r,l15,315r,-1l15,314r1,-5l19,308r,l20,312r2,3l22,315r2,l24,314r10,36l34,350r-1,42l33,392r2,7l35,399r,12l35,411r3,44l38,455r1,28l39,483r,6l39,489r-2,7l37,496r,1l38,499r1,3l39,502r-1,4l38,506r,1l38,508r,l35,512r,l33,516r-2,4l31,520r,5l31,525r,l31,529r,l31,532r2,1l33,533r6,1l46,534r,l52,533r3,-1l55,532r3,-5l58,527r2,-1l63,525r,l68,524r,l68,522r,-1l68,521r,-4l68,517r,-1l70,514r,l68,509r,l70,507r,l70,506r1,l71,505r,l70,497r-2,-7l68,490r,-1l68,488r2,-3l70,485r,-16l70,453,68,428r,l67,408r,-15l67,393r1,-5l68,384r,l68,369r,-11l68,349r,l71,328r,l77,353r,l82,386r,l82,391r,l85,398r,l86,403r,l86,410r1,8l87,418r4,16l91,434r6,41l97,475r,14l97,489r2,3l99,496r,l99,499r-2,7l97,506r,1l97,509r2,5l99,514r,4l99,518r,6l99,524r2,2l101,526r,l101,532r,l103,533r1,1l104,534r,l104,535r,l106,536r1,4l107,540r5,1l119,542r,l126,541r6,-1l132,540r2,-1l135,539r,-4l135,535r,-1l135,534r,l135,532r,-6l135,526r-1,-5l132,520r-1,-4l131,516r,-6l131,510r-1,-3l130,504r,l131,502r,-3l131,499r-2,-6l129,485r,l125,465r,l120,428r,l120,421r2,-4l122,417r-4,-23l118,394r-1,-6l117,388r,-4l117,375r,l110,327r,l110,327r,l112,326r,l117,321r,l117,322r,l119,322r,l119,320r1,-2l120,318r3,9l123,327r1,1l126,328r,l130,326r4,-5l134,321r2,-2l136,317r,l137,304r,l137,299r,-6l137,293r-5,l132,289r,-1l131,286r-1,l137,276r,l138,272r1,-1l139,269r,l138,268r-2,l135,269r-6,8l129,276r,1l128,272r11,-17l139,255r1,-1l140,252r-1,-1l139,251r,l139,251xm97,219r,l99,213r,l99,211r,-4l99,207r,-1l99,206r,-2l99,204r4,-3l103,201r1,-4l104,197r2,-1l106,196r1,-2l107,190r,l108,184r,-5l108,179r2,l110,179r3,2l113,181r-1,5l112,186r,3l113,190r,l112,196r,l112,197r,l113,198r,l112,202r,l112,202r-2,2l109,205r,l109,212r,l110,213r4,2l114,215r-2,13l112,228r,4l112,232r-4,l108,232r,-3l108,229r-1,-5l107,222r-1,-1l106,221r-7,5l99,226r,-4l99,222r,-1l97,221r,l97,219r,l97,219r,xm26,196r2,-2l28,194r3,-4l31,190r,-1l30,186r-2,-1l28,185r,-1l30,181r,l31,177r,l33,175r,-3l34,169r,l36,176r,l37,178r1,4l38,182r-1,2l37,185r,l36,191r,l35,204r,l35,206r,l34,207r,l33,207r,l31,210r,l31,206r-3,-2l28,204r-2,l26,196r,l26,196r,l26,196r,xm33,318r,l34,327r,l34,329,31,319r,l33,318r,l33,318r,xe" fillcolor="#c2c1c5" stroked="f">
                                <v:path arrowok="t" o:connecttype="custom" o:connectlocs="81280,160020;86360,139700;86995,121285;85725,107315;81915,97155;73025,63500;61595,55880;47625,45085;46355,36830;48895,25400;48895,23495;46355,10160;29210,3175;21590,28575;24130,34290;27940,40640;24765,62865;13335,73660;11430,89535;6350,98425;5715,108585;5715,124460;8890,140970;12065,146050;13335,152400;12065,153670;12065,165735;8255,160020;3810,175895;2540,188595;12065,195580;22225,253365;24130,316865;19685,330200;33020,338455;43180,330835;45085,320675;43180,271780;45085,208280;55245,265430;61595,321310;64135,334010;71120,343535;85725,339090;82550,320040;77470,264795;69850,207645;78105,207645;86995,193040;88265,172085;88900,161290;62865,131445;67945,120650;71755,120650;69215,130175;68580,147320;61595,140335;19050,118110;22860,111760;22225,130810;16510,124460;19685,202565" o:connectangles="0,0,0,0,0,0,0,0,0,0,0,0,0,0,0,0,0,0,0,0,0,0,0,0,0,0,0,0,0,0,0,0,0,0,0,0,0,0,0,0,0,0,0,0,0,0,0,0,0,0,0,0,0,0,0,0,0,0,0,0,0,0"/>
                                <o:lock v:ext="edit" verticies="t"/>
                              </v:shape>
                              <v:shape id="Freeform 21" o:spid="_x0000_s1045" style="position:absolute;left:11607;top:3130;width:1296;height:3493;visibility:visible;mso-wrap-style:square;v-text-anchor:top" coordsize="204,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UtX8IA&#10;AADbAAAADwAAAGRycy9kb3ducmV2LnhtbESP3YrCMBSE7xd8h3AE79a0Cq7UpiIuK7o3iz8PcGiO&#10;bbE5qU2s9e3NguDlMPPNMOmyN7XoqHWVZQXxOAJBnFtdcaHgdPz5nINwHlljbZkUPMjBMht8pJho&#10;e+c9dQdfiFDCLkEFpfdNIqXLSzLoxrYhDt7ZtgZ9kG0hdYv3UG5qOYmimTRYcVgosaF1SfnlcDMK&#10;pvQ7nzgdr+n6V+HXd7fZydNGqdGwXy1AeOr9O/yitzpwMfx/CT9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BS1fwgAAANsAAAAPAAAAAAAAAAAAAAAAAJgCAABkcnMvZG93&#10;bnJldi54bWxQSwUGAAAAAAQABAD1AAAAhwMAAAAA&#10;" path="m204,213r,l203,210r,l203,208r,l201,205r,l199,199r,l198,194r,l195,190r,l191,179r,l183,160r,l179,154r,l177,154r-2,1l172,156r,l169,160r-2,3l167,163r2,5l169,168r,1l169,169r2,1l171,170r1,4l172,174r,1l172,175r,1l172,176r1,3l173,179r2,2l175,181r1,2l176,183r1,1l177,184r,1l177,185r,2l177,187r,2l179,190r,l180,194r,l182,200r,l190,216r,l191,218r,l193,221r,l195,221r3,l198,221r1,l199,221r,2l198,224r,l188,233r,l186,233r-2,-2l184,231,172,201r,l171,200r-2,1l166,203r-13,11l153,214r-1,-4l152,210r-2,l148,210r,l142,210r,l139,213r,l135,216r,l131,214r-8,-6l123,208,113,194r,l111,184r,l112,183r,l112,181r-1,-2l111,179r,-4l111,175r4,-8l115,167r4,-9l120,153r,l119,147r-3,-7l116,140r-1,-5l113,131r,l115,131r1,-2l118,129r,l116,128r,l116,114r,l116,107r,-6l115,98r,-5l115,93r-2,-2l109,88r-6,-4l103,84,93,83r,l93,81r,l93,68r,l93,67r,l96,67r1,-4l99,59r2,-4l101,55r2,-7l103,46r,l103,42r,-4l103,38r,-2l103,36r,-8l103,28r,-5l103,23r,l103,23r1,-1l105,20r,l104,18r-1,-2l101,13r,l101,13r,l98,8,96,6r,l90,2,86,r,l84,,81,,74,3r,l71,6,69,8r-4,7l65,15r-2,3l59,27r,l59,38r-1,8l58,46r1,9l59,62r,l57,71r,l54,76r,l53,82r-1,7l52,89r-6,3l46,92r-4,2l42,94r-2,3l37,98r-2,5l35,103r-8,12l27,115r-3,4l24,119r,1l25,123r,l17,131r-4,6l10,144r,l1,165r,l,168r,2l,174r,l1,181r4,6l8,198r,l16,214r6,10l22,224r9,16l31,240r4,4l36,246r4,2l40,248r4,l47,246r,l47,249r,l47,251r,l47,251r-3,10l44,261r,13l44,279r,l44,282r,l44,287r,l44,297r,24l44,321r2,29l46,367r,l46,370r-2,2l44,372r2,6l46,378r-2,l44,378r,4l44,382r,l44,392r-2,19l42,411r-2,30l40,441r-3,l37,441r-1,12l36,453r-1,18l36,480r,l42,485r,l42,495r,14l42,509r-2,4l40,515r-4,2l36,517r-1,l35,516r,l32,517r,l30,517r,l29,518r,l28,518r-1,l27,518r,4l27,523r,l28,525r,l29,528r3,5l32,533r3,2l37,535r,l40,540r,l42,541r4,3l48,544r4,-1l52,543r2,-3l55,538r,-10l55,528r1,-9l57,515r,l56,507,55,497r,l56,489r,l59,488r,l63,485r2,-5l65,480r4,-34l69,446r,-2l67,444r-1,-2l66,442r1,-9l69,415r,l69,395r,-13l69,382r,-4l70,376r,l71,367r,l74,356r2,-18l76,338r8,-37l85,301r,l86,340r,l86,378r,l86,382r,l86,385r,2l86,387r,12l86,399r-1,2l85,401r-1,18l84,419r-3,30l81,449r-2,l79,449r,5l78,466r,l79,495r,l80,499r4,1l84,500r1,10l85,510r,14l82,535r,l81,545r1,3l84,549r,l89,550r3,l96,549r,l108,543r,l114,541r4,-1l118,540r2,-1l123,538r,l123,534r,l123,532r,l120,530r,l122,528r,l120,527r,l120,525r,l118,525r,l116,524r,l115,524r,l115,524r-1,l114,524r-3,1l111,525r-3,l107,524r,l103,519r-2,-1l101,518r,-16l101,502r2,l103,502r2,-2l107,499r1,-5l108,491r,l113,458r,l113,456r-1,-2l111,454r,l113,433r,-17l113,396r,l113,392r1,-4l114,388r,-1l113,386r,l113,386r1,-3l114,383r,-3l115,373r,l116,362r3,-21l123,302r,l125,277r-1,-21l122,239r-2,-14l120,225r,3l120,228r,-4l120,224r11,7l131,231r,2l126,239r,l126,240r1,4l127,244r1,l130,245r,-1l137,237r,l137,239r,l141,239r,l145,236r,l146,234r,l148,233r,l148,231r1,l149,231r1,-1l150,230r2,-2l152,228r3,l155,228r2,-3l157,225r,-1l156,223r,l154,220r-1,-2l153,218r,-2l153,216r14,-10l167,206r2,-1l171,206r,l183,233r,l184,236r2,l188,236r,l199,228r,l201,223r,-2l201,221r-1,-3l200,218r1,l201,218r3,-3l204,215r,-1l204,213r,l204,213r,xm91,83r,l91,82r,l91,81r,l91,83r,l91,83r,xm92,83r,l92,83r,l92,76r,l92,81r,l93,83r,l92,83r,l92,83r,xm104,20r,l104,22r-1,1l103,23r1,-5l104,18r-1,l103,15r,l104,18r,2l104,20r,l104,20xm103,21r,l103,16r,l103,18r,3l103,21r,l103,21xm59,62r,-1l59,61r,2l59,63r,3l59,62r,l59,62xm58,68r,l59,63r,l59,68r,l57,71r,l58,68r,l58,68r,xm40,229r,l37,225r,l31,215r-3,-7l23,196r,l20,184r-1,-8l17,169r,l27,158r,l36,145r,l39,148r,l42,148r,l46,145r1,3l47,148r5,12l52,160r7,25l59,185r-1,4l57,194r,l57,196r1,2l59,198r,l59,205r,l57,208r,l57,212r1,1l58,213r-3,3l55,216r-3,2l52,218r-6,7l46,225r-6,4l40,229r,l40,229xe" fillcolor="#717073" stroked="f">
                                <v:path arrowok="t" o:connecttype="custom" o:connectlocs="125730,123190;111125,98425;108585,107950;111760,116205;114300,123190;125730,140335;116840,146685;93980,133350;71755,123190;73025,106045;73025,83185;73025,59055;59055,43180;65405,26670;66040,13970;60960,3810;41275,9525;36195,45085;23495,62230;8255,86995;5080,125730;27940,157480;27940,177165;29210,233045;27940,248920;22860,304800;22225,327660;17145,331470;25400,342900;35560,329565;41275,304800;43815,250825;53340,191135;54610,245745;50165,288290;52070,339725;68580,344805;76200,336550;73660,332740;65405,329565;68580,311785;71755,248920;73025,236855;76200,144780;81280,154940;92710,148590;98425,144780;97155,137160;119380,149860;129540,136525;57785,51435;58420,51435;65405,14605;66040,12700;37465,38735;37465,40005;23495,142875;17145,100330;33020,101600;37465,130175;29210,142875" o:connectangles="0,0,0,0,0,0,0,0,0,0,0,0,0,0,0,0,0,0,0,0,0,0,0,0,0,0,0,0,0,0,0,0,0,0,0,0,0,0,0,0,0,0,0,0,0,0,0,0,0,0,0,0,0,0,0,0,0,0,0,0,0"/>
                                <o:lock v:ext="edit" verticies="t"/>
                              </v:shape>
                              <v:shape id="Freeform 22" o:spid="_x0000_s1046" style="position:absolute;left:7366;top:2825;width:1009;height:3798;visibility:visible;mso-wrap-style:square;v-text-anchor:top" coordsize="159,5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l4+MMA&#10;AADbAAAADwAAAGRycy9kb3ducmV2LnhtbESPT2sCMRTE74LfIbxCL0WzbkXKalZEWlrFi1u9PzZv&#10;/9DkZbtJdfvtG6HgcZiZ3zCr9WCNuFDvW8cKZtMEBHHpdMu1gtPn2+QFhA/IGo1jUvBLHtb5eLTC&#10;TLsrH+lShFpECPsMFTQhdJmUvmzIop+6jjh6lesthij7WuoerxFujUyTZCEtthwXGuxo21D5VfxY&#10;BefSGcLdUL26p3kRTPr+vT+wUo8Pw2YJItAQ7uH/9odW8JzC7Uv8AT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l4+MMAAADbAAAADwAAAAAAAAAAAAAAAACYAgAAZHJzL2Rv&#10;d25yZXYueG1sUEsFBgAAAAAEAAQA9QAAAIgDAAAAAA==&#10;" path="m159,572r,l158,569r-1,l157,569r,-1l155,565r,l152,559r-6,-5l146,554r-7,-5l139,549r,l139,549r,-4l139,545r-2,-4l137,541r,-4l139,536r,l137,527r-2,-9l135,518r-3,-6l129,506r-5,-8l124,498r5,-23l129,475r1,-10l130,454r,l129,442r-1,-2l128,440r-3,-4l125,436r,-4l125,424r,l125,416r,-9l125,407r,-38l125,369r,-26l125,343r,-15l125,313r,l122,291r,l122,288r,-2l122,286r-3,-2l118,281r,l116,275r,l114,269r,l112,265r,l112,258r,l111,255r,l112,253r2,-1l114,252r3,l118,250r,l119,244r,-6l118,225r,l116,205r,l124,205r,l133,209r,l139,209r2,l141,209r,-4l143,201r,l145,197r1,-2l146,186r,l146,176r,-9l146,167r,-4l145,160r-3,-5l142,155r-1,-4l139,149r,l137,149r,l137,149r-2,-2l133,142r,l129,134r,l127,130r-2,-7l125,123r,l125,122r-1,l124,122r-2,-4l122,115r-2,-2l120,113r-6,-3l114,110r-3,-1l107,108r,l101,106r-2,l99,106r,-6l99,100,98,99,95,94r,l90,88,84,85r,l82,85r,-7l82,78r5,-3l87,75r1,-7l88,64r,l90,63r,l90,59r,-5l90,54r3,-6l93,48r,-3l92,43r,l90,43r-1,1l89,44,90,34r,l90,28r,l90,23r,l88,15r,l85,11r,l82,9r,l83,9r,-2l83,7r-2,l81,7r,-1l81,6r,l81,6r,l78,5r,l78,5r,l77,5r,l76,2r,l75,2r,l73,1r,l71,1r,l71,1,72,,71,r,l71,1r,l70,1r,l67,1r,l64,1r,l61,1r,l61,1r,l61,1r,l60,1r,l59,2r,l58,2r,l57,5r,l54,7r,l51,10r,l50,13r,l49,14r,l48,15r,l47,16r,l47,18r,l46,18r,l46,21r,l45,24r,l45,25r,l45,29r,1l45,30r,1l45,31r1,2l46,33r,1l46,34r,2l46,36r,2l46,38r,l46,38r,1l46,39r1,1l47,40r,3l47,44r,l47,43r-2,1l45,44r-1,1l45,52r,l46,55r,6l46,61r1,2l47,64r,l49,64r,l50,71r,l51,77r,3l51,80r,l44,77r,l41,81r,l38,88r-1,6l37,94r,-1l37,93r-5,2l32,95r-3,l29,95r-1,1l26,99r,l23,101r,l20,102r-3,2l17,104r,l15,106r-2,5l13,111r-3,8l9,125r,l7,147r,l7,153r,5l7,166r,l6,172r,l7,175r2,2l9,177r2,5l14,194r,l17,199r2,6l22,210r,l22,222r,l23,243r,l20,251r,l20,255r2,5l22,260r2,5l29,269r,l29,269r,l29,272r,5l29,277r,7l29,286r,l29,289r,l28,291r,l26,304r,l24,310r,6l24,316r,5l24,322r,l23,328r-1,5l22,333r1,5l24,341r,l24,343r,3l24,346r,9l24,355r,6l24,364r,l26,369r,l26,373r,l24,383r-2,5l20,394r,l22,399r,4l22,403r,8l22,411r-3,12l19,423r-2,8l17,433r,l15,438r-2,8l13,446,9,470r,l7,487r,16l7,503r,10l9,521r,l7,527r-2,9l5,536r-3,7l,546r,l2,554r,l2,558r,2l2,560r3,1l5,561r,2l5,563r-2,4l2,573r,l2,580r,4l2,584r,4l3,591r,l7,592r7,5l14,597r5,1l23,597r6,-4l29,593r1,-1l31,592r1,-1l32,591r,-6l32,578r,l31,568r,l34,565r,l36,563r1,-2l37,561r1,-3l38,558r2,l41,556r,l41,550,40,540r,l38,533r,-3l38,530r-1,-3l37,527r8,-25l45,502r3,-11l49,487r1,-5l50,482,49,461r,l50,456r1,-5l51,451r,-9l51,442r9,-39l60,403r4,-14l70,375r,l75,360r3,-11l78,349r3,5l81,362r,l83,373r2,12l85,385r2,12l87,397r1,2l88,399r,9l88,412r,5l88,417r2,6l90,426r,1l90,427r,5l92,436r,l92,440r,1l92,441r1,27l93,468r2,58l95,526r,9l95,541r,l97,546r2,3l99,549r-1,5l98,554r,2l98,556r,4l98,560r1,5l100,565r4,2l104,567r6,1l115,569r,l119,572r,-3l119,569r3,3l122,572r3,2l125,574r2,3l129,580r6,2l135,582r8,1l148,583r4,-1l152,582r3,-2l158,577r,l159,574r,-2l159,572r,l159,572xm50,151r,l45,151r,l41,142r,l37,133r-3,-9l34,124r-4,-8l30,116r-3,l27,116r-1,3l26,120r-6,3l20,123r-1,-3l17,118r-2,-5l20,109r,l23,109r1,l24,109r2,-1l26,108r1,-2l29,104r,l31,102r3,l34,102r3,-1l41,100r,l44,100r2,1l46,102r,2l46,104r-2,l41,104r,l37,108r-1,2l36,110r,1l36,111r2,8l38,119r3,9l47,138r,l54,149r,l54,151r-4,l50,151r,l50,151xm102,158r,l101,158r,-1l101,157r3,-4l105,148r,-8l105,140r2,-13l108,120r,l110,118r1,-2l114,115r,l118,113r1,2l119,115r-3,3l116,118r-2,4l114,122r1,1l115,123r,2l116,123r,l118,118r,l119,115r,l122,116r,l122,119r,3l122,125r,l122,132r,2l122,134r,4l122,140r,l119,143r-2,5l117,148r-1,5l116,153r-1,2l112,155r,l108,157r,l102,158r,l102,158r,xe" fillcolor="#717073" stroked="f">
                                <v:path arrowok="t" o:connecttype="custom" o:connectlocs="92710,351790;88265,340360;82550,288290;79375,258445;77470,182880;71120,168275;75565,154940;89535,132715;92710,106045;85725,93345;78740,77470;62865,67310;52070,49530;57150,34290;57150,17780;52705,4445;49530,3175;45085,635;40640,635;37465,1270;31115,8890;29210,13335;29210,20955;29845,25400;29210,34925;32385,50800;23495,59055;10795,66040;4445,97155;8890,123190;12700,161925;18415,180340;15240,200660;15240,219710;15240,243205;10795,273685;4445,325755;1270,354330;1270,370840;18415,376555;21590,358775;25400,342900;31750,306070;44450,238125;55245,252095;57150,271145;60325,339725;62230,355600;77470,363220;96520,369570;28575,95885;16510,75565;15240,69215;26035,63500;22860,69850;31750,95885;66675,88900;75565,73025;74930,74930;77470,85090;71120,98425" o:connectangles="0,0,0,0,0,0,0,0,0,0,0,0,0,0,0,0,0,0,0,0,0,0,0,0,0,0,0,0,0,0,0,0,0,0,0,0,0,0,0,0,0,0,0,0,0,0,0,0,0,0,0,0,0,0,0,0,0,0,0,0,0"/>
                                <o:lock v:ext="edit" verticies="t"/>
                              </v:shape>
                              <v:shape id="Freeform 23" o:spid="_x0000_s1047" style="position:absolute;left:20783;top:2679;width:1149;height:3925;visibility:visible;mso-wrap-style:square;v-text-anchor:top" coordsize="18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XhtsMA&#10;AADbAAAADwAAAGRycy9kb3ducmV2LnhtbESPQWvCQBSE70L/w/IKXqRuVBCJriItFcmtUanHZ/a5&#10;Cc2+DdlV4793C4LHYWa+YRarztbiSq2vHCsYDRMQxIXTFRsF+933xwyED8gaa8ek4E4eVsu33gJT&#10;7W78Q9c8GBEh7FNUUIbQpFL6oiSLfuga4uidXWsxRNkaqVu8Rbit5ThJptJixXGhxIY+Syr+8otV&#10;0GQmywejX7M/8umwnm1228x9KdV/79ZzEIG68Ao/21utYDKB/y/xB8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XhtsMAAADbAAAADwAAAAAAAAAAAAAAAACYAgAAZHJzL2Rv&#10;d25yZXYueG1sUEsFBgAAAAAEAAQA9QAAAIgDAAAAAA==&#10;" path="m146,184r,l147,189r2,3l149,192r,l152,190r,l152,190r6,18l158,208r2,15l163,254r,l163,268r-1,11l161,286r-1,3l160,289r-3,6l155,299r-1,5l154,304r-1,13l153,321r1,2l154,323r,l159,323r,l159,326r-1,3l158,331r,l157,334r,1l157,337r3,l160,337r4,1l166,338r3,-1l169,337r3,-3l174,332r2,-1l177,328r,l181,317r,-6l181,306r,l179,299r,-4l179,282r,l181,252r,-19l181,224r,-6l181,218r-4,-22l175,181r,l174,176r,l177,172r2,-2l179,165r,l174,148,164,122r,l159,111r-5,-10l152,97r-3,-3l140,89r,l130,87,120,84r-10,l110,84r-2,-2l106,79r-1,-3l105,72r,l104,66r1,-10l105,56r3,-20l110,28r-2,-5l108,19r,l105,13r-2,-3l98,4,91,1,86,r,l81,,76,1,73,3,71,6r,l66,11r,l59,13r-5,3l50,19r,l49,22r,4l50,31r1,3l51,34r2,1l56,35r3,l59,35r,13l59,48r,8l59,61r2,5l61,66r2,10l64,79r2,2l66,81r3,l69,91r,l48,101r,l43,104r-6,5l32,117r-3,3l27,125r,l24,139r-4,14l10,175r,l10,179r-2,2l8,181r,2l8,183r6,6l14,189r-4,16l8,220,6,233r,l5,265,3,293r,l1,310,,315r1,8l1,323r3,12l8,342r,l10,345r2,1l12,346r,-1l14,345r,-3l14,342r4,3l18,345r4,1l24,346r,-1l24,345r-2,-3l22,340r-2,-2l20,338r-2,-4l17,329r,-6l17,323r1,-8l18,314r2,1l20,315r,9l20,329r2,3l22,332r2,2l26,335r,-3l25,329r,l25,323r-1,-6l24,311r-2,-5l22,306r,-4l20,301r,-3l20,292r,l20,283r2,-9l26,265r3,-13l29,252r5,-25l36,211r,l37,200r1,-1l40,198r,l41,198r,-3l42,190r,l45,199r2,7l48,212r,l47,227r,10l47,249r,l49,268r,6l48,279r,l45,287r-1,6l44,298r,l43,302r-2,8l39,317r,7l39,324r,13l39,340r-2,13l37,353r-1,7l34,370r,24l32,435r,l32,454r-2,8l30,462r14,-2l44,460r10,l54,460r1,2l56,468r,10l56,478r1,18l61,515r,l65,544r4,19l69,563r,5l67,574r-2,5l63,585r,l59,591r-7,7l48,604r-4,3l44,607r,7l44,616r3,2l47,618r8,l62,618r5,-2l67,616r8,-2l81,613r,l89,613r3,-2l93,608r,l93,602r-1,-3l91,596r,l89,593r,-5l89,585r-1,-5l88,580r-2,-7l85,560r,-16l86,529r,l89,499r1,-12l89,476r,l86,463r5,-3l91,460r2,-23l93,415r,-19l93,396r,-14l93,370r2,-10l95,360r,10l95,382r2,16l97,398r3,31l101,449r,l100,453r,1l100,456r1,1l101,457r13,2l124,460r,l124,471r2,11l128,496r,l132,506r4,9l137,521r-1,9l136,530r-2,7l132,541r-2,5l132,552r,l134,560r,11l134,571r,11l132,590r,9l132,602r2,3l134,605r3,3l142,610r2,l149,608r,l153,604r4,-6l159,590r1,-8l160,582r-1,-8l158,568r-1,-8l157,554r,l155,546r-1,-5l152,530r,l152,521r1,-14l155,484r,l155,474r,-8l154,460r5,-3l159,457r-2,-11l155,435r-1,-9l154,426r1,-8l157,410r,-7l157,396r,l154,388r,l153,384r,-5l152,373r,l152,366r-2,-9l149,346r-1,-11l148,335r-1,-12l146,312r-2,-13l144,299r3,l149,299r,-1l149,298r,-27l148,251r-1,-18l147,233r-3,-28l144,181r2,3l146,184r,xe" fillcolor="#c2c1c5" stroked="f">
                                <v:path arrowok="t" o:connecttype="custom" o:connectlocs="96520,120650;103505,161290;98425,189865;97790,205105;99695,212090;107315,213995;114935,201295;113665,179070;111125,114935;113665,104775;94615,59690;68580,52070;66675,35560;65405,6350;46355,1905;31750,12065;33655,22225;37465,38735;43815,51435;20320,74295;6350,111125;8890,120015;1905,186055;5080,217170;8890,217170;13970,217170;10795,205105;13970,210820;15875,205105;12700,189230;18415,160020;25400,125730;30480,134620;31115,173990;27305,191770;23495,224155;20320,288290;34925,293370;41275,345440;40005,371475;27940,391160;47625,389890;59055,382270;55880,368300;56515,316865;59055,277495;60325,228600;64135,285115;78740,292100;86360,327025;83820,350520;83820,380365;94615,386080;100965,364490;96520,336550;98425,295910;97790,270510;97790,246380;94615,219710;93345,189865;93345,147955" o:connectangles="0,0,0,0,0,0,0,0,0,0,0,0,0,0,0,0,0,0,0,0,0,0,0,0,0,0,0,0,0,0,0,0,0,0,0,0,0,0,0,0,0,0,0,0,0,0,0,0,0,0,0,0,0,0,0,0,0,0,0,0,0"/>
                              </v:shape>
                              <v:shape id="Freeform 24" o:spid="_x0000_s1048" style="position:absolute;left:22186;top:2959;width:635;height:3664;visibility:visible;mso-wrap-style:square;v-text-anchor:top" coordsize="100,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WT8QA&#10;AADbAAAADwAAAGRycy9kb3ducmV2LnhtbESPT2sCMRTE74V+h/AKvYhmtaW0q1EWweLVPy0eXzdv&#10;N4ubl7CJuvXTm4LQ4zAzv2Fmi9624kxdaBwrGI8yEMSl0w3XCva71fAdRIjIGlvHpOCXAizmjw8z&#10;zLW78IbO21iLBOGQowITo8+lDKUhi2HkPHHyKtdZjEl2tdQdXhLctnKSZW/SYsNpwaCnpaHyuD1Z&#10;Beyr783VFP5Lfhx4/VMPPovqpNTzU19MQUTq43/43l5rBS+v8Pcl/QA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2Fk/EAAAA2wAAAA8AAAAAAAAAAAAAAAAAmAIAAGRycy9k&#10;b3ducmV2LnhtbFBLBQYAAAAABAAEAPUAAACJAwAAAAA=&#10;" path="m98,260r,l97,246r-3,-9l94,237,85,211,83,185r,l87,179r3,-8l90,168r,-6l90,162r,-6l88,150,85,139r,l81,132r-1,-7l79,113r,l78,107r-1,-5l74,99,71,97r,l68,97r-1,l65,99r,l65,93r2,-5l68,87r2,l70,87r6,l79,87r4,-3l83,84r,-2l83,81r,-3l83,76r,l83,73r,-2l83,71r,l85,70r,-2l85,68,83,61r,l87,59r1,-1l88,55r,l87,49r,-4l87,45r,-3l85,36r,l88,36r1,-3l89,27r,l88,23,87,18,83,17,81,16r,l79,13r-1,l78,13,77,10,75,6,71,3r,l68,,63,,57,,51,1,46,4,39,9r-5,6l31,21r,l26,36,24,47,22,59,20,73r,l16,94r-2,5l14,99r-3,5l8,111r-1,9l7,120,4,151r,17l4,182r,l4,199r,9l6,213r,l12,234r5,14l17,248r-4,13l10,275r-1,8l9,290r,l10,305r3,12l15,328r1,12l16,340r,14l15,369r-1,18l14,387r-4,15l8,413,6,427r,l4,454,,475r,l,481r,4l2,488r10,4l12,492r2,9l15,510r1,12l16,522r,14l15,547r-1,9l14,560r,l15,563r2,3l26,571r,l37,574r7,3l50,577r,l63,576r5,-2l70,573r,-2l70,571r,-2l69,568r-2,-2l67,566r9,l83,566r2,l88,565r,l89,562r,-5l88,554r-3,-3l85,551r-7,-1l75,547r-4,-3l71,544r-4,-2l63,537r-5,-3l57,531r,-3l57,528,56,493r,l59,492r2,l61,489r,l76,424r,l78,409r1,-13l83,367r,l83,349r2,-21l85,306r,l87,306r1,-1l90,303r,l94,295r4,-8l98,287r2,-12l98,260r,l98,260r,xm39,536r,l36,530,35,514r,l34,504r,l33,498r1,-3l34,493r1,-1l35,492r1,l37,489r2,-2l39,487r,9l39,514r,l39,527r,9l39,536r,l39,536xm87,271r,l85,275r,6l85,289r,l83,275r,l83,266r-2,-3l83,260r,l85,251r,l89,260r,l90,263r-1,3l87,271r,l87,271r,xe" fillcolor="#c2c1c5" stroked="f">
                                <v:path arrowok="t" o:connecttype="custom" o:connectlocs="59690,150495;57150,108585;55880,95250;50165,71755;45085,61595;41275,62865;44450,55245;52705,52070;52705,46355;53975,43180;55880,36830;55245,28575;56515,20955;52705,10795;49530,8255;43180,0;24765,5715;15240,29845;8890,62865;4445,76200;2540,126365;10795,157480;5715,184150;10160,215900;8890,245745;2540,288290;1270,309880;10160,331470;8890,355600;16510,362585;40005,365760;44450,361315;52705,359410;56515,353695;47625,347345;36830,339090;35560,313055;48260,269240;52705,233045;55245,194310;62230,182245;62230,165100;22225,326390;21590,314325;23495,310515;24765,326390;24765,340360;53975,183515;51435,167005;56515,165100;55245,172085" o:connectangles="0,0,0,0,0,0,0,0,0,0,0,0,0,0,0,0,0,0,0,0,0,0,0,0,0,0,0,0,0,0,0,0,0,0,0,0,0,0,0,0,0,0,0,0,0,0,0,0,0,0,0"/>
                                <o:lock v:ext="edit" verticies="t"/>
                              </v:shape>
                              <v:shape id="Freeform 25" o:spid="_x0000_s1049" style="position:absolute;left:4292;top:3155;width:680;height:3468;visibility:visible;mso-wrap-style:square;v-text-anchor:top" coordsize="107,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AaI8UA&#10;AADbAAAADwAAAGRycy9kb3ducmV2LnhtbESPUUvDQBCE3wv+h2MFX0p7sdYqaS9BBUGhBY2ir0tu&#10;mwRzeyG3tsm/7xUEH4eZ+YbZ5INr1YH60Hg2cD1PQBGX3jZcGfj8eJ7dgwqCbLH1TAZGCpBnF5MN&#10;ptYf+Z0OhVQqQjikaKAW6VKtQ1mTwzD3HXH09r53KFH2lbY9HiPctXqRJCvtsOG4UGNHTzWVP8Wv&#10;M/C2HL+klO/p67h97O7Ccjcump0xV5fDwxqU0CD/4b/2izVwcwvnL/EH6Ow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kBojxQAAANsAAAAPAAAAAAAAAAAAAAAAAJgCAABkcnMv&#10;ZG93bnJldi54bWxQSwUGAAAAAAQABAD1AAAAigMAAAAA&#10;" path="m96,307r,l101,301r,l102,299r1,-6l103,293r1,-5l104,284r-1,-5l103,279r-1,-13l102,257r,l103,247r2,-13l106,219r1,-12l107,207r-1,-10l105,190r-1,-9l104,181r,-23l103,131r,l101,120r-2,-8l94,105,90,99r,l70,88r,l73,88r,l80,88r,l82,86r6,l88,86r2,l91,85r1,-6l92,79r2,-5l95,72r,-2l95,70r,-2l95,65r,l95,64,93,57r,l90,50r,-5l90,41r,l88,34,85,25,80,17,75,9r,l72,5,68,2,61,,53,,48,2r,l45,4,43,8r-5,9l36,27r-3,8l33,35r,6l33,45r,5l33,54r-3,4l28,61r,l28,64r,2l26,68r,l26,69r,1l30,71r,l31,72r,l33,75r,l35,78r1,3l38,82r,l36,85r-3,1l31,88r,l26,88r-6,3l20,91r-2,l16,93r,6l16,108r-1,11l16,136r,9l16,145r,7l15,163r,l15,172r3,8l18,180r2,5l21,192r,8l21,209r,l19,219r-4,12l10,240,8,250r,l5,269,3,290r,l1,318r,16l1,346r,l1,357r,10l,378r8,l8,378r,5l9,388r,l9,391r-1,8l8,410r,14l8,424r3,15l14,456r6,27l20,483r,8l19,498r-3,16l16,514r-3,7l11,523r-2,3l8,532r,l8,536r1,3l10,541r1,1l18,545r5,l23,545r2,l26,544r2,-4l30,536r1,-6l31,530r4,-4l38,523r2,-2l40,518r,l40,514r-2,-1l36,512r,l38,508r,l38,503r,-2l33,489r,l33,483r,-7l35,454r,l36,431r,-16l36,415,35,402,33,391r,l36,378r,l40,383r,l43,384r2,l45,384r1,11l46,404r,10l46,414r-1,7l45,429r,13l45,442r,18l46,476r,l46,482r-1,6l45,501r,l43,513r,l43,530r,l43,537r,5l43,542r2,3l46,545r4,1l61,544r,l65,542r1,-1l66,540r,-4l65,533r,l63,526,60,515r,l58,509r,-7l60,492r1,-13l61,479r7,-30l71,434r2,-13l73,421r,-13l73,399r,-8l73,391r14,1l87,392r3,-1l95,387r,l98,384r4,-1l105,383r,l102,361,99,341,97,321r,l96,307r,l96,307r,xm97,283r,l97,288r,8l97,296r-1,3l95,301r,l93,287r,l94,286r,l94,283r1,-2l96,281r1,2l97,283r,l97,283xm81,222r,l80,210r,-8l82,182r,l85,158r,l85,166r,l85,186r3,24l88,210r2,29l93,263r,l93,267r-2,5l91,272,90,260r,l88,250,86,240,81,222r,l81,222r,xe" fillcolor="#e1843f" stroked="f">
                                <v:path arrowok="t" o:connecttype="custom" o:connectlocs="64770,189865;65405,177165;65405,156845;67310,125095;65405,83185;57150,62865;46355,55880;55880,54610;59690,46990;60325,41275;57150,31750;53975,15875;43180,1270;28575,2540;20955,22225;19050,36830;16510,43180;19050,45085;22225,49530;20955,54610;12700,57785;9525,75565;9525,103505;12700,117475;12065,139065;3175,170815;635,219710;5080,240030;5715,248285;6985,278765;12065,316230;5715,334010;6350,343535;15875,346075;19685,336550;25400,328930;24130,322580;20955,310515;22860,273685;20955,248285;27305,243840;29210,262890;28575,280670;28575,309880;27305,336550;28575,346075;41275,344170;41275,338455;36830,318770;45085,275590;46355,248285;60325,245745;66675,243205;60960,194945;61595,179705;60325,191135;59690,181610;61595,179705;50800,133350;53975,100330;55880,133350;57785,172720;54610,152400" o:connectangles="0,0,0,0,0,0,0,0,0,0,0,0,0,0,0,0,0,0,0,0,0,0,0,0,0,0,0,0,0,0,0,0,0,0,0,0,0,0,0,0,0,0,0,0,0,0,0,0,0,0,0,0,0,0,0,0,0,0,0,0,0,0,0"/>
                                <o:lock v:ext="edit" verticies="t"/>
                              </v:shape>
                              <v:shape id="Freeform 26" o:spid="_x0000_s1050" style="position:absolute;left:4197;top:3771;width:241;height:1309;visibility:visible;mso-wrap-style:square;v-text-anchor:top" coordsize="38,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fYvMQA&#10;AADbAAAADwAAAGRycy9kb3ducmV2LnhtbESPT2vCQBTE7wW/w/IEL0U3phAkuoqIggdL6x88P7LP&#10;JJh9G7JrEv303UKhx2FmfsMsVr2pREuNKy0rmE4iEMSZ1SXnCi7n3XgGwnlkjZVlUvAkB6vl4G2B&#10;qbYdH6k9+VwECLsUFRTe16mULivIoJvYmjh4N9sY9EE2udQNdgFuKhlHUSINlhwWCqxpU1B2Pz2M&#10;gu+XO3zFXbX7vLZ1tNm+mzYpY6VGw349B+Gp9//hv/ZeK/hI4PdL+AF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H2LzEAAAA2wAAAA8AAAAAAAAAAAAAAAAAmAIAAGRycy9k&#10;b3ducmV2LnhtbFBLBQYAAAAABAAEAPUAAACJAwAAAAA=&#10;" path="m36,r,l30,2,25,9r-4,7l19,26r,l14,54,12,75r,l9,84,8,91,6,99r,l5,112r,14l6,140,5,150r,l4,160,2,170r,l,177r,3l1,185r,l1,191r1,3l2,194r4,7l6,201r3,4l9,206r,-2l9,204r,-5l8,195,7,194r,-5l7,189r,-7l8,177r,l9,175r,l11,175r,5l11,180r,7l11,189r1,l12,189r2,-1l16,185r,-4l16,175r,l14,166r,-5l14,157r,l19,134r6,-26l25,108,30,84,33,65r,l34,57r,l36,48,38,27r,-11l38,6r,-5l37,,36,r,l36,r,xe" fillcolor="#e1843f" stroked="f">
                                <v:path arrowok="t" o:connecttype="custom" o:connectlocs="22860,0;15875,5715;12065,16510;8890,34290;7620,47625;5080,57785;3810,62865;3175,80010;3175,95250;2540,101600;1270,107950;0,114300;635,117475;1270,123190;3810,127635;5715,130175;5715,129540;5715,126365;4445,123190;4445,120015;5080,112395;5715,111125;6985,111125;6985,114300;6985,120015;7620,120015;10160,117475;10160,111125;8890,105410;8890,99695;12065,85090;15875,68580;20955,41275;21590,36195;22860,30480;24130,10160;24130,635;22860,0;22860,0" o:connectangles="0,0,0,0,0,0,0,0,0,0,0,0,0,0,0,0,0,0,0,0,0,0,0,0,0,0,0,0,0,0,0,0,0,0,0,0,0,0,0"/>
                              </v:shape>
                              <v:shape id="Freeform 27" o:spid="_x0000_s1051" style="position:absolute;left:45612;top:3054;width:1301;height:3492;visibility:visible;mso-wrap-style:square;v-text-anchor:top" coordsize="205,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ZkP8EA&#10;AADbAAAADwAAAGRycy9kb3ducmV2LnhtbESPQYvCMBSE78L+h/AW9qaprlitRhFhYfdoFbw+mmdb&#10;bV5KErX99xtB8DjMzDfMatOZRtzJ+dqygvEoAUFcWF1zqeB4+BnOQfiArLGxTAp68rBZfwxWmGn7&#10;4D3d81CKCGGfoYIqhDaT0hcVGfQj2xJH72ydwRClK6V2+Ihw08hJksykwZrjQoUt7SoqrvnNKEgv&#10;fP5Lp9v0NDZukfe0M/O2V+rrs9suQQTqwjv8av9qBd8pPL/EHy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mZD/BAAAA2wAAAA8AAAAAAAAAAAAAAAAAmAIAAGRycy9kb3du&#10;cmV2LnhtbFBLBQYAAAAABAAEAPUAAACGAwAAAAA=&#10;" path="m153,80r,l153,71,151,61r-1,-8l150,46r,l149,39r-1,-8l145,18r,l144,12r-1,-2l142,8,140,6,138,4,136,3,133,2r,l128,1,124,r-1,1l121,1r-3,1l117,4r,l115,6r-2,4l110,20r-3,9l105,37r,l101,50r-1,6l99,61r,l98,67r,5l98,77r,l94,77r-4,l86,78r-4,1l82,79r-3,2l77,85r-2,2l74,93r,l74,102r,13l73,144r,l74,157r,13l76,180r1,6l77,186r1,2l79,190r3,3l84,193r,l85,193r1,-1l88,190r2,-6l90,184r1,6l92,197r,6l91,206r,l91,208r,2l92,216r,4l92,222r,2l92,224r-1,l91,225r,4l92,235r,l91,237r-1,2l90,242r-1,3l89,245r-1,7l87,254r1,2l88,256r,3l88,263r-1,3l87,269r,l85,272r-1,5l83,280r,3l83,283r,3l83,288r-1,7l81,302r-2,4l79,306r,1l79,309r,2l78,313r,l78,315r-1,3l77,321r-1,2l76,323r-1,4l74,333r,4l72,342r,l69,357r-1,9l67,370r,l65,372r,2l65,376r,l65,378r,l65,379r,2l65,381r,1l64,384r,1l63,386r,1l63,388r,l63,391r,4l62,397r-1,2l61,399r,2l61,402r,1l61,404r,l60,405r,1l59,408r,2l59,410r-1,2l58,414r-2,4l56,418r,1l56,421r1,1l58,422r,l55,433r-1,12l50,469r,l47,479r-2,11l42,495r-1,4l38,501r-1,3l37,504r-12,8l18,517r,l17,517r-2,l14,519r,l11,519r,1l9,521r-2,l7,521r-1,l4,521r-1,2l3,523r,2l3,525r-1,1l2,527r,l2,527r-1,l1,529,,530r,l1,531r5,3l12,535r8,1l20,536r19,l55,538r,l59,538r2,l62,537r,l62,536r,-4l62,532r-1,-2l60,530r-2,-1l58,529r,-2l58,525r,-6l58,511r1,-4l60,503r,l63,494r5,-13l78,459r,l82,450r2,-8l86,433r,l89,434r1,-1l90,432r,l90,432r1,-1l92,431r,-3l93,423r,l93,422r,-2l92,418r,l92,415r,-2l94,411r,l94,411r,-2l94,403r,-6l94,395r2,-2l96,393r,l97,391r1,-1l99,387r,-2l99,385r2,-5l104,369r2,-11l109,353r1,-4l110,349r4,-9l117,333r3,-9l120,324r4,-4l126,317r,l127,322r,5l127,332r1,4l128,336r,10l128,359r,13l128,380r,l128,385r,5l128,395r,4l128,399r,2l128,403r-1,2l127,409r,2l127,413r,l128,417r,1l128,420r,2l128,422r,2l128,427r,3l128,430r,l127,431r-1,2l127,440r,l126,444r,3l126,448r1,2l128,450r,1l128,451r,13l130,483r,l130,488r-2,4l128,496r-1,4l126,504r-2,6l124,510r-1,9l122,521r-1,2l121,523r-1,l119,524r,l118,525r,1l117,529r,l118,531r,1l118,532r-1,l116,534r,l117,536r,l117,538r1,l120,540r1,2l122,543r1,1l123,544r,2l123,547r3,1l130,549r3,1l133,550r4,l140,549r1,-1l141,547r,l142,538r,l143,534r-1,-2l142,532r,-2l141,529r-1,-2l139,526r-1,l138,526r2,-5l140,517r1,-11l141,506r3,-8l148,483r5,-15l155,460r2,-7l157,453r2,l161,452r1,-2l162,447r,l162,443r,-1l162,442r,-3l162,438r,-2l162,436r,-3l162,432r-1,-1l160,429r,l160,426r,-2l160,422r,-2l160,420r,-1l160,418r,-2l160,415r,l160,413r,-3l160,407r,-3l160,404r,-2l160,399r,-3l160,393r,l161,388r1,-9l162,379r,-5l162,370r1,-6l164,357r,l166,350r1,-5l167,340r,-3l167,337r,-3l168,331r,-2l169,325r,l171,319r1,-6l172,308r2,-2l174,306r1,-2l175,299r1,-11l175,277r,-4l174,272r,l174,266r,l177,268r2,1l182,268r3,-1l185,267r3,-1l191,266r1,l193,264r1,-1l195,261r,l197,253r2,-10l199,231r,-4l199,224r,l200,224r1,-4l202,213r1,-8l205,198r,l205,196r-1,-3l203,190r-2,-4l195,180r-5,-4l190,176r-5,-28l182,133r-2,-15l180,118r-1,-5l177,107r-1,-5l174,97r-2,-4l171,90r-2,-2l167,86r,l167,86r,-1l163,85r-3,l159,85r-1,l158,85r-1,l155,82r-2,-2l153,80r,l153,80xe" fillcolor="#404040 [2429]" stroked="f">
                                <v:path arrowok="t" o:connecttype="custom" o:connectlocs="93980,19685;84455,1270;73025,3810;62865,38735;52070,50165;46355,91440;53340,122555;58420,128905;58420,142240;56515,155575;55245,170815;52070,187325;49530,200025;45720,217170;41275,240030;40005,245745;38735,255270;36830,261620;34925,274955;23495,320040;6985,329565;1905,333375;0,336550;37465,341630;36830,335915;40005,313690;57150,274955;59055,267970;59690,259715;62865,245745;72390,215900;80645,210820;81280,247650;80645,262255;81280,273050;80010,284480;81280,312420;76835,332105;74930,337820;76200,342900;84455,349250;90805,339090;88900,330835;99695,287655;102870,278765;101600,270510;101600,263525;101600,249555;104140,226695;107315,206375;111760,182880;115570,170180;123825,165735;128270,135255;120650,111760;110490,61595;101600,53975;97155,50800" o:connectangles="0,0,0,0,0,0,0,0,0,0,0,0,0,0,0,0,0,0,0,0,0,0,0,0,0,0,0,0,0,0,0,0,0,0,0,0,0,0,0,0,0,0,0,0,0,0,0,0,0,0,0,0,0,0,0,0,0,0"/>
                              </v:shape>
                              <v:shape id="Freeform 28" o:spid="_x0000_s1052" style="position:absolute;left:48418;top:2774;width:896;height:3772;visibility:visible;mso-wrap-style:square;v-text-anchor:top" coordsize="141,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MrucAA&#10;AADbAAAADwAAAGRycy9kb3ducmV2LnhtbERPzU7CQBC+m/AOmyHhJltAUSsLARKDBy5UH2DSHbuN&#10;3dnSHUrx6d2Diccv3/9qM/hG9dTFOrCB2TQDRVwGW3Nl4PPj7f4ZVBRki01gMnCjCJv16G6FuQ1X&#10;PlFfSKVSCMccDTiRNtc6lo48xmloiRP3FTqPkmBXadvhNYX7Rs+zbKk91pwaHLa0d1R+FxdvYHeo&#10;Ds2Lf/h5KtyN5HyUy2MvxkzGw/YVlNAg/+I/97s1sEhj05f0A/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SMrucAAAADbAAAADwAAAAAAAAAAAAAAAACYAgAAZHJzL2Rvd25y&#10;ZXYueG1sUEsFBgAAAAAEAAQA9QAAAIUDAAAAAA==&#10;" path="m34,172r,l34,173r-1,l33,173r-3,10l28,188r-1,8l27,196r,4l27,205r,11l27,229r,11l27,240r1,19l28,268r,l29,264r,-3l29,259r1,-4l30,255r1,-2l31,250r-1,-2l31,246r,l31,245r,-2l31,240r,-3l31,234r,l31,229r,-7l31,216r,-3l32,211r,l34,208r,-5l36,195r,-8l36,185r-1,-2l35,183r-1,-3l34,176r,-4l34,172r,l34,172xm114,237r,l117,223r3,-12l120,211r,-3l120,204r-2,-6l117,192r-2,-5l115,187r,6l115,197r,4l115,205r,l115,209r,4l115,220r-1,4l114,224r,4l114,231r,3l114,237r,l114,237r,xm59,78r,l60,76r1,-2l61,68,60,59r,l59,59,58,58r,-3l56,52,55,47r,l53,46r,-4l53,42r,-1l54,40r1,l55,40,54,37,53,32r,-5l54,22r,l56,18r2,-6l61,8,62,6r1,l63,6,66,4,68,3r,-1l68,1r,l71,r3,l77,1r1,2l78,3,80,1r1,l83,1r,l81,2,80,3r,l80,3r1,l83,3r2,1l88,7r2,2l90,9r1,3l93,18r2,4l95,24r,3l95,27r,9l94,42r,l95,41r1,l96,42r1,l97,44r-1,3l96,47r-3,8l92,58r-1,l90,58r,l89,63r,7l89,76r,4l89,80r6,4l98,87r4,3l102,90r6,4l115,99r7,4l124,105r2,3l126,108r3,7l132,124r2,9l135,141r,l136,146r1,6l139,166r,l139,178r2,14l141,212r,l141,216r-2,8l137,233r-3,8l134,241r-10,27l118,279r-2,6l116,285r1,2l117,289r-2,2l115,292r,l112,295r,5l110,309r,l110,311r,2l110,321r,l110,325r-2,8l107,342r-2,8l105,350r-5,17l98,374r-1,7l97,381r-1,4l95,389r-2,2l93,395r,l92,397r,2l91,402r-1,1l90,403r,1l90,406r,1l89,409r,l89,412r,3l88,416r-1,1l87,417r-1,1l86,419r,2l85,423r,l85,424r,l83,425r-1,1l81,428r,1l81,429r-1,1l80,432r-2,2l78,435r,l77,439r-2,2l74,443r,l74,448r1,3l75,453r,2l75,455r-1,1l75,457r,1l75,462r,l76,467r1,8l80,493r,l80,502r3,8l84,518r1,3l85,525r,l84,531r,3l84,537r1,1l85,538r,1l86,540r1,4l87,547r-1,5l86,552r-1,4l85,560r,7l85,567r,13l84,587r,3l83,592r,l81,593r-3,l73,594r-5,-1l66,592r-3,-1l63,591r-6,-4l52,584r,l51,583r,-2l51,578r,-2l51,574r,l52,572r1,-4l56,566r2,-2l58,564r,-4l59,558r2,-1l61,557r-2,-3l58,552r,-2l58,547r,l57,545r-1,-1l56,543r-1,-3l55,540r-1,-4l53,532r,-6l53,524r1,-3l54,521r2,-4l56,513r-1,-3l53,507r,l52,503r-1,-5l51,492r,l48,494r-2,1l46,498r1,1l47,499r,1l47,502r,2l46,506r-1,1l44,506r,l44,508r-1,3l41,513r,l41,516r-1,1l39,520r-2,2l36,523r,l36,524r,1l34,527r-3,2l31,529r,5l29,538r-1,4l27,545r,l25,553r,5l24,562r,l24,568r-2,5l22,573r,4l19,582r,3l17,587r-2,2l13,590r,l11,589,9,588,7,587,5,585,4,582,2,578,1,575,,572r,l,563r1,-7l2,550r1,-5l3,545r1,-1l4,540r,-7l3,526,2,519r,l1,517,,514r,-4l,507r2,-4l3,500r1,-2l6,496r,l14,493r,l14,491r,-1l16,489r,l18,489r1,-2l21,486r2,l23,486r1,l24,485r-1,-1l22,482r,-2l24,480r,l25,476r2,-4l30,460r,l31,456r3,-4l37,443r6,-8l43,435r-2,-3l41,430r,-1l41,429r,-1l41,425r,-2l41,422r,l41,421r,-2l40,417r,-4l40,413r,-6l39,398,36,387r,-12l36,375,34,360,31,345,29,331r-1,-7l28,324r-1,-6l27,309r,l25,307r-1,-1l24,302r,-4l24,298r-4,-9l19,284r-2,-3l17,281r-1,-4l15,271r-1,-8l11,252r,l9,240,7,226,6,220r,-7l6,208r,-7l6,201r5,-39l11,162r,-3l11,154r,l12,150r,-4l13,142r1,-4l14,138r,-6l14,127r2,-6l18,116r,l20,110r4,-6l25,102r2,-3l29,97r4,-2l33,95r7,-4l48,86r7,-6l59,78r,l59,78r,xe" fillcolor="#404040 [2429]" stroked="f">
                                <v:path arrowok="t" o:connecttype="custom" o:connectlocs="17145,124460;17780,170180;19685,156210;19685,140970;22860,117475;72390,150495;73025,118745;73025,139700;72390,150495;36830,36830;34290,25400;36830,7620;43180,635;52705,635;57150,5715;59690,26670;59055,34925;56515,50800;80010,68580;88265,105410;85090,153035;73025,185420;69850,203835;61595,241935;57150,255905;55880,264160;53975,269240;49530,276225;47625,288925;50800,313055;53340,339090;54610,350520;52705,375920;33020,370840;33655,360680;36830,350520;34290,340360;33655,321945;29845,316865;27940,322580;22860,332105;17145,346075;13970,366395;4445,372745;1270,349250;635,328295;8890,313055;14605,308610;15875,302260;26035,274320;26035,267335;22860,238125;15875,194945;10160,175895;3810,132080;7620,92710;12700,69850;34925,50800" o:connectangles="0,0,0,0,0,0,0,0,0,0,0,0,0,0,0,0,0,0,0,0,0,0,0,0,0,0,0,0,0,0,0,0,0,0,0,0,0,0,0,0,0,0,0,0,0,0,0,0,0,0,0,0,0,0,0,0,0,0"/>
                                <o:lock v:ext="edit" verticies="t"/>
                              </v:shape>
                              <v:shape id="Freeform 29" o:spid="_x0000_s1053" style="position:absolute;left:55943;top:2717;width:864;height:3829;visibility:visible;mso-wrap-style:square;v-text-anchor:top" coordsize="136,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pSV8YA&#10;AADbAAAADwAAAGRycy9kb3ducmV2LnhtbESPT2vCQBTE7wW/w/KE3upGLbWNbkSFVo/+KVRvz+wz&#10;Ccm+Ddltkn57t1DocZiZ3zCLZW8q0VLjCssKxqMIBHFqdcGZgs/T+9MrCOeRNVaWScEPOVgmg4cF&#10;xtp2fKD26DMRIOxiVJB7X8dSujQng25ka+Lg3Wxj0AfZZFI32AW4qeQkil6kwYLDQo41bXJKy+O3&#10;UfB1XttyWswu6+3t5J8vH/ttel0p9TjsV3MQnnr/H/5r77SC6Rv8fgk/QC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pSV8YAAADbAAAADwAAAAAAAAAAAAAAAACYAgAAZHJz&#10;L2Rvd25yZXYueG1sUEsFBgAAAAAEAAQA9QAAAIsDAAAAAA==&#10;" path="m25,200r,l23,211r-1,5l22,221r,l22,224r1,6l24,237r2,6l26,243r1,-23l27,208r-2,-8l25,200r,l25,200xm110,238r,l110,219r,l110,211r-1,-9l109,202r-2,9l107,211r,3l107,218r,6l107,224r,4l108,231r2,7l110,238r,l110,238xm105,600r,l103,598r-3,l99,596r,l98,595r-1,-2l97,590r,-4l97,586r-1,l95,585r-2,-2l91,581r,l91,579r,-3l91,570r,-6l91,558r,l91,553r,-6l91,539,90,527r,l89,516r,-9l89,493r,l89,482r,-12l88,456r,-7l88,444r,l85,435r-2,-9l82,415r-2,-9l80,406,76,390r-2,-8l73,375r,l73,369r,-4l72,361r-1,-1l71,360r,l68,372r,l66,383r-2,17l61,430r,l61,436r-2,6l58,448r,2l58,454r,l58,461r,9l57,479r1,15l58,494r,15l57,527r-1,31l56,558r-2,10l54,576r-3,5l49,585r,l49,587r,2l49,590r,l49,593r,2l47,596r,l45,597r-5,1l35,598r-3,2l32,600r-3,2l26,602r-8,l10,602,6,600r-2,l4,600,2,597r,-2l2,593r1,-2l5,587r2,-2l7,585r2,-2l11,582r4,-7l15,575r,-1l15,572r,-2l15,568r,l16,566r,-1l16,564r,-2l16,562r,-1l17,560r,-1l18,556r,l18,551r1,-8l22,534r2,-8l24,526r,-10l23,507r1,-17l24,490r1,-13l27,463r,l27,458r1,-4l29,449r,-4l29,445r,-3l29,440r-1,-4l27,432r,-3l27,426r,l27,415r,-14l24,372r,l24,360r,-15l25,322r,l27,302r,l26,299r-2,-4l23,289r-4,-9l19,280,15,270,11,258,6,240r,l5,233,3,227r,-5l3,218r,l4,198r,-12l5,174r,l3,173,,171r,l5,152r,l6,144r4,-13l10,131r1,-9l14,116r2,-5l19,108r,l24,105r8,-4l42,96r,l46,94r2,-1l51,91r2,l53,91r1,-8l54,74r,l53,74r,l54,73r,-1l54,70r,l53,71,52,70r,l51,70r,-2l50,66,49,65r,l48,61,47,60,46,58r,l45,56,44,55,43,52r,-2l43,50r-1,l41,50r,-1l41,49r,l42,49r,-1l42,48r,-1l41,46r,-1l41,43r,l40,42,39,40r,-2l39,38r,-2l39,36r-1,l38,36r1,-1l39,33r2,-3l42,28r,l42,25r1,-3l44,19r2,l46,19r,-2l47,14r2,-2l51,10r,l49,10r,-1l49,8r,-1l49,7r,1l49,9r2,l54,8r,l54,7,56,5r,-1l56,3r,l57,3r2,l61,3r,l61,3r,-1l61,1r,l61,1,62,r2,l66,1r,l68,1,69,r2,l72,r1,l73,r1,l76,1r1,1l78,3r,l79,3r2,l83,5r,l84,6r,-1l83,3r,l84,3r2,l86,4r,l86,3r2,l88,3r,1l89,7r1,3l90,12r,l90,12r1,2l91,17r-1,2l90,19r1,4l94,28r2,7l97,38r,l99,40r,l100,47r-1,3l98,53r,l100,56r,2l100,59r,l100,61r-2,l96,63r,l95,69r,2l94,72r,l95,74r,1l94,78r,l95,82r,1l95,86r,l94,87r-1,1l90,89r-7,2l83,91r5,4l93,98r6,3l99,101r4,l108,103r4,3l115,108r,l119,116r5,15l129,147r3,17l132,164r-1,2l130,168r-3,2l127,170r3,42l130,212r,11l130,237r,l129,249r-3,12l124,275r-2,9l122,284r2,2l124,289r,4l122,293r,l122,293r,3l120,302r,l119,305r,3l119,312r-2,3l117,315r2,11l120,342r2,18l122,367r,8l122,375r-2,26l119,422r,l119,424r,2l119,432r-2,5l117,442r,l117,445r2,3l120,451r,5l120,456r,5l121,465r1,5l122,476r,l122,498r2,22l124,520r,6l124,530r,3l124,540r,l125,555r,6l126,563r1,2l127,565r2,2l130,569r,1l129,572r,l129,574r,3l129,579r-2,l127,580r,l130,585r5,8l135,593r1,3l136,598r-1,4l132,602r,l127,603r-8,l110,602r-2,l105,600r,l105,600r,xe" fillcolor="#404040 [2429]" stroked="f">
                                <v:path arrowok="t" o:connecttype="custom" o:connectlocs="14605,146050;15875,127000;69215,128270;68580,146685;63500,379730;60960,372110;57785,358140;56515,327660;55880,281940;46990,242570;45085,228600;37465,280670;36830,313690;32385,368935;31115,377825;18415,382270;1270,377825;9525,365125;10160,358775;11430,353060;15240,311150;18415,282575;17145,270510;15875,204470;9525,171450;1905,138430;3175,96520;12065,68580;32385,57785;34290,46355;32385,43180;28575,35560;26035,31115;26035,27305;24130,22860;27305,13970;32385,6350;32385,5715;36195,1905;38735,635;45720,0;50165,1905;53340,1905;56515,4445;57150,12065;63500,29845;63500,38735;60325,46990;59690,55245;62865,64135;81915,93345;82550,134620;77470,180340;76200,191770;76200,217170;75565,269240;76200,286385;77470,316230;79375,352425;81915,363220;82550,371475;80645,382905" o:connectangles="0,0,0,0,0,0,0,0,0,0,0,0,0,0,0,0,0,0,0,0,0,0,0,0,0,0,0,0,0,0,0,0,0,0,0,0,0,0,0,0,0,0,0,0,0,0,0,0,0,0,0,0,0,0,0,0,0,0,0,0,0,0"/>
                                <o:lock v:ext="edit" verticies="t"/>
                              </v:shape>
                              <v:shape id="Freeform 30" o:spid="_x0000_s1054" style="position:absolute;left:51638;top:2863;width:819;height:3683;visibility:visible;mso-wrap-style:square;v-text-anchor:top" coordsize="129,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8XicIA&#10;AADbAAAADwAAAGRycy9kb3ducmV2LnhtbERPXWvCMBR9H/gfwhV8m6nihlajiLagMAZTUXy7NNem&#10;2NyUJtPu3y8Pgz0ezvdi1dlaPKj1lWMFo2ECgrhwuuJSwemYv05B+ICssXZMCn7Iw2rZe1lgqt2T&#10;v+hxCKWIIexTVGBCaFIpfWHIoh+6hjhyN9daDBG2pdQtPmO4reU4Sd6lxYpjg8GGNoaK++HbKtjq&#10;vUk+Zp/XbHd+q/aXLs82Wa7UoN+t5yACdeFf/OfeaQWTuD5+iT9A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3xeJwgAAANsAAAAPAAAAAAAAAAAAAAAAAJgCAABkcnMvZG93&#10;bnJldi54bWxQSwUGAAAAAAQABAD1AAAAhwMAAAAA&#10;" path="m61,6r,l65,4,68,2,70,1r1,l71,1,75,r3,l80,1r,l83,4r4,3l90,12r3,3l93,18r,l95,32r1,7l98,45r,l101,55r1,5l102,63r,l102,67r1,4l104,76r-1,2l102,79r,l101,83r-2,2l96,86r,l97,85r,-3l97,79r,l96,78,95,76r-1,l94,76r1,l95,78r1,1l96,79r,7l96,86r2,2l101,89r3,2l104,91r8,2l115,96r4,3l119,99r1,2l122,104r3,8l127,119r1,7l128,126r1,6l129,138r,l127,139r,10l127,149r,26l126,198r,l124,211r-4,16l120,227r-1,7l119,235r,l121,252r1,14l124,281r,l122,301r-1,25l118,364r,l117,387r,21l117,408r2,35l122,482r,l122,500r-1,22l120,547r-2,1l118,548r2,6l122,559r,3l122,562r-1,4l119,569r-2,3l115,574r,l107,574r-3,l101,574r,l98,571r-2,-4l95,562r,-4l95,558r-1,-3l94,551r-1,-2l90,546r,l88,537,86,527r,-10l86,517r1,-18l88,475r3,-38l91,437r-1,-6l90,423,88,411r,l87,389r,-17l86,361r,l81,299r,l78,325r-3,19l73,357r,l72,368r-2,21l68,410r-2,15l66,425r,48l65,518r,l65,545r1,17l58,564r,l51,567r-5,2l39,571r,l36,573r-2,1l29,577r-4,3l22,580r-4,l18,580r-4,l11,579,5,576,2,573,,571r,l,571r,-4l2,565r1,-1l4,562r,l9,559r5,-5l22,546r,l20,540r,-5l21,531r,l22,525r4,-7l29,510r,-5l31,503r,l31,489r3,-19l34,453r2,-5l36,446r,l39,443r,-1l39,441r,l37,436r1,-1l39,432r,l39,431r,-2l39,425r,l39,420r,-7l39,413r,-35l39,343r,l39,310r1,-22l41,269r,l42,254r2,-12l46,228r1,-10l47,218r,-2l47,216,42,200r,l39,186,34,167r,l33,155r-1,-7l32,147r,l31,145r,l31,129r2,-13l34,111r1,-3l35,108r3,-5l41,101r4,-3l49,96r,l64,83r,l64,81r,-5l64,76r-3,3l57,82r,l51,85r-2,1l52,81r,l51,82r-3,1l48,83r-4,l42,82r,l46,79r4,-3l50,76r1,-4l51,70r1,-3l52,67r-1,3l50,72r-2,4l48,76r-2,l44,76r-1,l43,76r1,l45,76r1,-2l47,72r1,-2l49,66r1,-6l50,60r,-9l50,43r,l51,35r1,-8l54,20r2,-5l56,15r1,-3l61,6r,l61,6r,xm110,177r,8l110,185r2,11l112,196r,-2l112,194r,-3l112,187r-2,-10l110,177r,l110,177xe" fillcolor="#404040 [2429]" stroked="f">
                                <v:path arrowok="t" o:connecttype="custom" o:connectlocs="44450,635;50800,635;59055,9525;62230,28575;64770,40005;64770,50165;60960,54610;60960,49530;60325,49530;62230,55880;73025,60960;79375,71120;81915,87630;80645,111125;76200,144145;77470,168910;74930,231140;75565,281305;76200,347345;77470,356870;73025,364490;64135,364490;60325,354330;57150,346710;55245,316865;57150,268605;54610,229235;47625,218440;43180,260350;41275,328930;32385,360045;21590,364490;11430,368300;0,362585;1905,358140;13970,346710;13335,337185;19685,319405;22860,284480;24765,280035;24765,274320;24765,266700;24765,217805;26670,161290;29845,137160;21590,106045;20320,93345;21590,70485;28575,62230;40640,51435;36195,52070;32385,52070;26670,52070;32385,44450;30480,48260;27305,48260;30480,44450;31750,27305;35560,9525;38735,3810;71120,124460;71120,118745" o:connectangles="0,0,0,0,0,0,0,0,0,0,0,0,0,0,0,0,0,0,0,0,0,0,0,0,0,0,0,0,0,0,0,0,0,0,0,0,0,0,0,0,0,0,0,0,0,0,0,0,0,0,0,0,0,0,0,0,0,0,0,0,0,0"/>
                                <o:lock v:ext="edit" verticies="t"/>
                              </v:shape>
                              <v:shape id="Freeform 31" o:spid="_x0000_s1055" style="position:absolute;left:53816;top:2705;width:946;height:3841;visibility:visible;mso-wrap-style:square;v-text-anchor:top" coordsize="149,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FdnMUA&#10;AADbAAAADwAAAGRycy9kb3ducmV2LnhtbESPT4vCMBTE78J+h/AWvMiaVkSXalqkIAh7EP8h3h7N&#10;sy02L6WJ2v32ZmHB4zAzv2GWWW8a8aDO1ZYVxOMIBHFhdc2lguNh/fUNwnlkjY1lUvBLDrL0Y7DE&#10;RNsn7+ix96UIEHYJKqi8bxMpXVGRQTe2LXHwrrYz6IPsSqk7fAa4aeQkimbSYM1hocKW8oqK2/5u&#10;FJT5KTr/9NvRnGbnSz7djTbx4a7U8LNfLUB46v07/N/eaAXTGP6+hB8g0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MV2cxQAAANsAAAAPAAAAAAAAAAAAAAAAAJgCAABkcnMv&#10;ZG93bnJldi54bWxQSwUGAAAAAAQABAD1AAAAigMAAAAA&#10;" path="m132,176r,l132,189r,14l132,203r,7l131,219r,l129,225r-2,9l121,252r,l115,268r-4,11l111,279r-2,7l107,291r,3l107,297r,l108,300r1,4l109,304r1,9l110,317r2,5l111,334r,l111,341r1,6l113,358r1,10l114,373r,7l114,395r,l114,401r,6l116,417r1,9l118,432r,6l118,438r2,6l122,448r,6l122,461r,23l122,484r,4l122,490r3,5l129,500r,2l129,505r,19l129,524r,2l130,528r2,1l132,531r-1,20l131,551r2,6l135,564r2,6l139,573r1,3l140,576r3,4l146,583r2,1l149,586r,3l149,591r,10l149,601r,1l148,604r-2,1l144,605r-8,-1l136,604r-3,-1l131,602r-2,-1l126,598r-5,-5l118,591r-3,-2l115,589r-3,-2l110,586r-4,l105,584r,-1l105,583r-1,-3l104,576r1,-6l105,570r-1,1l103,571r-2,-1l101,570r-1,-1l101,566r,-1l100,563r,l100,562r-2,l97,562r-1,l96,562r-1,-2l94,558r-2,-4l92,554r-2,-4l89,548r,-3l90,539r,l89,536r-1,-2l87,532r,-3l87,523r,l87,521r-1,-2l85,516r,l84,507r-1,-7l83,500r,-3l82,495r,-3l82,481r,l82,478r,-3l80,473r,-3l80,470r,-4l79,463r1,-6l80,457r-1,-4l78,450r,-5l78,445r-1,-3l77,438r,-8l77,430r,-1l76,427r-1,-2l75,424r,-5l75,419r,-2l74,414r,-3l73,408r,l73,402r-1,-5l70,387r,l68,381r-1,-2l67,375r,-7l67,368r,-4l66,361r-1,-4l65,352r,l65,363r,l64,366r-1,2l61,375r,l60,401r,l60,417r,l60,424r,6l60,430r-1,2l58,433r,1l57,437r,l57,439r1,3l59,444r,1l59,452r,1l59,453r,6l59,459r,2l60,463r1,3l61,466r2,2l63,470r,4l63,474r-1,5l61,500r,l61,504r,2l62,509r,l63,512r1,l64,516r,4l64,520r,4l65,525r3,3l70,531r1,3l72,536r,l71,538r-1,1l68,540r,l69,543r,l68,545r-1,3l67,548r1,2l68,554r,l68,556r-1,l65,558r-1,4l62,565r,l57,576r,l55,581r-3,5l48,590r-3,3l45,593r-5,1l34,595r,l31,594r-4,-3l25,590r-1,-2l23,586r,-2l23,584r,-3l24,578r3,-7l31,566r3,-6l34,560r1,-3l36,556r,-2l36,548r,l34,538,31,528r,l31,523r,l31,510r,-6l29,499r,l27,494r-1,-3l24,487r,-6l24,481r,-8l24,473r1,-7l25,466r-1,-3l24,459r,l25,452r1,-7l26,445r,-5l26,434r,l26,432r-1,-3l23,425r-1,-4l21,418r,-3l22,398r,l21,396r,l21,391r,-4l21,387r,-5l21,378r,-3l21,370r,l21,363r-2,-5l19,352r-2,-7l17,345r,-6l17,334r,l18,326r1,-9l19,307r,l19,302r2,-4l21,294r,l18,285r-3,-9l15,276,14,266,11,256r,l6,245,4,238,2,231r,l1,221,,215r,-6l,209r1,-7l2,198r,-3l5,178r,l3,176,1,175r,l2,171r,-3l4,163r,l5,160r,-2l7,154r,l9,150r,-3l11,138r,l12,132r1,-7l14,119r2,-6l16,113r5,-9l23,101r4,-3l27,98r6,-4l39,93r5,-4l47,88r3,-3l50,85r1,-3l52,78r1,-3l56,73r,l56,63r,l56,60,55,58r,-1l55,56r,l53,55,52,54,51,53,50,50,48,45r,-5l48,40r,-2l49,36r,l51,35r,l52,35r,l52,28r1,-6l53,17r2,-5l57,7,59,5r,l62,2,65,r3,l73,r,l78,r4,2l84,2r,l87,6r1,3l90,12r2,5l92,17r,7l92,29r,7l92,36r3,1l95,37r,l95,39r,4l95,43r,5l94,53r-2,2l92,56r-2,1l88,57r,l88,59r-1,2l87,72r,l89,73r1,2l92,79r,4l92,84r2,1l94,85r3,3l100,89r5,3l110,94r3,1l116,97r,l119,99r2,4l123,106r2,4l125,110r2,6l129,122r2,7l131,136r,7l131,143r,4l132,150r2,7l134,157r,6l135,168r,l136,170r,1l136,172r,l136,173r-1,2l132,176r,l132,176r,xm26,184r,l23,194r-4,9l19,203r,8l19,216r,5l19,221r2,14l22,243r1,7l23,250r1,l24,249r,l25,246r1,-1l26,245r,l26,240r,l27,235r1,-4l29,226r2,-4l31,222r-2,-3l29,218r,-2l29,214r,l29,210r2,-3l31,203r,-3l31,200r,-6l31,188r-2,-5l29,176r-2,9l27,185r-1,-1l26,184r,l26,184xm108,184r2,-1l110,183r-2,l106,220r,l107,224r,3l107,227r,3l107,237r,l111,223r,l111,218r1,-6l112,206r-1,-5l111,201r-1,-11l108,184r,l108,184r,xe" fillcolor="#404040 [2429]" stroked="f">
                                <v:path arrowok="t" o:connecttype="custom" o:connectlocs="81915,142875;67945,186690;70485,212090;72390,250825;77470,284480;81915,318770;83185,349885;93980,370840;91440,384175;73025,374015;66040,365760;64135,358775;59690,354330;55880,339090;53340,321945;52070,301625;49530,285750;47625,269875;46355,255270;42545,231140;38735,238125;37465,274320;37465,287020;40005,297180;39370,323215;43180,335280;43815,344805;42545,353060;30480,374650;15240,373380;21590,355600;19685,332105;15240,305435;15875,287020;13970,267335;13335,245745;10795,219075;12065,191770;6985,162560;635,128270;1270,106680;6985,87630;17145,62230;33020,49530;34925,35560;30480,24130;33655,10795;46355,0;58420,10795;60325,27305;55880,37465;59690,53975;75565,62865;83185,90805;86360,107950;83820,111760;12065,140335;16510,155575;19685,140970;19685,127000;16510,116840;67945,142240;71120,134620" o:connectangles="0,0,0,0,0,0,0,0,0,0,0,0,0,0,0,0,0,0,0,0,0,0,0,0,0,0,0,0,0,0,0,0,0,0,0,0,0,0,0,0,0,0,0,0,0,0,0,0,0,0,0,0,0,0,0,0,0,0,0,0,0,0,0"/>
                                <o:lock v:ext="edit" verticies="t"/>
                              </v:shape>
                              <v:shape id="Freeform 32" o:spid="_x0000_s1056" style="position:absolute;left:50546;top:2768;width:1092;height:3778;visibility:visible;mso-wrap-style:square;v-text-anchor:top" coordsize="172,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kaJ8MA&#10;AADbAAAADwAAAGRycy9kb3ducmV2LnhtbESPwWrDMBBE74X8g9hAb7XcOITiWglNIKT0FqdQelus&#10;tWxqrYyl2O7fV4VAjsPMvGGK3Ww7MdLgW8cKnpMUBHHldMtGwefl+PQCwgdkjZ1jUvBLHnbbxUOB&#10;uXYTn2ksgxERwj5HBU0IfS6lrxqy6BPXE0evdoPFEOVgpB5winDbyVWabqTFluNCgz0dGqp+yqtV&#10;cCpNWpI11y8zrbO5rr4/9lmv1ONyfnsFEWgO9/Ct/a4VrFfw/yX+AL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kaJ8MAAADbAAAADwAAAAAAAAAAAAAAAACYAgAAZHJzL2Rv&#10;d25yZXYueG1sUEsFBgAAAAAEAAQA9QAAAIgDAAAAAA==&#10;" path="m171,371r,l171,364r,-8l171,356r,-4l170,347r,l166,347r-4,2l159,351r-5,1l154,352r,-3l154,345r,l138,339r-15,-6l123,333r1,-3l125,325r,l124,324r-1,-4l120,317r,l117,310r,l116,306r-1,-6l115,300r,-9l115,280r,-21l115,259r,-13l115,235r-2,-12l110,214r,l109,206r-1,-8l107,183r,l110,181r2,-3l112,178r-1,-3l111,171r,l110,170r,l110,167r,l110,154r,l109,133r,l108,122r-1,-3l105,115r,l100,111r-4,-4l96,107r-9,-7l87,100r,-3l86,95r,-2l85,90r,l86,84r,l86,78r,l88,75r2,-5l90,70r8,-6l106,55r,l110,50r2,-4l115,39r1,-7l116,32r,-4l115,25r,l113,27r-2,1l107,32r,l102,35r-4,l96,35r,l92,22,90,11r,l88,6,87,3r,l86,2r-1,l81,r,l74,r,l71,2,67,3,64,5,61,9r,l60,12r,5l60,22r-1,5l59,27,55,25,51,24r-4,1l44,27r-3,1l39,32r-2,4l36,41r,l37,48r2,7l42,60r3,4l45,64r4,4l54,70r8,5l62,75r-1,3l61,78r-2,1l57,83r-3,5l54,88r-4,2l46,93r,l44,93r-4,l34,92,27,89r-2,l22,90r,l17,96r,l15,101r-1,2l12,102r,l12,105r,2l10,112r,l8,114r-1,3l5,118,2,117r,l1,120,,124r,l1,127r1,4l4,134r1,4l5,138r,6l4,148r,l5,151r2,2l9,157r,l9,159r-1,3l7,165r,2l7,167r,2l9,171r,l5,189,1,208r,l1,210r1,2l6,216r,l11,227r4,11l15,238r5,5l23,249r8,12l31,261r-1,2l31,266r,2l31,271r,l31,272r-1,1l30,273r1,1l32,275r,l31,277r-1,3l31,282r,1l31,283r-1,3l30,286r2,3l32,293r,l32,295r-1,1l32,299r,l30,301r,l30,307r,l30,312r,l30,316r-1,5l29,321r,4l30,331r,l30,336r1,3l31,339r-2,4l29,343r,6l29,355r,13l29,368r-2,1l27,369r,l27,372r,l32,371r,l31,376r,6l31,382r-1,7l30,389r,6l30,401r,l32,402r,l34,407r,2l34,409r-2,26l32,435r,10l32,455r,l35,454r,l34,451r1,-4l35,447r,4l36,454r1,6l37,460r,5l36,471r,l34,483r,5l34,493r,l32,499r,6l32,505r,7l32,515r-1,3l31,518r-2,2l29,522r,1l29,523r,3l30,529r,l29,539r,l27,545r,3l27,550r,l27,555r,4l27,561r,l29,564r1,3l30,567r-1,1l29,568r1,1l32,570r,l32,573r,l34,575r,l34,577r1,3l38,583r,l35,587r,l34,585r,l32,585r,l32,586r,l32,586r,3l34,593r,l34,594r,1l34,595r,-3l34,592r23,l78,592r,l78,592r,l78,592r,l78,592r,l79,592r,l81,593r,l81,592r,1l81,593r,-1l82,592r1,l83,592r3,2l86,594r-1,-1l85,592r,l83,588r-2,-3l81,585r1,-2l83,581r,l81,581r,-1l81,580r,1l81,581r,l81,582r,3l81,587r,l81,592r,l79,592r-1,l78,592r-4,-7l74,585r-1,-4l72,580r-2,-1l70,579r-1,-2l69,575r-2,-1l66,572r,l68,572r1,-2l72,569r,l74,567r,l73,566r-1,l72,566r9,-3l81,563r5,l88,563r3,-1l91,562r1,-1l93,559r-1,-3l91,555r,l92,553r1,-3l93,547r-1,-3l92,544r-1,-1l90,542r,l86,541r-3,l81,541r-3,-3l78,538r-1,-1l77,537r-5,-5l72,532r1,-1l74,529r,l74,526r,-4l74,522r,-1l74,521r-1,-5l72,513r-2,-2l70,511r-1,-1l69,510r-2,-4l66,503r2,-8l68,495r1,-9l69,486r1,-8l70,478r1,-4l72,472r,l73,466r1,-5l74,461r2,-12l77,439r,l78,432r1,-4l81,425r,l81,430r,5l81,435r,11l81,446r,7l81,460r,l81,466r,l81,470r,3l81,473r,-3l83,466r,l82,462r-1,-4l81,458r,-6l82,447r,l83,436r,-8l83,428r3,-9l86,415r1,-3l87,412r3,-2l92,408r,l91,400r,-11l91,389r,-11l91,378r,-4l92,371r1,l93,371r1,8l94,387r,l94,387r2,1l96,388r,2l96,391r,l96,390r,-1l96,387r1,-2l97,385r-1,-1l96,384r,l96,361r,l96,359r-2,-1l94,358r,-6l93,345r,l96,342r,-4l96,338r2,l98,338r2,-6l100,325r-2,-9l98,304,97,293r,l98,288r,l98,287r,-2l98,285r,-2l98,281r,l98,280r,-5l98,273r,-4l98,269r4,19l105,298r,9l105,307r,6l105,319r,l107,324r1,l107,326r,l106,325r-1,l105,326r1,3l106,329r-1,2l105,334r2,5l107,339r2,l110,342r,1l111,344r,l113,344r2,1l115,345r-3,2l112,349r,2l112,351r3,-1l116,349r4,-4l120,345r12,13l132,358r-2,6l130,371r,13l133,409r,l142,409r,l144,409r3,-1l152,406r,l157,403r4,-3l161,400r-1,-7l159,388r-5,-10l154,378r8,10l162,388r2,2l166,391r,l167,390r1,-1l169,388r2,l171,388r,-4l172,381r-1,-10l171,371r,l171,371xm25,206r,l22,202r,-3l22,196r,l23,193r2,-2l29,188r,l30,181r,l30,192r1,11l32,226r,l25,206r,l25,206r,xm34,296r,l34,296r-2,1l32,297r2,-1l34,296r,l34,296xm32,296r,l32,296r,1l32,297r,-1l32,296r,l32,296r,xm32,299r,l32,301r,l32,300r,-1l32,299r,l32,299xm32,303r,l32,303r,1l32,304r-1,-1l32,303r,l32,303r,xm32,305r,l32,307r,3l32,310r-1,l31,308r1,-3l32,305r,l32,305xm34,332r,l32,330r,l32,323r,-4l32,316r,l34,319r1,4l35,323r-1,9l34,332r,l34,332xe" fillcolor="#404040 [2429]" stroked="f">
                                <v:path arrowok="t" o:connecttype="custom" o:connectlocs="97790,223520;78105,203200;73025,156210;70485,111125;67945,75565;53975,57150;71120,29210;62230,22225;51435,0;37465,17145;26670,38100;34290,55880;10795,60960;1270,74295;2540,93980;5715,108585;14605,158115;20320,174625;20320,187325;18415,203835;18415,233680;19050,247015;20320,288925;22860,299085;19685,328930;17145,349250;20320,361950;21590,371475;21590,377825;50165,375920;54610,377190;51435,368300;49530,375920;43180,363220;55880,357505;58420,345440;45720,337820;44450,324485;45720,299720;51435,273050;51435,300355;52705,271780;57785,240030;60960,248285;60960,227965;63500,206375;62230,178435;66675,202565;67945,215265;71120,222885;84455,259715;97790,240030;108585,243840;14605,122555;15875,130810;20320,187960;20320,191135;20320,192405;20320,193675;22225,205105" o:connectangles="0,0,0,0,0,0,0,0,0,0,0,0,0,0,0,0,0,0,0,0,0,0,0,0,0,0,0,0,0,0,0,0,0,0,0,0,0,0,0,0,0,0,0,0,0,0,0,0,0,0,0,0,0,0,0,0,0,0,0,0"/>
                                <o:lock v:ext="edit" verticies="t"/>
                              </v:shape>
                              <v:shape id="Freeform 33" o:spid="_x0000_s1057" style="position:absolute;left:55105;top:2863;width:527;height:3683;visibility:visible;mso-wrap-style:square;v-text-anchor:top" coordsize="83,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woFMQA&#10;AADbAAAADwAAAGRycy9kb3ducmV2LnhtbESPQWsCMRSE70L/Q3iF3jRbLSJbo5Qtwp6EWg/t7XXz&#10;3CzdvCxJNNt/bwShx2FmvmHW29H24kI+dI4VPM8KEMSN0x23Co6fu+kKRIjIGnvHpOCPAmw3D5M1&#10;ltol/qDLIbYiQziUqMDEOJRShsaQxTBzA3H2Ts5bjFn6VmqPKcNtL+dFsZQWO84LBgeqDDW/h7NV&#10;kKpdtfDfq2X/Xn+lNu1Ppv6RSj09jm+vICKN8T98b9dawcsCbl/yD5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cKBTEAAAA2wAAAA8AAAAAAAAAAAAAAAAAmAIAAGRycy9k&#10;b3ducmV2LnhtbFBLBQYAAAAABAAEAPUAAACJAwAAAAA=&#10;" path="m81,541r,l76,541r,l73,538r-2,-3l68,535r,l68,532r1,-1l71,529r,l74,524r,l77,523r3,-1l80,522r3,-3l83,516r,l83,513r,-5l83,508,80,496r-2,-6l76,485r,l73,479r-1,-4l70,471r,l68,455,63,439r,l58,419,55,398r,l54,392r-1,-4l53,388r1,-3l54,385r-1,-9l53,376r,-3l53,373r-2,-4l51,369r,-4l51,365r2,-3l53,362r,-5l53,357r,-10l53,347r,-4l54,341r2,-5l56,336r2,-8l60,320r2,-11l63,299r,l65,296r2,-5l68,285r1,-5l69,280r1,-16l69,257r-1,-5l68,252r-1,-5l64,244r,l64,239r-1,-5l63,234r-1,l61,233r,l61,231r1,-1l63,227r,-1l63,226r,l61,225r-1,-1l59,222r,l59,219r,-2l59,217r-1,-3l58,212r,l59,209r,l58,206r,l59,205r1,-1l60,204r-1,-3l59,199r,l60,199r,-3l60,196r-1,-2l58,192r,l59,186r1,-5l60,181r3,-14l65,153r,l66,143r-1,-8l63,118r,l63,115r-1,-6l62,109r-1,-5l58,102,57,98,54,96r,l58,91r2,-5l62,79r1,-7l63,72r,-12l62,48r,l64,46r1,-2l67,40r,-3l67,37,66,32,65,27,62,18,57,11,51,5r,l48,2,45,,44,r,l40,2r,l31,8r,l27,6,21,5r-7,l7,5r,l3,6,2,7,,8r,l2,9r,2l4,13r,l9,18r5,7l14,25r-1,2l13,27r1,l14,27r,l14,32r,l14,31r,-2l14,29r,l14,32r,l17,34r,l16,37r,2l13,41r-1,3l11,45r,2l11,47r,1l12,50r,1l12,52r,l12,53r,4l12,57r,1l12,60r,l12,60r-1,3l11,63r1,1l13,65r,l12,67r,3l12,71r1,2l13,73r1,3l17,77r3,2l22,83r,l23,86r2,4l25,90r-5,4l18,95r-1,2l17,97r-1,5l14,108r,10l14,118r-1,5l12,125r-5,6l7,131r-3,5l3,138r-1,3l2,141r,2l3,149r1,4l7,156r,l9,157r2,1l11,158r,4l11,167r1,8l13,183r,10l13,193r-1,8l12,211r,l9,220r-1,7l8,227r1,8l9,235r,9l9,244r-1,3l8,247r,4l9,255r,l9,258r,5l9,263r,7l9,270r-1,4l8,279r,l9,283r,l9,301r,l13,346r,l14,360r,11l14,371r-1,4l13,381r,l14,387r3,5l17,392r4,14l21,406r3,13l27,430r,l31,444r3,12l34,456r2,15l36,471r,8l36,488r,l36,491r,l37,495r2,3l39,498r,3l37,503r-1,1l36,507r,l36,509r1,4l37,513r-3,6l30,524r,l27,526r-4,2l23,528r-6,3l17,531r-4,l13,531r-1,1l11,534r-2,4l11,543r,5l11,548r14,3l31,552r6,2l37,554r-1,l36,554r,1l36,555r1,1l39,558r,l36,559r,l36,560r,1l35,566r,l31,571r-3,3l28,574r-1,1l25,577r,l23,578r-1,2l22,580r1,-1l25,578r,l58,578r,l58,578r,l58,578r,l61,574r4,-3l65,571r3,-4l72,561r,l75,560r4,-1l79,559r3,-3l83,553r,l83,549r,-3l81,541r,l81,541r,xe" fillcolor="#404040 [2429]" stroked="f">
                                <v:path arrowok="t" o:connecttype="custom" o:connectlocs="43180,339725;46990,332740;52705,325755;46355,304165;36830,266065;34290,244475;32385,231775;33655,220345;39370,196215;43815,177800;40640,154940;38735,146685;38100,142240;36830,134620;38100,129540;38100,124460;40005,106045;40005,73025;34290,60960;39370,30480;41910,20320;28575,0;17145,3810;0,5080;8890,15875;8890,20320;8890,20320;6985,28575;7620,33020;7620,38100;7620,44450;13970,52705;10795,61595;7620,79375;1270,90805;6985,100330;7620,127635;5715,149225;5715,161925;5080,177165;8255,219710;8890,245745;17145,273050;22860,309880;24765,318135;23495,325755;10795,337185;6985,344805;22860,351790;22860,354965;17780,364490;13970,368300;36830,367030;45720,356235;52705,351155" o:connectangles="0,0,0,0,0,0,0,0,0,0,0,0,0,0,0,0,0,0,0,0,0,0,0,0,0,0,0,0,0,0,0,0,0,0,0,0,0,0,0,0,0,0,0,0,0,0,0,0,0,0,0,0,0,0,0"/>
                              </v:shape>
                              <v:shape id="Freeform 34" o:spid="_x0000_s1058" style="position:absolute;left:47021;top:3219;width:1359;height:3327;visibility:visible;mso-wrap-style:square;v-text-anchor:top" coordsize="214,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L5IsMA&#10;AADbAAAADwAAAGRycy9kb3ducmV2LnhtbESPzWrDMBCE74W8g9hALiWRGkxpnCgmlBb3Zpr0ATbW&#10;xjaxVsaSf/r2VaHQ4zAz3zCHbLatGKn3jWMNTxsFgrh0puFKw9flff0Cwgdkg61j0vBNHrLj4uGA&#10;qXETf9J4DpWIEPYpaqhD6FIpfVmTRb9xHXH0bq63GKLsK2l6nCLctnKr1LO02HBcqLGj15rK+3mw&#10;GtSQdGWu7gNf7Y6KQuWXt8dc69VyPu1BBJrDf/iv/WE0JAn8fok/QB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3L5IsMAAADbAAAADwAAAAAAAAAAAAAAAACYAgAAZHJzL2Rv&#10;d25yZXYueG1sUEsFBgAAAAAEAAQA9QAAAIgDAAAAAA==&#10;" path="m214,132l175,112r,l175,112r,l175,108r,-1l174,106r,l172,106r,l172,106r,-1l170,103r,l168,103r,l168,103r,l165,100r,l163,100r,2l163,102r,-2l161,99r,l159,98r-2,l157,98r-2,2l111,76r,l111,74r,l111,71r,l112,67r,l114,61r,l117,59r,l117,59r2,l119,59r2,2l121,64r,4l121,73r,l122,76r1,3l123,79r,l123,78r,-2l123,76r1,2l124,78r2,1l126,78r,l126,78r1,1l127,79r,2l127,81r,l127,81r,-5l127,76r,3l128,82r,l129,82r,l131,82r,-1l131,81r1,1l132,81r,l132,81r-1,-3l131,78r,-3l131,74r1,-4l132,70r2,-9l134,61r,-4l133,54r-2,-4l131,50r-2,-3l129,47r,l129,47r-2,-2l126,44r,l122,45r-1,l121,45r,l121,45r-2,-4l121,40r,l122,32r,l122,30r,l122,32r,l122,26r,-6l122,20r-3,-2l117,16r,l114,11r,l117,12r,l117,12r-1,-1l112,9r,l111,7,107,4r-2,l102,4r,l97,5,93,9r,l90,11r,l87,14r-2,3l85,17r-3,6l82,23r-2,l80,23r,1l80,25r,l80,25r-2,1l78,26r2,4l82,34r,l83,34r,l83,37r,l83,39r,l83,40r,l82,41r,l83,41r,3l83,44r-1,3l82,47r,5l83,57r,l85,63,57,48r,l57,47r,l46,40r,l37,39r,l36,39r,l31,37r,l31,37r,l14,59r,l13,59r,l4,55r,l4,55r,l5,53r,l9,54r4,-2l13,52,21,32,31,10r,l31,7,30,4,29,3,26,1,24,,20,1r,l16,7,9,23,,46r,l3,48r1,4l2,55r,l3,57r,l14,61r,l14,61,31,39r,l31,39r,l36,41r,l36,44r,l42,48r,l54,55r,l56,54,87,71r,l88,74r1,2l89,76r3,l93,76r,l92,81r-1,2l89,86r,l87,88r-2,l85,88r-3,l82,88r-5,l72,89r-4,3l68,92r-3,1l63,96r-4,4l59,100r-5,5l50,110r,l46,112r,1l46,113r,3l46,116,36,127r,l21,143r,l21,148r-1,2l20,155r,l21,169r5,18l26,187r3,7l31,198r5,10l36,208r-1,2l35,210r-1,2l35,214r,l36,217r3,6l39,223r2,1l43,224r,l52,221r,l52,222r,l52,222r,l51,224r-3,4l46,232r,l45,232r-2,l43,232r-2,3l40,238r,l36,247r-1,6l36,256r,1l36,257r,1l35,260r,l36,264r4,5l40,269r6,7l50,280r,l51,293r,18l51,311r,44l51,355r,5l51,362r,l51,364r,l50,376r,l46,388r,8l45,404r,l45,455r,l43,462r,5l43,467r2,5l45,478r,l41,485r,3l41,491r,l43,495r,l42,500r,l43,503r,l41,509r,l41,515r1,2l43,519r,l48,522r8,1l56,523r2,l61,522r4,-3l65,519r1,-2l66,516r,-3l66,513r,-3l66,510r,-6l66,504r1,l67,502r,l67,499r,l68,498r,-2l68,496r-1,-3l67,493r1,l68,492r,l67,486r,l68,484r2,-4l70,480r,-4l68,470r,l67,464r-1,-6l66,458r1,-2l68,451r,l67,420r,l67,413r,l67,411r,-1l67,410r-1,-4l66,406r1,-3l67,403r1,-8l68,395r3,-10l71,385r,-3l71,381r,l70,376r,l78,344r,l82,325r3,-22l85,303r3,-20l89,279r,l92,279r,l95,291r7,27l102,318r7,30l114,369r,l116,374r1,2l117,376r-1,2l117,379r,l117,381r1,1l118,382r1,10l122,408r,l126,426r3,11l129,437r2,10l132,457r2,23l134,480r2,8l136,491r,l137,492r,1l137,493r-1,5l134,502r,l136,503r,3l136,509r,l134,510r,3l134,513r2,3l136,517r,l139,519r5,1l144,520r2,-1l147,520r,l154,522r,l155,523r3,l158,523r13,1l171,524r4,-1l175,523r,-1l175,522r,-3l175,519r,-2l174,515r-1,-2l173,513r-7,-5l166,508r,-2l166,506r-1,-2l165,504r-1,-1l164,503r-1,-3l163,500r,-1l163,498r,l161,492r,l159,478r,l159,477r-1,-1l157,475r,l152,447r,l152,443r-2,-8l150,435r-1,-16l148,407r,l144,403r,l146,396r,l144,392r,l142,388r,-7l142,381r-1,-5l141,376r-2,-5l139,366r,l136,290r,l138,287r1,-1l139,286r2,-1l141,285r3,-3l144,280r-3,-18l141,262r-2,-12l139,250r,-4l138,246r-1,-4l137,242r,-4l137,238r-1,-3l136,232r,-1l136,231r-5,l131,231r,-1l131,230r-2,1l129,231r-2,-3l127,228r1,-1l128,227r,l127,223r-1,-5l126,218r-3,l123,218r-1,-3l122,215r,-3l122,212r2,-4l126,202r,l126,200r,l126,198r,l126,195r,l127,183r,l128,177r,l127,176r,l131,173r1,-3l134,169r,l136,173r,5l138,184r,l143,195r1,3l144,198r2,3l148,201r,l152,200r2,-2l154,198r3,-3l160,188r3,-11l168,163r,l171,141r,l175,137r3,-1l178,136r-1,-2l175,133r,l175,128r,l174,126r,-1l174,125r1,-6l210,137r,l212,137r1,l214,136r,l214,133r,-1l214,132r,l214,132xm124,45r,l126,45r1,1l127,46r1,1l128,47r-1,-1l124,45r-2,l122,45r2,l124,45r,l124,45xm136,143r,l136,143r,l136,143r,l136,143r,l136,143xm142,103r,l141,102r,l138,99r-5,-3l144,102r,l142,103r,l142,103r,xm50,200r,l48,200r-6,-8l42,192r-1,4l41,196,39,185,36,175r,l36,164r-1,-9l35,155r,-1l36,152r6,-5l42,147,56,137r,l59,142r1,l60,142r3,-2l63,140r2,6l65,150r2,8l67,158r1,15l70,180r,l70,180r-2,3l68,183r2,7l70,190r,4l70,194r-3,l67,194r-4,l62,194r,l60,194r,l57,196r-4,4l53,200r-3,1l50,201r1,l50,200r,l50,200r,xm117,91r,l117,92r,l114,88r-2,-3l128,93r,l121,91r-4,l117,91r,l117,91xm155,152r,l152,162r-2,1l150,163r,-6l150,147r,l149,134r,l150,133r,l153,129r,-1l152,127r,l149,120r,l149,118r,l149,119r,l154,125r4,2l158,127r,2l158,129r,3l158,132r-1,4l157,136r,1l158,141r,l158,142r,l155,152r,l155,152r,xm155,110r-1,l153,108r,l152,107r3,1l155,108r,2l155,110r,l155,110xe" fillcolor="#404040 [2429]" stroked="f">
                                <v:path arrowok="t" o:connecttype="custom" o:connectlocs="109220,66675;102235,62865;71120,42545;77470,48260;80645,50165;83185,52070;85090,38735;77470,28575;77470,20320;71120,5715;53975,10795;52070,21590;52705,27940;29210,25400;2540,34925;19050,2540;1270,34925;22860,27940;59055,48260;43180,58420;22860,80645;22860,132080;33020,140335;26035,149225;25400,170815;32385,231140;28575,303530;26035,323215;41910,327660;43180,314960;43180,298450;42545,260350;44450,238760;64770,201930;74930,242570;86360,311785;85090,325755;100330,332105;109855,325755;103505,316230;95250,276225;89535,238760;91440,177800;86360,146685;80645,141605;80010,127000;85090,107315;97790,125730;111125,84455;135890,86360;80645,29210;86360,90805;90170,65405;22860,104140;40005,88900;44450,123190;31750,127635;81280,59055;95250,93345;94615,75565;100330,89535;98425,68580" o:connectangles="0,0,0,0,0,0,0,0,0,0,0,0,0,0,0,0,0,0,0,0,0,0,0,0,0,0,0,0,0,0,0,0,0,0,0,0,0,0,0,0,0,0,0,0,0,0,0,0,0,0,0,0,0,0,0,0,0,0,0,0,0,0"/>
                                <o:lock v:ext="edit" verticies="t"/>
                              </v:shape>
                              <v:shape id="Freeform 35" o:spid="_x0000_s1059" style="position:absolute;left:52679;top:2736;width:1003;height:3810;visibility:visible;mso-wrap-style:square;v-text-anchor:top" coordsize="15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fhwsQA&#10;AADbAAAADwAAAGRycy9kb3ducmV2LnhtbESPT2sCMRTE70K/Q3gFb5qtWFm2RimiIEIP/qG0t8fm&#10;dbN287IkUddvbwTB4zAzv2Gm88424kw+1I4VvA0zEMSl0zVXCg771SAHESKyxsYxKbhSgPnspTfF&#10;QrsLb+m8i5VIEA4FKjAxtoWUoTRkMQxdS5y8P+ctxiR9JbXHS4LbRo6ybCIt1pwWDLa0MFT+705W&#10;wfEYNtX4a3kqzdUvfkaZzX/X30r1X7vPDxCRuvgMP9prrWD8Dvcv6QfI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n4cLEAAAA2wAAAA8AAAAAAAAAAAAAAAAAmAIAAGRycy9k&#10;b3ducmV2LnhtbFBLBQYAAAAABAAEAPUAAACJAwAAAAA=&#10;" path="m158,573r,l156,571r,l156,571r,-1l154,566r,l150,559r-5,-5l145,554r-7,-4l138,550r,l138,550r1,-3l139,547r-3,-4l136,543r,-4l138,537r,l136,528r-3,-8l133,520r-2,-6l128,506r-6,-7l122,499r6,-23l128,476r1,-9l129,455r,l128,443r-1,-3l127,440r-4,-2l123,438r1,-4l124,425r,l124,416r-1,-8l123,408r,-39l123,369r1,-24l124,345r-1,-16l123,313r,l121,293r,l121,289r,-2l121,287r-3,-3l117,282r,l115,276r,l112,270r,l112,266r,l111,259r,l110,255r,l112,254r,-1l112,253r4,l117,250r,l118,246r,-6l117,226r,l115,206r,l122,207r,l132,211r,l138,211r1,l139,211r,-4l142,202r,l144,198r1,-2l145,188r,l145,176r,-8l145,168r,-4l144,161r-2,-5l142,156r-3,-4l138,151r,l136,151r,-1l136,150r-2,-3l132,142r,l128,135r,l126,132r-2,-8l124,124r-1,l123,123r-1,l122,123r,-5l121,116r-2,-3l119,113r-7,-2l112,111r-2,-2l105,108r,l100,108r-2,l98,108r,-6l98,102r,-2l95,95r,l89,89,83,85r,l81,85r,-5l81,80r4,-4l85,76r2,-6l88,65r,l89,64r,l89,60r,-5l89,55r3,-5l92,50r,-3l91,45r,l89,45r-1,1l88,46,89,34r,l89,28r,l89,24r,l88,17r,l84,13r,l81,9r,l82,9r,-1l82,8r-2,l80,8,79,7r,l80,7r-1,l79,7,78,5r,l77,5r,l75,5r,l75,3r,l74,3r,l72,2r,l71,2r,l71,2,71,r,l71,,70,2r,l68,2r,l66,2r,l63,2r,l61,2r,l61,2r,l60,2r,l58,2r,l58,3r,l57,3r,l56,5r,l53,8r,l51,10r,l49,14r,l48,15r,l47,17r,l46,18r,l46,19r,l45,19r,l45,23r,l44,25r,l44,26r,l44,29r,2l44,31r,1l44,32r1,1l45,33r,1l45,34r,3l45,37r,1l45,38r,2l45,40r,1l45,41r1,1l46,42r,3l46,46r,l46,45r-2,1l44,46r-1,1l44,52r,l45,56r,5l45,61r1,3l46,65r,l48,65r,l49,72r,l51,79r,1l51,80r,l43,79r,l41,81r,l37,89r-1,6l36,95,35,94r,l31,97r,l28,97r,l27,98r-3,2l24,100r-2,3l22,103r-3,1l17,105r,l16,105r-2,3l12,112r,l9,119r-2,8l7,127,6,147r,l6,155r,5l7,166r,l4,173r,l6,175r1,4l7,179r3,5l13,194r,l16,199r1,7l21,212r,l21,222r,l22,245r,l19,251r,l19,255r2,5l21,260r3,6l28,270r,l28,270r,l28,274r,4l28,278r,6l28,287r,l28,291r,l27,293r,l24,305r,l24,311r-1,6l23,317r1,5l23,323r,l22,329r-1,5l21,334r1,5l23,341r,l24,345r,3l24,348r-1,8l23,356r,6l24,364r,l24,369r,l24,374r,l23,384r-2,4l19,395r,l21,401r,4l21,405r,7l21,412r-4,12l17,424r,9l16,435r,l14,440r-2,7l12,447,7,471r,l6,488r,16l6,504r1,11l7,523r,l7,528r-3,9l4,537,,544r,4l,548r,6l,554r1,4l1,561r,l4,562r,l4,563r,l2,568r-1,7l1,575r,6l1,585r,l1,589r1,2l2,591r4,3l13,599r,l17,600r5,-1l28,595r,l29,594r1,-2l31,591r,l31,586r,-7l31,579r-1,-9l30,570r3,-4l33,566r1,-3l36,562r,l37,558r,l39,558r1,-1l40,557r,-6l39,542r,l37,534r,-4l37,530r-1,-2l36,528r8,-26l44,502r3,-10l48,488r1,-5l49,483,48,463r,l49,458r2,-6l51,452r,-9l51,443r7,-38l58,405r5,-15l68,377r,l74,360r3,-10l77,350r2,5l80,363r,l82,374r2,12l84,386r1,11l85,397r2,4l87,401r,9l87,412r1,5l88,417r1,7l89,426r,3l89,429r,5l91,438r,l91,440r,2l91,442r1,26l92,468r2,59l94,527r,8l94,543r,l95,548r3,2l98,550r,4l98,554r,3l98,557r,4l98,561r,5l99,567r3,1l102,568r7,2l115,571r,l118,573r,-2l118,571r4,2l122,573r1,3l123,576r3,2l128,581r5,1l133,582r9,2l146,584r4,-2l150,582r4,-1l156,578r,l158,576r,-3l158,573r,l158,573xm49,152r,l44,152r,l41,142r,l36,135r-3,-9l33,126r-4,-9l29,117r-3,l26,117r-2,2l24,121r-5,3l19,124r-2,-3l16,118r-2,-5l19,109r,l22,109r2,l24,109r,-1l24,108r2,l28,105r,l30,104r3,l33,104r2,-1l41,102r,l43,102r2,1l45,104r,1l45,105r-2,l40,105r,l36,108r-2,3l34,111r,1l34,112r3,7l37,119r4,10l46,139r,l53,151r,l53,152r-4,l49,152r,l49,152xm101,160r,l100,160r,-1l100,159r2,-4l104,149r,-8l104,141r1,-13l106,121r,l109,118r1,-1l112,116r,l117,113r1,3l118,116r-3,2l115,118r-3,5l112,123r3,1l115,124r,3l115,124r,l117,118r,l118,116r,l121,117r,l121,119r1,4l121,127r,l121,133r,2l121,135r1,4l121,141r,l118,144r-2,5l116,149r-1,6l115,155r,1l112,156r,l107,159r,l101,160r,l101,160r,xe" fillcolor="#404040 [2429]" stroked="f">
                                <v:path arrowok="t" o:connecttype="custom" o:connectlocs="92075,351790;87630,340995;81915,288925;78105,259080;76835,183515;71120,168910;74930,156210;88265,133985;92075,106680;85090,93345;77470,78105;62230,68580;51435,50800;56515,34925;56515,17780;52070,5080;48895,3175;45085,1270;40005,1270;36830,1905;30480,9525;28575,14605;28575,20955;29210,26670;28575,35560;32385,50800;22225,59690;10795,66675;3810,98425;8255,123190;12065,161925;17780,180340;14605,201295;15240,220980;14605,243840;10795,274955;4445,327025;635,354330;635,371475;17780,377825;20955,359410;24765,344170;31115,306705;43180,239395;53975,252095;56515,272415;59690,339725;62230,356235;77470,363855;95250,369570;27940,96520;15240,75565;15240,69215;26035,64770;21590,70485;31115,96520;66040,89535;74930,73660;74295,74930;76835,85725;71120,99060" o:connectangles="0,0,0,0,0,0,0,0,0,0,0,0,0,0,0,0,0,0,0,0,0,0,0,0,0,0,0,0,0,0,0,0,0,0,0,0,0,0,0,0,0,0,0,0,0,0,0,0,0,0,0,0,0,0,0,0,0,0,0,0,0"/>
                                <o:lock v:ext="edit" verticies="t"/>
                              </v:shape>
                              <v:shape id="Freeform 36" o:spid="_x0000_s1060" style="position:absolute;left:49599;top:3067;width:680;height:3479;visibility:visible;mso-wrap-style:square;v-text-anchor:top" coordsize="10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kOp8QA&#10;AADbAAAADwAAAGRycy9kb3ducmV2LnhtbESPT2vCQBTE7wW/w/IEb3WjSCjRVVQsFHqQxj/nR/aZ&#10;jWbfhuwmpt++Wyj0OMzMb5jVZrC16Kn1lWMFs2kCgrhwuuJSwfn0/voGwgdkjbVjUvBNHjbr0csK&#10;M+2e/EV9HkoRIewzVGBCaDIpfWHIop+6hjh6N9daDFG2pdQtPiPc1nKeJKm0WHFcMNjQ3lDxyDur&#10;IL0fd8fuKs22puZyyNND330+lJqMh+0SRKAh/If/2h9awSKF3y/xB8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5DqfEAAAA2wAAAA8AAAAAAAAAAAAAAAAAmAIAAGRycy9k&#10;b3ducmV2LnhtbFBLBQYAAAAABAAEAPUAAACJAwAAAAA=&#10;" path="m96,308r,l101,303r,l102,300r1,-5l103,295r1,-6l104,285r-1,-6l103,279r-1,-11l102,258r,l103,249r2,-14l106,220r1,-12l107,208r-1,-10l105,192r-1,-10l104,182r,-23l103,132r,l101,121r-2,-8l94,107r-4,-6l90,101,71,88r,l73,88r,l79,88r,l82,87r6,l88,87r2,l91,86r1,-5l92,81r2,-6l95,74r,-3l95,71r,-3l95,66r,l95,64,93,57r,l90,51,89,47r,-6l89,41,88,34,85,27,81,18,76,10r,l72,6,68,3,61,,54,,47,3r,l46,4,42,9r-3,9l36,28r-2,8l34,36r,5l34,47r,4l32,55r-3,4l27,61r,l29,64r-2,3l26,68r,l26,70r1,1l29,73r,l31,74r1,l32,77r,l34,80r2,2l39,83r,l36,86r-2,1l32,88r,l26,88r-7,3l19,91r-1,l17,94r-1,7l16,109r-2,11l16,138r1,7l17,145r-1,7l14,165r,l14,172r4,9l18,181r1,5l21,193r1,8l21,211r,l19,220r-5,12l9,242r-1,9l8,251,5,270,3,290r,l2,319r,16l2,347r,l2,359r,8l,380r8,l8,380r,4l9,389r,l9,392r-1,8l8,411r,13l8,424r3,17l14,457r5,27l19,484r,8l19,499r-3,16l16,515r-3,7l11,525r-2,2l8,532r,l8,537r1,3l9,542r3,2l18,547r4,l22,547r2,l27,545r2,-4l29,537r3,-6l32,531r2,-4l37,525r2,-3l39,519r,l39,515r-2,-1l36,512r,l37,508r,l37,504r,-3l34,491r,l32,484r,-7l34,454r,l36,433r,-17l36,416,34,403r,-11l34,392r2,-12l36,380r3,4l39,384r5,2l46,386r,l46,396r,10l46,415r,l46,421r-2,9l44,443r,l46,461r,16l46,477r,6l46,490r-2,11l44,501r,13l44,514r-2,17l42,531r,7l44,544r,l44,547r2,l51,548r10,-3l61,545r5,-1l66,542r,-1l66,537r-2,-3l64,534r-2,-7l59,517r,l58,510r,-7l59,494r2,-14l61,480r7,-30l71,436r2,-15l73,421r,-11l73,400r,-8l73,392r14,1l87,393r3,-1l95,388r,l98,386r4,-2l105,384r,l102,362,99,342,97,323r,l96,308r,l96,308r,xm97,283r,l97,289r,8l97,297r-1,3l95,303r,l93,288r,l94,286r,l94,283r1,-1l96,282r1,1l97,283r,l97,283xm81,222r,l79,212r,-10l82,184r,l84,159r,l84,167r,l85,188r3,24l88,212r2,29l93,263r,l93,269r-2,4l91,273,90,261r,l88,251r-2,-9l81,222r,l81,222r,xe" fillcolor="#404040 [2429]" stroked="f">
                                <v:path arrowok="t" o:connecttype="custom" o:connectlocs="64770,190500;65405,177165;65405,158115;67310,125730;65405,83820;57150,64135;46355,55880;55880,55245;59690,47625;60325,41910;57150,32385;53975,17145;43180,1905;29210,2540;21590,22860;18415,37465;16510,43180;18415,46355;21590,50800;21590,55245;12065,57785;8890,76200;8890,104775;12065,118110;12065,139700;3175,171450;1270,220345;5080,241300;5715,248920;6985,280035;12065,316865;5715,334645;5715,344170;15240,347345;20320,337185;24765,329565;23495,322580;21590,311785;22860,274955;21590,248920;27940,245110;29210,263525;27940,281305;29210,311150;26670,337185;27940,347345;41910,345440;40640,339090;36830,319405;45085,276860;46355,248920;60325,246380;66675,243840;60960,195580;61595,179705;60325,192405;59690,181610;61595,179705;50165,134620;53340,100965;55880,134620;57785,173355;54610,153670" o:connectangles="0,0,0,0,0,0,0,0,0,0,0,0,0,0,0,0,0,0,0,0,0,0,0,0,0,0,0,0,0,0,0,0,0,0,0,0,0,0,0,0,0,0,0,0,0,0,0,0,0,0,0,0,0,0,0,0,0,0,0,0,0,0,0"/>
                                <o:lock v:ext="edit" verticies="t"/>
                              </v:shape>
                              <v:shape id="Freeform 37" o:spid="_x0000_s1061" style="position:absolute;left:49504;top:3689;width:248;height:1314;visibility:visible;mso-wrap-style:square;v-text-anchor:top" coordsize="39,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EngsUA&#10;AADbAAAADwAAAGRycy9kb3ducmV2LnhtbESPQWvCQBSE74L/YXmCF6kbRWxJ3YRSFNpDkUYP7e2R&#10;fc2mzb4N2TXGf98VBI/DzHzDbPLBNqKnzteOFSzmCQji0umaKwXHw+7hCYQPyBobx6TgQh7ybDza&#10;YKrdmT+pL0IlIoR9igpMCG0qpS8NWfRz1xJH78d1FkOUXSV1h+cIt41cJslaWqw5Lhhs6dVQ+Vec&#10;rILv34XfftVJ/9Ggkcv9+8xtTzOlppPh5RlEoCHcw7f2m1aweoTrl/gD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wSeCxQAAANsAAAAPAAAAAAAAAAAAAAAAAJgCAABkcnMv&#10;ZG93bnJldi54bWxQSwUGAAAAAAQABAD1AAAAigMAAAAA&#10;" path="m36,r,l30,3r-5,7l21,16r-3,9l18,25,15,54,12,75r,l10,85,7,92,6,99r,l5,113r,13l6,141,5,151r,l4,159,2,171r,l,177r,2l1,185r,l1,190r1,5l2,195r4,6l6,201r3,5l10,207r,-3l10,204r,-4l7,196r,-3l7,189r,l7,182r,-5l7,177r2,-1l10,176r,l10,179r,l10,186r,3l12,189r,l13,188r2,-3l17,181r,-5l17,176,15,166r-2,-5l15,157r,l20,134r5,-27l25,107,30,85,33,66r,l34,58r,l36,48,38,27,39,16r,-9l38,1,37,,36,r,l36,r,xe" fillcolor="#19286c" stroked="f">
                                <v:path arrowok="t" o:connecttype="custom" o:connectlocs="22860,0;15875,6350;11430,15875;9525,34290;7620,47625;4445,58420;3810,62865;3175,80010;3175,95885;2540,100965;1270,108585;0,113665;635,117475;1270,123825;3810,127635;5715,130810;6350,129540;6350,127000;4445,122555;4445,120015;4445,112395;5715,111760;6350,111760;6350,113665;6350,120015;7620,120015;9525,117475;10795,111760;9525,105410;9525,99695;12700,85090;15875,67945;20955,41910;21590,36830;22860,30480;24765,10160;24130,635;22860,0;22860,0" o:connectangles="0,0,0,0,0,0,0,0,0,0,0,0,0,0,0,0,0,0,0,0,0,0,0,0,0,0,0,0,0,0,0,0,0,0,0,0,0,0,0"/>
                              </v:shape>
                              <v:shape id="Freeform 38" o:spid="_x0000_s1062" style="position:absolute;left:22987;top:3117;width:1301;height:3487;visibility:visible;mso-wrap-style:square;v-text-anchor:top" coordsize="205,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uipL8A&#10;AADbAAAADwAAAGRycy9kb3ducmV2LnhtbERPzYrCMBC+C75DGGFvmq5IKV2jrAuCe5JqH2BoZttq&#10;M+kmsda3NwfB48f3v96OphMDOd9aVvC5SEAQV1a3XCsoz/t5BsIHZI2dZVLwIA/bzXSyxlzbOxc0&#10;nEItYgj7HBU0IfS5lL5qyKBf2J44cn/WGQwRulpqh/cYbjq5TJJUGmw5NjTY009D1fV0Mwr+fXbc&#10;pSve3dKlvbhsKMrkt1DqYzZ+f4EINIa3+OU+aAWrODZ+iT9Abp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a6KkvwAAANsAAAAPAAAAAAAAAAAAAAAAAJgCAABkcnMvZG93bnJl&#10;di54bWxQSwUGAAAAAAQABAD1AAAAhAMAAAAA&#10;" path="m153,80r,l152,71,151,61r-1,-8l149,46r,l148,39r,-8l145,18r,l144,13r-1,-3l142,8,140,6,138,4,136,3,133,2r,l128,r-4,l123,r-2,1l118,2r-1,2l117,4r-2,3l113,10r-3,10l107,28r-2,9l105,37r-4,12l99,55r,6l99,61r-1,6l98,72r,4l98,76r-4,l89,76r-4,1l82,78r,l79,81r-2,3l75,88r-1,6l74,94r-1,8l73,116r-1,29l72,145r1,13l74,170r2,11l77,186r,l77,187r2,3l82,192r2,l84,192r1,l86,191r2,-2l89,185r,l91,190r,7l91,203r,3l91,206r,2l91,210r,5l92,220r,1l91,223r,l91,223r,3l91,229r1,6l92,235r-1,2l90,239r-1,3l89,244r,l88,251r-2,3l88,256r,l88,259r,4l86,266r,3l86,269r-1,3l84,276r-2,4l82,284r,l82,286r,2l82,296r-1,5l79,305r,l78,307r,2l78,311r,2l78,313r-1,2l77,319r,2l76,324r,l75,326r-1,6l73,337r-1,5l72,342r-3,14l67,366r,4l67,370r-2,2l65,374r,2l65,376r,2l65,378r-1,1l64,381r,l64,382r,1l63,384r-1,1l62,387r,1l62,388r,3l62,395r,2l61,399r,l61,401r,1l61,403r,1l61,404r-2,1l59,406r-1,2l58,409r,l58,411r-1,2l55,417r,l55,419r,2l57,423r1,l58,423r-3,11l53,445r-3,24l50,469r-3,11l44,490r-2,4l40,498r-2,3l36,504r,l25,512r-7,5l18,517r-1,l15,517r-2,2l13,519r-2,l10,520r-1,l7,520r,l6,520r-2,l3,522r,l3,524r,l2,526r,l2,527r,l1,527r,1l,530r,l1,532r5,2l12,535r8,1l20,536r19,1l55,538r,l58,538r3,l62,538r,l62,536r,-4l62,532r-1,-2l59,530r-2,-1l57,529r1,-2l58,524r,-5l58,511r,-4l59,503r,l62,493r6,-12l78,459r,l82,450r2,-9l86,434r,l89,435r,-1l90,432r,l90,432r1,-1l91,431r1,-2l93,423r,l93,422r,-2l91,417r,l91,414r1,-2l94,411r,l94,410r,-2l94,403r,-6l94,395r1,-1l95,394r1,-1l97,391r1,-2l98,387r1,-3l99,384r2,-4l104,370r2,-12l108,352r2,-3l110,349r3,-9l117,332r3,-8l120,324r4,-4l126,317r,l126,322r1,4l127,331r1,5l128,336r,10l128,358r,14l128,380r,l128,384r,6l128,395r,4l128,399r,2l128,403r-1,3l126,408r,2l127,412r,l128,416r,2l128,420r,3l128,423r,1l128,427r,3l128,430r,l126,431r,3l126,440r,l126,443r,4l126,448r,2l128,451r,1l128,452r,11l129,483r,l129,488r-1,3l128,495r-1,4l126,504r-2,6l124,510r-2,9l122,520r-1,2l121,522r-1,l119,523r,l118,524r,2l117,529r,l118,532r,1l118,533r-2,l116,534r,l116,536r,l117,538r1,1l120,540r1,2l122,543r,1l122,544r,2l123,546r3,2l129,548r4,1l133,549r4,l140,548r,l140,546r,l142,539r,l143,534r-1,-2l142,532r,-2l141,528r-1,-1l138,526r,l138,526r1,-5l140,517r,-11l140,506r3,-9l148,483r5,-16l155,460r2,-7l157,453r1,l161,452r1,-2l162,447r,l162,442r,-1l162,441r,-2l162,437r-1,-2l161,435r1,-1l161,432r,-1l160,429r,l160,426r,-2l160,422r,-2l160,420r,-1l160,417r,-2l160,414r,l160,412r,-3l160,407r,-3l160,404r,-2l160,399r,-3l160,394r,l161,387r1,-8l162,379r,-5l162,370r,-6l164,356r,l165,350r1,-5l166,341r1,-4l167,337r,-4l167,330r,-2l169,325r,l170,319r1,-6l172,308r2,-3l174,305r1,-2l175,298r,-10l175,276r,-4l174,271r,l174,266r,l176,268r3,1l182,268r3,-1l185,267r3,-1l190,266r2,l193,264r1,-1l195,261r,l197,253r1,-11l199,232r,-5l199,223r,l200,223r1,-3l202,214r1,-9l205,198r,l205,196r-1,-4l202,190r-1,-4l195,181r-6,-5l189,176r-5,-28l182,133r-3,-15l179,118r,-6l177,106r-2,-4l174,97r-2,-3l170,90r-1,-2l167,87r,l167,86r-1,-1l162,84r-2,l158,84r,l158,84r-2,l154,82r-1,-2l153,80r,l153,80xe" fillcolor="#c2c1c5" stroked="f">
                                <v:path arrowok="t" o:connecttype="custom" o:connectlocs="93980,19685;84455,1270;73025,4445;62865,38735;52070,49530;45720,92075;53340,121920;57785,128905;57785,141605;56515,154940;54610,170815;52070,187960;48895,200025;45720,217170;41275,240030;39370,245745;38735,255270;36830,260985;34925,275590;22860,320040;6985,329565;1905,332740;0,336550;36830,341630;36195,335915;39370,313055;56515,275590;59055,267970;59690,259080;62230,245745;71755,215900;80645,210185;81280,247650;80645,261620;81280,273050;80010,284480;81280,311785;76835,331470;74930,338455;76200,342900;84455,348615;90805,339090;88265,330835;99695,287655;102870,278765;101600,270510;101600,262890;101600,250190;104140,226060;107315,206375;111125,182880;115570,170180;123825,165735;128270,135890;120015,111760;110490,61595;101600,53340;97155,50800" o:connectangles="0,0,0,0,0,0,0,0,0,0,0,0,0,0,0,0,0,0,0,0,0,0,0,0,0,0,0,0,0,0,0,0,0,0,0,0,0,0,0,0,0,0,0,0,0,0,0,0,0,0,0,0,0,0,0,0,0,0"/>
                              </v:shape>
                              <v:shape id="Freeform 39" o:spid="_x0000_s1063" style="position:absolute;left:25793;top:2844;width:896;height:3760;visibility:visible;mso-wrap-style:square;v-text-anchor:top" coordsize="141,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TTDcMA&#10;AADbAAAADwAAAGRycy9kb3ducmV2LnhtbESPQWsCMRSE70L/Q3hCb5rVFqnbzUoRbIWCUBXx+Ny8&#10;bhY3L0uS6vbfNwXB4zAz3zDForetuJAPjWMFk3EGgrhyuuFawX63Gr2ACBFZY+uYFPxSgEX5MCgw&#10;1+7KX3TZxlokCIccFZgYu1zKUBmyGMauI07et/MWY5K+ltrjNcFtK6dZNpMWG04LBjtaGqrO2x+r&#10;4LjDw3nTfiTM/MlIu/af76uTUo/D/u0VRKQ+3sO39loreJ7D/5f0A2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TTDcMAAADbAAAADwAAAAAAAAAAAAAAAACYAgAAZHJzL2Rv&#10;d25yZXYueG1sUEsFBgAAAAAEAAQA9QAAAIgDAAAAAA==&#10;" path="m34,171r,l33,173r,l33,173r-3,8l28,188r-2,7l26,195r,4l26,203r,12l27,229r,10l27,239r,18l27,267r,l29,262r,-3l29,257r1,-2l30,255r1,-3l31,249r-1,-2l31,245r,l31,244r,-1l31,239r,-4l31,232r,l31,228r,-7l31,215r,-3l32,209r,l33,206r1,-4l35,194r1,-7l35,183r-1,-2l34,181r,-3l34,174r,-3l34,171r,l34,171xm114,235r,l117,222r3,-13l120,209r,-3l120,202r-2,-5l116,191r-1,-4l115,187r,5l115,196r,5l115,203r,l115,207r,6l115,219r-1,4l114,223r-1,4l113,229r1,3l114,235r,l114,235r,xm59,78r,l60,75r1,-3l61,67,60,58r,l58,58r,-1l57,54,56,51,54,46r,l53,44r,-3l53,40r,l53,39r2,l55,39,53,36r,-5l53,26r,-5l53,21r2,-5l58,11,61,7,62,5r1,l63,5,66,3,67,2,68,1,68,r,l71,r3,l77,r1,2l78,2,79,r2,l83,r,l81,1,80,2r,l80,2r1,l83,2r2,1l88,6r1,2l89,8r2,3l93,16r2,5l95,24r,2l95,26r,9l93,40r,l95,40r,l96,40r1,1l97,42r-2,4l95,46r-2,8l92,57r-1,l90,57r,l89,62r-1,6l88,75r,5l88,80r6,3l98,86r4,3l102,89r6,3l115,97r7,5l124,104r2,3l126,107r2,7l132,122r2,10l135,140r,l135,146r2,4l138,165r,l139,176r2,15l141,210r,l141,215r-2,8l137,231r-3,10l134,241r-11,26l118,278r-2,6l116,284r,1l116,287r-1,2l115,290r,l112,294r,5l110,309r,l110,310r,2l110,319r,l109,325r-1,7l107,340r-3,9l104,349r-4,17l97,372r,8l97,380r-2,4l94,388r-1,3l93,394r,l92,395r,2l91,400r-1,1l90,401r,2l90,404r-1,2l89,408r,l89,411r-1,3l88,416r-2,1l86,417r,1l86,418r,2l85,422r,l85,423r,l83,423r-1,1l81,426r,1l81,427r-1,2l79,431r-1,1l78,434r,l76,438r-1,2l74,443r,l74,447r,3l75,451r-1,2l74,453r,2l74,455r1,1l75,460r,l75,466r2,8l79,492r,l80,501r3,8l84,517r1,3l85,524r,l84,530r-1,3l83,536r2,1l85,537r,1l86,539r,3l86,546r,5l86,551r-1,4l85,559r,7l85,566r,13l84,586r-1,3l83,590r,l81,592r-3,l73,592r-6,l66,591r-3,-1l63,590r-7,-4l52,583r,l51,582r,-2l51,578r,-3l51,573r,l52,570r1,-3l55,564r3,-2l58,562r,-3l59,557r2,-1l61,556r-2,-2l58,551r-1,-2l57,546r,l56,544r,-2l55,541r,-3l55,538r-2,-4l53,531r,-5l53,523r,-3l53,520r2,-5l55,512r,-3l53,506r,l52,502r-1,-5l51,491r,l48,493r-2,2l46,497r,1l46,498r1,2l47,501r-1,2l46,505r-1,1l44,505r,l44,506r-1,4l41,512r,l41,514r-1,2l39,519r-3,3l36,522r,l36,524r-1,l34,526r-3,2l31,528r,5l29,536r-1,4l27,544r,l25,552r-1,5l24,561r,l23,567r-1,5l22,572r,4l19,581r-1,3l17,586r-2,2l13,589r,l11,588,9,587,7,586,4,584,3,581,2,578,1,574,,570r,l,562r1,-7l2,550r1,-6l3,544r1,-2l4,539r,-7l3,525,2,518r,l1,516,,512r,-3l,506r2,-4l2,499r2,-2l6,496r,l14,492r,l14,490r,-1l16,488r,l18,487r1,-1l21,485r1,-1l22,484r1,l23,484r-1,-2l22,480r,-2l23,478r,l25,475r1,-3l30,459r,l31,455r2,-4l37,443r5,-9l42,434r-1,-3l41,429r,-2l41,427r,-1l41,423r,-1l41,421r,l41,420r,-2l40,416r,-4l40,412r,-6l38,396,36,386,35,373r,l34,359,31,343,29,330r-1,-7l28,323r-2,-7l26,309r,l25,307r-1,-2l24,301r-1,-4l23,297,20,287r-2,-3l17,280r,l16,276r-1,-6l14,261,11,251r,l8,239,6,225r,-6l5,213r,-7l6,201r,l11,162r,l11,158r,-6l11,152r1,-4l12,146r1,-5l14,137r,l14,131r,-6l15,120r2,-5l17,115r3,-6l23,103r2,-3l27,97r2,-2l33,94r,l40,91r8,-6l55,80r4,-2l59,78r,l59,78xe" fillcolor="#c2c1c5" stroked="f">
                                <v:path arrowok="t" o:connecttype="custom" o:connectlocs="16510,123825;17145,169545;19685,155575;19685,140335;22225,116205;72390,149225;73025,118745;73025,139065;72390,149225;36830,36195;33655,24765;36830,6985;43180,0;52705,0;56515,5080;59055,25400;59055,34290;55880,50800;80010,67945;87630,104775;85090,153035;73025,184150;69850,202565;61595,241300;57150,254635;55880,264160;53975,268605;49530,275590;46990,287655;50165,312420;52705,338455;54610,349885;52705,374650;33020,370205;33655,360045;36830,349885;33655,339090;33655,321310;29210,316230;27940,321310;22860,331470;17145,345440;13970,365760;4445,372110;1270,349250;635,327660;8890,312420;13970,307340;15875,301625;26035,273685;26035,266700;22225,236855;15875,194945;10160,175260;3175,130810;7620,92710;12700,69215;34925,50800" o:connectangles="0,0,0,0,0,0,0,0,0,0,0,0,0,0,0,0,0,0,0,0,0,0,0,0,0,0,0,0,0,0,0,0,0,0,0,0,0,0,0,0,0,0,0,0,0,0,0,0,0,0,0,0,0,0,0,0,0,0"/>
                                <o:lock v:ext="edit" verticies="t"/>
                              </v:shape>
                              <v:shape id="Freeform 40" o:spid="_x0000_s1064" style="position:absolute;left:35382;top:2946;width:1295;height:3753;visibility:visible;mso-wrap-style:square;v-text-anchor:top" coordsize="204,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y1+cAA&#10;AADbAAAADwAAAGRycy9kb3ducmV2LnhtbERPy4rCMBTdC/5DuAOz03QEX9VURBwYl1oV3V2a2wc2&#10;N6WJtfP3k8WAy8N5rze9qUVHrassK/gaRyCIM6srLhSc0+/RAoTzyBpry6TglxxskuFgjbG2Lz5S&#10;d/KFCCHsYlRQet/EUrqsJINubBviwOW2NegDbAupW3yFcFPLSRTNpMGKQ0OJDe1Kyh6np1Fwue7S&#10;4zNNF/v7OV/eOpzKan5Q6vOj365AeOr9W/zv/tEKpmF9+BJ+gE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ty1+cAAAADbAAAADwAAAAAAAAAAAAAAAACYAgAAZHJzL2Rvd25y&#10;ZXYueG1sUEsFBgAAAAAEAAQA9QAAAIUDAAAAAA==&#10;" path="m129,88r,l133,86r3,-1l136,85r2,-2l138,81r,-4l138,77r,-4l138,70r,l140,70r,-2l140,66r,l142,66r1,l144,64r,-2l144,62r-1,-2l142,57r-2,-5l140,52r,-2l140,48r,l142,47r,-2l142,41r,l142,33r-2,-5l140,28r2,-1l143,23r1,-2l145,19r,l145,19r-1,-1l144,15r,l144,12r-1,l142,11r,l142,12r,2l142,15r-1,l141,15r-1,-1l140,12r-1,-2l139,10r,l138,10r,l137,9r,l135,8,133,7,131,6r,l131,5r1,-1l132,4r-1,l130,4r-2,l128,4,126,1r,l127,2r-1,l125,2r,l121,1,118,r-2,1l116,1r-2,l114,1r,-1l114,r-2,l111,2r,l111,4r,l108,4r-1,1l106,7r-3,1l103,8r-2,2l98,12r-1,4l96,20r,l95,23r-1,2l93,29r,4l93,33r1,4l95,39r,2l96,43r,l96,47r,3l98,57r,l101,64r1,4l102,68r-3,4l97,76r-1,6l96,82r-3,1l91,85r-1,2l90,87r-3,3l84,93r-5,3l76,99r,l74,101r-2,1l69,103r,1l68,106r,l66,112r-3,5l61,122r-1,2l59,127r,l59,131r-2,2l57,137r-2,6l55,143r-2,8l49,162r-2,10l45,180r,l44,187r-2,7l42,198r,3l43,204r2,2l45,206r4,6l55,217r6,5l64,225r,l65,230r-1,4l63,236r,4l63,240r,1l63,243r2,2l67,246r,l67,246r,1l67,249r,3l67,252r-1,1l65,255r-1,3l64,261r,l64,261r,1l63,265r,l63,267r-1,4l62,278r1,8l65,296r1,5l68,306r1,5l73,316r3,5l80,325r,l79,326r,2l79,329r,2l79,331r-1,2l78,334r,2l78,336r,2l78,340r-2,4l75,348r-1,3l74,353r,l74,362r-1,2l72,366r,l71,367r-2,3l69,373r,4l69,377r,2l68,380r-1,1l67,383r,l67,386r,2l67,389r,2l67,391r-2,3l65,396r-1,8l64,404r-1,3l62,408r-3,6l54,421r-4,8l50,429r-5,11l41,454r-4,12l35,472r,l33,475r-1,4l31,483r-4,7l27,490r-5,12l16,517,9,535r,2l9,537r-1,2l8,541r-1,3l7,544r-3,2l2,548,,553r,l2,557r2,4l10,566r5,4l16,572r4,l21,572r,l24,577r2,3l29,583r3,3l35,589r4,1l43,591r,l51,590r7,-1l62,588r3,-3l65,585r1,-2l65,580r-1,-1l63,577r-1,l61,576r,l51,575r-4,-1l45,573r-1,-1l44,572,42,562r,-5l42,557r,l43,556r1,-10l44,546r1,-7l47,531r2,-10l49,518r1,-5l50,513r2,-3l54,507r2,-6l61,492r,l64,488r3,-5l71,472r3,-9l77,460r2,-4l79,456r3,-6l85,443r8,-15l98,411r6,-11l104,400r,4l106,406r1,1l108,409r3,4l113,416r1,3l114,419r2,7l116,429r,3l118,436r,l120,440r,2l120,447r2,6l122,453r2,6l125,463r,5l127,471r1,2l128,473r,2l130,478r,5l130,488r1,2l131,494r,l134,502r2,9l138,518r2,3l141,523r,l142,525r1,1l143,530r,4l144,536r1,2l145,538r2,5l147,543r,l146,547r-1,4l145,555r,l145,557r,3l145,564r,4l145,568r1,1l149,570r7,l163,570r4,-2l167,568r,-5l167,563r7,l179,562r6,-2l189,556r,l193,552r2,-2l196,548r,-2l196,546r,-2l195,542r-1,-1l193,540r-2,-1l189,540r,l184,543r-4,l177,543r,l176,541r-2,-2l174,537r,l176,537r1,-1l177,535r,l177,530r-1,-6l174,518r-1,-8l170,503r-2,-8l165,489r-4,-6l161,483r-4,-7l155,469r-3,-7l150,454r-2,-14l147,431r,l146,428r,-3l147,421r,-6l147,411r,-4l147,407r-1,-13l144,379r-3,-14l140,359r-2,-6l138,353r-4,-12l133,336r,-3l133,333r-1,-3l131,328r,-1l131,326r,l131,324r,-1l131,321r,-2l131,319r,-2l130,313r,-4l130,307r,l131,306r,-2l131,302r,-1l131,301r,-1l130,299r,-1l131,296r,l131,294r,-2l131,290r,-2l131,288r1,-3l132,282r-1,-2l131,278r,l132,272r-1,-3l131,266r,l131,263r,-2l131,259r,-1l132,257r,l133,255r1,-1l134,251r,-4l134,247r,-6l134,234r,-12l134,222r,-3l133,215r,-2l133,209r,l134,204r,-5l134,195r1,-5l135,190r3,4l140,199r2,5l144,207r,l145,208r1,3l150,217r,l154,224r5,7l167,241r,l172,247r2,2l175,249r,l176,249r,l177,251r1,2l179,254r2,1l181,255r1,2l184,259r2,2l188,262r,l191,261r2,l193,261r3,2l196,263r-1,2l196,265r,l196,265r,2l196,269r,l196,269r-1,1l195,271r,1l196,273r,l199,272r1,l201,270r,l202,268r,-1l202,265r,l204,263r,l204,261r,-2l204,259r-3,-11l201,248r-1,-2l198,245r-3,-3l195,242r-1,-1l194,240r,l193,239r,-1l191,235r-2,-2l189,230r,l188,227r-1,-2l187,224r-3,-2l184,222r-1,-2l182,219r,-1l180,216r,l179,213r-2,-5l174,202r-1,-3l172,197r,l170,195r-1,-2l169,191r,-4l167,185r,l162,174r-3,-7l156,160r,l155,158r,-1l155,154r,-2l155,151r-1,-4l152,144r,l151,140r-1,-3l150,130r-1,-7l147,118r,-5l147,113r-2,-9l142,102r-1,-4l140,96r-2,-3l134,91r,l131,90r-1,-1l129,88r,l129,88r,xe" fillcolor="#404040 [2429]" stroked="f">
                                <v:path arrowok="t" o:connecttype="custom" o:connectlocs="87630,44450;90805,38100;90170,20955;91440,9525;88900,7620;83185,3810;80010,1270;71120,0;62230,7620;60325,26035;61595,48260;48260,62865;37465,80645;28575,114300;40640,142875;42545,156210;40640,165735;43815,197485;49530,212090;46355,231140;42545,243205;40005,258445;20955,301625;5080,343535;10160,363220;27305,375285;38735,365760;27305,353060;35560,318135;53975,281305;72390,266065;77470,287655;83185,311150;90805,336550;92075,352425;106045,360680;124460,346710;112395,344805;111760,332740;95250,288290;92710,250190;83185,208280;82550,196215;83185,187960;83185,176530;84455,161925;84455,135255;91440,131445;110490,158115;116840,164465;124460,168275;126365,172720;129540,164465;122555,151765;116205,139700;107950,123825;98425,99695;93345,74930;82550,56515" o:connectangles="0,0,0,0,0,0,0,0,0,0,0,0,0,0,0,0,0,0,0,0,0,0,0,0,0,0,0,0,0,0,0,0,0,0,0,0,0,0,0,0,0,0,0,0,0,0,0,0,0,0,0,0,0,0,0,0,0,0,0"/>
                              </v:shape>
                              <v:shape id="Freeform 41" o:spid="_x0000_s1065" style="position:absolute;left:37871;top:5111;width:889;height:1493;visibility:visible;mso-wrap-style:square;v-text-anchor:top" coordsize="140,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z08UA&#10;AADbAAAADwAAAGRycy9kb3ducmV2LnhtbESPQWvCQBSE74X+h+UVvNWNolaiq5Si4qVQrYjHZ/Y1&#10;G5J9m2ZXk/bXdwuCx2FmvmHmy85W4kqNLxwrGPQTEMSZ0wXnCg6f6+cpCB+QNVaOScEPeVguHh/m&#10;mGrX8o6u+5CLCGGfogITQp1K6TNDFn3f1cTR+3KNxRBlk0vdYBvhtpLDJJlIiwXHBYM1vRnKyv3F&#10;KnDjLPn9Xvly047eS3M5nY8fwxelek/d6wxEoC7cw7f2VisYD+D/S/wB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nPTxQAAANsAAAAPAAAAAAAAAAAAAAAAAJgCAABkcnMv&#10;ZG93bnJldi54bWxQSwUGAAAAAAQABAD1AAAAigMAAAAA&#10;" path="m73,r,l67,22,61,44,56,65r-2,6l54,78r,l52,99r-1,12l49,122r,l49,135r3,20l54,174r,7l56,186r,l59,191r1,4l60,198r-1,3l59,201r-1,4l56,208r-2,5l52,220r,l56,219r4,l63,221r,l65,223r1,1l66,226r-1,l65,226r-7,5l52,233r-4,2l48,235r-5,l38,235r-4,l31,234r,l30,232r-1,-2l29,228r1,-1l30,227r,l30,224r1,-1l33,221r2,l35,221r1,-2l37,217r2,-2l39,210r,l40,204r2,-6l42,193r,-2l42,189r,l39,186r,-4l39,178r-2,-5l37,173r-2,8l35,187r,4l35,193r,l35,197r1,5l36,206r-1,3l35,209r1,1l36,212r-1,1l35,213r-3,1l28,214r-5,-1l22,212r-2,-2l20,210r-3,-2l16,206r-2,l12,204r,l11,203r-1,-2l10,196r,-1l10,192r,-1l11,190r,l12,188r,-1l13,187r2,-1l15,186r1,-1l16,185r2,l19,183r,l20,181r2,-3l22,175r1,-5l23,170r2,-7l26,152r,-12l27,124r,l25,119r-2,-6l20,101r,-9l19,83r,l16,67,12,48r,l7,25,3,10r,l,,73,r,l73,r,xm101,r,l100,1r,l100,5r1,6l101,11r5,22l106,33r3,10l113,53r3,11l119,74r,l122,74r,l123,79r3,8l131,103r,l134,111r5,10l139,121r1,3l140,127r-1,2l137,131r-2,2l133,135r-6,5l127,140r-11,7l110,150r-6,3l104,153r,1l103,155r-2,2l98,157r,-1l97,155r,l88,159r-9,3l72,163r-3,l67,162r,l66,161r-2,-1l63,157r-2,-8l61,149r,-3l60,143r1,-6l61,131r,-7l61,124r,-6l61,113r1,-4l61,105r,l61,103r1,-1l63,100r2,-1l65,99,64,97r,-4l64,93r2,l69,92r2,-1l71,91r,-6l73,76,76,58r,l81,35,86,9r,l85,9r-1,l84,9r,l84,5r,-4l84,1,84,r17,l101,r,l101,xe" fillcolor="#404040 [2429]" stroked="f">
                                <v:path arrowok="t" o:connecttype="custom" o:connectlocs="38735,27940;34290,49530;31115,77470;34290,114935;38100,123825;36830,130175;33020,139700;40005,140335;41275,143510;30480,149225;21590,149225;18415,146050;19050,144145;22225,140335;24765,136525;26670,125730;26670,120015;23495,109855;22225,121285;22860,128270;22860,133350;20320,135890;12700,133350;8890,130810;6350,127635;6350,121285;7620,118745;10160,117475;12065,116205;14605,107950;16510,88900;14605,71755;12065,52705;4445,15875;46355,0;64135,0;63500,3175;67310,20955;75565,46990;78105,50165;85090,70485;88900,80645;84455,85725;69850,95250;65405,98425;61595,98425;45720,103505;41910,102235;38735,94615;38735,83185;38735,71755;38735,65405;41275,62865;41910,59055;45085,53975;51435,22225;53340,5715;53340,635;64135,0" o:connectangles="0,0,0,0,0,0,0,0,0,0,0,0,0,0,0,0,0,0,0,0,0,0,0,0,0,0,0,0,0,0,0,0,0,0,0,0,0,0,0,0,0,0,0,0,0,0,0,0,0,0,0,0,0,0,0,0,0,0,0"/>
                                <o:lock v:ext="edit" verticies="t"/>
                              </v:shape>
                              <v:shape id="Freeform 42" o:spid="_x0000_s1066" style="position:absolute;left:37680;top:3079;width:864;height:2032;visibility:visible;mso-wrap-style:square;v-text-anchor:top" coordsize="136,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puc8QA&#10;AADbAAAADwAAAGRycy9kb3ducmV2LnhtbESPQWvCQBSE7wX/w/IEb3XTSItEVymC4sm2WvD6mn0m&#10;Idm3Ibtuor++Wyh4HGbmG2a5HkwjAnWusqzgZZqAIM6trrhQ8H3aPs9BOI+ssbFMCm7kYL0aPS0x&#10;07bnLwpHX4gIYZehgtL7NpPS5SUZdFPbEkfvYjuDPsqukLrDPsJNI9MkeZMGK44LJba0KSmvj1ej&#10;4NCndR2K+3kXQns9bz5n/c8HKzUZD+8LEJ4G/wj/t/dawWsKf1/iD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KbnPEAAAA2wAAAA8AAAAAAAAAAAAAAAAAmAIAAGRycy9k&#10;b3ducmV2LnhtbFBLBQYAAAAABAAEAPUAAACJAwAAAAA=&#10;" path="m30,320r,l29,311,28,301,26,290r,-14l26,276r,-1l26,275r-1,-1l26,273r,l26,271r,-2l26,267r,-1l26,266r,-2l26,262r,-4l27,256r,l28,254r-1,-4l27,248r,-1l28,245r,l28,244r,-1l28,240r,-1l28,239r1,-1l29,237r,-1l29,235r,l29,234r1,-4l30,230r,-3l31,226r,l32,220r1,-6l33,207r,l33,198,32,188r,-10l30,169r,l29,155r-1,-5l28,148r,l22,181r,l19,196r-1,8l16,214r,l13,222r-2,8l11,238r,3l11,243r,l13,247r1,1l13,250r,1l13,251r2,1l16,254r,l16,254r1,2l17,257r,l17,258r,1l17,260r,l17,262r,l17,264r,l16,267r-1,2l15,269r-4,l9,269,7,268r,l3,266,1,264r,-1l,262r,l,251r,-9l,242r,-5l,224r,l,213,1,200,2,189,4,171r,l6,154,8,141r2,-11l11,120r,l11,115r1,-5l13,108r2,-3l16,102r2,-2l20,98r3,-2l23,96r7,-2l38,90r9,-5l50,81r2,-1l52,80r1,-4l52,68r,-6l51,57r,l50,57r-2,l48,55,47,54r,l46,54,45,52r,-2l45,50r,-2l45,48,44,47,42,46r,-3l42,43r-1,l40,42r,-2l39,38r,-4l39,32r1,-1l40,31r,-2l41,27r1,l43,27r,l44,24r1,-2l45,22r,l45,22r,-6l47,11,48,9,50,5,52,3,55,2,56,1r1,1l57,2,60,1r2,l62,1r,l63,1,66,r4,l73,1r3,1l76,2r3,2l81,6r1,3l84,11r,2l84,15r,1l83,18r,l85,19r1,1l87,22r,l88,23r1,1l90,25r1,1l90,27r,l90,26,89,24,88,23r-1,l87,23r,2l87,26r-2,2l85,31r,l87,32r,1l87,38r,3l86,42r-1,l85,42r,4l85,50r-1,4l84,54r-1,4l82,60r-3,1l78,60r,l77,68r-1,6l76,79r,l78,81r4,2l91,91r,l96,96r5,4l106,103r3,3l109,106r2,2l112,110r2,9l116,132r2,14l118,146r1,17l121,180r,18l121,198r1,2l122,203r,3l123,208r,l123,212r2,5l126,224r,10l126,234r2,23l128,268r,7l128,275r1,4l129,285r,l130,289r1,2l133,296r,l136,303r,l136,304r,2l136,311r,l134,315r,1l132,316r,l131,319r-1,1l113,320r,l113,315r,-5l113,310r2,-9l115,301r1,-7l118,285r,l118,281r-2,-5l115,263r-5,-26l110,237r-2,-16l106,208r,l103,188r-2,-11l100,166r,l99,176r,13l97,197r,5l97,202r,2l97,206r,2l97,208r1,2l98,212r,l98,214r1,4l101,228r,l103,234r,3l103,240r1,2l104,242r2,1l106,247r,1l106,250r,l105,252r,2l106,257r,2l106,259r-1,3l106,265r,1l106,266r,l106,266r,8l106,284r,12l105,306r,l102,320r-72,l30,320r,l30,320xm87,24r,l86,24r-1,1l85,26r,1l85,27r2,-1l87,25r,-1l87,24r,l87,24xm85,31r,l86,34r-1,3l85,40r,l86,40r1,-2l87,35,85,31r,l85,31r,xm78,59r,l79,60r2,l82,59r,-1l84,55r,-3l84,49r,l83,50r-1,2l82,52r,2l81,56r-2,2l79,59r-1,l78,59r,l78,59r,xm43,34r,l42,33r-1,l40,31r,l40,33r-1,1l40,38r,2l41,41r1,2l43,43r,l43,41r,-1l43,40r-1,l42,38r1,-1l43,37,42,35r1,-1l43,34r,l43,34xm43,27r,l42,27r-1,1l41,29r,2l41,31r1,-2l43,29r,-2l43,27r,l43,27xm46,48r,l45,50r,1l45,52r2,2l47,54r,-2l47,51r,l47,50r-1,l46,48r,l46,48r,xe" fillcolor="#404040 [2429]" stroked="f">
                                <v:path arrowok="t" o:connecttype="custom" o:connectlocs="16510,174625;16510,168910;17145,158750;17780,151765;19050,146050;20955,131445;17780,93980;8255,140970;8255,158750;10795,163195;10795,167640;4445,170180;0,153670;2540,108585;8255,68580;24130,57150;32385,36195;28575,33020;26670,27305;25400,19685;28575,13970;34925,1270;40005,635;52070,5715;54610,12700;57150,17145;53975,17780;53975,26670;50165,38735;52070,52705;70485,68580;76835,125730;79375,137795;81915,177165;86360,192405;83820,200660;73025,191135;69850,150495;63500,105410;61595,132080;64135,144780;67310,157480;66675,166370;67310,187960;55245,15240;55245,15875;53975,23495;53975,19685;53340,34925;51435,35560;27305,21590;25400,24130;27305,25400;27305,21590;26035,19685;29210,30480;29845,32385" o:connectangles="0,0,0,0,0,0,0,0,0,0,0,0,0,0,0,0,0,0,0,0,0,0,0,0,0,0,0,0,0,0,0,0,0,0,0,0,0,0,0,0,0,0,0,0,0,0,0,0,0,0,0,0,0,0,0,0,0"/>
                                <o:lock v:ext="edit" verticies="t"/>
                              </v:shape>
                              <v:shape id="Freeform 43" o:spid="_x0000_s1067" style="position:absolute;left:41135;top:2882;width:959;height:3722;visibility:visible;mso-wrap-style:square;v-text-anchor:top" coordsize="151,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Va+MYA&#10;AADbAAAADwAAAGRycy9kb3ducmV2LnhtbESPQWvCQBSE74X+h+UVehHdVFFq6ipFEfSimHqwt9fs&#10;MwnNvl2yWxP99d2C0OMwM98ws0VnanGhxleWFbwMEhDEudUVFwqOH+v+KwgfkDXWlknBlTws5o8P&#10;M0y1bflAlywUIkLYp6igDMGlUvq8JIN+YB1x9M62MRiibAqpG2wj3NRymCQTabDiuFCio2VJ+Xf2&#10;YxRk5rb68vvTp1uee0mv3W3z8dQp9fzUvb+BCNSF//C9vdEKxiP4+xJ/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Va+MYAAADbAAAADwAAAAAAAAAAAAAAAACYAgAAZHJz&#10;L2Rvd25yZXYueG1sUEsFBgAAAAAEAAQA9QAAAIsDAAAAAA==&#10;" path="m74,479r,l74,445r,l75,442r1,-2l76,437r,-4l76,433,73,423r,-4l73,417r,-1l73,416r1,-5l73,406r,-4l73,396r,l72,391r,-3l70,384r,-7l70,377r,-31l70,346r-4,7l63,359r-1,5l60,370r,l59,377r,5l57,386r,3l57,389r,1l58,392r1,2l57,396r,l56,398r,2l55,401r,2l55,403r-1,3l54,410r2,7l56,417r1,4l59,425r2,6l63,438r,l64,448r3,12l71,472r2,4l74,479r,l74,479r,xm89,63r,l90,63r2,1l94,66r,l97,72r4,11l101,83r5,4l113,96r7,9l125,113r,l127,118r1,5l129,129r,5l129,145r-1,11l128,156r-1,15l127,177r,l125,178r,l124,179r,l121,202r-1,14l118,221r-1,2l117,223r2,6l120,235r,6l120,241r1,1l124,244r5,8l129,252r2,6l133,264r3,15l136,279r2,6l139,292r4,12l143,304r3,8l149,320r,l150,323r1,3l151,328r-1,l150,328r,1l150,332r,2l149,334r-2,l147,334r-4,l140,336r,l140,339r,2l139,344r-1,4l138,348r-2,4l135,355r-1,3l132,360r,l132,362r,1l133,366r1,3l134,369r-1,1l133,370r-1,l130,369r-1,-3l127,363r-1,-1l127,359r,l125,360r-4,2l121,362r-4,l113,362r-7,-2l106,360r2,8l108,377r-2,7l106,388r,l104,390r,2l104,395r2,5l106,400r,1l106,404r,4l106,411r,2l106,413r,3l106,417r,1l106,421r,l106,423r,4l105,431r,5l105,436r1,8l106,453r-2,20l104,473r-1,9l101,489r,6l101,501r,l101,516r,6l101,525r,l101,526r,2l101,528r2,3l103,533r,l101,538r,2l103,542r,l103,545r-2,2l101,550r-2,1l99,551r-1,l98,551r,3l98,556r,1l97,557r,l96,558r,2l96,564r,4l96,571r,l96,573r,3l96,580r,4l96,584r-2,1l92,586r-3,l85,586r-6,-2l76,584r,-1l76,583r-3,-3l71,578r-8,-4l63,574r-4,2l57,577r-5,1l47,578r-2,-2l45,576r-2,-1l42,573r,-1l42,570r,l42,568r,-2l42,563r1,-3l45,556r4,-4l49,552r1,-1l52,549r,-4l52,543r,-3l52,540r-1,-2l50,535r1,-4l52,529r,l52,528r,l54,526r4,-3l58,523r-3,l53,522r-3,-1l50,521r-1,-3l49,516r1,-1l49,511r,l48,509r-1,-3l44,503r-1,-3l43,498r,l42,492r-2,-3l39,484r-1,-7l38,477r-2,-8l35,464r-2,-4l31,453r,l30,446r-3,-4l25,438r-2,-3l23,435r,-6l24,424r,-5l24,417r-1,l23,417r-2,-2l20,411r-1,-3l18,405r,l16,402r,-1l17,398r1,-5l18,393r,-6l18,379r,-9l20,360r,l20,350r1,-7l21,337r2,-9l23,328r2,-10l27,309r3,-14l30,295r1,-4l31,288r,-3l32,281r,l32,279r,-2l32,275r1,-3l33,272r,-2l32,268r,-2l33,264r,l35,261r,-2l36,256r1,-2l37,254r1,-3l38,250r1,-3l38,244r,l38,243r,-1l40,241r,-2l40,239r,-1l40,238r,-3l40,232r,-4l40,226r,l39,224r,-1l39,213r,l38,223r-3,8l32,239r-4,9l28,248r-3,6l22,259r-2,6l19,268r-1,2l18,270r,4l17,278r-2,3l15,281r-1,2l13,287r,5l13,292r,3l12,295r-2,l9,294r,l8,296r,3l8,303r,l10,306r,l10,307r2,l13,309r,l14,310r,2l14,313r-1,2l13,315r-1,l10,315,8,312r,l5,309,2,305r,l1,301r,-5l,288r,l1,281r2,-6l3,275,7,265r1,-7l9,251r,l12,234r3,-24l15,210r3,-10l20,190r5,-13l25,177r2,-7l28,163r2,-8l30,145r,l28,143r-1,-3l27,139r,l28,134r-1,-9l27,125r1,-6l30,113r3,-13l33,100r1,-3l35,94r4,-3l42,87r3,l45,87r4,-2l52,83r2,-2l54,81r-2,l50,79r,-1l49,77r,-4l49,70r,l49,69r-1,l47,67r,l47,67r,-1l47,64r,-4l47,60r,l45,59r,-1l45,58r,-1l45,56r,-4l45,52r,l45,52,44,51r,l43,47,42,44r1,-3l43,41r,-1l44,40r,l44,38r,-1l45,35r,-6l45,29r,-2l45,23r2,-5l50,14,52,9,56,6,61,2,66,1r,l72,r4,1l81,2r4,2l89,8r2,5l93,19r1,6l94,25r,6l93,36,91,46r-2,9l89,58r,5l89,63r,l89,63xe" fillcolor="#404040 [2429]" stroked="f">
                                <v:path arrowok="t" o:connecttype="custom" o:connectlocs="48260,274955;46355,251460;41910,224155;36195,247015;34925,255905;40005,278130;46990,304165;64135,52705;81915,85090;78740,113665;76200,153035;86360,177165;95885,207010;93345,212090;86360,223520;85090,234315;80645,227965;68580,239395;67310,254635;67310,267335;66040,300355;64135,333375;64135,342900;62230,349885;60960,360680;58420,372110;40005,364490;26670,363855;31115,350520;31750,339725;34925,332105;30480,323215;24130,302895;15875,278130;13335,263525;11430,249555;14605,208280;20320,178435;20320,168910;24130,158750;25400,151130;24765,135255;12700,168275;8255,182245;5080,189865;8890,196850;3175,196215;1905,174625;12700,120650;17145,88900;20955,63500;34290,51435;31115,43815;29845,38100;28575,33020;27940,25400;31750,8890;53975,2540;56515,34925" o:connectangles="0,0,0,0,0,0,0,0,0,0,0,0,0,0,0,0,0,0,0,0,0,0,0,0,0,0,0,0,0,0,0,0,0,0,0,0,0,0,0,0,0,0,0,0,0,0,0,0,0,0,0,0,0,0,0,0,0,0,0"/>
                                <o:lock v:ext="edit" verticies="t"/>
                              </v:shape>
                              <v:shape id="Freeform 44" o:spid="_x0000_s1068" style="position:absolute;left:33318;top:2774;width:857;height:3830;visibility:visible;mso-wrap-style:square;v-text-anchor:top" coordsize="135,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uK+sQA&#10;AADbAAAADwAAAGRycy9kb3ducmV2LnhtbESPQWvCQBSE7wX/w/IEb81GaUWiqwRBbE9ttcXra/aZ&#10;Dc2+TbJrTP99tyB4HGbmG2a1GWwteup85VjBNElBEBdOV1wq+DzuHhcgfEDWWDsmBb/kYbMePaww&#10;0+7KH9QfQikihH2GCkwITSalLwxZ9IlriKN3dp3FEGVXSt3hNcJtLWdpOpcWK44LBhvaGip+Dher&#10;wO3b3fnU5u2rLN/z76/t297kvVKT8ZAvQQQawj18a79oBc9P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7ivrEAAAA2wAAAA8AAAAAAAAAAAAAAAAAmAIAAGRycy9k&#10;b3ducmV2LnhtbFBLBQYAAAAABAAEAPUAAACJAwAAAAA=&#10;" path="m25,201r,l23,212r-1,5l22,221r,l22,225r1,6l24,238r2,5l26,243r,-23l26,209r-1,-8l25,201r,l25,201xm110,239r,l110,219r,l110,212r-2,-9l108,203r-1,9l107,212r,2l107,218r,7l107,225r,4l107,232r3,7l110,239r,l110,239xm105,600r,l103,600r-3,-1l99,597r,l98,596r-1,-2l97,591r,-4l97,587r-1,l95,587r-2,-2l91,581r,l91,579r-1,-3l91,571r,-5l90,559r,l90,553r,-6l90,540r,-12l90,528,89,517r,-9l89,493r,l89,483r,-13l88,457r,-7l87,445r,l84,435r-1,-8l82,416r-3,-9l79,407,76,391r-3,-9l73,376r,l73,370r,-4l72,362r-1,-1l71,361r,l68,373r,l66,384r-2,17l61,431r,l61,436r-2,7l58,449r,3l58,455r,l58,462r,8l57,480r1,14l58,494r,17l57,528r-2,31l55,559r-1,10l54,576r-3,5l49,586r,l49,589r,1l49,591r,l49,594r,2l47,597r,l44,598r-5,1l34,600r-3,1l31,601r-2,1l26,602r-8,l10,602,6,601,4,600r,l2,598r,-2l2,594r,-2l5,589r2,-2l7,587r2,-2l11,582r3,-7l14,575r,-1l14,573r,-2l14,569r,l15,567r,-1l16,566r,-2l16,564r,-2l16,561r1,-1l17,557r,l18,551r1,-6l22,536r2,-10l24,526r,-9l23,508r1,-18l24,490r1,-12l27,463r,l27,459r,-4l29,450r,-4l29,446r,-3l29,441r-1,-5l27,433r,-2l27,427r,l27,416,26,402,24,374r,l24,361r,-15l25,323r,l27,302r,l26,299r-2,-3l22,290r-3,-9l19,281,14,270,11,259,5,240r,l4,234,2,228r,-5l2,218r,l4,200r,-13l5,175r,l2,174,,173r,l4,153r,l6,145,9,131r,l11,123r3,-6l16,112r3,-3l19,109r5,-4l31,102,42,97r,l45,95r3,-1l50,92r3,l53,92r1,-9l54,75r,l53,75r,l54,74r,l54,72r,l53,72r-1,l52,72,51,71r,-2l49,67r,-1l49,66,48,63,47,61,46,59r,l44,57r,-2l43,52r,-2l43,50r-1,l41,50r,l41,50r,l42,50r,-2l42,48r,-1l41,46r,l41,44r,l39,44r,-2l39,39r,l39,37r,l38,37r,l39,36r,-2l41,31r1,-2l42,29r,-4l43,22r1,-2l45,19r,l46,18r1,-3l49,13r1,-2l50,11r-1,l49,10r,-1l49,8r,l49,9r,1l51,10,54,9r,l54,8,55,6r,l56,4r,l57,4r1,l60,4r,l61,4r,-1l61,2r-1,l60,2,62,1r1,l66,2r,l67,2,69,1,71,r1,l72,1r,l74,1r2,1l77,3r1,1l78,4r1,l81,4r2,2l83,6r1,1l84,6,83,4r,l84,4r1,l86,6r,l86,4r1,l87,4r1,2l89,8r1,3l90,13r,l90,13r,2l90,18r,2l90,20r1,3l94,29r1,7l97,40r,l99,41r,l99,47r,3l98,53r,l99,57r1,2l100,60r,l99,62r-1,1l95,65r,l95,70r,2l94,74r,l94,75r,l94,78r,l94,82r,2l94,87r,l94,88r-1,1l90,90r-7,2l83,92r5,5l93,99r6,3l99,102r4,l107,103r5,3l115,109r,l118,118r5,13l128,148r4,16l132,164r-1,3l130,169r-3,2l127,171r3,42l130,213r,11l130,239r,l129,249r-3,13l124,275r-2,10l122,285r1,2l123,290r,4l122,294r,l122,294r,2l120,302r,l119,306r-1,4l118,313r-1,4l117,317r1,9l120,343r2,18l122,368r,8l122,376r-2,26l118,424r,l119,425r,2l119,433r-2,4l117,443r,l117,446r1,3l120,452r,5l120,457r,5l121,465r1,5l122,477r,l122,499r1,22l123,521r1,5l123,531r,3l123,541r,l125,557r,5l125,564r2,2l127,566r1,2l130,570r,1l129,573r,l128,574r,3l128,579r-1,1l127,580r,l130,587r5,7l135,594r,3l135,600r-1,2l132,602r,l127,603r-8,l110,602r-3,l105,600r,l105,600r,xe" fillcolor="#c2c1c5" stroked="f">
                                <v:path arrowok="t" o:connecttype="custom" o:connectlocs="14605,146685;15875,127635;68580,128905;67945,147320;63500,380365;60960,372745;57785,359410;56515,328295;55245,282575;46355,242570;45085,229235;37465,281305;36830,313690;32385,368935;31115,378460;18415,382270;1270,378460;8890,365125;9525,359410;10795,353695;15240,311150;18415,283210;17145,271145;15875,205105;8890,171450;1270,138430;2540,97155;12065,69215;31750,58420;34290,46990;32385,43815;27940,36195;26035,31750;26035,27940;24130,23495;27305,13970;31750,6985;32385,6350;36195,2540;38100,1270;45720,0;50165,2540;53340,2540;56515,5080;57150,12700;62865,29845;62865,39370;59690,47625;59690,55880;62865,64770;81280,93980;82550,135255;77470,180975;76200,191770;76200,217805;75565,269875;76200,287020;77470,316865;79375,353695;81915,363855;82550,372745;80645,382905" o:connectangles="0,0,0,0,0,0,0,0,0,0,0,0,0,0,0,0,0,0,0,0,0,0,0,0,0,0,0,0,0,0,0,0,0,0,0,0,0,0,0,0,0,0,0,0,0,0,0,0,0,0,0,0,0,0,0,0,0,0,0,0,0,0"/>
                                <o:lock v:ext="edit" verticies="t"/>
                              </v:shape>
                              <v:shape id="Freeform 45" o:spid="_x0000_s1069" style="position:absolute;left:29013;top:2921;width:812;height:3683;visibility:visible;mso-wrap-style:square;v-text-anchor:top" coordsize="128,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X//8IA&#10;AADbAAAADwAAAGRycy9kb3ducmV2LnhtbESPQWsCMRSE7wX/Q3iCt5pVsC1bo4hS8GhtBb09Nq+b&#10;bTcvS/K6rv++KRR6HGbmG2a5HnyreoqpCWxgNi1AEVfBNlwbeH97uX8ClQTZYhuYDNwowXo1ulti&#10;acOVX6k/Sq0yhFOJBpxIV2qdKkce0zR0xNn7CNGjZBlrbSNeM9y3el4UD9pjw3nBYUdbR9XX8dsb&#10;aH1w8bD7TI8nEt2fpet3p4sxk/GweQYlNMh/+K+9twYWC/j9kn+A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9f//wgAAANsAAAAPAAAAAAAAAAAAAAAAAJgCAABkcnMvZG93&#10;bnJldi54bWxQSwUGAAAAAAQABAD1AAAAhwMAAAAA&#10;" path="m61,7r,l65,4,68,2,70,1r1,l71,1,75,r2,l80,1r,l83,4r3,4l90,13r2,4l92,19r,l95,33r1,8l98,46r,l101,55r1,5l102,64r,l102,69r,3l104,77r-2,2l102,80r,l100,83r-1,2l96,86r,l97,85r,-2l97,80r,l96,79,95,77r-1,l94,77r1,l95,79r,1l95,80r,6l95,86r3,2l100,90r4,2l104,92r8,3l115,97r4,3l119,100r1,2l122,105r2,7l127,121r1,6l128,127r,6l128,138r,l127,139r,11l127,150r,26l126,199r,l124,212r-5,16l119,228r,7l119,237r,l121,252r1,15l123,282r,l122,301r-1,27l118,365r,l117,387r,22l117,409r2,34l122,484r,l122,500r-1,22l120,548r-2,1l118,549r1,5l122,559r,5l122,564r-1,3l119,570r-2,3l114,575r,l107,575r-3,l100,575r,l98,572r-2,-4l95,564r,-5l95,559r-1,-4l94,552r-2,-2l89,548r,l88,538,86,528,85,518r,l86,500r2,-25l91,438r,l90,432r,-8l88,412r,l86,389r,-16l85,361r,l80,300r,l78,326r-3,20l73,357r,l71,369r-2,20l68,411r-2,15l66,426r,47l65,519r,l65,546r,18l58,565r,l51,568r-6,2l39,572r,l36,574r-2,1l29,578r-5,2l22,580r-4,l18,580r-4,l10,579,4,577,1,574,,572r,l,572r,-3l1,566r1,-1l4,564r,l9,559r5,-5l21,548r,l19,541r,-5l21,531r,l22,525r3,-6l29,511r,-4l30,503r,l31,490r3,-20l34,455r2,-7l36,446r,l38,443r,-1l38,441r,l37,437r,l38,434r,l39,432r,-2l38,426r,l38,420r1,-7l39,413r,-33l39,344r,l39,311r1,-22l41,271r,l41,255r2,-12l46,230r1,-12l47,218r-1,-1l46,217,42,201r,l38,187,34,168r,l32,157r,-8l32,148r,l30,147r,l31,131r1,-14l34,111r1,-3l35,108r2,-3l41,102r4,-2l48,97r,l63,83r,l63,81r,-4l63,77r-2,3l56,83r,l51,85r-3,1l52,81r,l51,83r-4,l47,83r-4,l42,83r,l45,80r4,-3l49,77r2,-3l51,71r1,-2l52,69r-1,2l50,74r-2,3l48,77r-2,l43,77r,l43,77r,l45,77r1,-2l47,74r,-3l48,67r1,-6l49,61r,-9l49,44r,l51,36r1,-8l54,22r2,-5l56,17r,-4l61,7r,l61,7r,xm110,178r,8l110,186r2,10l112,196r,-2l112,194r,-2l112,188r-2,-10l110,178r,l110,178xe" fillcolor="#c2c1c5" stroked="f">
                                <v:path arrowok="t" o:connecttype="custom" o:connectlocs="44450,635;50800,635;58420,10795;62230,29210;64770,40640;64770,50800;60960,54610;60960,50165;60325,50165;62230,55880;73025,61595;78740,71120;81280,87630;80645,111760;75565,144780;77470,169545;74930,231775;75565,281305;76200,347980;77470,358140;72390,365125;63500,365125;60325,354965;56515,347980;54610,317500;57150,269240;53975,229235;47625,219710;43180,260985;41275,329565;32385,360680;21590,365125;11430,368300;0,363220;1270,358775;13335,347980;13335,337185;19050,319405;22860,284480;24130,280035;24130,275590;24130,266700;24765,218440;26035,161925;29210,137795;21590,106680;20320,93980;21590,70485;28575,63500;40005,51435;35560,52705;32385,52705;26670,52705;32385,45085;30480,48895;27305,48895;29845,45085;31115,27940;35560,10795;38735,4445;71120,124460;71120,119380" o:connectangles="0,0,0,0,0,0,0,0,0,0,0,0,0,0,0,0,0,0,0,0,0,0,0,0,0,0,0,0,0,0,0,0,0,0,0,0,0,0,0,0,0,0,0,0,0,0,0,0,0,0,0,0,0,0,0,0,0,0,0,0,0,0"/>
                                <o:lock v:ext="edit" verticies="t"/>
                              </v:shape>
                              <v:shape id="Freeform 46" o:spid="_x0000_s1070" style="position:absolute;left:31191;top:2762;width:946;height:3842;visibility:visible;mso-wrap-style:square;v-text-anchor:top" coordsize="149,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qRCMUA&#10;AADbAAAADwAAAGRycy9kb3ducmV2LnhtbESPQWvCQBSE7wX/w/IKvdVNhQaNriKipD14MHrQ2yP7&#10;TILZtyG7Mcm/7xYKPQ4z8w2z2gymFk9qXWVZwcc0AkGcW11xoeByPrzPQTiPrLG2TApGcrBZT15W&#10;mGjb84memS9EgLBLUEHpfZNI6fKSDLqpbYiDd7etQR9kW0jdYh/gppazKIqlwYrDQokN7UrKH1ln&#10;FHwfM1ctRn28Rde00/fuMqSzvVJvr8N2CcLT4P/Df+0vreAzht8v4Qf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2pEIxQAAANsAAAAPAAAAAAAAAAAAAAAAAJgCAABkcnMv&#10;ZG93bnJldi54bWxQSwUGAAAAAAQABAD1AAAAigMAAAAA&#10;" path="m131,178r,l131,190r,14l131,204r,7l130,219r,l129,226r-2,9l121,253r,l115,269r-5,10l110,279r-1,8l107,292r,3l107,298r,l107,300r2,4l109,304r,10l109,319r2,4l111,335r,l111,342r,6l112,358r2,11l114,375r,6l114,396r,l114,402r,6l116,417r1,10l118,433r,6l118,439r2,5l122,449r,6l122,462r,24l122,486r,3l122,491r3,4l128,501r1,2l129,506r-1,18l128,524r1,2l130,528r1,3l131,532r-1,20l130,552r3,6l135,565r1,6l138,574r2,3l140,577r3,3l146,583r2,2l149,588r,2l149,593r,9l149,602r,1l148,605r-2,l144,605r-8,l136,605r-3,-2l130,603r-2,-1l126,599r-5,-5l118,592r-3,-2l115,590r-3,-2l109,588r-3,-1l105,585r,-2l105,583r-1,-3l104,577r1,-6l105,571r-1,1l102,572r-1,-1l101,571r-1,-1l101,568r,-2l100,564r,l99,563r-1,l97,563r-1,l96,563r-1,-2l93,559r-2,-5l91,554r-1,-4l89,548r,-1l90,540r,l89,537r-2,-2l87,533r,-2l87,523r,l87,521r-1,-2l85,517r,l84,508r-1,-7l83,501r-1,-4l82,495r,-2l82,483r,l82,480r-1,-4l80,473r,-3l80,470r-1,-3l79,464r,-6l79,458r,-3l78,452r-1,-6l77,446r,-4l77,439r,-7l77,432r,-2l75,429r,-2l75,425r,-5l75,420r,-3l74,414r-1,-3l73,408r,l73,403r-1,-5l69,387r,l68,382r-1,-2l67,376r,-6l67,370r,-5l66,362r-1,-5l64,353r,l64,364r,l64,367r-1,3l60,376r,l60,402r,l59,418r,l59,425r,6l59,431r,2l58,434r,1l56,437r,l56,439r2,3l59,444r,3l59,453r,2l59,455r,5l59,460r,3l59,464r2,2l61,466r1,2l62,470r1,5l63,475r-2,5l61,501r,l61,506r,1l61,510r,l63,513r,1l63,517r,4l63,521r,3l64,526r4,3l70,532r1,3l72,537r,l71,539r-1,1l68,542r,l69,545r,l68,547r-1,1l67,548r1,2l68,554r,l68,556r-1,1l65,560r-2,3l61,566r,l56,577r,l54,581r-3,6l48,591r-4,3l44,594r-4,1l34,596r,l30,595r-4,-2l25,591r-1,-1l23,587r,-2l23,585r,-4l24,578r2,-5l30,568r4,-6l34,562r1,-4l36,557r,-3l36,548r,l34,539,31,528r,l31,523r,l31,511r-1,-5l29,499r,l26,495r,-4l24,488r,-5l24,483r,-10l24,473r1,-7l25,466r-1,-2l24,460r,l25,453r1,-7l26,446r,-6l26,435r,l26,433r-1,-3l23,426r-1,-4l21,419r,-3l22,399r,l21,398r,l21,393r,-6l21,387r,-5l21,379r-1,-3l20,371r,l20,364r-1,-6l18,353r-1,-6l17,347r,-7l17,335r,l18,326r1,-8l19,307r,l19,303r1,-5l20,295r,l18,286,14,276r,l13,268,11,257r,l6,245,3,239,2,232r,l,221r,-5l,210r,l,203r1,-4l2,195,5,179r,l3,178,,176r,l1,173r1,-3l4,163r,l4,160r1,-1l7,155r,l8,151r1,-3l11,139r,l11,132r1,-6l13,120r3,-7l16,113r4,-9l23,102r3,-3l26,99r6,-3l38,94r5,-3l46,89r4,-3l50,86r,-4l51,78r2,-2l56,74r,l56,64r,l56,61,55,60,54,58r,-2l54,56,53,55r-2,l50,53r,-3l48,46r,-5l48,41r,-1l49,37r,l50,36r1,l52,36r,l52,29r1,-7l53,18r1,-4l56,9,59,6r,l61,2,64,1,68,r4,l72,r6,1l81,2r2,1l83,3r4,4l88,10r2,4l91,18r,l92,24r,5l92,37r,l95,38r,l95,38r,2l95,45r,l95,49r-2,4l92,55r-1,1l90,58r-2,l88,58r-1,2l87,63r,10l87,73r2,1l90,76r1,4l92,83r,1l93,86r,l97,89r2,2l105,93r4,2l112,96r3,2l115,98r4,3l121,104r1,2l124,111r,l127,117r2,7l130,130r,7l130,144r,l130,148r1,3l133,158r,l134,163r,5l134,168r2,3l136,172r,1l136,173r,2l134,176r-3,2l131,178r,l131,178xm26,186r,l22,194r-3,10l19,204r,8l19,216r,5l19,221r2,16l22,244r1,6l23,250r1,l24,249r,l25,247r1,-2l26,245r,l26,242r,l26,237r2,-5l29,227r1,-5l30,222r-1,-3l29,218r,-2l29,215r,l29,211r1,-3l31,204r,-3l31,201r,-7l30,188r-1,-4l29,178r-2,8l27,186r-1,l26,186r,l26,186xm107,186r2,-2l109,184r-2,l106,221r,l107,225r,4l107,229r,3l107,238r,l110,223r,l111,218r,-5l112,207r-1,-5l111,202r-2,-12l107,186r,l107,186r,xe" fillcolor="#c2c1c5" stroked="f">
                                <v:path arrowok="t" o:connecttype="custom" o:connectlocs="81915,143510;67945,187325;70485,212725;72390,251460;77470,285115;81915,319405;82550,350520;93980,371475;91440,384175;73025,374650;66040,366395;64135,359410;59055,354965;55245,339725;53340,322580;51435,302260;49530,287020;47625,271145;46355,255905;42545,231775;38100,238760;37465,274955;37465,287655;39370,297180;38735,323850;43180,335915;43815,346075;42545,353695;30480,375285;15240,374650;21590,356870;19685,332105;15240,306705;15875,287655;13970,267970;13335,245745;10795,220345;12065,192405;6985,163195;0,128905;1270,107950;6985,88265;16510,62865;32385,49530;34290,35560;30480,25400;33655,11430;45720,0;57785,11430;60325,28575;55245,38100;59055,54610;75565,64135;82550,91440;86360,108585;83185,113030;12065,140335;16510,155575;19050,140970;19685,127635;16510,118110;67945,142875;70485,135255" o:connectangles="0,0,0,0,0,0,0,0,0,0,0,0,0,0,0,0,0,0,0,0,0,0,0,0,0,0,0,0,0,0,0,0,0,0,0,0,0,0,0,0,0,0,0,0,0,0,0,0,0,0,0,0,0,0,0,0,0,0,0,0,0,0,0"/>
                                <o:lock v:ext="edit" verticies="t"/>
                              </v:shape>
                              <v:shape id="Freeform 47" o:spid="_x0000_s1071" style="position:absolute;left:42589;top:6565;width:19;height:39;visibility:visible;mso-wrap-style:square;v-text-anchor:top" coordsize="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ivicYA&#10;AADbAAAADwAAAGRycy9kb3ducmV2LnhtbESPT2sCMRTE7wW/Q3hCL0WzLf4pW6O0lkIvIqse3Ntj&#10;87pZunlZklTXb28KgsdhZn7DLFa9bcWJfGgcK3geZyCIK6cbrhUc9l+jVxAhImtsHZOCCwVYLQcP&#10;C8y1O3NBp12sRYJwyFGBibHLpQyVIYth7Dri5P04bzEm6WupPZ4T3LbyJctm0mLDacFgR2tD1e/u&#10;zyqYdSVf/GbzWa4n8w/zdNwWdSmVehz2728gIvXxHr61v7WC6Rz+v6Qf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9ivicYAAADbAAAADwAAAAAAAAAAAAAAAACYAgAAZHJz&#10;L2Rvd25yZXYueG1sUEsFBgAAAAAEAAQA9QAAAIsDAAAAAA==&#10;" path="m2,r,l3,3r,3l3,6,2,6,1,6,,5r,l2,3,2,r,l2,r,xe" fillcolor="#e1843f" stroked="f">
                                <v:path arrowok="t" o:connecttype="custom" o:connectlocs="1270,0;1270,0;1905,1905;1905,3810;1905,3810;1270,3810;635,3810;0,3175;0,3175;1270,1905;1270,0;1270,0;1270,0;1270,0" o:connectangles="0,0,0,0,0,0,0,0,0,0,0,0,0,0"/>
                              </v:shape>
                              <v:shape id="Freeform 48" o:spid="_x0000_s1072" style="position:absolute;left:36722;top:2806;width:806;height:3798;visibility:visible;mso-wrap-style:square;v-text-anchor:top" coordsize="127,5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zObcQA&#10;AADbAAAADwAAAGRycy9kb3ducmV2LnhtbERPy2rCQBTdF/oPwxXc6cRSo6aOYmtFcSM+oHZ3ydwm&#10;qZk7ITOa9O+dhdDl4byn89aU4ka1KywrGPQjEMSp1QVnCk7HVW8MwnlkjaVlUvBHDuaz56cpJto2&#10;vKfbwWcihLBLUEHufZVI6dKcDLq+rYgD92Nrgz7AOpO6xiaEm1K+RFEsDRYcGnKs6COn9HK4GgWX&#10;7edo/fVeNbvvxeTVns+/8SheKtXttIs3EJ5a/y9+uDdawTCMDV/CD5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czm3EAAAA2wAAAA8AAAAAAAAAAAAAAAAAmAIAAGRycy9k&#10;b3ducmV2LnhtbFBLBQYAAAAABAAEAPUAAACJAwAAAAA=&#10;" path="m105,97r,l108,97r2,l110,97r,l110,98r,1l111,100r,l112,100r1,1l114,101r1,l117,102r,l118,103r2,2l121,106r1,1l124,110r2,4l126,114r,2l127,119r,2l127,123r,5l127,134r,l127,139r,5l127,146r-1,3l126,152r-1,2l125,154r,2l124,159r-2,2l122,164r,l122,167r-1,2l120,175r,5l119,186r,l118,191r-1,5l117,196r-2,5l115,204r,2l115,206r,2l115,208r,3l115,211r,2l116,215r1,3l118,220r,2l118,224r,2l118,226r,1l117,227r,l116,228r,l115,226r,-2l114,223r-1,-2l113,221r2,10l115,240r,10l116,261r,l116,263r,3l116,270r-1,2l115,273r,l115,275r,1l113,279r,4l112,284r,2l112,286r,1l112,289r1,2l113,294r,1l113,296r,l113,298r,2l113,304r,l113,308r,5l113,322r,l113,324r,1l114,329r1,4l115,335r1,2l116,337r,3l116,344r,3l117,351r,l117,355r,4l116,366r,l115,389r,l115,393r,2l115,397r,l115,398r,1l114,400r,1l114,401r,l114,402r1,3l116,409r,l117,414r1,2l118,418r,l118,420r,2l118,424r,1l118,425r,2l118,429r,1l119,434r1,1l120,437r,l120,438r,2l120,442r,2l120,444r1,9l121,457r1,5l122,462r,3l122,468r,7l121,482r-1,6l120,488r,10l118,509r-1,10l115,530r,l115,537r-1,3l113,544r,l113,546r,2l114,550r1,1l115,551r,4l115,557r,3l116,563r,l117,565r1,1l118,568r,l118,568r1,2l119,571r,3l119,574r1,8l120,586r,4l120,590r,1l119,591r-2,1l116,593r-1,1l115,595r-1,l114,595r-2,1l110,596r-5,1l105,597r-5,1l98,598r-2,l96,598r-3,l91,598r,l88,598r-2,-1l86,597r-1,l83,596r,-1l83,595r1,-7l85,584r1,-2l86,580r,l87,578r1,-2l89,574r1,-1l91,572r,l91,570r,-2l91,567r,-2l91,565r,-1l91,562r,-1l91,559r,l93,560r1,l94,560r1,-2l96,557r,-2l96,554r,-3l96,548r,l96,548r,l97,547r1,l98,547r,-1l98,546r,-7l99,532r-1,-8l98,516r,-6l98,503,96,488r,l96,479r-1,-5l95,469r,l95,466r,-3l96,457r,-3l96,451r-1,-3l95,447r-1,-1l94,446r-3,l88,446r-1,l86,446r-3,-1l82,445r,l82,444r-1,-1l81,441r,-2l81,438r,-1l81,436r,l80,435r,-2l78,431r,-2l76,427r,l76,426r,-2l76,421r,l74,411,71,401r,l71,404r,2l70,411r,5l70,421r,l70,424r,1l70,427r,l69,429r,3l68,435r-1,1l67,438r,l66,440r1,2l67,446r,l67,454r1,8l68,462r,4l68,468r,2l68,470r,2l67,475r-1,5l66,480r-1,4l65,487r-1,8l63,510r,l62,516r-1,7l61,538r,l61,543r,2l61,547r,l61,548r,1l61,550r1,1l63,553r,l63,554r,1l63,557r-1,2l62,561r,l62,563r1,1l64,568r,l65,572r1,5l66,582r2,5l68,587r-7,2l58,590r-4,1l54,591r-2,1l51,592r-1,l50,592r-1,l47,592r-2,-1l44,591r,l42,591r-2,1l36,593r,l32,594r-2,1l29,595r,l20,595r,l17,595r-2,l12,595r-1,l10,595,7,594r,l5,593,2,592r,-1l2,591,1,590,,588r,-2l,585r,l,585r,-1l,583r1,-1l2,580r,-1l2,578r,l9,575r3,-1l15,573r,l17,571r1,-2l22,566r3,-4l26,560r1,-2l27,558r2,-1l29,556r3,-1l32,555r1,-2l34,552r1,-2l36,548r,l40,548r,l40,544r,-4l41,532r,-8l41,520r1,-4l42,516r-1,-4l41,508r-1,-9l40,499r-1,-9l39,482r,l38,477r,-5l38,468r,-5l39,458r,-4l39,444r,l34,443r-2,-1l30,442r-1,l29,442,28,429,27,417r,-13l27,392r,l27,386r,-6l27,377r,-3l26,372r,-3l26,369r1,-6l27,361r,-3l27,358r,-1l27,356r,-3l27,351r,-3l27,348r,-1l27,346r,-1l27,344r,l27,341r,-3l27,335r,-3l27,332r,-4l27,325r,-3l27,319r,l27,317r,-2l26,312r,-2l26,310r,-3l26,304r,-6l26,298r,-6l26,292r,-2l26,288r,-1l26,287r,-2l27,283r1,-3l28,280r3,-7l31,273r,-1l31,271r-1,-2l30,267r,-1l30,265r,l30,263r,l31,261r1,-3l32,256r,l32,253r,-2l32,245r,l32,243r,-3l32,240r1,-3l33,236r,-1l33,235r1,l34,235r,-1l35,233r1,-1l36,232r,l34,230r-1,-1l32,228r-2,-1l30,227r-1,-1l28,224r-1,-1l25,221r,l25,220r-1,l23,219r,l22,219r,l20,220r-1,l19,220r-2,l17,220r,-1l16,219r-1,-1l14,217r,l14,212r-1,-4l13,206r,-2l14,201r,-3l14,198r1,-3l16,192r3,-7l19,185r1,-4l21,178r1,-4l23,170r,l24,169r1,-2l27,164r1,-3l29,159r,-1l29,158r1,-3l31,153r1,-3l32,150r,-3l32,143r,-3l32,139r1,-2l33,137r1,-3l35,131r2,-6l37,125r1,-1l39,124r1,-2l40,122r2,-2l42,119r1,-1l43,118r1,l44,117r3,-1l48,115r1,-1l49,114r,l51,114r,l52,113r2,l55,112r2,-2l57,110r3,-2l61,107r2,-1l64,104r2,-1l67,101r1,-3l68,98r,-1l68,95r,-5l67,87r,-2l66,83r,-2l66,81r,l66,82r,l66,82,62,78,60,76,59,74r,l58,73,56,71,55,68,51,59r,l51,57,49,55r,-2l48,51r,l46,47,45,45,44,43r,l44,41r,-2l44,35r,l42,34r,l42,34r,l42,34r1,-1l44,33r,l44,33r,-1l44,32r,-1l43,30r,-1l43,29r,l42,28r,l42,27r1,-2l44,25r,-1l44,22r,l44,22r,-2l43,20,42,18r,l42,17r1,l44,17r,l44,17r,-2l43,14r,l44,14r,l44,13r,-2l44,11r3,1l47,12r,-1l47,11r,-1l47,10,48,9,49,8r,-2l50,5r,l50,5r1,l51,5r,1l51,7r,l53,5,54,3r,l54,3r,l54,4r,1l54,5r,l55,4,56,3r,l57,3r,1l58,4r,l61,r,l61,1r1,1l63,2r1,l64,2r,l63,4r,l66,4r2,1l68,5,69,4r,l69,2r,l69,2r,1l70,4r,1l70,5r1,l71,5r1,1l74,7r2,1l77,9r3,2l83,14r,l86,16r1,1l88,19r,l88,20r1,2l90,24r1,2l91,26r,l90,25r,l89,24r,l89,24r,l89,24r1,4l91,31r,4l92,38r,3l92,45r1,4l93,54r,l93,57r,3l93,67r,l93,69r,l93,71r,2l93,73r,2l93,77r1,4l95,85r1,2l96,88r,l97,90r1,1l100,93r3,2l104,96r1,1l105,97r,l105,97xe" fillcolor="#404040 [2429]" stroked="f">
                                <v:path arrowok="t" o:connecttype="custom" o:connectlocs="73025,64135;80645,81280;77470,104140;73025,132080;74295,144145;73660,168910;71755,184785;71755,206375;73660,232410;73025,257175;74930,273050;77470,295275;71755,345440;74930,360680;73025,377190;57785,379730;55880,365760;57785,354965;62230,347345;60325,297815;54610,283210;49530,273685;44450,264160;42545,280670;41275,307340;38735,348615;40640,360680;31115,375920;12700,377825;0,372110;9525,363855;22225,349250;25400,316865;20320,280670;16510,234315;17145,219075;17145,200025;16510,180975;19050,167005;20955,149225;18415,143510;10795,139700;9525,123825;18415,100330;23495,79375;31115,72390;41910,65405;41910,52070;30480,32385;26670,21590;26670,17145;27940,10795;29845,6350;34290,1905;36830,2540;43815,2540;48895,5715;57150,15875;59055,34290;60325,53975" o:connectangles="0,0,0,0,0,0,0,0,0,0,0,0,0,0,0,0,0,0,0,0,0,0,0,0,0,0,0,0,0,0,0,0,0,0,0,0,0,0,0,0,0,0,0,0,0,0,0,0,0,0,0,0,0,0,0,0,0,0,0,0"/>
                              </v:shape>
                              <v:shape id="Freeform 49" o:spid="_x0000_s1073" style="position:absolute;left:38779;top:2832;width:1067;height:3772;visibility:visible;mso-wrap-style:square;v-text-anchor:top" coordsize="168,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cZsMA&#10;AADbAAAADwAAAGRycy9kb3ducmV2LnhtbESPQWvCQBSE70L/w/IK3nTTgtqm2UgQqvWoLZTeHtnX&#10;JDT7dtldY/z3XUHwOMzMN0yxHk0vBvKhs6zgaZ6BIK6t7rhR8PX5PnsBESKyxt4yKbhQgHX5MCkw&#10;1/bMBxqOsREJwiFHBW2MLpcy1C0ZDHPriJP3a73BmKRvpPZ4TnDTy+csW0qDHaeFFh1tWqr/jiej&#10;wFA1bFd7Xgzf1fZn56TfsFspNX0cqzcQkcZ4D9/aH1rB4hWuX9IPk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OcZsMAAADbAAAADwAAAAAAAAAAAAAAAACYAgAAZHJzL2Rv&#10;d25yZXYueG1sUEsFBgAAAAAEAAQA9QAAAIgDAAAAAA==&#10;" path="m167,555r,l165,554r-2,l159,553r,l151,550r-2,-2l146,546r,l145,542r-1,-5l144,537r,-4l142,528r,l141,527r-1,l138,527r-1,-1l137,526r2,-4l140,521r,-3l140,518r,-5l139,506r,l134,470r,l131,450r-5,-19l126,431r-2,-5l124,426r-2,-1l119,421r,l122,419r,-2l122,414r,l124,414r1,-1l127,410r,l127,407r-1,-2l126,405r1,-5l127,400r,-6l125,387r-1,-8l123,371r,l125,371r,l125,381r1,6l127,388r1,l128,388r,-1l127,384r,l126,378r,-3l126,372r,l127,369r,l127,366r,-4l127,362r-2,-3l125,359r,-5l125,354r-2,-7l123,347r-1,-5l122,338r,l124,316r,l125,308r,l125,303r-1,-5l124,298r,-4l124,294r-1,-6l123,288r1,-2l124,286r,-3l124,283r,-1l124,282r,-4l123,273r-1,-4l122,269r-3,-29l118,226r-2,-13l116,213r5,-2l121,211r,-23l121,179r-2,-9l119,170r-2,-9l117,161r,-11l117,141r,l117,133r-3,-9l114,124r-2,-4l112,115r,l111,107r-2,-4l109,101r,l105,98r-2,-1l102,95r,l102,92r,-6l102,86r,-1l102,83r,l105,82r1,-1l107,79r,l107,76r,-4l107,72r,-9l107,63r,-4l107,59r1,-1l109,57r,l109,54r,-2l109,52r,-2l111,47r,-3l109,42r,l117,35r,l121,34r4,-1l127,32r1,-2l129,27r,l125,26r-3,2l118,30r-4,1l114,31r-3,l107,31r,l103,25,99,19r,l95,10,91,1r,l90,1,88,r,l84,1,80,4r,l72,8r-3,2l65,12r,l63,17r-1,2l61,24r,3l61,27r-3,3l53,33r-2,4l48,40r,l47,45r-1,6l46,58r,6l46,64r,5l48,73r3,5l53,82r,l58,84r4,l67,84r4,-1l71,83,70,93r,l65,96r-2,2l62,102r,l58,104r-5,3l53,107r-2,3l50,114r,l43,122r-2,7l38,135r,l38,142r,6l38,163r,l38,178r,l38,179r1,l39,179r-1,16l38,212r,l37,224r,l38,231r,l37,243r1,13l38,265r3,12l41,277r-2,2l39,282r,l38,283r1,1l39,284r-1,1l38,286r,3l38,289r,5l37,297r,l36,298r,l36,302r,l34,305r,l34,311r-1,7l33,318r-2,5l31,323r,5l31,328r-1,3l30,331r,11l30,342r-1,4l28,351r,l26,357r-2,5l18,371r,l19,372r,1l19,373r4,-6l26,359r,l28,367r,l29,367r,l27,380r-1,7l25,395r,l25,400r,6l25,406r4,4l29,410r-2,2l25,417r,l21,431r,l19,441r-3,6l16,453r,l16,455r,l14,459r,l14,465r,l9,479r-2,6l7,494r,l7,499r,5l7,504r,2l5,506r-1,2l2,508r,l2,510r2,1l4,514r1,1l5,515r-1,3l5,521r,l4,523r,4l2,533r,l2,536r-1,4l1,540r1,2l4,544r1,3l7,548r,l9,548r,l10,549r,l6,549r-2,1l2,552r,l,554r,3l1,561r3,2l4,563r-2,l4,564r,l,565r,l2,565r2,1l5,566r1,1l6,567r-1,1l5,572r2,2l7,574r7,6l14,580r,2l15,585r4,2l19,587r4,4l23,591r1,1l24,592r,l23,592r-2,1l21,593r,l22,594r,l22,593r,l41,592r,l53,592r,l55,593r1,-1l56,592r,-1l53,589r-2,-3l51,586r-1,-4l47,579r,l43,575r,l39,573r,l37,568r-2,-1l34,567r,l34,566r-1,l32,566r,l33,565r1,-1l34,564r4,-1l41,562r1,-3l42,559r-1,-2l41,557r2,l43,556r-1,-3l42,553r,-4l41,546r,l39,543r-2,-2l37,541r,-2l36,537r-2,-1l34,536r1,-5l34,528r,l34,527r,-1l34,526r,-2l35,523r,-1l35,521r,l38,520r,l41,510r5,-9l46,501r,-5l48,492r,l51,481r2,-11l53,470r,-8l53,456r2,-3l55,453r1,-2l56,451r2,-4l58,447r2,-7l61,432r,l63,431r,-1l63,430r2,-4l65,421r,-7l65,414r1,-15l66,399r2,-5l70,388r5,-10l75,378r,6l76,390r,l77,393r1,2l78,395r,4l78,404r,l79,410r2,5l81,415r2,6l85,427r,l85,433r,7l85,440r,6l87,451r,l90,467r4,15l94,482r3,9l97,491r2,12l99,503r3,10l104,522r,l106,524r1,2l107,526r1,3l108,529r-1,1l107,531r,l107,535r,l106,536r-2,1l102,540r,2l102,542r,5l104,550r,l103,553r1,2l104,555r-1,2l104,561r,4l105,567r,l102,568r,l102,569r,3l102,572r,l102,573r,l100,573r,1l100,574r2,1l105,576r,l105,576r,2l106,578r,l100,580r-3,2l97,582r-6,4l91,586r-5,5l82,593r,l84,592r1,l85,592r12,1l107,593r12,-1l132,592r,l132,592r,l132,592r-1,2l131,594r1,-1l132,592r,l135,589r2,-3l137,586r-1,-1l135,583r,l140,583r,l141,582r,-1l145,580r,l150,580r6,l162,580r5,-1l167,579r,-4l167,572r,l164,567r,l167,566r1,l168,565r,l168,562r,-2l167,555r,l167,555r,xm31,329r,l32,336r,l30,337r,l31,336r,-1l31,335r,-4l31,329r,l31,329r,xm29,353r,l29,348r1,-2l30,345r,l30,342r,l33,342r,l31,348r-2,5l29,353r,l29,353xm33,341r,l31,340r,l31,338r1,-1l34,336r,l32,329r,-4l33,322r,l34,324r,1l33,327r,l34,328r,l34,328r,l35,329r2,1l37,330r-2,1l35,335r-1,3l33,341r,l33,341r,xm36,334r,l36,331r1,l37,331r-1,3l36,334r,l36,334xm99,95r,l99,88r,l100,92r,3l100,95r-1,l99,95r,l99,95xm100,88r,l100,88r,l102,95r,l100,94r,-1l100,88r,l100,88r,xe" fillcolor="#404040 [2429]" stroked="f">
                                <v:path arrowok="t" o:connecttype="custom" o:connectlocs="91440,340995;88900,328930;77470,269875;80010,257175;80010,245745;80645,234315;77470,214630;78740,181610;73660,135255;74295,89535;65405,61595;67945,50165;69215,33020;81280,19050;62865,12065;43815,6350;30480,25400;39370,53340;33655,67945;24130,113030;23495,154305;24130,181610;21590,197485;17780,222885;17780,233045;18415,260350;8890,291465;3175,321310;2540,332105;5715,347980;2540,357505;3175,363220;15240,375920;33655,375920;27305,365125;20955,358775;26670,351155;21590,335280;26035,323850;34925,287655;41275,267335;48895,249555;53975,274955;62865,319405;67945,339725;66040,352425;64770,363855;63500,368300;67945,376555;85725,374015;95250,368300;106680,358775;19050,213995;18415,220980;18415,224155;20955,204470;22225,210185;22860,212090;62865,60325;63500,55880" o:connectangles="0,0,0,0,0,0,0,0,0,0,0,0,0,0,0,0,0,0,0,0,0,0,0,0,0,0,0,0,0,0,0,0,0,0,0,0,0,0,0,0,0,0,0,0,0,0,0,0,0,0,0,0,0,0,0,0,0,0,0,0"/>
                                <o:lock v:ext="edit" verticies="t"/>
                              </v:shape>
                              <v:shape id="Freeform 50" o:spid="_x0000_s1074" style="position:absolute;left:27920;top:2832;width:1093;height:3772;visibility:visible;mso-wrap-style:square;v-text-anchor:top" coordsize="172,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jfgcAA&#10;AADbAAAADwAAAGRycy9kb3ducmV2LnhtbERPTYvCMBC9L/gfwgheFk11WZFqFF1Y0JurxfPQjG1J&#10;MylNtNVfbw4LHh/ve7XpbS3u1PrKsYLpJAFBnDtdcaEgO/+OFyB8QNZYOyYFD/KwWQ8+Vphq1/Ef&#10;3U+hEDGEfYoKyhCaVEqfl2TRT1xDHLmray2GCNtC6ha7GG5rOUuSubRYcWwosaGfknJzulkFn4a6&#10;7PtpLrfs8nU8LHZmO50ZpUbDfrsEEagPb/G/e68VzOP6+CX+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wjfgcAAAADbAAAADwAAAAAAAAAAAAAAAACYAgAAZHJzL2Rvd25y&#10;ZXYueG1sUEsFBgAAAAAEAAQA9QAAAIUDAAAAAA==&#10;" path="m171,371r,l171,364r,-8l171,356r,-5l170,346r,l166,346r-4,2l159,350r-5,1l154,351r-1,-3l153,344r,l138,339r-15,-6l123,333r1,-3l125,326r,l124,324r-1,-4l120,317r,l117,310r,l116,306r-1,-6l115,300r,-10l115,280r,-21l115,259r,-13l115,234r-2,-10l110,213r,l108,205r-1,-7l106,182r,l109,180r3,-2l112,178r-2,-2l110,172r,l110,171r,l110,167r,l110,153r,l108,133r,l107,122r-1,-3l105,115r,l100,111r-5,-4l95,107,87,99r,l87,96,86,94r,-1l85,90r,l86,84r,l86,79r,l88,75r2,-6l90,69r8,-5l105,55r,l109,50r3,-5l115,38r1,-6l116,32r,-3l115,26r,l113,28r-3,1l106,32r,l101,35r-3,l95,35r,l92,23,90,10r,l88,6,87,3r,l86,2r-1,l81,r,l74,r,l71,2,67,3,63,5,60,9r,l59,11r,5l59,23r,5l59,28,54,26,51,25r-4,1l44,28r-3,1l39,32r-2,4l36,40r,l37,48r2,7l42,60r3,4l45,64r4,3l53,69r8,6l61,75r-1,4l60,79r-2,1l56,83r-3,5l53,88r-4,2l46,93r,l44,93r-4,l34,92,27,89r-3,l22,90r,l17,95r,l15,100r-2,2l12,101r,l12,105r-1,2l10,112r,l7,114r-1,3l4,118,2,117r,l1,120,,124r,l1,127r1,4l3,134r1,4l4,138r,6l3,148r,l4,150r2,2l8,156r,l8,159r-1,3l7,165r-1,2l6,167r1,3l8,172r,l4,189,1,207r,l1,209r1,2l5,216r,l10,228r5,9l15,237r4,6l23,249r8,11l31,260r-1,2l31,265r,3l31,272r,l31,273r-1,1l30,274r1,1l32,276r,l31,278r-1,2l31,282r,1l31,283r-1,3l30,286r2,2l32,292r,l32,294r-1,1l32,299r,l30,301r,l30,307r,l30,312r,l30,315r-1,6l29,321r,5l30,331r,l30,336r1,3l31,339r-2,3l29,342r,6l29,355r,14l29,369r-2,1l27,370r,l27,372r,l32,371r,l31,376r,6l31,382r-1,7l30,389r,6l30,400r,l32,401r,l34,406r,3l34,409r-2,26l32,435r,10l32,454r,l35,453r,l34,451r1,-4l35,447r,4l36,453r1,6l37,459r,7l36,472r,l34,482r,5l34,493r,l32,499r,6l32,505r,6l32,515r-1,3l31,518r-2,3l29,523r,1l29,524r,2l30,529r,l29,538r,l27,544r,4l27,550r,l27,555r,4l27,561r,l29,564r1,3l30,567r-1,1l29,568r1,1l32,570r,l32,573r,l34,575r,l34,577r1,3l38,583r,l35,587r,l34,585r,l32,585r,l32,586r,l32,586r,3l34,592r,l34,593r,1l34,594r,-3l34,591r22,l78,591r,l78,591r,l78,591r,l78,591r,l79,591r,l81,592r,l81,591r,1l81,592r,-1l82,591r1,l83,591r3,2l86,593r-1,-1l85,591r,l83,588r-2,-3l81,585r1,-2l83,581r,l81,581r,-1l81,580r,1l81,581r,l81,582r,3l81,587r,l81,591r,l79,591r-1,l78,591r-4,-6l74,585r-1,-4l72,580r-2,-1l70,579r-1,-2l69,575r-2,-1l66,572r,l68,572r1,-2l72,569r,l74,567r,l73,566r-1,l72,566r9,-3l81,563r5,l88,563r3,-1l91,562r1,-1l93,559r-1,-3l91,555r,l92,553r1,-3l93,547r-1,-4l92,543r-1,-1l90,541r,l86,540r-3,l81,540r-3,-3l78,537r-1,-1l77,536r-5,-4l72,532r1,-1l74,529r,l74,526r-1,-3l73,523r,-1l73,522r,-6l72,512r-2,-2l70,510r-1,-1l69,509r-2,-3l66,503r2,-8l68,495r1,-10l69,485r1,-7l70,478r1,-3l72,473r,l73,467r,-7l73,460r3,-11l77,439r,l78,431r1,-4l81,425r,l81,429r,5l81,434r,12l81,446r,7l81,459r,l81,467r,l81,471r,3l81,474r,-3l83,467r,l82,461r-1,-4l81,457r,-5l82,447r,l83,436r,-9l83,427r3,-7l86,416r1,-4l87,412r3,-2l92,408r,l91,399r,-10l91,389r,-12l91,377r,-3l92,371r1,l93,371r1,7l94,387r,l94,387r1,1l95,388r,2l95,391r,l95,390r,-1l95,387r1,-2l96,385r-1,-1l95,384r,l95,361r,l95,359r-1,-1l94,358r,-7l93,344r,l95,342r,-4l95,338r3,l98,338r1,-6l99,326,98,315,97,304,96,292r,l98,287r,l98,287r,-2l98,285r-1,-2l97,281r,l98,280r,-4l97,274r1,-4l98,270r3,17l104,298r1,9l105,307r,6l105,319r,l106,324r1,1l106,327r,l105,326r,l105,327r,2l105,329r,2l105,334r1,5l106,339r2,l109,342r1,l110,343r,l113,343r2,1l115,344r-3,2l112,348r,2l112,350r3,-1l116,348r4,-4l120,344r12,14l132,358r-2,6l130,371r,13l133,409r,l141,409r,l143,409r3,-1l151,405r,l156,402r5,-3l161,399r-1,-6l159,388r-5,-11l154,377r8,11l162,388r2,2l166,391r,l167,390r1,-1l169,388r2,l171,388r,-4l172,381r-1,-10l171,371r,l171,371xm24,205r,l22,202r,-3l22,196r,l23,193r2,-2l29,188r,l30,180r,l30,192r1,11l32,227r,l24,205r,l24,205r,xm34,295r,l34,295r-2,2l32,297r2,-2l34,295r,l34,295xm32,295r,l32,295r,2l32,297r,-2l32,295r,l32,295r,xm32,299r,l32,301r,l32,300r,-1l32,299r,l32,299xm32,303r,l32,303r,1l32,304r-1,-1l32,303r,l32,303r,xm32,305r,l32,307r,3l32,310r-1,l31,308r1,-3l32,305r,l32,305xm34,332r,l32,330r,l32,323r,-4l32,315r,l34,319r1,4l35,323r-1,9l34,332r,l34,332xe" fillcolor="#c2c1c5" stroked="f">
                                <v:path arrowok="t" o:connecttype="custom" o:connectlocs="97790,222885;78105,203200;73025,156210;69850,111760;67310,75565;53975,57150;71120,28575;62230,22225;51435,0;37465,17780;26670,38100;33655,55880;10795,60325;1270,74295;1905,93980;5080,109220;14605,158115;20320,175260;20320,186690;18415,203835;18415,234315;19050,247015;20320,288290;22860,299720;19685,328930;17145,349250;20320,361950;21590,371475;21590,377190;50165,375285;54610,376555;51435,368300;49530,375285;43180,363220;55880,357505;58420,344805;45720,337820;44450,323850;45720,300355;51435,272415;51435,300990;52705,271145;57785,239395;60325,248285;60325,227965;62865,207010;61595,178435;66675,202565;67310,215265;71120,222250;84455,259715;97790,239395;108585,243840;14605,122555;15240,130175;20320,187325;20320,191135;20320,192405;20320,193675;22225,205105" o:connectangles="0,0,0,0,0,0,0,0,0,0,0,0,0,0,0,0,0,0,0,0,0,0,0,0,0,0,0,0,0,0,0,0,0,0,0,0,0,0,0,0,0,0,0,0,0,0,0,0,0,0,0,0,0,0,0,0,0,0,0,0"/>
                                <o:lock v:ext="edit" verticies="t"/>
                              </v:shape>
                              <v:shape id="Freeform 51" o:spid="_x0000_s1075" style="position:absolute;left:32473;top:2921;width:534;height:3683;visibility:visible;mso-wrap-style:square;v-text-anchor:top" coordsize="84,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68qsQA&#10;AADbAAAADwAAAGRycy9kb3ducmV2LnhtbESPQYvCMBSE74L/IbyFvWlaDyLVKOuioBfFVg97ezTP&#10;tti81CZb6783wsIeh5n5hlmselOLjlpXWVYQjyMQxLnVFRcKztl2NAPhPLLG2jIpeJKD1XI4WGCi&#10;7YNP1KW+EAHCLkEFpfdNIqXLSzLoxrYhDt7VtgZ9kG0hdYuPADe1nETRVBqsOCyU2NB3Sfkt/TUK&#10;jll62KwnP3t9iO/x3m+vl7TvlPr86L/mIDz1/j/8195pBdMY3l/CD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evKrEAAAA2wAAAA8AAAAAAAAAAAAAAAAAmAIAAGRycy9k&#10;b3ducmV2LnhtbFBLBQYAAAAABAAEAPUAAACJAwAAAAA=&#10;" path="m81,542r,l76,542r,l73,539r-1,-3l69,536r,l69,533r,-2l72,529r,l74,524r,l77,523r4,-1l81,522r2,-1l84,518r,l84,515r-1,-6l83,509,81,496r-2,-5l76,486r,l73,480r-1,-3l70,472r,l68,456,64,439r,l59,419,55,399r,l54,394r,-5l54,389r,-4l54,385r-1,-8l53,377r1,-3l54,374r-2,-4l52,370r,-4l52,366r1,-4l53,362r,-5l53,357r,-8l53,349r,-5l54,342r2,-6l56,336r3,-8l60,321r2,-10l63,300r,l65,297r2,-5l69,286r,-6l69,280r1,-14l69,258r,-6l69,252r-2,-5l64,245r,l64,240r,-5l64,235r-2,l61,234r,l61,232r1,-1l63,229r1,-1l64,228r-1,-1l61,226r-1,-1l59,223r,l59,219r,-2l59,217r,-2l59,213r,l59,210r,l59,207r,l59,206r1,-1l60,205r-1,-3l59,200r,l60,199r,-3l60,196r-1,-2l59,192r,l59,188r1,-5l60,183r4,-16l65,154r,l67,144r-2,-9l64,119r,l63,115r-1,-6l62,109r-1,-3l59,104r-2,-4l54,98r,l58,92r2,-6l62,79r1,-6l63,73r,-12l62,49r,l64,47r1,-2l67,41r,-3l67,38r,-6l65,27,62,20,57,12,52,6r,l48,2,45,,44,r,l40,2r,l31,9r,l27,7,21,6,14,5,8,6r,l3,7,2,8,,9r,l2,10r1,2l4,15r,l10,20r5,5l15,25r-2,2l13,27r1,l15,27r,l14,32r,l15,31r,-2l15,29r,l15,32r,1l17,35r,l16,38r,2l13,42r-1,3l11,46r,2l11,48r,1l12,51r1,l13,52r,l13,53r-1,5l12,58r,1l13,61r,l12,62r-1,2l11,64r1,1l13,66r,l13,68r-1,3l13,72r,2l13,74r2,3l18,78r2,1l23,83r,l23,86r2,5l25,91r-5,4l18,96r-1,3l17,99r-1,5l15,108r-1,11l14,119r-1,5l12,126r-5,6l7,132r-3,4l3,139r,3l3,142r,3l3,150r2,4l7,157r,l9,158r2,1l11,159r,3l11,167r1,9l13,185r,8l13,193r,9l12,212r,l10,220r-2,9l8,229r1,7l9,236r,9l9,245r-1,2l8,247r,4l9,256r,l9,259r1,6l10,265r-1,7l9,272r-1,2l8,279r,l9,284r,l10,301r,l13,348r,l14,360r,12l14,372r-1,4l13,382r,l15,388r3,6l18,394r3,13l21,407r3,12l27,432r,l32,444r3,13l35,457r1,15l36,472r1,8l37,489r,l37,492r,l37,495r2,3l39,498r,3l37,503r-1,2l36,508r,l36,510r1,5l37,515r-2,6l30,524r,l27,526r-4,2l23,528r-6,3l17,531r-4,l13,531r-1,2l11,535r-1,4l11,544r,5l11,549r14,2l32,552r5,3l37,555r,l36,555r,1l36,556r1,1l39,559r,l37,560r,l37,562r-1,1l35,567r,l32,572r-4,3l28,575r-1,1l25,577r,l23,578r-1,2l22,580r1,-1l25,578r,l58,578r,l58,578r,l58,578r,l61,575r4,-3l65,572r4,-4l72,563r,l76,562r3,-2l79,560r3,-3l84,553r,l84,550r,-3l81,542r,l81,542r,xe" fillcolor="#c2c1c5" stroked="f">
                                <v:path arrowok="t" o:connecttype="custom" o:connectlocs="43815,340360;46990,332740;53340,327025;46355,304800;37465,266065;34290,244475;33020,232410;33655,221615;39370,197485;43815,177800;40640,155575;38735,147320;38100,142875;37465,135255;38100,130175;38100,124460;40640,106045;40005,73025;34290,62230;39370,31115;42545,20320;28575,0;17145,4445;0,5715;9525,15875;8890,20320;9525,20955;6985,29210;8255,33020;7620,39370;7620,45085;14605,52705;10795,62865;7620,80010;1905,92075;6985,100965;8255,128270;5715,149860;5715,162560;5080,177165;8255,220980;9525,246380;17145,274320;23495,310515;24765,318135;23495,327025;10795,337185;6985,345440;23495,352425;23495,355600;17780,365125;13970,368300;36830,367030;45720,357505;53340,351155" o:connectangles="0,0,0,0,0,0,0,0,0,0,0,0,0,0,0,0,0,0,0,0,0,0,0,0,0,0,0,0,0,0,0,0,0,0,0,0,0,0,0,0,0,0,0,0,0,0,0,0,0,0,0,0,0,0,0"/>
                              </v:shape>
                              <v:shape id="Freeform 52" o:spid="_x0000_s1076" style="position:absolute;left:42259;top:2800;width:1035;height:3708;visibility:visible;mso-wrap-style:square;v-text-anchor:top" coordsize="163,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d4ysUA&#10;AADbAAAADwAAAGRycy9kb3ducmV2LnhtbESPT4vCMBTE7wt+h/CEva2pHkSqUcQ/iwuCrBHx+Gie&#10;bbF5KU2s3f30G2HB4zAzv2Fmi85WoqXGl44VDAcJCOLMmZJzBSe9/ZiA8AHZYOWYFPyQh8W89zbD&#10;1LgHf1N7DLmIEPYpKihCqFMpfVaQRT9wNXH0rq6xGKJscmkafES4reQoScbSYslxocCaVgVlt+Pd&#10;Ktjo5e/lMDl9tvu13tPuS9/PWiv13u+WUxCBuvAK/7d3RsF4BM8v8Q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l3jKxQAAANsAAAAPAAAAAAAAAAAAAAAAAJgCAABkcnMv&#10;ZG93bnJldi54bWxQSwUGAAAAAAQABAD1AAAAigMAAAAA&#10;" path="m160,267r,l158,260r,l155,248r-2,-13l148,209r,l145,202r-2,-7l143,195r-3,-7l137,181r,l135,173r,-9l131,147r,l132,144r2,-1l134,143r-3,-9l127,124r,l125,112r-1,-6l122,103r,l120,99r-3,-1l111,96r-7,-3l98,90r,l101,90r2,-3l108,82r,l110,78r1,-5l112,68r,-4l112,64r,-7l112,51r-1,-5l108,41r-4,-8l98,26r,l98,20,95,15,92,10,88,7r,l83,3,78,1,73,,68,r,l66,7r-3,5l57,22r,l46,25r-9,2l37,27r-3,l32,28r,1l32,29r,2l33,31r2,l35,31r6,3l41,34r3,4l44,38r2,2l46,40r3,4l51,46r,l54,52r,l54,60r,l54,66r2,4l59,79r,l60,85r1,2l61,87r2,2l66,89r,l63,91r-3,2l60,93,49,96r-4,2l41,101r,l39,105r-2,5l35,122r,l32,134r-2,11l30,145r,l29,147r,l29,149r,3l29,152r-2,4l26,163r,l25,159r-2,-5l22,151r,-3l22,148r1,-1l24,144r,l25,142r1,-4l26,134r1,-3l27,131r4,-6l32,121r,-2l32,118r,l30,119r-2,3l25,125r,l27,118r,l32,114r2,-4l34,105r,l33,105r-1,l30,108r,l27,111r-3,5l24,116r-2,2l22,119r,l22,115r2,-5l24,110r1,-2l27,105r1,-2l29,101r,l29,98r-2,l26,99r-2,2l24,101r-3,7l17,115r,l17,116r,1l17,117r,-3l17,111r1,-5l19,103r,-2l19,98r,l17,99r-1,3l12,108r,l11,114r-1,7l10,121,8,117,6,114,3,111r-1,l,112r,l3,118r4,7l7,125r1,5l10,137r,l9,142r,6l9,148r2,4l12,157r,l13,169r1,6l17,180r,l19,187r,l21,190r1,4l22,194r,1l24,196r,l26,200r,l27,202r1,2l28,204r3,l33,202r4,-6l37,196r4,-8l44,180r3,-24l47,156r2,14l51,176r,6l51,182r,5l51,189r,1l51,190r,4l51,198r,l51,201r-1,3l51,206r,l50,208r-1,1l49,214r,l46,224r-1,4l44,232r,l44,234r1,2l45,236r-1,4l44,245r,l44,250r,l41,253r-1,5l38,263r,4l38,267r-1,l37,269r,l37,277r,9l38,293r1,8l39,301r3,11l45,324r,l50,347r4,13l55,374r,l55,380r,2l56,385r,l55,387r,l56,389r,l56,391r,1l56,393r,l56,395r,l56,396r,l56,399r,3l56,408r,l59,433r,l60,451r,l61,462r,10l61,472r,10l61,488r,l60,494r,l59,499r,l56,509r-1,5l55,521r,l56,521r,l56,521r,3l55,525r-1,3l54,530r,l55,533r1,2l56,535r4,2l61,537r2,l63,537r1,3l64,541r,l63,542r-4,l54,543r,l55,545r1,l56,546r,1l56,547r-1,l55,548r,l56,550r3,2l59,552r1,1l61,555r,l61,560r,l61,564r,l59,568r-2,3l57,571r-1,2l56,578r,l56,578r,l56,578r,1l56,579r,l56,580r,l56,580r,l56,580r,1l55,581r,l56,584r,l56,581r,l61,581r5,l66,581r37,l103,581r,l103,582r,l104,582r,l104,582r1,l105,582r-1,l104,581r,l104,581r-1,-1l102,580r,l103,579r-1,-1l101,576r-1,-1l100,575r1,l102,575r,l99,572r-2,-3l91,562r,l92,558r-2,-3l90,555r3,-2l94,552r,l94,549r-1,-1l91,547r,l88,545r-1,-3l87,542r,-1l86,540r,l87,538r,-3l87,535r1,1l88,536r2,-8l91,520r,l93,514r1,-6l94,501r-1,-6l93,495r-1,-4l91,488r,l91,484r1,-7l92,477r,-8l92,469r-1,-5l91,460r,l93,454r,l97,433r4,-19l101,414r,-5l102,406r,l101,404r,l102,398r1,-3l102,393r,l103,388r1,-5l104,383r,-2l104,381r1,-2l106,376r,l106,374r,l107,363r1,-11l108,352r4,-20l112,332r4,-15l120,302r,l120,292r,l120,280r-1,-11l119,269r1,-2l120,265r,l119,264r,-3l120,260r,l117,260r,-1l117,259r,-2l117,254r-2,-2l115,252r,-11l115,241r1,l117,240r,l117,236r-1,-3l113,225r,l112,215r-1,-8l111,207r,-7l112,194r3,-12l115,182r1,-19l116,163r4,26l124,202r3,11l127,213r3,5l134,222r,l138,232r,l143,244r1,6l145,255r,l145,264r-1,6l144,270r,3l145,276r3,7l148,283r1,8l150,293r3,3l153,296r-1,1l152,298r,l154,298r3,-1l157,297r2,-2l161,292r,l162,291r,-4l163,279r,l163,275r,l162,271r-2,-4l160,267r,l160,267xm153,289r,l153,283r,-5l153,278r1,1l154,279r,5l155,287r,l154,289r-1,l153,289r,l153,289xe" fillcolor="#404040 [2429]" stroked="f">
                                <v:path arrowok="t" o:connecttype="custom" o:connectlocs="90805,123825;85090,90805;74295,62230;70485,46355;62230,16510;43180,0;20320,18415;29210,25400;35560,44450;38100,59055;20320,85090;16510,103505;15875,90170;19050,75565;20955,66675;13970,73025;16510,62865;10795,70485;6985,72390;4445,79375;7620,99695;13970,123825;23495,124460;32385,118745;32385,130810;28575,149860;24130,169545;26670,198120;35560,244475;35560,250825;38100,286385;37465,316865;34290,335280;40640,342900;35560,347345;38735,352425;35560,367030;35560,368300;41910,368935;66675,369570;64770,367030;57785,356870;57785,347345;55880,340360;58420,311785;57785,292100;64135,256540;66675,240665;73660,201295;76200,168275;73025,160020;71755,142875;76200,120015;91440,158750;94615,184785;100965,187325;101600,169545;97790,177165" o:connectangles="0,0,0,0,0,0,0,0,0,0,0,0,0,0,0,0,0,0,0,0,0,0,0,0,0,0,0,0,0,0,0,0,0,0,0,0,0,0,0,0,0,0,0,0,0,0,0,0,0,0,0,0,0,0,0,0,0,0"/>
                                <o:lock v:ext="edit" verticies="t"/>
                              </v:shape>
                              <v:shape id="Freeform 53" o:spid="_x0000_s1077" style="position:absolute;left:24396;top:3282;width:1353;height:3322;visibility:visible;mso-wrap-style:square;v-text-anchor:top" coordsize="213,5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laucIA&#10;AADbAAAADwAAAGRycy9kb3ducmV2LnhtbESPQWvCQBSE74X+h+UVvBTdVEuQ1FVEELxIMa33R/aZ&#10;pGbfhn1bjf++Kwg9DjPzDbNYDa5TFwrSejbwNslAEVfetlwb+P7ajuegJCJb7DyTgRsJrJbPTwss&#10;rL/ygS5lrFWCsBRooImxL7SWqiGHMvE9cfJOPjiMSYZa24DXBHednmZZrh22nBYa7GnTUHUuf52B&#10;99eO8qMVmobPUstJ9uf5z96Y0cuw/gAVaYj/4Ud7Zw3kM7h/ST9A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OVq5wgAAANsAAAAPAAAAAAAAAAAAAAAAAJgCAABkcnMvZG93&#10;bnJldi54bWxQSwUGAAAAAAQABAD1AAAAhwMAAAAA&#10;" path="m213,132l175,111r,l175,111r,l175,107r,-1l174,105r,l171,105r,l171,105r,l170,104r,l168,104r,l168,104r-1,l165,100r,l163,100r-1,2l162,102r,-2l161,99r,l159,98r-3,l156,98r-1,2l110,77r,l110,74r,l110,71r,l111,67r,l114,62r,l116,59r,l117,59r2,l119,59r1,3l120,64r,5l120,73r,l122,77r1,1l123,78r,l123,77r,l123,77r1,l124,77r1,1l125,77r,l125,77r1,1l126,78r1,2l127,80r,l127,80r-1,-3l126,77r1,1l128,82r,l129,82r,l130,82r,-2l130,80r2,2l132,80r,l132,80r-2,-3l130,77r,-1l131,74r1,-4l132,70r2,-8l134,62r,-6l133,53r-2,-4l131,49r-2,-2l129,47r,l129,47r-2,-2l125,44r,l121,45r-1,l120,45r,l120,45r-1,-3l120,40r,l122,32r,l122,29r,l122,31r,l122,25r-1,-5l121,20r-2,-2l117,16r,l114,11r,l116,12r1,l117,12r-2,-1l112,9r,l110,8,107,4r-3,l102,4r,l97,5,93,9r,l90,11r,l87,15r-3,2l84,17r-2,5l82,22r-2,l80,22r,1l79,24r,l79,24r-1,1l78,25r1,4l82,35r,l83,35r,l83,37r,l83,39r,l83,40r,l82,42r,l83,42r,2l83,44r-1,3l82,47r,4l83,56r,l85,63,57,49r,l57,47r,l46,40r,l37,39r,l36,39r,l31,37r,l31,37r,l13,59r,l12,59r,l4,55r,l4,55r,l5,52r,l8,53r4,-2l12,51,21,32,31,10r,l31,8,30,3,28,2,26,1,23,,20,1r,l16,8,9,22,,46r,l2,49r1,2l2,55r,l2,56r,l13,62r1,l14,62,31,39r,l31,39r,l36,42r,l36,44r,l42,49r,l53,55r,l55,53,87,71r,l88,74r1,3l89,77r3,l93,77r,l92,80r-2,3l89,85r,l87,89r-3,l84,89r-2,l82,89r-5,l72,90r-4,2l68,92r-4,1l63,97r-5,3l58,100r-5,5l49,110r,l46,111r,1l46,112r,5l46,117,36,127r,l21,144r,l21,148r-1,3l20,155r,l21,168r5,19l26,187r2,6l31,199r5,9l36,208r-1,2l35,210r-2,3l35,214r,l36,216r2,6l38,222r3,1l43,223r,l52,220r,l52,221r,l52,221r,l51,223r-3,5l46,233r,l44,233r-1,l43,233r-2,2l39,238r,l36,247r-1,6l36,256r,1l36,257r,1l35,261r,l36,264r3,5l39,269r7,6l49,279r,l51,293r,18l51,311r,43l51,354r,5l51,361r,l51,364r,l49,377r,l46,387r,10l44,405r,l44,455r,l43,462r,4l43,466r1,6l44,479r,l41,486r,2l41,491r,l43,494r,l42,500r,l43,502r,l41,509r,l41,515r1,2l43,519r,l48,521r7,1l55,522r3,l61,521r3,-2l64,519r2,-2l66,516r,-2l66,514r,-4l66,510r,-6l66,504r1,l67,501r,l67,499r,l68,497r,-2l68,495r-1,-2l67,493r1,l68,493r,l67,487r,l68,484r1,-4l69,480r,-4l68,469r,l67,464r-1,-5l66,459r1,-3l68,452r,l67,420r,l67,412r,l67,411r,-1l67,410r-1,-4l66,406r1,-2l67,404r1,-9l68,395r3,-11l71,384r,-2l71,381r,l69,377r,l77,344r,l82,325r3,-23l85,302r3,-19l89,278r,l92,278r,l95,291r7,27l102,318r7,30l114,370r,l115,374r1,3l116,377r-1,1l116,379r,l117,381r1,1l118,382r1,10l121,408r,l125,426r4,11l129,437r1,9l132,457r2,23l134,480r1,8l136,491r,l136,493r,l136,493r-1,4l134,501r,l135,502r,5l135,509r,l134,510r,4l134,514r1,2l136,517r,l139,519r5,1l144,520r2,-1l146,520r,l154,521r,l155,522r3,l158,522r13,1l171,523r4,-1l175,522r,-1l175,521r,-2l175,519r,-2l174,515r-1,-1l173,514r-7,-6l166,508r,-1l166,507r-1,-3l165,504r-1,-2l164,502r-1,-2l163,500r,-1l163,497r,l161,493r,l159,479r,l159,477r-1,-1l156,475r,l151,447r,l151,442r-1,-7l150,435r-2,-16l148,407r,l144,404r,l146,397r,l144,392r,-1l141,387r,-6l141,381r,-4l141,377r-2,-6l139,366r,l136,290r,l138,288r1,-2l139,286r2,-1l141,285r3,-3l144,279r-3,-17l141,262r-2,-13l139,249r,-3l138,246r-2,-4l136,242r,-4l136,238r,-3l135,233r,-2l135,231r-5,l130,231r,-1l130,230r-1,1l129,231r-2,-3l127,228r1,-1l128,227r,l127,222r-2,-5l125,217r-2,l123,217r-1,-2l122,215r,-2l122,213r2,-5l125,202r,l125,200r,l125,197r,l125,194r,l127,183r,l128,177r,l127,176r,l130,173r2,-2l134,168r,l135,173r1,6l138,184r,l143,194r1,5l144,199r2,2l148,201r,l151,200r3,-3l154,197r2,-3l160,188r3,-11l167,162r,l171,140r,l175,137r3,-2l178,135r-2,-2l175,133r,l175,128r,l174,126r,-1l174,125r1,-6l210,137r,l212,137r,l213,135r,l213,133r,-1l213,132r,l213,132xm124,45r,l125,45r2,1l127,46r1,1l128,47r-2,-1l124,45r-2,l122,45r2,l124,45r,l124,45xm135,142r,l135,142r,l135,142r,l135,142r,l135,142xm141,104r,l141,102r,l138,99r-5,-2l144,102r,l141,104r,l141,104r,xm49,200r,l48,200r-6,-8l42,192r-1,3l41,195r-3,-9l36,175r,l36,164r-1,-9l35,155r,-1l36,152r6,-5l42,147,55,137r,l58,141r2,l60,141r3,-2l63,139r1,7l64,151r3,8l67,159r1,14l69,180r,l69,180r-1,3l68,183r1,6l69,189r,4l69,193r-2,l67,193r-4,l62,193r,l60,193r,l57,195r-4,5l53,200r-4,1l49,201r2,l49,200r,l49,200r,xm117,91r,l116,92r,l114,89r-2,-5l128,93r,l120,91r-3,l117,91r,l117,91xm155,152r,l151,161r-1,1l150,162r,-4l150,147r,l149,133r,l150,133r,l153,129r,-1l151,127r,l148,120r,l148,118r,l149,119r,l154,125r4,2l158,127r,2l158,129r,3l158,132r-2,3l156,135r,2l158,140r,l158,141r,l155,152r,l155,152r,xm155,110r-1,l153,107r,l151,106r4,1l155,107r,3l155,110r,l155,110xe" fillcolor="#c2c1c5" stroked="f">
                                <v:path arrowok="t" o:connecttype="custom" o:connectlocs="108585,66675;102235,62865;70485,42545;77470,48895;80010,49530;82550,52070;85090,39370;76835,28575;77470,19685;71120,5715;53340,10795;52070,22225;52705,27940;29210,25400;2540,34925;19050,1905;1270,34925;22860,27940;59055,48895;43180,58420;22860,80645;22860,132080;33020,139700;26035,149225;24765,170815;32385,231140;27940,304165;26035,323215;41910,327660;43180,314325;43180,297815;42545,260350;43815,239395;64770,201930;74930,242570;86360,311785;85090,326390;100330,331470;109855,326390;103505,315595;95250,276225;89535,239395;91440,177165;85725,146685;80645,140970;79375,127000;85090,106680;97790,125095;111125,84455;135255,85725;80010,29210;85725,90170;89535,66040;22860,104140;40005,88265;43815,122555;31115,127635;81280,59055;95250,93345;94615,75565;100330,88900;98425,67945" o:connectangles="0,0,0,0,0,0,0,0,0,0,0,0,0,0,0,0,0,0,0,0,0,0,0,0,0,0,0,0,0,0,0,0,0,0,0,0,0,0,0,0,0,0,0,0,0,0,0,0,0,0,0,0,0,0,0,0,0,0,0,0,0,0"/>
                                <o:lock v:ext="edit" verticies="t"/>
                              </v:shape>
                              <v:shape id="Freeform 54" o:spid="_x0000_s1078" style="position:absolute;left:40005;top:3162;width:882;height:3442;visibility:visible;mso-wrap-style:square;v-text-anchor:top" coordsize="139,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4K2sUA&#10;AADbAAAADwAAAGRycy9kb3ducmV2LnhtbESPW2sCMRSE3wv9D+EUfKvZWhFZzUopeEEKxa2Cj4fN&#10;2QvdnGyTuK7/vikIfRxm5htmuRpMK3pyvrGs4GWcgCAurG64UnD8Wj/PQfiArLG1TApu5GGVPT4s&#10;MdX2ygfq81CJCGGfooI6hC6V0hc1GfRj2xFHr7TOYIjSVVI7vEa4aeUkSWbSYMNxocaO3msqvvOL&#10;UfDxeT6UbjO1P9vNrcewfz3N9Vap0dPwtgARaAj/4Xt7pxXMpvD3Jf4A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3graxQAAANsAAAAPAAAAAAAAAAAAAAAAAJgCAABkcnMv&#10;ZG93bnJldi54bWxQSwUGAAAAAAQABAD1AAAAigMAAAAA&#10;" path="m139,250r,l138,249r-1,l134,249r-10,16l123,265r,l123,262r,-1l123,261r4,-9l127,252r1,-2l127,249r-3,-2l124,247r-2,-1l122,246r8,-24l130,222r4,-1l134,221r1,-1l138,214r,l139,212r,-2l138,207r,l135,206r,-5l134,200r,l137,191r,l138,183r,l137,181r-2,-2l135,176r,l135,173r,l134,172r,-1l134,171r,-3l134,168r,-1l134,165r,l130,161r,l130,158r2,l132,158r-2,-2l129,153r,l123,133r,l124,130r,l123,129r-1,-1l122,128r-6,-22l116,106r,-1l115,100r,l112,97r-3,-5l109,92r-5,l104,92r-1,-1l103,91,98,90r,l97,88r,l97,88,96,86r,l87,84r,l83,83,81,82r,l81,73r,l78,71r-4,l74,71r,l74,71,72,63r1,l73,63r,l73,61r,l73,59r,l73,58r,l73,56r,l74,55r2,-2l76,53r1,-4l77,43r,l77,41r-1,l76,41r1,l77,41r,l77,41r,l76,40r1,l77,40r,-3l77,37r-1,l76,37r1,-1l77,36r,l76,36r,l78,34r,l78,31r,l77,28r,l75,22,73,16,69,11r,l65,6,60,2r-6,l54,r,l50,,49,,47,2,46,4r,l43,8r-3,4l36,16r,l36,23r-1,7l35,36r,l34,40r-2,2l32,42r2,2l36,47r,l36,48r,l36,49r-1,1l35,50r1,l36,51r,l36,51r2,2l38,53r,2l38,55r,l38,55r1,l39,55r1,l40,55r1,3l44,64r,l45,68r4,5l49,73r5,4l54,77r-7,6l44,88r,l41,92r-1,2l39,99r,l32,104r,l30,105r-1,1l29,106r-3,2l26,108r-2,4l24,113r-2,2l22,115r-2,1l19,119r,l18,125r,l17,134r,l17,137r,2l17,139r,1l17,141r,l17,143r-3,5l14,148r-1,3l13,151r-1,2l12,153r,1l12,154r,l12,155r-2,l10,155r,2l10,161r,l10,164r,l10,167r2,1l12,168r-2,2l10,170r,1l10,172r,l10,175r,l5,179r,l5,182r2,5l7,187r,4l8,196r,l12,198r,l12,200r,l13,210r,l12,212r-2,3l10,215r2,5l12,220r2,2l14,222r,l14,224r,l14,225r,l14,225r3,2l17,225r,l17,227r1,3l18,230r1,4l19,234r,2l19,236r1,1l22,237r,l20,239r,l20,240r,l20,243r,l22,246r1,1l23,247r1,1l24,248r2,7l25,256r-2,1l18,241r,l17,241r-3,l14,241r,l12,243r,1l12,247r,l17,262r,l18,262r1,l19,262r1,3l19,269r,l19,265r,l17,263r-3,2l12,258r1,-2l12,252r,l12,250r-2,l10,250r,l5,254r-2,3l3,257r-1,5l2,264r1,5l3,269r2,8l8,280r,l5,282r,l4,283r,3l4,286,,290r,l1,292r,1l4,297r,l7,304r1,5l8,309r4,4l13,315r,l14,315r,-1l14,314r2,-5l18,307r,l19,312r3,3l22,315r1,l23,314r11,36l34,350r,42l34,392r1,8l35,400r,11l35,411r3,44l38,455r1,29l39,484r,5l39,489r-3,6l36,495r,2l38,499r1,3l39,502r-1,4l38,506r,1l38,508r,l35,512r,l32,516r-1,3l31,519r,6l30,525r,l30,528r,l31,532r3,1l34,533r5,1l46,534r,l52,533r3,-1l55,532r2,-5l57,527r3,-1l62,525r,l67,524r,l68,522r,-2l68,520r,-3l68,517r,-1l69,514r,l68,510r,l69,507r,l71,506r,l71,504r,l69,497r-2,-7l67,490r,-1l68,487r1,-2l69,485r,-16l69,453,67,428r,l66,408r,-15l66,393r1,-5l68,384r,l68,369r,-11l68,349r,l71,328r,l77,353r,l83,386r,l83,391r,l85,397r,l85,403r,l85,410r1,8l86,418r4,16l90,434r7,41l97,475r,14l97,489r1,3l99,495r,l98,499r-1,7l97,506r,1l97,510r1,4l98,514r1,4l99,518r,6l99,524r2,2l101,526r,l101,532r,l103,533r,1l103,534r,l104,535r,l105,536r2,4l107,540r5,1l120,542r,l127,541r5,-1l132,540r2,-1l134,539r,-4l134,535r,-1l134,534r,l134,532r,-6l134,526r-1,-6l132,519r-2,-3l130,516r,-5l130,511r,-4l130,503r,l130,502r,-3l130,499r-1,-6l128,485r,l125,465r,l120,428r,l120,421r2,-4l122,417r-5,-23l117,394r-1,-6l116,388r,-4l117,375r,l110,327r,l110,327r,l111,326r,l116,321r,l116,322r,l118,322r,l120,320r,-2l120,318r2,9l122,327r1,1l127,328r,l130,326r4,-5l134,321r1,-2l135,318r,l137,304r,l137,298r,-5l137,293r-5,l132,290r,-1l130,286r,l137,276r,l138,272r1,-1l139,269r,l138,268r-3,l134,269r-5,8l129,276r-1,1l127,272r12,-17l139,255r,-1l139,252r,-2l139,250r,l139,250xm97,219r,l99,213r,l99,211r,-4l99,207r,l99,207r,-2l99,205r4,-5l103,200r1,-3l104,197r1,-1l105,196r1,-2l107,190r,l108,183r,-4l108,179r2,l110,179r3,2l113,181r-1,5l112,186r,3l113,190r,l112,196r,l112,197r,l113,198r,l112,201r-1,l111,201r-1,3l109,206r,l109,212r,l110,213r4,2l114,215r-2,13l112,228r-1,4l111,232r-3,l108,232r,-3l108,229r-1,-5l106,222r-1,-1l105,221r-6,4l99,225r,-3l99,222r-1,-1l97,221r,l97,219r,l97,219r,xm26,196r2,-2l28,194r2,-4l30,190r,-1l29,186r,-2l29,184r,-1l29,181r,l31,178r,l32,175r,-3l34,168r,l36,176r,l36,179r2,3l38,182r-2,1l36,184r,l36,191r,l35,204r,l35,207r,l34,207r,l34,207r,l31,210r-1,l30,207r-1,-2l29,205r-3,l25,196r,l26,196r,l26,196r,xm34,318r,l34,327r,l34,329,31,319r,l34,318r,l34,318r,xe" fillcolor="#404040 [2429]" stroked="f">
                                <v:path arrowok="t" o:connecttype="custom" o:connectlocs="80645,160020;85725,139700;86995,121285;85090,106680;81915,97155;73025,63500;61595,55880;46990,45085;46355,36830;48895,26035;48895,22860;46355,10160;29210,2540;21590,27940;24130,33655;27940,40640;24765,62865;12700,73660;10795,89535;6350,98425;6350,108585;5080,124460;8890,140970;11430,146050;12700,152400;11430,153035;12065,166370;7620,160020;3175,175895;2540,188595;11430,194945;22225,254000;24130,316865;19685,329565;33020,338455;43180,330200;45085,320040;42545,271780;45085,208280;54610,265430;61595,321310;64135,334010;71120,343535;85090,339090;82550,319405;77470,264795;69850,207645;77470,207645;86995,193040;88265,172085;88265,161290;62865,131445;67945,120650;71755,120650;69215,130810;68580,147320;61595,140335;18415,118110;22860,111760;22225,131445;15875,124460;19685,202565" o:connectangles="0,0,0,0,0,0,0,0,0,0,0,0,0,0,0,0,0,0,0,0,0,0,0,0,0,0,0,0,0,0,0,0,0,0,0,0,0,0,0,0,0,0,0,0,0,0,0,0,0,0,0,0,0,0,0,0,0,0,0,0,0,0"/>
                                <o:lock v:ext="edit" verticies="t"/>
                              </v:shape>
                              <v:shape id="Freeform 55" o:spid="_x0000_s1079" style="position:absolute;left:34283;top:3111;width:1302;height:3493;visibility:visible;mso-wrap-style:square;v-text-anchor:top" coordsize="205,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l0fMUA&#10;AADbAAAADwAAAGRycy9kb3ducmV2LnhtbESPzWrDMBCE74W8g9hAL6WRU2gIbmTThhZ8ycGJe1+s&#10;rW1qrRxL/kmfPioEchxm5html86mFSP1rrGsYL2KQBCXVjdcKShOX89bEM4ja2wtk4ILOUiTxcMO&#10;Y20nzmk8+koECLsYFdTed7GUrqzJoFvZjjh4P7Y36IPsK6l7nALctPIlijbSYMNhocaO9jWVv8fB&#10;KDhPf58uO3w8ldacv6O13g95cVHqcTm/v4HwNPt7+NbOtILNK/x/CT9AJ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XR8xQAAANsAAAAPAAAAAAAAAAAAAAAAAJgCAABkcnMv&#10;ZG93bnJldi54bWxQSwUGAAAAAAQABAD1AAAAigMAAAAA&#10;" path="m205,214r,l203,210r,l203,207r,l202,205r,l200,199r,l198,194r,l195,190r,l192,179r,l183,160r,l179,154r,l177,154r-1,1l173,156r,l169,160r-1,3l168,163r1,5l169,168r2,1l171,169r,1l171,170r1,4l172,174r,1l172,175r1,1l173,176r1,3l174,179r2,2l176,181r,1l176,182r1,3l177,185r,1l177,186r1,1l178,187r,2l179,190r,l181,194r,l183,200r,l191,216r,l192,218r,l194,221r,l195,221r3,l198,221r1,l199,221r,1l198,224r,l188,232r,l187,232r-2,-1l185,231,173,201r,l171,200r-2,1l167,202r-13,13l154,215r-1,-5l153,210r-3,l149,210r,l143,210r,l140,214r,l135,216r,l132,215r-8,-8l124,207,114,194r,l111,185r,l112,182r,l112,181r-1,-2l111,179r,-4l111,175r5,-9l116,166r4,-7l120,153r,l120,146r-3,-6l117,140r-2,-5l114,131r,l115,131r2,-1l119,129r,l117,128r,l117,114r,l117,107r,-5l116,98r-1,-5l115,93r-1,-3l110,88r-6,-4l104,84,95,83r,l95,81r,l93,68r,l95,67r,l97,67r1,-4l100,59r1,-5l101,54r2,-5l103,45r,l103,42r,-4l103,38r1,-2l104,36r-1,-8l103,28r1,-5l104,23r,l104,23r1,-1l106,21r,l105,18r-1,-2l102,13r,l102,13r,l99,8,96,6r,l91,2,88,r,l85,,81,,75,3r,l72,6,70,8r-4,6l66,14r-2,5l61,27r,l59,38r-1,9l58,47r1,7l59,62r,l58,70r,l54,76r,l53,82r,7l53,89r-7,3l46,92r-4,2l42,94r-2,3l38,98r-3,6l35,104r-7,11l28,115r-4,4l24,119r,1l25,123r,l19,131r-5,6l12,144r,l2,165r,l1,168,,170r1,4l1,174r1,7l5,187r4,11l9,198r8,17l23,224r,l31,240r,l35,244r1,2l40,247r,l45,247r2,-1l47,246r,3l47,249r,2l47,251r,l46,261r,l45,274r,5l45,279r,3l45,282r,5l45,287r,11l46,321r,l46,349r,18l46,367r,2l46,372r,l46,378r,l46,379r,l46,382r,l46,382r-1,10l42,411r,l41,441r,l38,441r,l36,453r,l36,470r,10l36,480r6,5l42,485r1,10l42,509r,l41,513r-1,2l36,518r,l36,518r-1,-2l35,516r-1,2l34,518r-3,l31,518r-1,1l30,519r-1,l28,519r,l28,521r,2l28,523r1,2l29,525r1,3l34,533r,l36,535r2,l38,535r2,5l40,540r3,1l46,544r3,l53,542r,l54,540r2,-2l56,528r,l57,520r1,-5l58,515r-1,-9l56,497r,l57,489r,l59,488r,l64,485r2,-5l66,480r4,-35l70,445r,-1l68,444r-1,-2l67,442r1,-9l70,414r,l70,394r,-12l70,382r,-3l71,376r,l72,367r,l74,356r3,-18l77,338r8,-37l85,301r,l87,340r,l88,379r,l87,382r,l87,384r1,3l88,387r-1,12l87,399r-2,2l85,401r,18l85,419r-3,30l82,449r-2,l80,449r,5l78,465r,l80,495r,l80,499r5,1l85,500r,10l85,510r,14l83,535r,l82,546r1,2l85,549r,l90,550r3,l97,549r,l110,542r,l115,541r4,-1l119,540r3,-1l124,538r,l124,534r,l124,531r,l122,530r,l122,528r,l122,526r,l120,525r,l119,525r,l117,524r,l115,524r,l115,524r,l115,524r-4,1l111,525r-1,l107,524r,l104,520r-2,-1l102,519r,-18l102,501r2,l104,501r2,-1l107,499r1,-5l110,491r,l114,458r,l114,455r-2,-1l111,454r,l114,433r,-17l114,396r,l114,392r1,-4l115,388r,-1l114,386r,l114,386r1,-3l115,383r,-2l115,373r,l117,362r3,-21l124,302r,l126,277r-1,-21l122,239r-2,-14l120,225r,2l120,227r,-3l120,224r12,7l132,231r,1l127,239r,l127,240r,4l127,244r2,l130,245r1,-1l137,237r,l138,239r,l142,239r,l145,236r,l146,234r,l149,232r,l149,231r,l149,231r2,-1l151,230r2,-3l153,227r3,l156,227r2,-2l158,225r,-1l156,222r,l154,220r,-2l154,218r,-2l154,216r14,-10l168,206r3,-1l171,206r,l183,232r,l185,236r2,l188,236r,l200,227r,l202,222r,-1l202,221r-1,-3l201,218r1,l202,218r3,-3l205,215r,l205,214r,l205,214r,xm92,83r,l92,82r,l92,81r,l92,83r,l92,83r,xm93,83r,l93,83r,l93,76r,l93,81r,l93,83r,l93,83r,l93,83r,xm105,21r,l105,22r-1,1l104,23r1,-4l105,19r-1,-1l103,14r,l105,18r,3l105,21r,l105,21xm104,21r,l103,16r,l104,19r,2l104,21r,l104,21xm61,62r,-1l61,61r,2l61,63r,2l61,62r,l61,62xm58,68r,l59,63r,l59,68r,l58,70r,l58,68r,l58,68r,xm41,229r,l38,225r,l31,215r-2,-8l24,196r,l20,185r-1,-9l19,169r,l28,159r,l36,145r,l39,148r,l42,148r,l46,145r2,3l48,148r5,12l53,160r6,26l59,186r-1,3l58,194r,l58,196r,2l59,198r,l59,205r,l58,207r,l58,212r,2l58,214r-2,2l56,216r-3,2l53,218r-7,7l46,225r-5,4l41,229r,l41,229xe" fillcolor="#c2c1c5" stroked="f">
                                <v:path arrowok="t" o:connecttype="custom" o:connectlocs="125730,123190;111760,98425;108585,107950;111760,115570;114935,123190;125730,140335;117475,146685;94615,133350;72390,123190;73660,105410;73025,83185;73025,59055;59055,43180;65405,26670;66675,13970;60960,3810;41910,8890;36830,44450;24130,62230;8890,86995;5715,125730;28575,156845;28575,177165;29210,233045;28575,248920;22860,304800;22225,327660;17780,330835;25400,342900;36195,330200;41910,304800;44450,250190;53975,191135;55880,245745;50800,288290;52705,339725;69850,344170;77470,336550;74295,332740;66040,330200;69850,311785;72390,248920;73025,236855;76200,144145;81915,154940;92710,148590;99060,144145;97790,137160;119380,149860;130175,136525;58420,51435;59055,51435;66040,14605;66675,13335;38735,38735;37465,40005;24130,142875;17780,100965;33655,101600;37465,130175;29210,142875" o:connectangles="0,0,0,0,0,0,0,0,0,0,0,0,0,0,0,0,0,0,0,0,0,0,0,0,0,0,0,0,0,0,0,0,0,0,0,0,0,0,0,0,0,0,0,0,0,0,0,0,0,0,0,0,0,0,0,0,0,0,0,0,0"/>
                                <o:lock v:ext="edit" verticies="t"/>
                              </v:shape>
                              <v:shape id="Freeform 56" o:spid="_x0000_s1080" style="position:absolute;left:30048;top:2806;width:1003;height:3798;visibility:visible;mso-wrap-style:square;v-text-anchor:top" coordsize="158,5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EBZ8AA&#10;AADbAAAADwAAAGRycy9kb3ducmV2LnhtbESPS4vCMBSF94L/IVzBnaYKFqlGKYKMLn2ALi/NtS02&#10;N6WJNfPvzcCAy8N5fJz1NphG9NS52rKC2TQBQVxYXXOp4HrZT5YgnEfW2FgmBb/kYLsZDtaYafvm&#10;E/VnX4o4wi5DBZX3bSalKyoy6Ka2JY7ew3YGfZRdKXWH7zhuGjlPklQarDkSKmxpV1HxPL9MhJR9&#10;v7iF5/F2Nzrsfu75YTHPlRqPQr4C4Sn4b/i/fdAK0hT+vsQfID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EBZ8AAAADbAAAADwAAAAAAAAAAAAAAAACYAgAAZHJzL2Rvd25y&#10;ZXYueG1sUEsFBgAAAAAEAAQA9QAAAIUDAAAAAA==&#10;" path="m158,572r,l157,569r,l157,569r,-1l155,565r,l151,559r-6,-5l145,554r-7,-5l138,549r,l138,549r2,-4l140,545r-3,-4l137,541r,-3l138,536r,l137,527r-3,-9l134,518r-3,-6l128,505r-5,-7l123,498r5,-23l128,475r2,-10l130,455r,l128,442r,-2l128,440r-4,-4l124,436r1,-4l125,424r,l125,415r-1,-8l124,407r,-39l124,368r1,-24l125,344r-1,-16l124,313r,l121,291r,l121,289r,-3l121,286r-2,-2l118,281r,l116,275r,l113,268r,l113,265r,l111,258r,l111,254r,l113,253r,-1l113,252r4,l118,249r,l119,244r,-6l118,225r,l116,205r,l123,206r,l133,209r,l138,209r2,l140,209r,-3l143,201r,l145,197r,-2l145,186r,l145,176r,-9l145,167r,-4l145,159r-3,-5l142,154r-2,-2l138,150r,l137,150r,-1l137,149r-2,-2l133,142r,l128,134r,l127,130r-2,-6l125,124r-1,l124,122r-1,l123,122r,-5l121,115r-1,-3l120,112r-7,-2l113,110r-2,-1l106,107r,l101,106r-2,l99,106r,-6l99,100,98,99,96,95r,l90,88,84,84r,l82,84r,-6l82,78r4,-4l86,74r1,-5l89,64r,l90,63r,l90,59r,-5l90,54r3,-6l93,48r,-3l92,43r,l90,43r-1,1l89,44,90,34r,l90,27r,l90,22r,l89,15r,l84,12r,l82,8r,l83,8r,-1l83,7r-2,l81,7,80,6r,l81,6r-1,l80,6,79,5r,l77,5r,l76,5r,l76,2r,l75,2r,l73,1r,l71,1r,l71,1,72,,71,r,l70,1r,l69,1r,l67,1r,l64,1r,l62,1r,l62,1r,l60,1r,l59,1r,l59,2r,l58,2r,l57,5r,l53,7r,l52,10r,l49,13r,l49,14r,l48,15r,l47,16r,l47,17r,l46,17r,l46,21r,l45,24r,l45,25r,l45,29r,1l45,30r,1l45,31r1,1l46,32r,2l46,34r,2l46,36r,1l46,37r,2l46,39r,1l46,40r1,1l47,41r,2l47,44r,l47,43r-2,1l45,44r-2,1l45,52r,l46,55r,5l46,60r1,3l47,64r,l49,64r,l49,71r,l52,77r,2l52,79r,l43,77r,l42,81r,l38,88r-1,7l37,95,36,93r,l32,96r,l29,96r,l28,97r-3,2l25,99r-2,2l23,101r-3,1l18,104r,l16,104r-1,2l13,111r,l10,119r-2,6l8,125,6,147r,l6,153r,5l8,166r,l5,172r,l6,174r2,4l8,178r3,4l14,194r,l16,199r2,6l22,210r,l22,221r,l23,243r,l20,251r,l20,254r2,5l22,259r3,6l29,268r,l29,268r,l29,272r,5l29,277r,7l29,286r,l29,290r,l28,291r,l25,304r,l25,310r-2,6l23,316r2,4l23,322r,l23,328r-1,5l22,333r1,5l23,341r,l25,344r,2l25,346r-2,9l23,355r,6l25,363r,l25,368r,l25,373r,l23,383r-1,5l20,394r,l22,400r,3l22,403r,7l22,410r-4,13l18,423r,8l16,433r,l15,438r-2,8l13,446,8,470r,l6,487r,16l6,503r2,10l8,521r,l8,527r-3,9l5,536r-4,6l,546r,l1,554r,l2,557r,3l2,560r3,1l5,561r,1l5,562r-2,5l2,573r,l2,580r,4l2,584r,4l3,590r,l6,593r8,4l14,597r4,1l23,597r6,-3l29,594r1,-1l31,592r1,-2l32,590r,-5l32,578r,l31,568r,l33,565r,l35,562r2,-1l37,561r1,-4l38,557r2,l40,556r,l40,550r,-10l40,540r-2,-7l38,530r,l37,527r,l45,502r,l48,490r1,-3l49,483r,l49,461r,l49,457r3,-6l52,451r,-9l52,442r7,-39l59,403r5,-14l69,375r,l75,360r2,-12l77,348r3,5l81,362r,l83,373r1,12l84,385r2,11l86,396r1,4l87,400r,8l87,412r2,5l89,417r1,6l90,425r,3l90,428r,4l92,436r,l92,440r,1l92,441r1,26l93,467r1,59l94,526r,9l94,541r,l96,546r3,3l99,549r-1,5l98,554r,2l98,556r,4l98,560r1,5l100,566r3,1l103,567r7,1l115,569r,l119,572r,-3l119,569r4,3l123,572r1,2l124,574r3,3l128,580r6,2l134,582r9,1l147,583r4,-1l151,582r4,-2l157,577r,l158,574r,-2l158,572r,l158,572xm49,152r,l45,152r,l42,142r,l37,133r-4,-9l33,124r-3,-8l30,116r-4,l26,116r-1,3l25,120r-5,4l20,124r-2,-4l16,117r-1,-5l20,109r,l23,109r2,l25,109r,-2l25,107r1,-1l29,104r,l31,102r2,l33,102r3,-1l42,100r,l43,100r3,1l46,102r,2l46,104r-3,l40,104r,l37,107r-2,3l35,110r,1l35,111r3,8l38,119r4,9l47,138r,l54,150r,l53,152r-4,l49,152r,l49,152xm101,158r,l101,158r,-1l101,157r2,-4l104,148r,-8l104,140r2,-14l107,120r,l110,117r1,-1l113,115r,l118,112r1,3l119,115r-3,2l116,117r-3,5l113,122r2,2l115,124r,1l116,124r,l118,117r,l119,115r,l121,116r,l121,119r2,3l121,125r,l121,131r,3l121,134r2,4l121,140r,l119,143r-2,5l117,148r-1,5l116,153r-1,1l113,154r,l108,157r,l101,158r,l101,158r,xe" fillcolor="#c2c1c5" stroked="f">
                                <v:path arrowok="t" o:connecttype="custom" o:connectlocs="92075,351790;87630,340360;82550,288925;78740,258445;76835,183515;71755,168275;75565,154940;88900,132715;92075,106045;85725,93345;78105,77470;62865,67310;52070,49530;57150,34290;57150,17145;52705,4445;48895,3175;45085,635;40640,635;37465,1270;31115,8890;29210,13335;29210,20320;29845,26035;29210,34925;33020,50165;22860,59055;11430,66040;3810,97155;8890,123190;12700,161290;18415,180340;14605,200660;15875,219710;14605,243205;11430,273685;5080,325755;1270,353695;1270,370840;18415,377190;20955,358775;25400,342900;31115,306705;43815,238125;54610,251460;57150,271780;59690,339725;62230,355600;78105,363220;95885,369570;28575,96520;15875,75565;15875,69215;26670,63500;22225,69850;31115,96520;66040,88900;75565,73025;74930,74295;76835,85090;71755,97790" o:connectangles="0,0,0,0,0,0,0,0,0,0,0,0,0,0,0,0,0,0,0,0,0,0,0,0,0,0,0,0,0,0,0,0,0,0,0,0,0,0,0,0,0,0,0,0,0,0,0,0,0,0,0,0,0,0,0,0,0,0,0,0,0"/>
                                <o:lock v:ext="edit" verticies="t"/>
                              </v:shape>
                              <v:shape id="Freeform 57" o:spid="_x0000_s1081" style="position:absolute;left:43459;top:2660;width:1162;height:3924;visibility:visible;mso-wrap-style:square;v-text-anchor:top" coordsize="183,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XjssgA&#10;AADbAAAADwAAAGRycy9kb3ducmV2LnhtbESP3UrDQBSE7wXfYTlC7+xGKVHSboIKoSKi9gfa3h2y&#10;p0lM9mzIrm3ap3cFoZfDzHzDzLLBtOJAvastK7gbRyCIC6trLhWsV/ntIwjnkTW2lknBiRxk6fXV&#10;DBNtj7ygw9KXIkDYJaig8r5LpHRFRQbd2HbEwdvb3qAPsi+l7vEY4KaV91EUS4M1h4UKO3qpqGiW&#10;P0ZB87nZ5s37224en/Pt1+l7mHwUz0qNboanKQhPg7+E/9uvWkH8AH9fwg+Q6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VeOyyAAAANsAAAAPAAAAAAAAAAAAAAAAAJgCAABk&#10;cnMvZG93bnJldi54bWxQSwUGAAAAAAQABAD1AAAAjQMAAAAA&#10;" path="m146,184r,l148,188r2,4l150,192r,l153,190r,l153,190r6,17l159,207r2,16l164,254r,l164,268r-1,11l161,286r,3l161,289r-4,6l156,299r-1,5l155,304r-1,13l154,321r1,2l155,323r,l159,323r,l159,326r,3l159,330r,l157,333r,2l157,337r4,l161,337r4,1l167,338r2,-1l169,337r4,-4l175,332r2,-2l178,327r,l181,317r,-6l181,305r,l181,299r-2,-4l181,282r,l183,252r,-20l183,224r,-6l183,218r-5,-22l176,181r,l175,176r,l178,173r3,-3l181,165r,l175,148,165,122r,l159,110r-4,-9l153,97r-3,-3l141,90r,l130,87r-8,-3l110,84r,l108,82r-1,-3l106,76r,-4l106,72r-1,-7l106,56r,l110,37r,-9l110,23r-2,-4l108,19r-2,-7l104,9,98,4,92,1,87,r,l81,,77,1,73,3,71,6r,l67,11r,l61,12r-6,3l51,19r,l49,22r,4l51,31r,3l51,34r3,1l57,35r2,l59,35r2,13l61,48r,8l61,60r,5l61,65r2,11l65,79r2,2l67,81r3,l70,92r,l48,101r,l44,104r-6,5l32,117r-2,3l28,125r,l24,138r-4,15l12,175r,l10,179r-1,2l8,181r1,1l9,182r5,6l14,188r-2,16l8,220,7,232r,l6,265,4,293r,l2,310,,315r2,8l2,323r2,12l8,342r,l12,345r,1l12,346r2,-1l14,345r,-3l14,342r5,3l19,345r5,1l24,346r,-1l24,345r,-3l22,341r-2,-3l20,338r-1,-5l18,329r,-6l18,323r1,-8l19,314r1,1l20,315r,9l21,329r1,3l22,332r2,1l26,335r,-3l26,329r,l26,323r-2,-6l24,311r,-6l24,305r-2,-3l21,301r-1,-3l20,292r,l21,283r3,-9l26,265r4,-13l30,252r4,-25l36,210r,l38,201r1,-2l41,198r,l42,198r,-3l43,190r,l46,199r1,7l48,212r,l47,227r,10l47,249r,l49,268r,6l48,279r,l46,287r-1,6l45,298r,l44,302r-2,8l40,317r,7l40,324r,13l40,341r-2,11l38,352r-2,8l35,370r-1,24l33,435r,l32,454r-1,8l31,462r14,-2l45,460r10,l55,460r1,2l57,468r,10l57,478r1,18l61,515r,l66,544r3,19l69,563r,5l68,574r-2,4l63,585r,l59,591r-6,6l48,603r-3,4l45,607r,7l45,617r2,1l47,618r9,l63,618r5,-1l68,617r7,-3l82,613r,l90,613r3,-2l94,608r,l94,602r-1,-3l92,596r,l90,593r,-4l90,585r-1,-5l89,580r-2,-8l85,561r,-17l87,528r,l90,499r1,-12l90,475r,l87,463r5,-3l92,460r2,-23l94,415r,-18l94,397r,-15l94,370r2,-10l96,360r-1,10l95,382r2,16l97,398r4,31l102,449r,l101,452r,2l101,455r1,2l102,457r12,2l124,460r,l124,471r3,11l129,496r,l134,506r3,9l138,521r-1,9l137,530r-3,7l132,541r-1,5l132,552r,l134,561r,10l134,571r,11l134,591r-2,8l134,602r,3l134,605r4,3l142,610r3,l150,608r,l154,603r3,-6l159,591r2,-9l161,582r-2,-8l159,568r-2,-7l157,553r,l156,546r-1,-5l153,530r,l153,521r1,-14l156,484r,l156,474r,-8l155,460r4,-3l159,457r-2,-11l156,435r-1,-9l155,426r1,-8l157,410r,-8l157,397r,l155,388r,l154,383r,-4l153,373r,l153,366r-2,-9l150,346r-1,-11l149,335r-1,-12l146,313r-2,-14l144,299r4,l150,299r,-1l150,298r,-27l149,251r-1,-19l148,232r-3,-28l145,181r1,3l146,184r,xe" fillcolor="#404040 [2429]" stroked="f">
                                <v:path arrowok="t" o:connecttype="custom" o:connectlocs="97155,120650;104140,161290;99060,189865;98425,205105;99695,211455;107315,213995;114935,201295;114935,179070;111760,114935;114935,104775;95250,59690;68580,52070;67310,35560;66040,5715;46355,1905;32385,12065;34290,22225;38735,38100;44450,51435;20320,74295;7620,111125;8890,119380;2540,186055;5080,217170;8890,217170;15240,217170;11430,205105;13970,210820;16510,205105;12700,189230;19050,160020;26035,125730;30480,134620;31115,173990;27940,191770;24130,223520;20320,288290;35560,293370;41910,345440;40005,371475;28575,391795;47625,389890;59690,382270;56515,368300;57150,316865;59690,277495;60960,228600;64770,285115;78740,292100;86995,327025;83820,350520;83820,380365;95250,386080;100965,364490;97155,336550;99060,295910;98425,270510;98425,246380;95250,219710;93980,189865;93980,147320" o:connectangles="0,0,0,0,0,0,0,0,0,0,0,0,0,0,0,0,0,0,0,0,0,0,0,0,0,0,0,0,0,0,0,0,0,0,0,0,0,0,0,0,0,0,0,0,0,0,0,0,0,0,0,0,0,0,0,0,0,0,0,0,0"/>
                              </v:shape>
                              <v:shape id="Freeform 58" o:spid="_x0000_s1082" style="position:absolute;left:44869;top:2933;width:628;height:3671;visibility:visible;mso-wrap-style:square;v-text-anchor:top" coordsize="99,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imu7wA&#10;AADbAAAADwAAAGRycy9kb3ducmV2LnhtbERPuwrCMBTdBf8hXMFFbKqCSDUVUQQXwdfgeGmubbG5&#10;KU2s9e/NIDgeznu17kwlWmpcaVnBJIpBEGdWl5wruF334wUI55E1VpZJwYccrNN+b4WJtm8+U3vx&#10;uQgh7BJUUHhfJ1K6rCCDLrI1ceAetjHoA2xyqRt8h3BTyWkcz6XBkkNDgTVtC8qel5dRQDi637XR&#10;1/OsjdudPfnR7XhUajjoNksQnjr/F//cB61gHsaGL+EHyPQ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XSKa7vAAAANsAAAAPAAAAAAAAAAAAAAAAAJgCAABkcnMvZG93bnJldi54&#10;bWxQSwUGAAAAAAQABAD1AAAAgQMAAAAA&#10;" path="m98,261r,l97,247r-3,-9l94,238,84,213,83,187r,l86,179r4,-7l90,169r,-6l90,163r,-7l88,150,84,140r,l81,132r-1,-6l79,114r,l78,108r-1,-4l74,100,71,98r,l67,98r-1,l65,100r,l65,94r1,-5l67,88r2,l69,88r7,l79,88r3,-3l82,85r,-2l82,82r,-3l82,77r,l83,74,82,72r,l83,72r1,-1l84,69r,l83,62r,l86,60r2,-1l88,56r,l86,50r,-4l86,46r,-3l86,37r,l88,37r,-3l88,28r,l88,24,86,20,83,19,81,17r,l79,14r-1,l78,14,77,11,75,6,71,3r,l67,,62,,57,,51,2,45,5,39,9r-5,6l30,22r,l25,37,23,49,22,60,20,75r,l16,95r-2,5l14,100r-4,5l8,112r-2,9l6,121,4,152,3,169r,13l3,182r,18l4,209r1,6l5,215r7,20l17,249r,l12,262r-2,14l8,284r,7l8,291r2,14l12,317r3,11l16,340r,l16,354r-1,16l14,388r,l10,403,8,414,5,428r,l3,455,,475r,l,481r,5l1,489r11,3l12,492r2,9l15,510r1,13l16,523r,14l15,548r-1,9l14,561r,l15,564r2,3l25,572r,l37,575r7,3l49,578r,l62,577r5,-2l69,575r,-2l69,573r,-3l69,569r-3,-2l66,567r10,l83,567r3,l88,566r,l88,563r,-5l88,555r-2,-3l86,552r-8,-1l75,548r-4,-2l71,546r-5,-3l62,538r-4,-3l57,532r,-3l57,529,56,494r,l59,492r1,l61,490r,l76,425r,l78,410r1,-13l82,368r,l83,349r1,-21l84,307r,l86,307r2,-2l90,304r,l94,297r4,-9l98,288r1,-12l98,261r,l98,261r,xm38,537r,l36,530,35,515r,l34,504r,l32,498r2,-3l34,494r1,-2l35,492r1,l37,490r1,-3l38,487r,10l38,515r,l38,527r,10l38,537r,l38,537xm86,272r,l86,276r-2,6l84,290r,l83,276r,l82,267r-1,-3l82,261r,l86,252r,l88,261r,l90,264r-2,3l86,272r,l86,272r,xe" fillcolor="#404040 [2429]" stroked="f">
                                <v:path arrowok="t" o:connecttype="custom" o:connectlocs="59690,151130;57150,109220;55880,95250;50165,72390;45085,62230;41275,63500;43815,55880;52070,52705;52705,46990;53340,43815;55880,37465;54610,29210;55880,21590;52705,12065;49530,8890;42545,0;24765,5715;14605,31115;8890,63500;3810,76835;1905,127000;10795,158115;5080,184785;10160,215900;8890,246380;1905,288925;635,310515;10160,332105;8890,356235;15875,363220;39370,366395;43815,361950;52705,360045;55880,354330;47625,347980;36830,339725;35560,313690;48260,269875;52070,233680;54610,194945;62230,182880;62230,165735;22225,327025;21590,314325;23495,311150;24130,327025;24130,340995;53340,184150;51435,167640;55880,165735;54610,172720" o:connectangles="0,0,0,0,0,0,0,0,0,0,0,0,0,0,0,0,0,0,0,0,0,0,0,0,0,0,0,0,0,0,0,0,0,0,0,0,0,0,0,0,0,0,0,0,0,0,0,0,0,0,0"/>
                                <o:lock v:ext="edit" verticies="t"/>
                              </v:shape>
                              <v:shape id="Freeform 59" o:spid="_x0000_s1083" style="position:absolute;left:26974;top:3130;width:680;height:3474;visibility:visible;mso-wrap-style:square;v-text-anchor:top" coordsize="107,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lb58IA&#10;AADbAAAADwAAAGRycy9kb3ducmV2LnhtbESPQYvCMBSE74L/IbwFb5rqoWrXtCyi4GEvWr0/m2db&#10;tnmpTbT1328WFjwOM/MNs8kG04gnda62rGA+i0AQF1bXXCo45/vpCoTzyBoby6TgRQ6ydDzaYKJt&#10;z0d6nnwpAoRdggoq79tESldUZNDNbEscvJvtDPogu1LqDvsAN41cRFEsDdYcFipsaVtR8XN6GAXL&#10;a+y+936xy/F2ubc9X8p83ig1+Ri+PkF4Gvw7/N8+aAXxGv6+hB8g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GVvnwgAAANsAAAAPAAAAAAAAAAAAAAAAAJgCAABkcnMvZG93&#10;bnJldi54bWxQSwUGAAAAAAQABAD1AAAAhwMAAAAA&#10;" path="m96,308r,l101,302r,l102,299r,-4l102,295r2,-6l104,285r-2,-6l102,279r,-12l102,258r,l102,248r3,-13l106,220r1,-12l107,208r-1,-10l105,191r-1,-9l104,182r,-23l102,132r,l101,121r-2,-8l94,106r-4,-5l90,101,70,89r,l73,89r,l79,89r,l82,87r6,l88,87r2,l91,86r1,-6l92,80r2,-5l95,73r,-2l95,71r,-2l95,66r,l95,64,93,57r,l90,50,89,46r,-4l89,42,88,35,85,26,80,18,75,10r,l72,6,68,3,61,,53,,47,3r,l45,5,42,9r-3,9l35,27r-1,9l34,36r,6l34,46r,4l32,55r-3,4l27,62r,l29,64r-2,3l25,69r,l25,70r2,1l29,73r,l30,73r1,l32,76r,l34,79r2,3l39,83r,l36,86r-2,1l31,89r,l25,89r-6,2l19,91r-2,l17,94r-2,7l15,109r-1,11l15,137r2,9l17,146r-2,7l14,164r,l14,173r3,8l17,181r2,5l20,193r2,8l20,211r,l19,220r-5,12l9,241,7,251r,l5,270,2,291r,l2,319r,16l2,348r,l2,358r,10l,379r7,l7,379r,4l9,389r,l9,392r-2,8l7,410r,14l7,424r3,16l14,457r5,27l19,484r,8l19,499r-4,16l15,515r-3,6l10,524r-1,3l7,533r,l7,537r2,3l9,543r3,1l17,546r5,l22,546r2,l27,544r2,-3l29,537r2,-6l31,531r3,-4l37,524r2,-3l39,519r,l39,515r-2,-1l35,513r,l37,508r,l37,504r,-3l34,490r,l32,484r,-7l34,454r,l36,433,35,416r,l34,403r,-11l34,392r1,-13l35,379r4,4l39,383r5,2l45,385r,l46,396r,10l46,415r,l45,422r-1,8l44,443r,l45,461r1,16l46,477r,6l45,489r-1,12l44,501r,13l44,514r-2,17l42,531r,7l44,544r,l44,546r2,l50,547r11,-3l61,544r4,l66,543r,-2l66,537r-2,-3l64,534r-2,-7l59,517r,l58,510r,-7l59,493r2,-13l61,480r7,-30l71,435r2,-13l73,422r,-13l73,400r,-8l73,392r14,1l87,393r3,-1l95,388r,l98,385r4,-2l105,383r,l102,362,99,342,97,323r,l96,308r,l96,308r,xm97,284r,l97,289r,8l97,297r-1,2l95,302r,l93,288r,l94,286r,l94,284r1,-2l96,282r1,2l97,284r,l97,284xm81,222r,l79,212r,-10l82,184r,l84,159r,l84,167r,l85,187r3,25l88,212r2,28l93,264r,l93,268r-2,4l91,272,90,261r,l88,251,86,241,81,222r,l81,222r,xe" fillcolor="#c2c1c5" stroked="f">
                                <v:path arrowok="t" o:connecttype="custom" o:connectlocs="64770,189865;64770,177165;64770,157480;67310,125730;64770,83820;57150,64135;46355,56515;55880,55245;59690,47625;60325,41910;57150,31750;53975,16510;43180,1905;28575,3175;21590,22860;18415,37465;15875,43815;18415,46355;21590,50165;21590,55245;12065,57785;8890,76200;8890,104140;12065,118110;12065,139700;3175,171450;1270,220980;4445,240665;5715,248920;6350,279400;12065,316865;5715,334645;5715,344805;15240,346710;19685,337185;24765,329565;23495,322580;21590,311150;22860,274955;21590,248920;27940,244475;29210,263525;27940,281305;28575,310515;26670,337185;27940,346710;41275,345440;40640,339090;36830,319405;45085,276225;46355,248920;60325,246380;66675,243205;60960,195580;61595,180340;60325,191770;59690,181610;61595,180340;50165,134620;53340,100965;55880,134620;57785,172720;54610,153035" o:connectangles="0,0,0,0,0,0,0,0,0,0,0,0,0,0,0,0,0,0,0,0,0,0,0,0,0,0,0,0,0,0,0,0,0,0,0,0,0,0,0,0,0,0,0,0,0,0,0,0,0,0,0,0,0,0,0,0,0,0,0,0,0,0,0"/>
                                <o:lock v:ext="edit" verticies="t"/>
                              </v:shape>
                              <v:shape id="Freeform 60" o:spid="_x0000_s1084" style="position:absolute;left:26879;top:3752;width:248;height:1308;visibility:visible;mso-wrap-style:square;v-text-anchor:top" coordsize="39,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cKRsEA&#10;AADbAAAADwAAAGRycy9kb3ducmV2LnhtbERPy4rCMBTdD/gP4QpuBk11MUo1ivgABwbE1g+4NNe2&#10;tLkpTWzrfP1kMeDycN6b3WBq0VHrSssK5rMIBHFmdcm5gnt6nq5AOI+ssbZMCl7kYLcdfWww1rbn&#10;G3WJz0UIYRejgsL7JpbSZQUZdDPbEAfuYVuDPsA2l7rFPoSbWi6i6EsaLDk0FNjQoaCsSp5GwSnt&#10;lz5qDt+/n5Wpfrpjl5zSq1KT8bBfg/A0+Lf4333RCpZhffgSfoD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3CkbBAAAA2wAAAA8AAAAAAAAAAAAAAAAAmAIAAGRycy9kb3du&#10;cmV2LnhtbFBLBQYAAAAABAAEAPUAAACGAwAAAAA=&#10;" path="m35,r,l29,3,24,9r-3,7l18,26r,l14,54,12,75r,l10,85,7,91,5,99r,l5,113r,13l5,141r,9l5,150,3,160,2,170r,l,177r,2l,185r,l,191r2,4l2,195r3,6l5,201r3,4l10,206r,-3l10,203r,-4l7,196r,-3l7,189r,l7,182r,-5l7,177r1,-2l10,175r,l10,179r,l10,186r,3l12,189r,l13,188r2,-3l16,181r,-6l16,175r-2,-8l13,161r1,-4l14,157r5,-23l24,107r,l29,85,32,65r,l34,58r,l35,48,37,27,39,16,39,6,37,2,37,,35,r,l35,r,xe" fillcolor="#c2c1c5" stroked="f">
                                <v:path arrowok="t" o:connecttype="custom" o:connectlocs="22225,0;15240,5715;11430,16510;8890,34290;7620,47625;4445,57785;3175,62865;3175,80010;3175,95250;1905,101600;1270,107950;0,113665;0,117475;1270,123825;3175,127635;5080,130175;6350,128905;6350,126365;4445,122555;4445,120015;4445,112395;5080,111125;6350,111125;6350,113665;6350,120015;7620,120015;9525,117475;10160,111125;8890,106045;8890,99695;12065,85090;15240,67945;20320,41275;21590,36830;22225,30480;24765,10160;23495,1270;22225,0;22225,0" o:connectangles="0,0,0,0,0,0,0,0,0,0,0,0,0,0,0,0,0,0,0,0,0,0,0,0,0,0,0,0,0,0,0,0,0,0,0,0,0,0,0"/>
                              </v:shape>
                              <v:shape id="Freeform 61" o:spid="_x0000_s1085" style="position:absolute;left:4425;top:3155;width:547;height:3468;visibility:visible;mso-wrap-style:square;v-text-anchor:top" coordsize="86,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whsQA&#10;AADbAAAADwAAAGRycy9kb3ducmV2LnhtbESPQWsCMRSE7wX/Q3iCl1KTlVLL1iiiFITiwVUEb8/N&#10;62Zx87JsUt3++0YoeBxm5htmtuhdI67UhdqzhmysQBCX3tRcaTjsP1/eQYSIbLDxTBp+KcBiPnia&#10;YW78jXd0LWIlEoRDjhpsjG0uZSgtOQxj3xIn79t3DmOSXSVNh7cEd42cKPUmHdacFiy2tLJUXoof&#10;p2FXrLPN8fXLbqvn7DxVSsmTOmg9GvbLDxCR+vgI/7c3RsM0g/uX9AP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f8IbEAAAA2wAAAA8AAAAAAAAAAAAAAAAAmAIAAGRycy9k&#10;b3ducmV2LnhtbFBLBQYAAAAABAAEAPUAAACJAwAAAAA=&#10;" path="m85,197r-1,-7l83,181r,-23l82,131,80,120r-2,-8l73,105,69,99,49,88r10,l61,86r8,l70,85r1,-6l73,74r1,-2l74,64,72,57,69,50r,-5l69,41,67,34,64,25,59,17,54,9,51,5,47,2,40,,32,,27,2,24,4,22,8r-5,9l15,27r-3,8l12,50r,4l9,58,7,61r,3l7,66,5,68r,1l5,70r4,1l10,72r,l12,75r2,3l15,81r2,1l15,85r-3,1l10,88r-5,l,90,,190r,2l,200r,9l,210,,545r4,l5,544r2,-4l9,536r1,-6l14,526r3,-3l19,521r,-7l17,513r-2,-1l17,508r,-7l12,489r,-6l12,476r2,-22l15,431r,-16l14,402,12,391r3,-13l19,383r3,1l24,384r1,11l25,414r-1,7l24,429r,13l24,460r1,16l25,482r-1,6l24,501r-2,12l22,530r,7l22,542r2,3l25,545r4,1l40,544r4,-2l45,541r,-5l44,533r-2,-7l39,515r-2,-6l37,502r2,-10l40,479r7,-30l50,434r2,-13l52,391r14,1l69,391r5,-4l77,384r4,-1l84,383,81,361,78,341,76,321,75,307r5,-6l81,299r1,-6l83,288r,-4l82,279,81,266r,-9l82,247r2,-13l85,219r1,-12l85,197xm69,260l67,250,65,240,60,222,59,210r,-8l61,182r3,-24l64,166r,20l67,210r2,29l72,263r,4l70,272,69,260xm76,296r-1,3l74,301,72,287r1,-1l73,283r1,-2l75,281r1,2l76,296xe" fillcolor="#717073" stroked="f">
                                <v:path arrowok="t" o:connecttype="custom" o:connectlocs="52705,114935;50800,76200;43815,62865;38735,54610;45085,50165;46990,40640;43815,28575;40640,15875;32385,3175;20320,0;13970,5080;7620,22225;5715,36830;4445,41910;3175,44450;6350,45720;9525,51435;7620,54610;0,57150;0,127000;0,346075;4445,342900;8890,334010;12065,326390;10795,322580;7620,306705;9525,273685;7620,248285;13970,243840;15875,262890;15240,280670;15875,306070;13970,325755;13970,344170;18415,346710;28575,343535;26670,334010;23495,318770;29845,285115;33020,248285;46990,245745;53340,243205;48260,203835;51435,189865;52705,180340;51435,163195;53975,139065;43815,165100;38100,140970;38735,115570;40640,118110;45720,167005;43815,165100;46990,191135;46355,179705;48260,179705" o:connectangles="0,0,0,0,0,0,0,0,0,0,0,0,0,0,0,0,0,0,0,0,0,0,0,0,0,0,0,0,0,0,0,0,0,0,0,0,0,0,0,0,0,0,0,0,0,0,0,0,0,0,0,0,0,0,0,0"/>
                                <o:lock v:ext="edit" verticies="t"/>
                              </v:shape>
                              <v:shape id="Freeform 62" o:spid="_x0000_s1086" style="position:absolute;left:4425;top:3771;width:13;height:318;visibility:visible;mso-wrap-style:square;v-text-anchor:top" coordsize="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PSOsQA&#10;AADbAAAADwAAAGRycy9kb3ducmV2LnhtbESP0WrCQBRE3wv+w3IFX0rdqBBr6iqiFPpkMfoB1+xt&#10;Npi9G7MbTf++KxR8HGbmDLNc97YWN2p95VjBZJyAIC6crrhUcDp+vr2D8AFZY+2YFPySh/Vq8LLE&#10;TLs7H+iWh1JECPsMFZgQmkxKXxiy6MeuIY7ej2sthijbUuoW7xFuazlNklRarDguGGxoa6i45J1V&#10;sGi6NE9Ou29TpfvzbHborvXmVanRsN98gAjUh2f4v/2lFcyn8PgSf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D0jrEAAAA2wAAAA8AAAAAAAAAAAAAAAAAmAIAAGRycy9k&#10;b3ducmV2LnhtbFBLBQYAAAAABAAEAPUAAACJAwAAAAA=&#10;" path="m2,1l1,,,,,,,50,,48,2,27,2,16,2,6,2,1xe" fillcolor="#717073" stroked="f">
                                <v:path arrowok="t" o:connecttype="custom" o:connectlocs="1270,635;635,0;0,0;0,0;0,31750;0,30480;1270,17145;1270,10160;1270,3810;1270,635" o:connectangles="0,0,0,0,0,0,0,0,0,0"/>
                              </v:shape>
                              <v:shape id="Freeform 63" o:spid="_x0000_s1087" style="position:absolute;left:13354;top:2844;width:641;height:3613;visibility:visible;mso-wrap-style:square;v-text-anchor:top" coordsize="101,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kM4MMA&#10;AADbAAAADwAAAGRycy9kb3ducmV2LnhtbESPQYvCMBSE78L+h/AWvGm6SnWpRlEXwaO2Hvb4bJ5t&#10;sXkpTbTdf78RBI/DzHzDLNe9qcWDWldZVvA1jkAQ51ZXXCg4Z/vRNwjnkTXWlknBHzlYrz4GS0y0&#10;7fhEj9QXIkDYJaig9L5JpHR5SQbd2DbEwbva1qAPsi2kbrELcFPLSRTNpMGKw0KJDe1Kym/p3Sjo&#10;83jbbe67+pJmv/HPeXuMp5OjUsPPfrMA4an37/CrfdAK5lN4fgk/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kM4MMAAADbAAAADwAAAAAAAAAAAAAAAACYAgAAZHJzL2Rv&#10;d25yZXYueG1sUEsFBgAAAAAEAAQA9QAAAIgDAAAAAA==&#10;" path="m100,258r-2,-9l97,246r-2,-1l93,243r-2,-2l90,239r,-1l90,237r-2,-2l87,233r-1,-4l85,228r-1,-3l84,224r-2,-2l80,221r-1,-1l78,218r,-2l76,214r-2,-6l71,202r,-2l67,195r,-1l66,191r,-3l65,184,59,174r-3,-6l53,161r-1,-2l52,152r,-2l51,147r-1,-3l48,141r-1,-4l46,130r,-8l45,118r-1,-4l41,105r-1,-4l39,98,36,95,35,93,31,91,29,90,27,89r,-1l30,87r4,-2l35,83r,-2l35,77r1,-4l36,69r,l36,67r2,-1l39,65r2,l41,64r,-2l41,60,39,58,38,53r,-3l38,48r1,-1l39,45r1,-5l39,33,38,28r1,-1l41,24r,-3l41,19r,-1l41,12r,-1l39,11r1,1l39,13r,1l39,14,38,13,36,12r,-3l36,10r,l35,9,34,8r-2,l31,7,28,6r,l29,5,28,4r-2,l24,1r,1l24,2r-1,l19,1,16,,12,1r-1,l11,,9,r,2l8,2r,2l6,4,5,6,3,7,,8r,l,402r2,-3l2,403r1,2l6,410r3,3l10,417r2,2l12,425r1,3l14,432r1,4l17,440r,2l18,447r1,5l22,459r,5l23,468r1,3l25,473r1,2l27,478r,4l28,487r,3l29,494r2,8l34,511r1,8l36,521r3,2l39,525r2,2l41,534r,1l41,538r3,4l43,547r-1,5l42,555r,2l41,560r,3l42,567r2,1l46,569r7,l60,569r4,-2l65,562r6,l77,562r6,-2l87,556r3,-3l93,550r1,-2l94,546r-1,-3l93,541r-2,-1l90,540r-2,-1l87,540r-6,2l75,542r-2,-2l72,538r,-2l73,536r1,-1l75,534r-1,-4l73,525r-1,-7l70,509r-2,-6l65,495r-3,-7l58,482r-3,-6l52,469r-2,-8l48,453,46,440,44,430r,-3l43,424r1,-3l45,415r,-4l45,406,43,394,41,378,39,365r-1,-6l36,353,31,340r-2,-3l29,333r,-3l29,328r-1,-1l28,326r1,-2l28,322r,-6l28,312r,-5l28,306r,-6l28,299r,-1l28,295r1,-2l29,291r-1,-2l29,287r,-2l29,283r,-3l29,278r,-6l29,268r-1,-3l28,258r1,-1l29,257r1,-1l31,255r,-4l31,233r,-11l31,220r,-4l30,213r1,-5l31,203r,-3l31,195r1,-5l35,195r1,5l39,203r2,3l42,208r2,2l47,217r4,7l56,230r8,11l69,248r2,1l73,249r,1l74,251r2,3l77,255r1,l79,257r4,4l85,262r3,-1l90,261r3,1l93,264r,l94,264r-1,2l93,268r1,1l93,270r,2l94,273r2,-1l97,272r1,-2l100,268r,-2l100,264r,-1l101,262r,-2l100,258xe" fillcolor="#c2c1c5" stroked="f">
                                <v:path arrowok="t" o:connecttype="custom" o:connectlocs="59055,154305;55880,149225;53340,142240;49530,137160;42545,123825;37465,110490;33020,95250;29210,82550;25400,64135;18415,57150;22225,52705;22860,43815;26035,40640;24130,31750;24765,20955;26035,12065;25400,7620;22860,7620;21590,5080;18415,3175;15240,1270;6985,635;5080,2540;0,5080;3810,260350;8255,271780;11430,283845;15240,299085;17780,309245;22225,329565;26035,339090;26670,350520;26670,360045;40640,360045;55245,353060;59055,344805;55245,342900;45720,340360;46355,333375;39370,309880;30480,287655;27940,267335;26035,240030;18415,213995;17780,207010;17780,194945;17780,187325;18415,180975;18415,170180;19050,162560;19685,139700;19685,127000;24765,128905;32385,142240;46355,158115;49530,161925;57150,165735;59055,168910;59690,173355;63500,168910;63500,163830" o:connectangles="0,0,0,0,0,0,0,0,0,0,0,0,0,0,0,0,0,0,0,0,0,0,0,0,0,0,0,0,0,0,0,0,0,0,0,0,0,0,0,0,0,0,0,0,0,0,0,0,0,0,0,0,0,0,0,0,0,0,0,0,0"/>
                              </v:shape>
                              <v:shape id="Freeform 64" o:spid="_x0000_s1088" style="position:absolute;left:34867;top:3625;width:0;height:13;visibility:visible;mso-wrap-style:square;v-text-anchor:top" coordsize="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n5O8QA&#10;AADbAAAADwAAAGRycy9kb3ducmV2LnhtbESP0WoCMRRE3wv+Q7iCbzWriF23RpGKIIi0tX7AZXO7&#10;G7q52SZRV7/eCIU+DjNzhpkvO9uIM/lgHCsYDTMQxKXThisFx6/Ncw4iRGSNjWNScKUAy0XvaY6F&#10;dhf+pPMhViJBOBSooI6xLaQMZU0Ww9C1xMn7dt5iTNJXUnu8JLht5DjLptKi4bRQY0tvNZU/h5NV&#10;UB3N78R/mN1sfDOz9Xueu32WKzXod6tXEJG6+B/+a2+1gpcJPL6k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p+TvEAAAA2wAAAA8AAAAAAAAAAAAAAAAAmAIAAGRycy9k&#10;b3ducmV2LnhtbFBLBQYAAAAABAAEAPUAAACJAwAAAAA=&#10;" path="m,2r,l,1r,l,,,,,2r,l,2r,xe" fillcolor="#717073" stroked="f">
                                <v:path arrowok="t" o:connecttype="custom" o:connectlocs="0,1270;0,1270;0,635;0,635;0,0;0,0;0,1270;0,1270;0,1270;0,1270" o:connectangles="0,0,0,0,0,0,0,0,0,0"/>
                              </v:shape>
                              <v:shape id="Freeform 65" o:spid="_x0000_s1089" style="position:absolute;left:34671;top:3498;width:0;height:26;visibility:visible;mso-wrap-style:square;v-text-anchor:top" coordsize="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gdsUA&#10;AADbAAAADwAAAGRycy9kb3ducmV2LnhtbESPS2sCMRSF90L/Q7gFN6IZhU5lnCilILXILLTF9XVy&#10;54GTmyFJdeyvbwqFLg/n8XHyzWA6cSXnW8sK5rMEBHFpdcu1gs+P7XQJwgdkjZ1lUnAnD5v1wyjH&#10;TNsbH+h6DLWII+wzVNCE0GdS+rIhg35me+LoVdYZDFG6WmqHtzhuOrlIklQabDkSGuzptaHycvwy&#10;kTt5S7dp9T2Y/aF4n59cUZz3Qanx4/CyAhFoCP/hv/ZOK3h+gt8v8Qf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7+B2xQAAANsAAAAPAAAAAAAAAAAAAAAAAJgCAABkcnMv&#10;ZG93bnJldi54bWxQSwUGAAAAAAQABAD1AAAAigMAAAAA&#10;" path="m,1l,,,,,2r,l,4,,1r,l,1xe" fillcolor="#717073" stroked="f">
                                <v:path arrowok="t" o:connecttype="custom" o:connectlocs="0,635;0,0;0,0;0,1270;0,1270;0,2540;0,635;0,635;0,635" o:connectangles="0,0,0,0,0,0,0,0,0"/>
                              </v:shape>
                              <v:shape id="Freeform 66" o:spid="_x0000_s1090" style="position:absolute;left:35972;top:3092;width:13;height:108;visibility:visible;mso-wrap-style:square;v-text-anchor:top" coordsize="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SOcYA&#10;AADbAAAADwAAAGRycy9kb3ducmV2LnhtbESPzWrDMBCE74W+g9hAbo2cYFLjWg6lEEgOPeTnktvG&#10;2thurZUjKY7bp68KhR6HmfmGKVaj6cRAzreWFcxnCQjiyuqWawXHw/opA+EDssbOMin4Ig+r8vGh&#10;wFzbO+9o2IdaRAj7HBU0IfS5lL5qyKCf2Z44ehfrDIYoXS21w3uEm04ukmQpDbYcFxrs6a2h6nN/&#10;MwpOblsN6fdVZmm6ay/4/nHepAelppPx9QVEoDH8h//aG63geQm/X+IPk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6SOcYAAADbAAAADwAAAAAAAAAAAAAAAACYAgAAZHJz&#10;L2Rvd25yZXYueG1sUEsFBgAAAAAEAAQA9QAAAIsDAAAAAA==&#10;" path="m2,16r,1l2,,1,2,,6r,4l1,14r1,2xe" fillcolor="#717073" stroked="f">
                                <v:path arrowok="t" o:connecttype="custom" o:connectlocs="1270,10160;1270,10795;1270,0;635,1270;0,3810;0,6350;635,8890;1270,10160" o:connectangles="0,0,0,0,0,0,0,0"/>
                              </v:shape>
                              <v:shape id="Freeform 67" o:spid="_x0000_s1091" style="position:absolute;left:35382;top:3473;width:603;height:3226;visibility:visible;mso-wrap-style:square;v-text-anchor:top" coordsize="95,5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blgcMA&#10;AADbAAAADwAAAGRycy9kb3ducmV2LnhtbESPQWvCQBSE74L/YXlCb7rRQ7XRVUTRht6MBfH2yD6z&#10;wezbkN0m6b/vFgo9DjPzDbPZDbYWHbW+cqxgPktAEBdOV1wq+LyepisQPiBrrB2Tgm/ysNuORxtM&#10;tev5Ql0eShEh7FNUYEJoUil9Yciin7mGOHoP11oMUbal1C32EW5ruUiSV2mx4rhgsKGDoeKZf1kF&#10;men2ybHX98Pzln3Y8qzfz/2bUi+TYb8GEWgI/+G/dqYVLJfw+yX+A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9blgcMAAADbAAAADwAAAAAAAAAAAAAAAACYAgAAZHJzL2Rv&#10;d25yZXYueG1sUEsFBgAAAAAEAAQA9QAAAIgDAAAAAA==&#10;" path="m95,l93,,91,2,90,4,87,7r-3,3l79,13r-3,3l74,18r-2,1l69,20r,1l68,23r-2,6l63,34r-2,5l60,41r-1,3l59,48r-2,2l57,54r-2,6l53,68,49,79,47,89r-2,8l44,104r-2,7l42,118r1,3l45,123r4,6l55,134r6,5l64,142r1,5l64,151r-1,2l63,160r2,2l67,163r,l67,164r,5l66,170r-1,2l64,175r,3l64,179r-1,3l63,184r-1,4l62,195r1,8l65,213r1,5l68,223r1,5l73,233r3,5l80,242r-1,1l79,248r-1,2l78,251r,2l78,255r,2l76,261r-1,4l74,268r,2l74,279r-1,2l72,283r-1,1l69,287r,3l69,294r,2l68,297r-1,1l67,300r,6l67,308r-2,3l65,313r-1,8l63,324r-1,1l59,331r-5,7l50,346r-5,11l41,371r-4,12l35,389r-2,3l32,396r-1,4l27,407r-5,12l16,434,9,452r,2l8,456r,2l7,461r-3,2l2,465,,470r2,4l4,478r6,5l15,487r1,2l20,489r1,l24,494r2,3l29,500r3,3l35,506r4,1l43,508r8,-1l58,506r4,-1l65,502r1,-2l65,497r-1,-1l63,494r-1,l61,493,51,492r-4,-1l45,490r-1,-1l42,479r,-5l43,473r1,-10l45,456r2,-8l49,438r,-3l50,430r2,-3l54,424r2,-6l61,409r3,-4l67,400r4,-11l74,380r3,-3l79,373r3,-6l85,360r8,-15l95,339,95,xe" fillcolor="#c2c1c5" stroked="f">
                                <v:path arrowok="t" o:connecttype="custom" o:connectlocs="57785,1270;53340,6350;46990,11430;43815,13335;40005,21590;37465,27940;36195,34290;31115,50165;27940,66040;27305,76835;34925,85090;41275,93345;40005,101600;42545,103505;41910,107950;40640,113030;40005,116840;40005,128905;43180,141605;48260,151130;50165,157480;49530,160655;48260,165735;46990,171450;45720,179705;43815,184150;43180,188595;42545,194310;41275,198755;39370,206375;31750,219710;23495,243205;20320,251460;13970,266065;5715,288290;4445,292735;0,298450;6350,306705;12700,310515;16510,315595;22225,321310;32385,321945;41275,318770;40640,314960;38735,313055;28575,311150;26670,300990;28575,289560;31115,276225;34290,269240;40640,257175;46990,241300;52070,233045;60325,215265" o:connectangles="0,0,0,0,0,0,0,0,0,0,0,0,0,0,0,0,0,0,0,0,0,0,0,0,0,0,0,0,0,0,0,0,0,0,0,0,0,0,0,0,0,0,0,0,0,0,0,0,0,0,0,0,0,0"/>
                              </v:shape>
                              <v:shape id="Freeform 68" o:spid="_x0000_s1092" style="position:absolute;left:177;top:7061;width:7296;height:2502;visibility:visible;mso-wrap-style:square;v-text-anchor:top" coordsize="1149,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CBr0A&#10;AADbAAAADwAAAGRycy9kb3ducmV2LnhtbERPuwrCMBTdBf8hXMFNUwUfVKOIILg4WKU4XpprW2xu&#10;ShNr9evNIDgeznu97UwlWmpcaVnBZByBIM6sLjlXcL0cRksQziNrrCyTgjc52G76vTXG2r74TG3i&#10;cxFC2MWooPC+jqV0WUEG3djWxIG728agD7DJpW7wFcJNJadRNJcGSw4NBda0Lyh7JE+jYN/e7mk0&#10;+9hyIVuXPhJvP7uTUsNBt1uB8NT5v/jnPmoFizA2fAk/QG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M/CBr0AAADbAAAADwAAAAAAAAAAAAAAAACYAgAAZHJzL2Rvd25yZXYu&#10;eG1sUEsFBgAAAAAEAAQA9QAAAIIDAAAAAA==&#10;" path="m,l957,r192,197l957,394,,394,192,197,,,,xe" fillcolor="#f2f2f2 [3052]" stroked="f">
                                <v:path arrowok="t" o:connecttype="custom" o:connectlocs="0,0;607695,0;729615,125095;607695,250190;0,250190;121920,125095;0,0;0,0" o:connectangles="0,0,0,0,0,0,0,0"/>
                              </v:shape>
                              <v:shape id="Freeform 69" o:spid="_x0000_s1093" style="position:absolute;left:5651;top:7061;width:10776;height:2502;visibility:visible;mso-wrap-style:square;v-text-anchor:top" coordsize="1697,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Sn68YA&#10;AADbAAAADwAAAGRycy9kb3ducmV2LnhtbESPzWvCQBTE74L/w/KEXqRu2oMfqatIQQhCD/ULvD2y&#10;r0lo9m3c3cboX98VBI/DzPyGmS87U4uWnK8sK3gbJSCIc6srLhTsd+vXKQgfkDXWlknBlTwsF/3e&#10;HFNtL/xN7TYUIkLYp6igDKFJpfR5SQb9yDbE0fuxzmCI0hVSO7xEuKnle5KMpcGK40KJDX2WlP9u&#10;/4yC2+H45avrmTPnh6dDu85Om41V6mXQrT5ABOrCM/xoZ1rBZAb3L/EHy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Sn68YAAADbAAAADwAAAAAAAAAAAAAAAACYAgAAZHJz&#10;L2Rvd25yZXYueG1sUEsFBgAAAAAEAAQA9QAAAIsDAAAAAA==&#10;" path="m,l1491,r206,197l1491,394,,394,206,197,,,,xe" fillcolor="#717073" stroked="f">
                                <v:path arrowok="t" o:connecttype="custom" o:connectlocs="0,0;946785,0;1077595,125095;946785,250190;0,250190;130810,125095;0,0;0,0" o:connectangles="0,0,0,0,0,0,0,0"/>
                              </v:shape>
                              <v:shape id="Freeform 70" o:spid="_x0000_s1094" style="position:absolute;left:13354;top:7061;width:24828;height:2502;visibility:visible;mso-wrap-style:square;v-text-anchor:top" coordsize="3910,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6N+sEA&#10;AADbAAAADwAAAGRycy9kb3ducmV2LnhtbERPyWrDMBC9F/IPYgq5NXJKKcGNHNqAoTSHkKWH3gZr&#10;bLm1RsaSt7+PDoUcH2/f7ibbiIE6XztWsF4lIIgLp2uuFFwv+dMGhA/IGhvHpGAmD7ts8bDFVLuR&#10;TzScQyViCPsUFZgQ2lRKXxiy6FeuJY5c6TqLIcKukrrDMYbbRj4nyau0WHNsMNjS3lDxd+6tgmN5&#10;6dc/Y8Pz7/dXS4cP83LNJ6WWj9P7G4hAU7iL/92fWsEmro9f4g+Q2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ujfrBAAAA2wAAAA8AAAAAAAAAAAAAAAAAmAIAAGRycy9kb3du&#10;cmV2LnhtbFBLBQYAAAAABAAEAPUAAACGAwAAAAA=&#10;" path="m,l3697,r213,197l3697,394,,394,212,197,,,,xe" fillcolor="#c2c1c5" stroked="f">
                                <v:path arrowok="t" o:connecttype="custom" o:connectlocs="0,0;2347595,0;2482850,125095;2347595,250190;0,250190;134620,125095;0,0;0,0" o:connectangles="0,0,0,0,0,0,0,0"/>
                              </v:shape>
                              <v:shape id="Freeform 71" o:spid="_x0000_s1095" style="position:absolute;left:35121;top:7061;width:22143;height:2502;visibility:visible;mso-wrap-style:square;v-text-anchor:top" coordsize="3487,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VY0sQA&#10;AADbAAAADwAAAGRycy9kb3ducmV2LnhtbESPT4vCMBTE78J+h/CEvYimXUFKNUpZULws+Gdxr8/m&#10;2Rabl9JEbb/9RhA8DjPzG2ax6kwt7tS6yrKCeBKBIM6trrhQ8HtcjxMQziNrrC2Tgp4crJYfgwWm&#10;2j54T/eDL0SAsEtRQel9k0rp8pIMuoltiIN3sa1BH2RbSN3iI8BNLb+iaCYNVhwWSmzou6T8ergZ&#10;Bdvpz/pUnC+nTT/6i5ve7PbnLFPqc9hlcxCeOv8Ov9pbrSCJ4fkl/AC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1WNLEAAAA2wAAAA8AAAAAAAAAAAAAAAAAmAIAAGRycy9k&#10;b3ducmV2LnhtbFBLBQYAAAAABAAEAPUAAACJAwAAAAA=&#10;" path="m,l3269,r218,197l3269,394,,394,218,197,,,,xe" fillcolor="black [3213]" stroked="f">
                                <v:path arrowok="t" o:connecttype="custom" o:connectlocs="0,0;2075815,0;2214245,125095;2075815,250190;0,250190;138430,125095;0,0;0,0" o:connectangles="0,0,0,0,0,0,0,0"/>
                              </v:shape>
                              <v:rect id="Rectangle 74" o:spid="_x0000_s1096" style="position:absolute;left:8178;top:7435;width:4688;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hca8UA&#10;AADbAAAADwAAAGRycy9kb3ducmV2LnhtbESPQWvCQBSE7wX/w/IEb81GDyWmWUVqizm2Rki9PbLP&#10;JDT7NmS3JvbXdwsFj8PMfMNk28l04kqDay0rWEYxCOLK6pZrBafi7TEB4Tyyxs4yKbiRg+1m9pBh&#10;qu3IH3Q9+loECLsUFTTe96mUrmrIoItsTxy8ix0M+iCHWuoBxwA3nVzF8ZM02HJYaLCnl4aqr+O3&#10;UXBI+t1nbn/Guns9H8r3cr0v1l6pxXzaPYPwNPl7+L+dawXJCv6+hB8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aFxrxQAAANsAAAAPAAAAAAAAAAAAAAAAAJgCAABkcnMv&#10;ZG93bnJldi54bWxQSwUGAAAAAAQABAD1AAAAigMAAAAA&#10;" filled="f" stroked="f">
                                <v:textbox inset="0,0,0,0">
                                  <w:txbxContent>
                                    <w:p w:rsidR="00B02A76" w:rsidRPr="0022511F" w:rsidRDefault="00B02A76" w:rsidP="00711183">
                                      <w:pPr>
                                        <w:rPr>
                                          <w:rFonts w:asciiTheme="minorHAnsi" w:hAnsiTheme="minorHAnsi"/>
                                          <w:sz w:val="20"/>
                                          <w:szCs w:val="20"/>
                                        </w:rPr>
                                      </w:pPr>
                                      <w:r w:rsidRPr="0022511F">
                                        <w:rPr>
                                          <w:rFonts w:asciiTheme="minorHAnsi" w:hAnsiTheme="minorHAnsi" w:cs="Arial"/>
                                          <w:b/>
                                          <w:bCs/>
                                          <w:color w:val="F2F2F2"/>
                                          <w:sz w:val="20"/>
                                          <w:szCs w:val="20"/>
                                          <w:lang w:val="en-US"/>
                                        </w:rPr>
                                        <w:t>16.5%</w:t>
                                      </w:r>
                                    </w:p>
                                  </w:txbxContent>
                                </v:textbox>
                              </v:rect>
                              <v:rect id="Rectangle 75" o:spid="_x0000_s1097" style="position:absolute;left:2127;top:7435;width:3766;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T58MUA&#10;AADbAAAADwAAAGRycy9kb3ducmV2LnhtbESPQWvCQBSE74L/YXlCb7qxgsTUVcRWkmNrhNjbI/ua&#10;hGbfhuzWpP76bqHQ4zAz3zDb/WhacaPeNZYVLBcRCOLS6oYrBZf8NI9BOI+ssbVMCr7JwX43nWwx&#10;0XbgN7qdfSUChF2CCmrvu0RKV9Zk0C1sRxy8D9sb9EH2ldQ9DgFuWvkYRWtpsOGwUGNHx5rKz/OX&#10;UZDG3eGa2ftQtS/vafFabJ7zjVfqYTYenkB4Gv1/+K+daQXxCn6/hB8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PnwxQAAANsAAAAPAAAAAAAAAAAAAAAAAJgCAABkcnMv&#10;ZG93bnJldi54bWxQSwUGAAAAAAQABAD1AAAAigMAAAAA&#10;" filled="f" stroked="f">
                                <v:textbox inset="0,0,0,0">
                                  <w:txbxContent>
                                    <w:p w:rsidR="00B02A76" w:rsidRDefault="00B02A76" w:rsidP="00711183">
                                      <w:r w:rsidRPr="0022511F">
                                        <w:rPr>
                                          <w:rFonts w:asciiTheme="minorHAnsi" w:hAnsiTheme="minorHAnsi" w:cs="Arial"/>
                                          <w:b/>
                                          <w:bCs/>
                                          <w:color w:val="000000"/>
                                          <w:sz w:val="20"/>
                                          <w:szCs w:val="20"/>
                                          <w:lang w:val="en-US"/>
                                        </w:rPr>
                                        <w:t>6.5</w:t>
                                      </w:r>
                                      <w:r>
                                        <w:rPr>
                                          <w:rFonts w:ascii="Arial" w:hAnsi="Arial" w:cs="Arial"/>
                                          <w:b/>
                                          <w:bCs/>
                                          <w:color w:val="000000"/>
                                          <w:lang w:val="en-US"/>
                                        </w:rPr>
                                        <w:t>%</w:t>
                                      </w:r>
                                    </w:p>
                                  </w:txbxContent>
                                </v:textbox>
                              </v:rect>
                              <v:shape id="Freeform 76" o:spid="_x0000_s1098" style="position:absolute;left:-6;top:-6;width:7829;height:2501;visibility:visible;mso-wrap-style:square;v-text-anchor:top" coordsize="1233,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8RvMQA&#10;AADbAAAADwAAAGRycy9kb3ducmV2LnhtbESPQWvCQBSE74L/YXlCb7prWyREVxGltNB6MC2Kt0f2&#10;NQnNvg3ZbZL++64geBxm5htmtRlsLTpqfeVYw3ymQBDnzlRcaPj6fJkmIHxANlg7Jg1/5GGzHo9W&#10;mBrX85G6LBQiQtinqKEMoUml9HlJFv3MNcTR+3atxRBlW0jTYh/htpaPSi2kxYrjQokN7UrKf7Jf&#10;q8Hvn8L75XCWHyp5PQ2o+r4zhdYPk2G7BBFoCPfwrf1mNCTPcP0Sf4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PEbzEAAAA2wAAAA8AAAAAAAAAAAAAAAAAmAIAAGRycy9k&#10;b3ducmV2LnhtbFBLBQYAAAAABAAEAPUAAACJAwAAAAA=&#10;" path="m,l1027,r206,197l1027,394,,394,207,197,,,,xe" fillcolor="#f2f2f2 [3052]" stroked="f">
                                <v:path arrowok="t" o:connecttype="custom" o:connectlocs="0,0;652145,0;782955,125095;652145,250190;0,250190;131445,125095;0,0;0,0" o:connectangles="0,0,0,0,0,0,0,0"/>
                              </v:shape>
                              <v:shape id="Freeform 77" o:spid="_x0000_s1099" style="position:absolute;left:5638;top:-6;width:10814;height:2501;visibility:visible;mso-wrap-style:square;v-text-anchor:top" coordsize="1703,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W258IA&#10;AADbAAAADwAAAGRycy9kb3ducmV2LnhtbESPwWrDMBBE74X8g9hAbo3cQNzgRgkl4La3YjcfsFhb&#10;21RaGUmOnXx9VCj0OMzMG2Z/nK0RF/Khd6zgaZ2BIG6c7rlVcP4qH3cgQkTWaByTgisFOB4WD3ss&#10;tJu4oksdW5EgHApU0MU4FFKGpiOLYe0G4uR9O28xJulbqT1OCW6N3GRZLi32nBY6HOjUUfNTj1YB&#10;P5/f6unKlX8fOTfTZ3lrZ6PUajm/voCINMf/8F/7QyvYbeH3S/oB8nA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xbbnwgAAANsAAAAPAAAAAAAAAAAAAAAAAJgCAABkcnMvZG93&#10;bnJldi54bWxQSwUGAAAAAAQABAD1AAAAhwMAAAAA&#10;" path="m,l1496,r207,197l1496,394,,394,206,197,,,,xe" fillcolor="#717073" stroked="f">
                                <v:path arrowok="t" o:connecttype="custom" o:connectlocs="0,0;949960,0;1081405,125095;949960,250190;0,250190;130810,125095;0,0;0,0" o:connectangles="0,0,0,0,0,0,0,0"/>
                              </v:shape>
                              <v:shape id="Freeform 78" o:spid="_x0000_s1100" style="position:absolute;left:13487;top:-6;width:25387;height:2501;visibility:visible;mso-wrap-style:square;v-text-anchor:top" coordsize="3998,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0j4MAA&#10;AADbAAAADwAAAGRycy9kb3ducmV2LnhtbESPwcrCMBCE74LvEFbwIprWg2g1igg/iHqp+gBLs7bV&#10;ZlOa/LW+vREEj8PMfMOsNp2pREuNKy0riCcRCOLM6pJzBdfL33gOwnlkjZVlUvAiB5t1v7fCRNsn&#10;p9SefS4ChF2CCgrv60RKlxVk0E1sTRy8m20M+iCbXOoGnwFuKjmNopk0WHJYKLCmXUHZ4/xvFEzv&#10;6TGO8xEeunZhInd6HdNbqdRw0G2XIDx1/hf+tvdawXwGny/hB8j1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R0j4MAAAADbAAAADwAAAAAAAAAAAAAAAACYAgAAZHJzL2Rvd25y&#10;ZXYueG1sUEsFBgAAAAAEAAQA9QAAAIUDAAAAAA==&#10;" path="m,l3781,r217,197l3781,394,,394,217,197,,,,xe" fillcolor="#c2c1c5" stroked="f">
                                <v:path arrowok="t" o:connecttype="custom" o:connectlocs="0,0;2400935,0;2538730,125095;2400935,250190;0,250190;137795,125095;0,0;0,0" o:connectangles="0,0,0,0,0,0,0,0"/>
                              </v:shape>
                              <v:shape id="Freeform 79" o:spid="_x0000_s1101" style="position:absolute;left:35210;top:-6;width:22155;height:2501;visibility:visible;mso-wrap-style:square;v-text-anchor:top" coordsize="3489,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vrtcUA&#10;AADbAAAADwAAAGRycy9kb3ducmV2LnhtbESPQWsCMRSE7wX/Q3hCbzVrEZXVKCIUFFqpq4LH5+a5&#10;Wd28LJtU13/fFAoeh5n5hpnOW1uJGzW+dKyg30tAEOdOl1wo2O8+3sYgfEDWWDkmBQ/yMJ91XqaY&#10;anfnLd2yUIgIYZ+iAhNCnUrpc0MWfc/VxNE7u8ZiiLIppG7wHuG2ku9JMpQWS44LBmtaGsqv2Y9V&#10;cHXnzac5DLIv3g2Oj8tidFh/n5R67baLCYhAbXiG/9srrWA8gr8v8QfI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G+u1xQAAANsAAAAPAAAAAAAAAAAAAAAAAJgCAABkcnMv&#10;ZG93bnJldi54bWxQSwUGAAAAAAQABAD1AAAAigMAAAAA&#10;" path="m,l3272,r217,197l3272,394,,394,217,197,,,,xe" fillcolor="black [3213]" stroked="f">
                                <v:path arrowok="t" o:connecttype="custom" o:connectlocs="0,0;2077720,0;2215515,125095;2077720,250190;0,250190;137795,125095;0,0;0,0" o:connectangles="0,0,0,0,0,0,0,0"/>
                              </v:shape>
                              <v:rect id="Rectangle 81" o:spid="_x0000_s1102" style="position:absolute;left:38182;top:285;width:18623;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BrgcAA&#10;AADbAAAADwAAAGRycy9kb3ducmV2LnhtbERPy4rCMBTdD/gP4QruxlQXUqtRxAe69DHguLs017bY&#10;3JQm2urXm4Xg8nDe03lrSvGg2hWWFQz6EQji1OqCMwV/p81vDMJ5ZI2lZVLwJAfzWedniom2DR/o&#10;cfSZCCHsElSQe18lUro0J4OubyviwF1tbdAHWGdS19iEcFPKYRSNpMGCQ0OOFS1zSm/Hu1GwjavF&#10;/86+mqxcX7bn/Xm8Oo29Ur1uu5iA8NT6r/jj3mkFcRgbvoQfIG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IBrgcAAAADbAAAADwAAAAAAAAAAAAAAAACYAgAAZHJzL2Rvd25y&#10;ZXYueG1sUEsFBgAAAAAEAAQA9QAAAIUDAAAAAA==&#10;" filled="f" stroked="f">
                                <v:textbox inset="0,0,0,0">
                                  <w:txbxContent>
                                    <w:p w:rsidR="00B02A76" w:rsidRPr="0022511F" w:rsidRDefault="00B02A76" w:rsidP="00711183">
                                      <w:pPr>
                                        <w:rPr>
                                          <w:rFonts w:asciiTheme="minorHAnsi" w:hAnsiTheme="minorHAnsi"/>
                                          <w:sz w:val="20"/>
                                          <w:szCs w:val="20"/>
                                        </w:rPr>
                                      </w:pPr>
                                      <w:r w:rsidRPr="0022511F">
                                        <w:rPr>
                                          <w:rFonts w:asciiTheme="minorHAnsi" w:hAnsiTheme="minorHAnsi" w:cs="Arial"/>
                                          <w:b/>
                                          <w:bCs/>
                                          <w:color w:val="F2F2F2"/>
                                          <w:sz w:val="20"/>
                                          <w:szCs w:val="20"/>
                                          <w:lang w:val="en-US"/>
                                        </w:rPr>
                                        <w:t>Temporary accommodation</w:t>
                                      </w:r>
                                    </w:p>
                                  </w:txbxContent>
                                </v:textbox>
                              </v:rect>
                              <v:rect id="Rectangle 83" o:spid="_x0000_s1103" style="position:absolute;left:6904;top:364;width:7942;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zOGsUA&#10;AADbAAAADwAAAGRycy9kb3ducmV2LnhtbESPQWvCQBSE70L/w/IKvemmHkqSuoq0leRYTcH29sg+&#10;k2D2bchuk7S/3hUEj8PMfMOsNpNpxUC9aywreF5EIIhLqxuuFHwVu3kMwnlkja1lUvBHDjbrh9kK&#10;U21H3tNw8JUIEHYpKqi971IpXVmTQbewHXHwTrY36IPsK6l7HAPctHIZRS/SYMNhocaO3moqz4df&#10;oyCLu+13bv/Hqv34yY6fx+S9SLxST4/T9hWEp8nfw7d2rhXECVy/hB8g1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zM4axQAAANsAAAAPAAAAAAAAAAAAAAAAAJgCAABkcnMv&#10;ZG93bnJldi54bWxQSwUGAAAAAAQABAD1AAAAigMAAAAA&#10;" filled="f" stroked="f">
                                <v:textbox inset="0,0,0,0">
                                  <w:txbxContent>
                                    <w:p w:rsidR="00B02A76" w:rsidRPr="0022511F" w:rsidRDefault="00B02A76" w:rsidP="00711183">
                                      <w:pPr>
                                        <w:rPr>
                                          <w:rFonts w:asciiTheme="minorHAnsi" w:hAnsiTheme="minorHAnsi"/>
                                          <w:sz w:val="20"/>
                                          <w:szCs w:val="20"/>
                                        </w:rPr>
                                      </w:pPr>
                                      <w:r w:rsidRPr="0022511F">
                                        <w:rPr>
                                          <w:rFonts w:asciiTheme="minorHAnsi" w:hAnsiTheme="minorHAnsi" w:cs="Arial"/>
                                          <w:b/>
                                          <w:bCs/>
                                          <w:sz w:val="20"/>
                                          <w:szCs w:val="20"/>
                                          <w:lang w:val="en-US"/>
                                        </w:rPr>
                                        <w:t>Couch surfing</w:t>
                                      </w:r>
                                    </w:p>
                                  </w:txbxContent>
                                </v:textbox>
                              </v:rect>
                              <v:rect id="Rectangle 84" o:spid="_x0000_s1104" style="position:absolute;left:1701;top:-132;width:4515;height:13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WsIA&#10;AADbAAAADwAAAGRycy9kb3ducmV2LnhtbERPTWuDQBC9F/oflin01qzJoajNKiFtSI6JFmxvgztR&#10;iTsr7jba/PrsodDj432v89n04kqj6ywrWC4iEMS11R03Cj7L3UsMwnlkjb1lUvBLDvLs8WGNqbYT&#10;n+ha+EaEEHYpKmi9H1IpXd2SQbewA3HgznY06AMcG6lHnEK46eUqil6lwY5DQ4sDbVuqL8WPUbCP&#10;h83Xwd6mpv/43lfHKnkvE6/U89O8eQPhafb/4j/3QStIwvrwJfwAm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L/FawgAAANsAAAAPAAAAAAAAAAAAAAAAAJgCAABkcnMvZG93&#10;bnJldi54bWxQSwUGAAAAAAQABAD1AAAAhwMAAAAA&#10;" filled="f" stroked="f">
                                <v:textbox inset="0,0,0,0">
                                  <w:txbxContent>
                                    <w:p w:rsidR="00B02A76" w:rsidRPr="0022511F" w:rsidRDefault="00B02A76" w:rsidP="00711183">
                                      <w:pPr>
                                        <w:spacing w:line="240" w:lineRule="exact"/>
                                        <w:rPr>
                                          <w:rFonts w:asciiTheme="minorHAnsi" w:hAnsiTheme="minorHAnsi"/>
                                          <w:sz w:val="20"/>
                                          <w:szCs w:val="20"/>
                                        </w:rPr>
                                      </w:pPr>
                                      <w:r w:rsidRPr="0022511F">
                                        <w:rPr>
                                          <w:rFonts w:asciiTheme="minorHAnsi" w:hAnsiTheme="minorHAnsi" w:cs="Arial"/>
                                          <w:b/>
                                          <w:bCs/>
                                          <w:color w:val="000000"/>
                                          <w:sz w:val="20"/>
                                          <w:szCs w:val="20"/>
                                          <w:lang w:val="en-US"/>
                                        </w:rPr>
                                        <w:t>Rough</w:t>
                                      </w:r>
                                    </w:p>
                                  </w:txbxContent>
                                </v:textbox>
                              </v:rect>
                            </v:group>
                            <v:rect id="Rectangle 91" o:spid="_x0000_s1105" style="position:absolute;left:17708;top:601;width:11732;height:1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NUwcMA&#10;AADbAAAADwAAAGRycy9kb3ducmV2LnhtbESPT4vCMBTE74LfITxhb5q6B7HVKKIuevQf1L09mrdt&#10;sXkpTbRdP71ZWPA4zMxvmPmyM5V4UONKywrGowgEcWZ1ybmCy/lrOAXhPLLGyjIp+CUHy0W/N8dE&#10;25aP9Dj5XAQIuwQVFN7XiZQuK8igG9maOHg/tjHog2xyqRtsA9xU8jOKJtJgyWGhwJrWBWW3090o&#10;2E3r1XVvn21ebb936SGNN+fYK/Ux6FYzEJ46/w7/t/daQTyGvy/hB8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NUwcMAAADbAAAADwAAAAAAAAAAAAAAAACYAgAAZHJzL2Rv&#10;d25yZXYueG1sUEsFBgAAAAAEAAQA9QAAAIgDAAAAAA==&#10;" filled="f" stroked="f">
                              <v:textbox inset="0,0,0,0">
                                <w:txbxContent>
                                  <w:p w:rsidR="00B02A76" w:rsidRPr="0022511F" w:rsidRDefault="00B02A76" w:rsidP="00711183">
                                    <w:pPr>
                                      <w:pStyle w:val="NormalWeb"/>
                                      <w:spacing w:before="0" w:beforeAutospacing="0" w:after="0" w:afterAutospacing="0"/>
                                    </w:pPr>
                                    <w:r w:rsidRPr="0022511F">
                                      <w:rPr>
                                        <w:rFonts w:ascii="Calibri" w:hAnsi="Calibri" w:cs="Arial"/>
                                        <w:b/>
                                        <w:bCs/>
                                        <w:sz w:val="20"/>
                                        <w:szCs w:val="20"/>
                                        <w:lang w:val="en-US"/>
                                      </w:rPr>
                                      <w:t>Severe crowding</w:t>
                                    </w:r>
                                  </w:p>
                                </w:txbxContent>
                              </v:textbox>
                            </v:rect>
                            <v:rect id="Rectangle 92" o:spid="_x0000_s1106" style="position:absolute;left:1653;top:1167;width:4375;height:1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HKtsMA&#10;AADbAAAADwAAAGRycy9kb3ducmV2LnhtbESPT4vCMBTE74LfITzBm6Z6EFuNIrqLHv2zoN4ezbMt&#10;Ni+libb66c3Cwh6HmfkNM1+2phRPql1hWcFoGIEgTq0uOFPwc/oeTEE4j6yxtEwKXuRgueh25pho&#10;2/CBnkefiQBhl6CC3PsqkdKlORl0Q1sRB+9ma4M+yDqTusYmwE0px1E0kQYLDgs5VrTOKb0fH0bB&#10;dlqtLjv7brLy67o978/x5hR7pfq9djUD4an1/+G/9k4riMfw+yX8ALn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HKtsMAAADbAAAADwAAAAAAAAAAAAAAAACYAgAAZHJzL2Rv&#10;d25yZXYueG1sUEsFBgAAAAAEAAQA9QAAAIgDAAAAAA==&#10;" filled="f" stroked="f">
                              <v:textbox inset="0,0,0,0">
                                <w:txbxContent>
                                  <w:p w:rsidR="00B02A76" w:rsidRDefault="00B02A76" w:rsidP="00711183">
                                    <w:pPr>
                                      <w:pStyle w:val="NormalWeb"/>
                                      <w:spacing w:before="0" w:beforeAutospacing="0" w:after="0" w:afterAutospacing="0" w:line="240" w:lineRule="exact"/>
                                    </w:pPr>
                                    <w:r>
                                      <w:rPr>
                                        <w:rFonts w:ascii="Calibri" w:hAnsi="Calibri" w:cs="Arial"/>
                                        <w:b/>
                                        <w:bCs/>
                                        <w:color w:val="000000"/>
                                        <w:sz w:val="20"/>
                                        <w:szCs w:val="20"/>
                                        <w:lang w:val="en-US"/>
                                      </w:rPr>
                                      <w:t>sleeping</w:t>
                                    </w:r>
                                  </w:p>
                                </w:txbxContent>
                              </v:textbox>
                            </v:rect>
                            <v:rect id="Rectangle 93" o:spid="_x0000_s1107" style="position:absolute;left:19552;top:7957;width:4541;height:19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vLcMA&#10;AADbAAAADwAAAGRycy9kb3ducmV2LnhtbESPQYvCMBSE74L/ITzBm6auILZrFHEVPboq6N4ezdu2&#10;bPNSmmirv94sCB6HmfmGmS1aU4ob1a6wrGA0jEAQp1YXnCk4HTeDKQjnkTWWlknBnRws5t3ODBNt&#10;G/6m28FnIkDYJagg975KpHRpTgbd0FbEwfu1tUEfZJ1JXWMT4KaUH1E0kQYLDgs5VrTKKf07XI2C&#10;7bRaXnb20WTl+md73p/jr2Psler32uUnCE+tf4df7Z1WEI/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1vLcMAAADbAAAADwAAAAAAAAAAAAAAAACYAgAAZHJzL2Rv&#10;d25yZXYueG1sUEsFBgAAAAAEAAQA9QAAAIgDAAAAAA==&#10;" filled="f" stroked="f">
                              <v:textbox inset="0,0,0,0">
                                <w:txbxContent>
                                  <w:p w:rsidR="00B02A76" w:rsidRPr="0022511F" w:rsidRDefault="00B02A76" w:rsidP="00711183">
                                    <w:pPr>
                                      <w:pStyle w:val="NormalWeb"/>
                                      <w:spacing w:before="0" w:beforeAutospacing="0" w:after="0" w:afterAutospacing="0"/>
                                    </w:pPr>
                                    <w:r w:rsidRPr="0022511F">
                                      <w:rPr>
                                        <w:rFonts w:ascii="Calibri" w:hAnsi="Calibri" w:cs="Arial"/>
                                        <w:b/>
                                        <w:bCs/>
                                        <w:sz w:val="20"/>
                                        <w:szCs w:val="20"/>
                                        <w:lang w:val="en-US"/>
                                      </w:rPr>
                                      <w:t>39.3%</w:t>
                                    </w:r>
                                  </w:p>
                                </w:txbxContent>
                              </v:textbox>
                            </v:rect>
                            <v:rect id="Rectangle 94" o:spid="_x0000_s1108" alt="This figure shows Australains are living in severely crowded dwellings. " style="position:absolute;left:40572;top:7957;width:4541;height:19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T3WcMA&#10;AADbAAAADwAAAGRycy9kb3ducmV2LnhtbESPQYvCMBSE74L/ITzBm6YuIrZrFHEVPboq6N4ezdu2&#10;bPNSmmirv94sCB6HmfmGmS1aU4ob1a6wrGA0jEAQp1YXnCk4HTeDKQjnkTWWlknBnRws5t3ODBNt&#10;G/6m28FnIkDYJagg975KpHRpTgbd0FbEwfu1tUEfZJ1JXWMT4KaUH1E0kQYLDgs5VrTKKf07XI2C&#10;7bRaXnb20WTl+md73p/jr2Psler32uUnCE+tf4df7Z1WEI/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T3WcMAAADbAAAADwAAAAAAAAAAAAAAAACYAgAAZHJzL2Rv&#10;d25yZXYueG1sUEsFBgAAAAAEAAQA9QAAAIgDAAAAAA==&#10;" filled="f" stroked="f">
                              <v:textbox inset="0,0,0,0">
                                <w:txbxContent>
                                  <w:p w:rsidR="00B02A76" w:rsidRDefault="00B02A76" w:rsidP="00711183">
                                    <w:pPr>
                                      <w:pStyle w:val="NormalWeb"/>
                                      <w:spacing w:before="0" w:beforeAutospacing="0" w:after="0" w:afterAutospacing="0"/>
                                    </w:pPr>
                                    <w:r>
                                      <w:rPr>
                                        <w:rFonts w:ascii="Calibri" w:hAnsi="Calibri" w:cs="Arial"/>
                                        <w:b/>
                                        <w:bCs/>
                                        <w:color w:val="F2F2F2"/>
                                        <w:sz w:val="20"/>
                                        <w:szCs w:val="20"/>
                                        <w:lang w:val="en-US"/>
                                      </w:rPr>
                                      <w:t>37.7%</w:t>
                                    </w:r>
                                  </w:p>
                                </w:txbxContent>
                              </v:textbox>
                            </v:rect>
                            <w10:anchorlock/>
                          </v:group>
                        </w:pict>
                      </mc:Fallback>
                    </mc:AlternateContent>
                  </w:r>
                </w:p>
              </w:tc>
            </w:tr>
          </w:tbl>
          <w:p w:rsidR="00711183" w:rsidRDefault="00711183">
            <w:pPr>
              <w:pStyle w:val="Source"/>
            </w:pPr>
            <w:r>
              <w:rPr>
                <w:i/>
              </w:rPr>
              <w:t>Data source</w:t>
            </w:r>
            <w:r w:rsidRPr="00167F06">
              <w:t xml:space="preserve">: </w:t>
            </w:r>
            <w:r>
              <w:t xml:space="preserve">COAG </w:t>
            </w:r>
            <w:r w:rsidR="006E5FED">
              <w:t xml:space="preserve">Reform Council </w:t>
            </w:r>
            <w:r>
              <w:t>(2013).</w:t>
            </w:r>
          </w:p>
          <w:p w:rsidR="00E7589E" w:rsidRDefault="00E7589E" w:rsidP="00E7589E">
            <w:pPr>
              <w:pStyle w:val="Box"/>
            </w:pPr>
            <w:r>
              <w:t xml:space="preserve">A specific event — such </w:t>
            </w:r>
            <w:r w:rsidR="006E5FED">
              <w:t xml:space="preserve">as </w:t>
            </w:r>
            <w:r>
              <w:t>domestic violence</w:t>
            </w:r>
            <w:r w:rsidR="00E72E1B">
              <w:t xml:space="preserve"> or </w:t>
            </w:r>
            <w:r>
              <w:t xml:space="preserve">being evicted from stable housing — can trigger homelessness. For </w:t>
            </w:r>
            <w:r w:rsidR="001C7CCE">
              <w:t xml:space="preserve">some </w:t>
            </w:r>
            <w:r>
              <w:t xml:space="preserve">people homelessness is </w:t>
            </w:r>
            <w:r w:rsidR="00D34603">
              <w:t xml:space="preserve">a </w:t>
            </w:r>
            <w:r>
              <w:t xml:space="preserve">result of considerable personal disadvantage over a considerable period of time, including poverty, long-term unemployment, poor education, mental health problems, disability and substance abuse. </w:t>
            </w:r>
            <w:r w:rsidR="00BC4C21">
              <w:t>Long-term homelessness often has its roots in adverse childhood experiences (Johnso</w:t>
            </w:r>
            <w:r w:rsidR="00C51CFC">
              <w:t>n et al. 2011</w:t>
            </w:r>
            <w:r w:rsidR="006E5FED">
              <w:t>;</w:t>
            </w:r>
            <w:r w:rsidR="00C51CFC">
              <w:t xml:space="preserve"> Lamont 2010</w:t>
            </w:r>
            <w:r w:rsidR="006E5FED">
              <w:t>;</w:t>
            </w:r>
            <w:r w:rsidR="00C51CFC">
              <w:t xml:space="preserve"> box 4.</w:t>
            </w:r>
            <w:r w:rsidR="006E5FED">
              <w:t>2</w:t>
            </w:r>
            <w:r w:rsidR="00C51CFC">
              <w:t>).</w:t>
            </w:r>
          </w:p>
          <w:p w:rsidR="00E7589E" w:rsidRDefault="00711183" w:rsidP="00E7589E">
            <w:pPr>
              <w:pStyle w:val="Box"/>
            </w:pPr>
            <w:r>
              <w:t>S</w:t>
            </w:r>
            <w:r w:rsidR="00E7589E">
              <w:t xml:space="preserve">pecialist homelessness agencies provided assistance to </w:t>
            </w:r>
            <w:r w:rsidR="00C81659">
              <w:t xml:space="preserve">almost </w:t>
            </w:r>
            <w:r w:rsidR="00E7589E">
              <w:t>2</w:t>
            </w:r>
            <w:r w:rsidR="00C81659">
              <w:t>30</w:t>
            </w:r>
            <w:r w:rsidR="00E7589E">
              <w:t> </w:t>
            </w:r>
            <w:r w:rsidR="00C81659">
              <w:t>000</w:t>
            </w:r>
            <w:r w:rsidR="00E7589E">
              <w:t xml:space="preserve"> clients (equivalent to 1 in 98 Australians)</w:t>
            </w:r>
            <w:r>
              <w:t xml:space="preserve"> </w:t>
            </w:r>
            <w:r w:rsidR="00C505A7">
              <w:t xml:space="preserve">in 2011-12 </w:t>
            </w:r>
            <w:r>
              <w:t>(AIHW 2012b)</w:t>
            </w:r>
            <w:r w:rsidR="00E7589E">
              <w:t xml:space="preserve">. </w:t>
            </w:r>
            <w:r w:rsidR="000741C7">
              <w:t>Fifty</w:t>
            </w:r>
            <w:r w:rsidR="000741C7">
              <w:noBreakHyphen/>
              <w:t>nine per cent of clients were female</w:t>
            </w:r>
            <w:r w:rsidR="00F53A0A">
              <w:t>. Women aged 18</w:t>
            </w:r>
            <w:r w:rsidR="00F53A0A">
              <w:noBreakHyphen/>
              <w:t xml:space="preserve">34 were the group </w:t>
            </w:r>
            <w:r w:rsidR="004904E6">
              <w:t xml:space="preserve">most </w:t>
            </w:r>
            <w:r w:rsidR="00F53A0A">
              <w:t>likely to access specialist homelessness services (37 per cent of all clients). C</w:t>
            </w:r>
            <w:r w:rsidR="000741C7">
              <w:t>hildren aged 0</w:t>
            </w:r>
            <w:r w:rsidR="000741C7">
              <w:noBreakHyphen/>
              <w:t>17 accounted for 29 </w:t>
            </w:r>
            <w:r w:rsidR="00E7589E">
              <w:t xml:space="preserve">per cent </w:t>
            </w:r>
            <w:r w:rsidR="000741C7">
              <w:t xml:space="preserve">of all clients (while representing 23 per cent of the population). </w:t>
            </w:r>
          </w:p>
          <w:p w:rsidR="00E7589E" w:rsidRDefault="00E7589E" w:rsidP="00E7589E">
            <w:pPr>
              <w:pStyle w:val="Box"/>
            </w:pPr>
            <w:r>
              <w:t xml:space="preserve">The </w:t>
            </w:r>
            <w:r w:rsidRPr="00E15129">
              <w:rPr>
                <w:i/>
              </w:rPr>
              <w:t>main</w:t>
            </w:r>
            <w:r>
              <w:t xml:space="preserve"> reason clients gave for seeking homeless services were:</w:t>
            </w:r>
          </w:p>
          <w:p w:rsidR="00E7589E" w:rsidRDefault="00E7589E" w:rsidP="00E7589E">
            <w:pPr>
              <w:pStyle w:val="BoxListBullet"/>
              <w:spacing w:before="120"/>
            </w:pPr>
            <w:r>
              <w:t>domestic/family violence (25 per cent of clients, 34 per cent of females)</w:t>
            </w:r>
          </w:p>
          <w:p w:rsidR="00E7589E" w:rsidRDefault="00E7589E" w:rsidP="00E7589E">
            <w:pPr>
              <w:pStyle w:val="BoxListBullet"/>
              <w:spacing w:before="120"/>
            </w:pPr>
            <w:r>
              <w:t>financial difficulties (15 per cent)</w:t>
            </w:r>
          </w:p>
          <w:p w:rsidR="00E7589E" w:rsidRDefault="00E7589E" w:rsidP="00E7589E">
            <w:pPr>
              <w:pStyle w:val="BoxListBullet"/>
              <w:spacing w:before="120"/>
            </w:pPr>
            <w:r>
              <w:t>housing crisis (13 per cent)</w:t>
            </w:r>
          </w:p>
          <w:p w:rsidR="00E7589E" w:rsidRDefault="00E7589E" w:rsidP="009131A7">
            <w:pPr>
              <w:pStyle w:val="BoxListBullet"/>
              <w:spacing w:before="120"/>
            </w:pPr>
            <w:r>
              <w:t xml:space="preserve">inadequate or inappropriate dwelling conditions (10 per cent). </w:t>
            </w:r>
          </w:p>
        </w:tc>
      </w:tr>
      <w:tr w:rsidR="00E7589E" w:rsidTr="00E7589E">
        <w:trPr>
          <w:cantSplit/>
        </w:trPr>
        <w:tc>
          <w:tcPr>
            <w:tcW w:w="8771" w:type="dxa"/>
            <w:tcBorders>
              <w:top w:val="nil"/>
              <w:left w:val="single" w:sz="6" w:space="0" w:color="auto"/>
              <w:bottom w:val="nil"/>
              <w:right w:val="single" w:sz="6" w:space="0" w:color="auto"/>
            </w:tcBorders>
          </w:tcPr>
          <w:p w:rsidR="00E7589E" w:rsidRDefault="00E7589E" w:rsidP="00EA2F32">
            <w:pPr>
              <w:pStyle w:val="BoxSource"/>
            </w:pPr>
            <w:r>
              <w:rPr>
                <w:i/>
              </w:rPr>
              <w:t>Source</w:t>
            </w:r>
            <w:r w:rsidR="006E5FED">
              <w:rPr>
                <w:i/>
              </w:rPr>
              <w:t>s</w:t>
            </w:r>
            <w:r w:rsidRPr="00167F06">
              <w:t xml:space="preserve">: </w:t>
            </w:r>
            <w:r>
              <w:t xml:space="preserve">ABS </w:t>
            </w:r>
            <w:r w:rsidR="003B7F97">
              <w:t>(2012</w:t>
            </w:r>
            <w:r w:rsidR="00EA2F32">
              <w:t>g,</w:t>
            </w:r>
            <w:r w:rsidR="006E5FED">
              <w:t xml:space="preserve"> 2012</w:t>
            </w:r>
            <w:r w:rsidR="00EA2F32">
              <w:t>h</w:t>
            </w:r>
            <w:r w:rsidR="003B7F97">
              <w:t>); AIHW (2012</w:t>
            </w:r>
            <w:r w:rsidR="00C505A7">
              <w:t>b</w:t>
            </w:r>
            <w:r w:rsidR="003B7F97">
              <w:t>); COAG Reform Council (2013).</w:t>
            </w:r>
          </w:p>
        </w:tc>
      </w:tr>
      <w:tr w:rsidR="00E7589E" w:rsidTr="00E7589E">
        <w:trPr>
          <w:cantSplit/>
        </w:trPr>
        <w:tc>
          <w:tcPr>
            <w:tcW w:w="8771" w:type="dxa"/>
            <w:tcBorders>
              <w:top w:val="nil"/>
              <w:left w:val="single" w:sz="6" w:space="0" w:color="auto"/>
              <w:bottom w:val="single" w:sz="6" w:space="0" w:color="auto"/>
              <w:right w:val="single" w:sz="6" w:space="0" w:color="auto"/>
            </w:tcBorders>
          </w:tcPr>
          <w:p w:rsidR="00E7589E" w:rsidRDefault="00E7589E" w:rsidP="00E7589E">
            <w:pPr>
              <w:pStyle w:val="Box"/>
              <w:spacing w:before="0" w:line="120" w:lineRule="exact"/>
            </w:pPr>
          </w:p>
        </w:tc>
      </w:tr>
      <w:tr w:rsidR="00E7589E" w:rsidTr="00E7589E">
        <w:tc>
          <w:tcPr>
            <w:tcW w:w="8771" w:type="dxa"/>
            <w:tcBorders>
              <w:top w:val="nil"/>
              <w:left w:val="nil"/>
              <w:bottom w:val="nil"/>
              <w:right w:val="nil"/>
            </w:tcBorders>
          </w:tcPr>
          <w:p w:rsidR="00E7589E" w:rsidRDefault="00E7589E" w:rsidP="00E7589E">
            <w:pPr>
              <w:pStyle w:val="Box"/>
              <w:keepNext w:val="0"/>
              <w:spacing w:before="60" w:after="60" w:line="80" w:lineRule="exact"/>
              <w:rPr>
                <w:b/>
                <w:color w:val="FF00FF"/>
                <w:sz w:val="14"/>
              </w:rPr>
            </w:pPr>
          </w:p>
        </w:tc>
      </w:tr>
    </w:tbl>
    <w:p w:rsidR="00561C65" w:rsidRDefault="00561C65" w:rsidP="00F2030C">
      <w:pPr>
        <w:pStyle w:val="BodyText"/>
      </w:pPr>
    </w:p>
    <w:p w:rsidR="00561C65" w:rsidRDefault="00561C65" w:rsidP="00561C65">
      <w:pPr>
        <w:pStyle w:val="BodyText"/>
      </w:pPr>
      <w:r>
        <w:br w:type="page"/>
      </w:r>
    </w:p>
    <w:p w:rsidR="00D809C3" w:rsidRDefault="00D809C3" w:rsidP="00D809C3">
      <w:pPr>
        <w:pStyle w:val="TableTitle"/>
      </w:pPr>
      <w:r>
        <w:rPr>
          <w:b w:val="0"/>
        </w:rPr>
        <w:lastRenderedPageBreak/>
        <w:t xml:space="preserve">Table </w:t>
      </w:r>
      <w:r w:rsidR="00E529CA">
        <w:rPr>
          <w:b w:val="0"/>
        </w:rPr>
        <w:t>4.</w:t>
      </w:r>
      <w:r w:rsidR="008E6E9D">
        <w:rPr>
          <w:b w:val="0"/>
          <w:noProof/>
        </w:rPr>
        <w:t>5</w:t>
      </w:r>
      <w:r>
        <w:tab/>
        <w:t>Journey</w:t>
      </w:r>
      <w:r w:rsidR="003010BA">
        <w:t>s</w:t>
      </w:r>
      <w:r>
        <w:t xml:space="preserve"> home respondents </w:t>
      </w:r>
      <w:r w:rsidR="00EC6A07">
        <w:t xml:space="preserve">– </w:t>
      </w:r>
      <w:r>
        <w:t xml:space="preserve">labour force status and incidence of mental health </w:t>
      </w:r>
    </w:p>
    <w:tbl>
      <w:tblPr>
        <w:tblW w:w="5000" w:type="pct"/>
        <w:tblCellMar>
          <w:left w:w="0" w:type="dxa"/>
          <w:right w:w="0" w:type="dxa"/>
        </w:tblCellMar>
        <w:tblLook w:val="0000" w:firstRow="0" w:lastRow="0" w:firstColumn="0" w:lastColumn="0" w:noHBand="0" w:noVBand="0"/>
      </w:tblPr>
      <w:tblGrid>
        <w:gridCol w:w="2978"/>
        <w:gridCol w:w="2125"/>
        <w:gridCol w:w="1844"/>
        <w:gridCol w:w="1842"/>
      </w:tblGrid>
      <w:tr w:rsidR="00EC6A07" w:rsidTr="00AB16D0">
        <w:tc>
          <w:tcPr>
            <w:tcW w:w="1694" w:type="pct"/>
            <w:tcBorders>
              <w:top w:val="single" w:sz="6" w:space="0" w:color="auto"/>
              <w:bottom w:val="single" w:sz="6" w:space="0" w:color="auto"/>
            </w:tcBorders>
            <w:shd w:val="clear" w:color="auto" w:fill="auto"/>
          </w:tcPr>
          <w:p w:rsidR="00D809C3" w:rsidRDefault="00D809C3" w:rsidP="00D809C3">
            <w:pPr>
              <w:pStyle w:val="TableColumnHeading"/>
              <w:jc w:val="left"/>
            </w:pPr>
          </w:p>
        </w:tc>
        <w:tc>
          <w:tcPr>
            <w:tcW w:w="1209" w:type="pct"/>
            <w:tcBorders>
              <w:top w:val="single" w:sz="6" w:space="0" w:color="auto"/>
              <w:bottom w:val="single" w:sz="6" w:space="0" w:color="auto"/>
            </w:tcBorders>
            <w:shd w:val="clear" w:color="auto" w:fill="auto"/>
            <w:vAlign w:val="bottom"/>
          </w:tcPr>
          <w:p w:rsidR="00D809C3" w:rsidRDefault="00D809C3" w:rsidP="00AB16D0">
            <w:pPr>
              <w:pStyle w:val="TableColumnHeading"/>
            </w:pPr>
            <w:r>
              <w:t>JH Wave 1</w:t>
            </w:r>
          </w:p>
        </w:tc>
        <w:tc>
          <w:tcPr>
            <w:tcW w:w="1049" w:type="pct"/>
            <w:tcBorders>
              <w:top w:val="single" w:sz="6" w:space="0" w:color="auto"/>
              <w:bottom w:val="single" w:sz="6" w:space="0" w:color="auto"/>
            </w:tcBorders>
            <w:shd w:val="clear" w:color="auto" w:fill="auto"/>
            <w:vAlign w:val="bottom"/>
          </w:tcPr>
          <w:p w:rsidR="00D809C3" w:rsidRDefault="00D809C3" w:rsidP="00AB16D0">
            <w:pPr>
              <w:pStyle w:val="TableColumnHeading"/>
            </w:pPr>
            <w:r>
              <w:t>JH Wave 2</w:t>
            </w:r>
          </w:p>
        </w:tc>
        <w:tc>
          <w:tcPr>
            <w:tcW w:w="1048" w:type="pct"/>
            <w:tcBorders>
              <w:top w:val="single" w:sz="6" w:space="0" w:color="auto"/>
              <w:bottom w:val="single" w:sz="6" w:space="0" w:color="auto"/>
            </w:tcBorders>
            <w:shd w:val="clear" w:color="auto" w:fill="auto"/>
            <w:vAlign w:val="bottom"/>
          </w:tcPr>
          <w:p w:rsidR="00D809C3" w:rsidRDefault="00D809C3" w:rsidP="00AB16D0">
            <w:pPr>
              <w:pStyle w:val="TableColumnHeading"/>
              <w:ind w:right="28"/>
            </w:pPr>
            <w:r>
              <w:t>Australian Population</w:t>
            </w:r>
          </w:p>
        </w:tc>
      </w:tr>
      <w:tr w:rsidR="00EC6A07" w:rsidRPr="00AB16D0" w:rsidTr="00EC6A07">
        <w:tc>
          <w:tcPr>
            <w:tcW w:w="1694" w:type="pct"/>
            <w:tcBorders>
              <w:top w:val="single" w:sz="6" w:space="0" w:color="auto"/>
            </w:tcBorders>
          </w:tcPr>
          <w:p w:rsidR="00D809C3" w:rsidRPr="00AB16D0" w:rsidRDefault="00D809C3" w:rsidP="00D809C3">
            <w:pPr>
              <w:pStyle w:val="TableUnitsRow"/>
              <w:jc w:val="left"/>
              <w:rPr>
                <w:b/>
                <w:i/>
              </w:rPr>
            </w:pPr>
            <w:r w:rsidRPr="00AB16D0">
              <w:rPr>
                <w:b/>
                <w:i/>
              </w:rPr>
              <w:t>Labour force status</w:t>
            </w:r>
          </w:p>
        </w:tc>
        <w:tc>
          <w:tcPr>
            <w:tcW w:w="1209" w:type="pct"/>
            <w:tcBorders>
              <w:top w:val="single" w:sz="6" w:space="0" w:color="auto"/>
            </w:tcBorders>
          </w:tcPr>
          <w:p w:rsidR="00D809C3" w:rsidRPr="00AB16D0" w:rsidRDefault="00D809C3" w:rsidP="00D809C3">
            <w:pPr>
              <w:pStyle w:val="TableUnitsRow"/>
              <w:rPr>
                <w:b/>
              </w:rPr>
            </w:pPr>
          </w:p>
        </w:tc>
        <w:tc>
          <w:tcPr>
            <w:tcW w:w="1049" w:type="pct"/>
            <w:tcBorders>
              <w:top w:val="single" w:sz="6" w:space="0" w:color="auto"/>
            </w:tcBorders>
          </w:tcPr>
          <w:p w:rsidR="00D809C3" w:rsidRPr="00AB16D0" w:rsidRDefault="00D809C3" w:rsidP="00D809C3">
            <w:pPr>
              <w:pStyle w:val="TableUnitsRow"/>
              <w:rPr>
                <w:b/>
              </w:rPr>
            </w:pPr>
          </w:p>
        </w:tc>
        <w:tc>
          <w:tcPr>
            <w:tcW w:w="1048" w:type="pct"/>
            <w:tcBorders>
              <w:top w:val="single" w:sz="6" w:space="0" w:color="auto"/>
            </w:tcBorders>
          </w:tcPr>
          <w:p w:rsidR="00D809C3" w:rsidRPr="00AB16D0" w:rsidRDefault="00D809C3" w:rsidP="00D809C3">
            <w:pPr>
              <w:pStyle w:val="TableUnitsRow"/>
              <w:ind w:right="28"/>
              <w:rPr>
                <w:b/>
              </w:rPr>
            </w:pPr>
          </w:p>
        </w:tc>
      </w:tr>
      <w:tr w:rsidR="00EC6A07" w:rsidTr="00EC6A07">
        <w:tc>
          <w:tcPr>
            <w:tcW w:w="1694" w:type="pct"/>
          </w:tcPr>
          <w:p w:rsidR="00D809C3" w:rsidRDefault="00D809C3" w:rsidP="00D809C3">
            <w:pPr>
              <w:pStyle w:val="TableBodyText"/>
              <w:jc w:val="left"/>
            </w:pPr>
            <w:r>
              <w:t>Employed</w:t>
            </w:r>
          </w:p>
        </w:tc>
        <w:tc>
          <w:tcPr>
            <w:tcW w:w="1209" w:type="pct"/>
          </w:tcPr>
          <w:p w:rsidR="00D809C3" w:rsidRDefault="00D809C3" w:rsidP="00161DDF">
            <w:pPr>
              <w:pStyle w:val="TableBodyText"/>
            </w:pPr>
            <w:r>
              <w:t>20.</w:t>
            </w:r>
            <w:r w:rsidR="00161DDF">
              <w:t>0</w:t>
            </w:r>
          </w:p>
        </w:tc>
        <w:tc>
          <w:tcPr>
            <w:tcW w:w="1049" w:type="pct"/>
          </w:tcPr>
          <w:p w:rsidR="00D809C3" w:rsidRDefault="00EC6A07" w:rsidP="00D809C3">
            <w:pPr>
              <w:pStyle w:val="TableBodyText"/>
            </w:pPr>
            <w:r>
              <w:t>24.3</w:t>
            </w:r>
          </w:p>
        </w:tc>
        <w:tc>
          <w:tcPr>
            <w:tcW w:w="1048" w:type="pct"/>
          </w:tcPr>
          <w:p w:rsidR="00D809C3" w:rsidRDefault="00EC6A07" w:rsidP="00D809C3">
            <w:pPr>
              <w:pStyle w:val="TableBodyText"/>
              <w:ind w:right="28"/>
            </w:pPr>
            <w:r>
              <w:t>62.6</w:t>
            </w:r>
          </w:p>
        </w:tc>
      </w:tr>
      <w:tr w:rsidR="00EC6A07" w:rsidTr="00EC6A07">
        <w:tc>
          <w:tcPr>
            <w:tcW w:w="1694" w:type="pct"/>
            <w:shd w:val="clear" w:color="auto" w:fill="auto"/>
          </w:tcPr>
          <w:p w:rsidR="00D809C3" w:rsidRDefault="00EC6A07" w:rsidP="00D809C3">
            <w:pPr>
              <w:pStyle w:val="TableBodyText"/>
              <w:jc w:val="left"/>
            </w:pPr>
            <w:r>
              <w:t>Unemployed</w:t>
            </w:r>
          </w:p>
        </w:tc>
        <w:tc>
          <w:tcPr>
            <w:tcW w:w="1209" w:type="pct"/>
            <w:shd w:val="clear" w:color="auto" w:fill="auto"/>
          </w:tcPr>
          <w:p w:rsidR="00D809C3" w:rsidRDefault="00EC6A07" w:rsidP="00D809C3">
            <w:pPr>
              <w:pStyle w:val="TableBodyText"/>
            </w:pPr>
            <w:r>
              <w:t>29.9</w:t>
            </w:r>
          </w:p>
        </w:tc>
        <w:tc>
          <w:tcPr>
            <w:tcW w:w="1049" w:type="pct"/>
            <w:shd w:val="clear" w:color="auto" w:fill="auto"/>
          </w:tcPr>
          <w:p w:rsidR="00D809C3" w:rsidRDefault="00EC6A07" w:rsidP="00D809C3">
            <w:pPr>
              <w:pStyle w:val="TableBodyText"/>
            </w:pPr>
            <w:r>
              <w:t>25.4</w:t>
            </w:r>
          </w:p>
        </w:tc>
        <w:tc>
          <w:tcPr>
            <w:tcW w:w="1048" w:type="pct"/>
            <w:shd w:val="clear" w:color="auto" w:fill="auto"/>
          </w:tcPr>
          <w:p w:rsidR="00D809C3" w:rsidRDefault="00EC6A07" w:rsidP="00D809C3">
            <w:pPr>
              <w:pStyle w:val="TableBodyText"/>
              <w:ind w:right="28"/>
            </w:pPr>
            <w:r>
              <w:t>3.4</w:t>
            </w:r>
          </w:p>
        </w:tc>
      </w:tr>
      <w:tr w:rsidR="00EC6A07" w:rsidTr="00EC6A07">
        <w:tc>
          <w:tcPr>
            <w:tcW w:w="1694" w:type="pct"/>
            <w:shd w:val="clear" w:color="auto" w:fill="auto"/>
          </w:tcPr>
          <w:p w:rsidR="00EC6A07" w:rsidRDefault="00EC6A07" w:rsidP="00D809C3">
            <w:pPr>
              <w:pStyle w:val="TableBodyText"/>
              <w:jc w:val="left"/>
            </w:pPr>
            <w:r>
              <w:t>Not in labour force</w:t>
            </w:r>
          </w:p>
        </w:tc>
        <w:tc>
          <w:tcPr>
            <w:tcW w:w="1209" w:type="pct"/>
            <w:shd w:val="clear" w:color="auto" w:fill="auto"/>
          </w:tcPr>
          <w:p w:rsidR="00EC6A07" w:rsidRDefault="00EC6A07" w:rsidP="00D809C3">
            <w:pPr>
              <w:pStyle w:val="TableBodyText"/>
            </w:pPr>
            <w:r>
              <w:t>50.1</w:t>
            </w:r>
          </w:p>
        </w:tc>
        <w:tc>
          <w:tcPr>
            <w:tcW w:w="1049" w:type="pct"/>
            <w:shd w:val="clear" w:color="auto" w:fill="auto"/>
          </w:tcPr>
          <w:p w:rsidR="00EC6A07" w:rsidRDefault="00EC6A07" w:rsidP="00D809C3">
            <w:pPr>
              <w:pStyle w:val="TableBodyText"/>
            </w:pPr>
            <w:r>
              <w:t>50.3</w:t>
            </w:r>
          </w:p>
        </w:tc>
        <w:tc>
          <w:tcPr>
            <w:tcW w:w="1048" w:type="pct"/>
            <w:shd w:val="clear" w:color="auto" w:fill="auto"/>
          </w:tcPr>
          <w:p w:rsidR="00EC6A07" w:rsidRDefault="00EC6A07" w:rsidP="00D809C3">
            <w:pPr>
              <w:pStyle w:val="TableBodyText"/>
              <w:ind w:right="28"/>
            </w:pPr>
            <w:r>
              <w:t>34.0</w:t>
            </w:r>
          </w:p>
        </w:tc>
      </w:tr>
      <w:tr w:rsidR="00EC6A07" w:rsidRPr="00AB16D0" w:rsidTr="00EC6A07">
        <w:tc>
          <w:tcPr>
            <w:tcW w:w="1694" w:type="pct"/>
            <w:shd w:val="clear" w:color="auto" w:fill="auto"/>
          </w:tcPr>
          <w:p w:rsidR="00EC6A07" w:rsidRPr="00AB16D0" w:rsidRDefault="00EC6A07" w:rsidP="00AB16D0">
            <w:pPr>
              <w:pStyle w:val="TableBodyText"/>
              <w:spacing w:before="120"/>
              <w:jc w:val="left"/>
              <w:rPr>
                <w:b/>
                <w:i/>
              </w:rPr>
            </w:pPr>
            <w:r w:rsidRPr="00AB16D0">
              <w:rPr>
                <w:b/>
                <w:i/>
              </w:rPr>
              <w:t>Incidence of mental health</w:t>
            </w:r>
          </w:p>
        </w:tc>
        <w:tc>
          <w:tcPr>
            <w:tcW w:w="1209" w:type="pct"/>
            <w:shd w:val="clear" w:color="auto" w:fill="auto"/>
          </w:tcPr>
          <w:p w:rsidR="00EC6A07" w:rsidRPr="00AB16D0" w:rsidRDefault="00EC6A07" w:rsidP="00D809C3">
            <w:pPr>
              <w:pStyle w:val="TableBodyText"/>
              <w:rPr>
                <w:b/>
              </w:rPr>
            </w:pPr>
          </w:p>
        </w:tc>
        <w:tc>
          <w:tcPr>
            <w:tcW w:w="1049" w:type="pct"/>
            <w:shd w:val="clear" w:color="auto" w:fill="auto"/>
          </w:tcPr>
          <w:p w:rsidR="00EC6A07" w:rsidRPr="00AB16D0" w:rsidRDefault="00EC6A07" w:rsidP="00D809C3">
            <w:pPr>
              <w:pStyle w:val="TableBodyText"/>
              <w:rPr>
                <w:b/>
              </w:rPr>
            </w:pPr>
          </w:p>
        </w:tc>
        <w:tc>
          <w:tcPr>
            <w:tcW w:w="1048" w:type="pct"/>
            <w:shd w:val="clear" w:color="auto" w:fill="auto"/>
          </w:tcPr>
          <w:p w:rsidR="00EC6A07" w:rsidRPr="00AB16D0" w:rsidRDefault="00EC6A07" w:rsidP="00D809C3">
            <w:pPr>
              <w:pStyle w:val="TableBodyText"/>
              <w:ind w:right="28"/>
              <w:rPr>
                <w:b/>
              </w:rPr>
            </w:pPr>
          </w:p>
        </w:tc>
      </w:tr>
      <w:tr w:rsidR="00EC6A07" w:rsidTr="00EC6A07">
        <w:tc>
          <w:tcPr>
            <w:tcW w:w="1694" w:type="pct"/>
            <w:shd w:val="clear" w:color="auto" w:fill="auto"/>
          </w:tcPr>
          <w:p w:rsidR="00EC6A07" w:rsidRDefault="00EC6A07" w:rsidP="00D809C3">
            <w:pPr>
              <w:pStyle w:val="TableBodyText"/>
              <w:jc w:val="left"/>
            </w:pPr>
            <w:r>
              <w:t>Bi-polar effective disorder</w:t>
            </w:r>
          </w:p>
        </w:tc>
        <w:tc>
          <w:tcPr>
            <w:tcW w:w="1209" w:type="pct"/>
            <w:shd w:val="clear" w:color="auto" w:fill="auto"/>
          </w:tcPr>
          <w:p w:rsidR="00EC6A07" w:rsidRDefault="00EC6A07" w:rsidP="00D16990">
            <w:pPr>
              <w:pStyle w:val="TableBodyText"/>
            </w:pPr>
            <w:r>
              <w:t>1</w:t>
            </w:r>
            <w:r w:rsidR="00D16990">
              <w:t>0.9</w:t>
            </w:r>
          </w:p>
        </w:tc>
        <w:tc>
          <w:tcPr>
            <w:tcW w:w="1049" w:type="pct"/>
            <w:shd w:val="clear" w:color="auto" w:fill="auto"/>
          </w:tcPr>
          <w:p w:rsidR="00EC6A07" w:rsidRDefault="00D16990" w:rsidP="00D16990">
            <w:pPr>
              <w:pStyle w:val="TableBodyText"/>
            </w:pPr>
            <w:r>
              <w:t>12.2</w:t>
            </w:r>
          </w:p>
        </w:tc>
        <w:tc>
          <w:tcPr>
            <w:tcW w:w="1048" w:type="pct"/>
            <w:shd w:val="clear" w:color="auto" w:fill="auto"/>
          </w:tcPr>
          <w:p w:rsidR="00EC6A07" w:rsidRDefault="00EC6A07" w:rsidP="00D809C3">
            <w:pPr>
              <w:pStyle w:val="TableBodyText"/>
              <w:ind w:right="28"/>
            </w:pPr>
            <w:r>
              <w:t>2.9</w:t>
            </w:r>
          </w:p>
        </w:tc>
      </w:tr>
      <w:tr w:rsidR="00EC6A07" w:rsidTr="00EC6A07">
        <w:tc>
          <w:tcPr>
            <w:tcW w:w="1694" w:type="pct"/>
            <w:shd w:val="clear" w:color="auto" w:fill="auto"/>
          </w:tcPr>
          <w:p w:rsidR="00EC6A07" w:rsidRDefault="00EC6A07" w:rsidP="00D809C3">
            <w:pPr>
              <w:pStyle w:val="TableBodyText"/>
              <w:jc w:val="left"/>
            </w:pPr>
            <w:r>
              <w:t>Schizophrenia</w:t>
            </w:r>
          </w:p>
        </w:tc>
        <w:tc>
          <w:tcPr>
            <w:tcW w:w="1209" w:type="pct"/>
            <w:shd w:val="clear" w:color="auto" w:fill="auto"/>
          </w:tcPr>
          <w:p w:rsidR="00EC6A07" w:rsidRDefault="00EC6A07" w:rsidP="00D809C3">
            <w:pPr>
              <w:pStyle w:val="TableBodyText"/>
            </w:pPr>
            <w:r>
              <w:t>8.9</w:t>
            </w:r>
          </w:p>
        </w:tc>
        <w:tc>
          <w:tcPr>
            <w:tcW w:w="1049" w:type="pct"/>
            <w:shd w:val="clear" w:color="auto" w:fill="auto"/>
          </w:tcPr>
          <w:p w:rsidR="00EC6A07" w:rsidRDefault="00EC6A07" w:rsidP="00D809C3">
            <w:pPr>
              <w:pStyle w:val="TableBodyText"/>
            </w:pPr>
            <w:r>
              <w:t>9.8</w:t>
            </w:r>
          </w:p>
        </w:tc>
        <w:tc>
          <w:tcPr>
            <w:tcW w:w="1048" w:type="pct"/>
            <w:shd w:val="clear" w:color="auto" w:fill="auto"/>
          </w:tcPr>
          <w:p w:rsidR="00EC6A07" w:rsidRDefault="00D16990" w:rsidP="00D809C3">
            <w:pPr>
              <w:pStyle w:val="TableBodyText"/>
              <w:ind w:right="28"/>
            </w:pPr>
            <w:r>
              <w:t>n.a.</w:t>
            </w:r>
          </w:p>
        </w:tc>
      </w:tr>
      <w:tr w:rsidR="00EC6A07" w:rsidTr="00EC6A07">
        <w:tc>
          <w:tcPr>
            <w:tcW w:w="1694" w:type="pct"/>
            <w:shd w:val="clear" w:color="auto" w:fill="auto"/>
          </w:tcPr>
          <w:p w:rsidR="00EC6A07" w:rsidRDefault="00EC6A07" w:rsidP="00D809C3">
            <w:pPr>
              <w:pStyle w:val="TableBodyText"/>
              <w:jc w:val="left"/>
            </w:pPr>
            <w:r>
              <w:t>Depression</w:t>
            </w:r>
          </w:p>
        </w:tc>
        <w:tc>
          <w:tcPr>
            <w:tcW w:w="1209" w:type="pct"/>
            <w:shd w:val="clear" w:color="auto" w:fill="auto"/>
          </w:tcPr>
          <w:p w:rsidR="00EC6A07" w:rsidRDefault="00EC6A07" w:rsidP="00D809C3">
            <w:pPr>
              <w:pStyle w:val="TableBodyText"/>
            </w:pPr>
            <w:r>
              <w:t>53.5</w:t>
            </w:r>
          </w:p>
        </w:tc>
        <w:tc>
          <w:tcPr>
            <w:tcW w:w="1049" w:type="pct"/>
            <w:shd w:val="clear" w:color="auto" w:fill="auto"/>
          </w:tcPr>
          <w:p w:rsidR="00EC6A07" w:rsidRDefault="00EC6A07" w:rsidP="00D809C3">
            <w:pPr>
              <w:pStyle w:val="TableBodyText"/>
            </w:pPr>
            <w:r>
              <w:t>57.5</w:t>
            </w:r>
          </w:p>
        </w:tc>
        <w:tc>
          <w:tcPr>
            <w:tcW w:w="1048" w:type="pct"/>
            <w:shd w:val="clear" w:color="auto" w:fill="auto"/>
          </w:tcPr>
          <w:p w:rsidR="00EC6A07" w:rsidRDefault="00EC6A07" w:rsidP="00D809C3">
            <w:pPr>
              <w:pStyle w:val="TableBodyText"/>
              <w:ind w:right="28"/>
            </w:pPr>
            <w:r>
              <w:t>11.6</w:t>
            </w:r>
          </w:p>
        </w:tc>
      </w:tr>
      <w:tr w:rsidR="00EC6A07" w:rsidTr="00EC6A07">
        <w:tc>
          <w:tcPr>
            <w:tcW w:w="1694" w:type="pct"/>
            <w:shd w:val="clear" w:color="auto" w:fill="auto"/>
          </w:tcPr>
          <w:p w:rsidR="00EC6A07" w:rsidRDefault="00EC6A07" w:rsidP="00D809C3">
            <w:pPr>
              <w:pStyle w:val="TableBodyText"/>
              <w:jc w:val="left"/>
            </w:pPr>
            <w:r>
              <w:t>Post-traumatic stress disorder</w:t>
            </w:r>
          </w:p>
        </w:tc>
        <w:tc>
          <w:tcPr>
            <w:tcW w:w="1209" w:type="pct"/>
            <w:shd w:val="clear" w:color="auto" w:fill="auto"/>
          </w:tcPr>
          <w:p w:rsidR="00EC6A07" w:rsidRDefault="00EC6A07" w:rsidP="00D809C3">
            <w:pPr>
              <w:pStyle w:val="TableBodyText"/>
            </w:pPr>
            <w:r>
              <w:t>19.7</w:t>
            </w:r>
          </w:p>
        </w:tc>
        <w:tc>
          <w:tcPr>
            <w:tcW w:w="1049" w:type="pct"/>
            <w:shd w:val="clear" w:color="auto" w:fill="auto"/>
          </w:tcPr>
          <w:p w:rsidR="00EC6A07" w:rsidRDefault="00EC6A07" w:rsidP="00D809C3">
            <w:pPr>
              <w:pStyle w:val="TableBodyText"/>
            </w:pPr>
            <w:r>
              <w:t>22.1</w:t>
            </w:r>
          </w:p>
        </w:tc>
        <w:tc>
          <w:tcPr>
            <w:tcW w:w="1048" w:type="pct"/>
            <w:shd w:val="clear" w:color="auto" w:fill="auto"/>
          </w:tcPr>
          <w:p w:rsidR="00EC6A07" w:rsidRDefault="00EC6A07" w:rsidP="00D809C3">
            <w:pPr>
              <w:pStyle w:val="TableBodyText"/>
              <w:ind w:right="28"/>
            </w:pPr>
            <w:r>
              <w:t>12.2</w:t>
            </w:r>
          </w:p>
        </w:tc>
      </w:tr>
      <w:tr w:rsidR="00EC6A07" w:rsidTr="00EC6A07">
        <w:tc>
          <w:tcPr>
            <w:tcW w:w="1694" w:type="pct"/>
            <w:tcBorders>
              <w:bottom w:val="single" w:sz="6" w:space="0" w:color="auto"/>
            </w:tcBorders>
            <w:shd w:val="clear" w:color="auto" w:fill="auto"/>
          </w:tcPr>
          <w:p w:rsidR="00EC6A07" w:rsidRDefault="00EC6A07" w:rsidP="00D809C3">
            <w:pPr>
              <w:pStyle w:val="TableBodyText"/>
              <w:jc w:val="left"/>
            </w:pPr>
            <w:r>
              <w:t>Anxiety disorder</w:t>
            </w:r>
          </w:p>
        </w:tc>
        <w:tc>
          <w:tcPr>
            <w:tcW w:w="1209" w:type="pct"/>
            <w:tcBorders>
              <w:bottom w:val="single" w:sz="6" w:space="0" w:color="auto"/>
            </w:tcBorders>
            <w:shd w:val="clear" w:color="auto" w:fill="auto"/>
          </w:tcPr>
          <w:p w:rsidR="00EC6A07" w:rsidRDefault="00EC6A07" w:rsidP="00D809C3">
            <w:pPr>
              <w:pStyle w:val="TableBodyText"/>
            </w:pPr>
            <w:r>
              <w:t>41.3</w:t>
            </w:r>
          </w:p>
        </w:tc>
        <w:tc>
          <w:tcPr>
            <w:tcW w:w="1049" w:type="pct"/>
            <w:tcBorders>
              <w:bottom w:val="single" w:sz="6" w:space="0" w:color="auto"/>
            </w:tcBorders>
            <w:shd w:val="clear" w:color="auto" w:fill="auto"/>
          </w:tcPr>
          <w:p w:rsidR="00EC6A07" w:rsidRDefault="00EC6A07" w:rsidP="00D809C3">
            <w:pPr>
              <w:pStyle w:val="TableBodyText"/>
            </w:pPr>
            <w:r>
              <w:t>45.5</w:t>
            </w:r>
          </w:p>
        </w:tc>
        <w:tc>
          <w:tcPr>
            <w:tcW w:w="1048" w:type="pct"/>
            <w:tcBorders>
              <w:bottom w:val="single" w:sz="6" w:space="0" w:color="auto"/>
            </w:tcBorders>
            <w:shd w:val="clear" w:color="auto" w:fill="auto"/>
          </w:tcPr>
          <w:p w:rsidR="00EC6A07" w:rsidRDefault="00EC6A07" w:rsidP="00D809C3">
            <w:pPr>
              <w:pStyle w:val="TableBodyText"/>
              <w:ind w:right="28"/>
            </w:pPr>
            <w:r>
              <w:t>26.3</w:t>
            </w:r>
          </w:p>
        </w:tc>
      </w:tr>
    </w:tbl>
    <w:p w:rsidR="00D809C3" w:rsidRDefault="00D809C3" w:rsidP="00EC6A07">
      <w:pPr>
        <w:pStyle w:val="Source"/>
      </w:pPr>
      <w:r>
        <w:rPr>
          <w:i/>
        </w:rPr>
        <w:t>Source</w:t>
      </w:r>
      <w:r>
        <w:t xml:space="preserve">: </w:t>
      </w:r>
      <w:r w:rsidR="00D16990">
        <w:t xml:space="preserve">Chigavazira </w:t>
      </w:r>
      <w:r w:rsidR="00A020FF">
        <w:t>et al. </w:t>
      </w:r>
      <w:r w:rsidR="00EC6A07">
        <w:t xml:space="preserve">(2012). </w:t>
      </w:r>
    </w:p>
    <w:p w:rsidR="00877D9C" w:rsidRDefault="00877D9C" w:rsidP="00877D9C">
      <w:pPr>
        <w:pStyle w:val="BodyText"/>
      </w:pPr>
      <w:r>
        <w:t>Respondents to this survey reported that relationship and family breakdowns were the leading trigger for the first instance of homelessness. Other triggers include</w:t>
      </w:r>
      <w:r w:rsidR="003010BA">
        <w:t>d</w:t>
      </w:r>
      <w:r>
        <w:t>:</w:t>
      </w:r>
    </w:p>
    <w:p w:rsidR="00877D9C" w:rsidRDefault="00877D9C" w:rsidP="00877D9C">
      <w:pPr>
        <w:pStyle w:val="ListBullet"/>
      </w:pPr>
      <w:r>
        <w:t>domestic and family violence or abuse</w:t>
      </w:r>
    </w:p>
    <w:p w:rsidR="00877D9C" w:rsidRDefault="00877D9C" w:rsidP="00877D9C">
      <w:pPr>
        <w:pStyle w:val="ListBullet"/>
      </w:pPr>
      <w:r>
        <w:t>financial difficulties</w:t>
      </w:r>
    </w:p>
    <w:p w:rsidR="00877D9C" w:rsidRDefault="00877D9C" w:rsidP="00877D9C">
      <w:pPr>
        <w:pStyle w:val="ListBullet"/>
      </w:pPr>
      <w:r>
        <w:t xml:space="preserve">problematic drug or substance use. </w:t>
      </w:r>
    </w:p>
    <w:p w:rsidR="00877D9C" w:rsidRDefault="00A020FF" w:rsidP="00877D9C">
      <w:pPr>
        <w:pStyle w:val="BodyText"/>
      </w:pPr>
      <w:r>
        <w:t xml:space="preserve">There is also </w:t>
      </w:r>
      <w:r w:rsidR="00877D9C">
        <w:t xml:space="preserve">some evidence of persistent homelessness. </w:t>
      </w:r>
      <w:r>
        <w:t xml:space="preserve">Almost 40 per cent of </w:t>
      </w:r>
      <w:r w:rsidR="005F77C1">
        <w:t xml:space="preserve">JH </w:t>
      </w:r>
      <w:r>
        <w:t xml:space="preserve">respondents </w:t>
      </w:r>
      <w:r w:rsidR="005F77C1">
        <w:t xml:space="preserve">reported </w:t>
      </w:r>
      <w:r>
        <w:t>been homeless at some stage between their wave 1 and wave 2 interviews</w:t>
      </w:r>
      <w:r w:rsidR="005F77C1">
        <w:t xml:space="preserve">. In wave 1, almost </w:t>
      </w:r>
      <w:r w:rsidR="00877D9C">
        <w:t xml:space="preserve">half of the JH respondents reported that they had spent at least one year homeless in their life and 23 per cent </w:t>
      </w:r>
      <w:r w:rsidR="005F77C1">
        <w:t xml:space="preserve">had spent </w:t>
      </w:r>
      <w:r w:rsidR="00877D9C">
        <w:t>four or more years homeless</w:t>
      </w:r>
      <w:r w:rsidR="005F77C1">
        <w:t>. P</w:t>
      </w:r>
      <w:r w:rsidR="00877D9C">
        <w:t>eople who had first experienced homelessness at a young age were more likely to experience persistent homelessness (half of the participants had their first experience of homeless</w:t>
      </w:r>
      <w:r w:rsidR="003010BA">
        <w:t xml:space="preserve">ness </w:t>
      </w:r>
      <w:r w:rsidR="00877D9C">
        <w:t xml:space="preserve">under the age of 18 and </w:t>
      </w:r>
      <w:r w:rsidR="005F77C1">
        <w:t xml:space="preserve">just under </w:t>
      </w:r>
      <w:r w:rsidR="00877D9C">
        <w:t>three-quarters had their first experience before 25 years). Scutella et al. said:</w:t>
      </w:r>
    </w:p>
    <w:p w:rsidR="00877D9C" w:rsidRDefault="00877D9C" w:rsidP="00877D9C">
      <w:pPr>
        <w:pStyle w:val="Quote"/>
      </w:pPr>
      <w:r>
        <w:t>Those exposed to homelessness for the longest periods were the most likely to have had adverse childhood experiences such as being exposed to violence or abuse, hav</w:t>
      </w:r>
      <w:r w:rsidR="005F77C1">
        <w:t>ing</w:t>
      </w:r>
      <w:r>
        <w:t xml:space="preserve"> been placed into State care and child protection systems or have experienced poverty in childhood, than those with shorter homeless durations. In contrast, … those never homeless or homeless for short periods tended to have stronger relationships with their families. (p. 3)</w:t>
      </w:r>
    </w:p>
    <w:p w:rsidR="00B227A6" w:rsidRDefault="00B227A6" w:rsidP="00B227A6">
      <w:pPr>
        <w:pStyle w:val="Heading3"/>
      </w:pPr>
      <w:r>
        <w:t>Employment — a way out of disadvantage</w:t>
      </w:r>
    </w:p>
    <w:p w:rsidR="00B227A6" w:rsidRDefault="00B227A6" w:rsidP="00B227A6">
      <w:pPr>
        <w:pStyle w:val="BodyText"/>
      </w:pPr>
      <w:r>
        <w:t xml:space="preserve">Employment is </w:t>
      </w:r>
      <w:r w:rsidR="005B494B">
        <w:t xml:space="preserve">a key </w:t>
      </w:r>
      <w:r>
        <w:t>trigger for leaving disadvantage</w:t>
      </w:r>
      <w:r w:rsidR="00910C41">
        <w:t xml:space="preserve">. </w:t>
      </w:r>
      <w:r>
        <w:t xml:space="preserve">Smith and Middleton </w:t>
      </w:r>
      <w:r w:rsidR="005B494B">
        <w:t>(2007)</w:t>
      </w:r>
      <w:r w:rsidR="00BE0B80">
        <w:t>,</w:t>
      </w:r>
      <w:r w:rsidR="005B494B">
        <w:t xml:space="preserve"> on reviewing the </w:t>
      </w:r>
      <w:r w:rsidR="00BE0B80">
        <w:t>U</w:t>
      </w:r>
      <w:r w:rsidR="007B0148">
        <w:t xml:space="preserve">nited </w:t>
      </w:r>
      <w:r w:rsidR="00BE0B80">
        <w:t>K</w:t>
      </w:r>
      <w:r w:rsidR="007B0148">
        <w:t>ingdom</w:t>
      </w:r>
      <w:r w:rsidR="00BE0B80">
        <w:t xml:space="preserve"> </w:t>
      </w:r>
      <w:r w:rsidR="005B494B">
        <w:t>literature on poverty dynamic</w:t>
      </w:r>
      <w:r w:rsidR="003010BA">
        <w:t>s</w:t>
      </w:r>
      <w:r w:rsidR="00BE0B80">
        <w:t>,</w:t>
      </w:r>
      <w:r w:rsidR="005B494B">
        <w:t xml:space="preserve"> </w:t>
      </w:r>
      <w:r w:rsidR="00910C41">
        <w:t>concluded that</w:t>
      </w:r>
      <w:r>
        <w:t xml:space="preserve">: </w:t>
      </w:r>
    </w:p>
    <w:p w:rsidR="00B227A6" w:rsidRDefault="005B494B" w:rsidP="005B494B">
      <w:pPr>
        <w:pStyle w:val="Quote"/>
      </w:pPr>
      <w:r>
        <w:lastRenderedPageBreak/>
        <w:t>The single most common event to trigger an exit from poverty is an increase in the household head’s earnings, including movement from unemployment to employment or increases in working hours or pay. Increases in the earnings of other household members are also important.</w:t>
      </w:r>
    </w:p>
    <w:p w:rsidR="005B494B" w:rsidRPr="005B494B" w:rsidRDefault="005B494B" w:rsidP="005B494B">
      <w:pPr>
        <w:pStyle w:val="BodyText"/>
      </w:pPr>
      <w:r>
        <w:t xml:space="preserve">And: </w:t>
      </w:r>
    </w:p>
    <w:p w:rsidR="00B227A6" w:rsidRDefault="00B227A6" w:rsidP="005B494B">
      <w:pPr>
        <w:pStyle w:val="Quote"/>
      </w:pPr>
      <w:r>
        <w:t>Employment is also the most robust factor for keeping people out of poverty.</w:t>
      </w:r>
      <w:r w:rsidR="00453A4E">
        <w:t xml:space="preserve"> (p. 10)</w:t>
      </w:r>
    </w:p>
    <w:p w:rsidR="00BE0B80" w:rsidRDefault="004904E6" w:rsidP="00BE0B80">
      <w:pPr>
        <w:pStyle w:val="BodyText"/>
      </w:pPr>
      <w:r>
        <w:t xml:space="preserve">Likewise, </w:t>
      </w:r>
      <w:r w:rsidR="00BE0B80">
        <w:t>Bane and Ellwood (</w:t>
      </w:r>
      <w:r w:rsidR="00754228">
        <w:t>1986</w:t>
      </w:r>
      <w:r w:rsidR="00BE0B80">
        <w:t>), using U</w:t>
      </w:r>
      <w:r w:rsidR="007B0148">
        <w:t xml:space="preserve">nited </w:t>
      </w:r>
      <w:r w:rsidR="00BE0B80">
        <w:t>S</w:t>
      </w:r>
      <w:r w:rsidR="007B0148">
        <w:t>tates</w:t>
      </w:r>
      <w:r w:rsidR="00BE0B80">
        <w:t xml:space="preserve"> data, found that over </w:t>
      </w:r>
      <w:r w:rsidR="00E72E1B">
        <w:t xml:space="preserve">one-half </w:t>
      </w:r>
      <w:r w:rsidR="00BE0B80">
        <w:t xml:space="preserve">of poverty spells ended when the household head’s earnings increased. They also found that secondary earners can play a critical role in family’s escaping poverty — </w:t>
      </w:r>
      <w:r w:rsidR="00754C5D">
        <w:t xml:space="preserve">over </w:t>
      </w:r>
      <w:r w:rsidR="00BE0B80">
        <w:t>2</w:t>
      </w:r>
      <w:r w:rsidR="00754C5D">
        <w:t>0</w:t>
      </w:r>
      <w:r w:rsidR="00BE0B80">
        <w:t> per cent of all spells of poverty ended with changes in other household members. Bane and Ellwood said:</w:t>
      </w:r>
    </w:p>
    <w:p w:rsidR="00BE0B80" w:rsidRDefault="00BE0B80" w:rsidP="00BE0B80">
      <w:pPr>
        <w:pStyle w:val="Quote"/>
      </w:pPr>
      <w:r>
        <w:t>Overall</w:t>
      </w:r>
      <w:r w:rsidR="00B12BAE">
        <w:t xml:space="preserve"> </w:t>
      </w:r>
      <w:r>
        <w:t>… although earnings changes of some sort account for only half of all beginnings, they explain 75 per cent of all endings.  …</w:t>
      </w:r>
      <w:r w:rsidR="00D34603">
        <w:t xml:space="preserve"> </w:t>
      </w:r>
      <w:r>
        <w:t>except for an increase in transfer payments of some sort, for most families the only route out of poverty must be through the earnings of one or more of its members. (p. 20)</w:t>
      </w:r>
    </w:p>
    <w:p w:rsidR="00A42467" w:rsidRDefault="00A42467" w:rsidP="00A42467">
      <w:pPr>
        <w:pStyle w:val="BodyText"/>
      </w:pPr>
      <w:r>
        <w:t xml:space="preserve">Income poverty rates also point to the importance of employment in keeping people out of disadvantage. </w:t>
      </w:r>
    </w:p>
    <w:p w:rsidR="00A42467" w:rsidRDefault="00A42467" w:rsidP="00A42467">
      <w:pPr>
        <w:pStyle w:val="ListBullet"/>
      </w:pPr>
      <w:r>
        <w:t>Less than 4 per cent of Australians employed full-time and 17 per cent employed part</w:t>
      </w:r>
      <w:r>
        <w:noBreakHyphen/>
        <w:t>time experienced income poverty in 2010</w:t>
      </w:r>
      <w:r w:rsidR="00A65678">
        <w:t xml:space="preserve"> (</w:t>
      </w:r>
      <w:r>
        <w:t>compare</w:t>
      </w:r>
      <w:r w:rsidR="00A65678">
        <w:t xml:space="preserve">d </w:t>
      </w:r>
      <w:r>
        <w:t xml:space="preserve">with 63 per cent </w:t>
      </w:r>
      <w:r w:rsidR="003010BA">
        <w:t xml:space="preserve">of </w:t>
      </w:r>
      <w:r>
        <w:t>those unemployed</w:t>
      </w:r>
      <w:r w:rsidR="00A65678">
        <w:t>)</w:t>
      </w:r>
      <w:r>
        <w:t xml:space="preserve"> (</w:t>
      </w:r>
      <w:r w:rsidR="00161DDF">
        <w:t>a</w:t>
      </w:r>
      <w:r w:rsidR="002E0EC3">
        <w:t>ppendix A</w:t>
      </w:r>
      <w:r>
        <w:t xml:space="preserve">, table </w:t>
      </w:r>
      <w:r w:rsidR="002E0EC3">
        <w:t>A.1</w:t>
      </w:r>
      <w:r>
        <w:t xml:space="preserve">). </w:t>
      </w:r>
    </w:p>
    <w:p w:rsidR="00A42467" w:rsidRDefault="00A42467" w:rsidP="00A42467">
      <w:pPr>
        <w:pStyle w:val="ListBullet"/>
      </w:pPr>
      <w:r>
        <w:t>Across OECD countries in the mid</w:t>
      </w:r>
      <w:r>
        <w:noBreakHyphen/>
        <w:t xml:space="preserve">2000s, among those in a household with a head of working age, households where no one worked had an income poverty rate </w:t>
      </w:r>
      <w:r w:rsidR="000A4F30">
        <w:t xml:space="preserve">that was </w:t>
      </w:r>
      <w:r w:rsidR="00274300">
        <w:t xml:space="preserve">on average </w:t>
      </w:r>
      <w:r>
        <w:t xml:space="preserve">almost three times higher than those living in households with one worker, and 12 times higher than households with two or more workers (OECD 2008). </w:t>
      </w:r>
    </w:p>
    <w:p w:rsidR="00DA7952" w:rsidRDefault="00B227A6" w:rsidP="00B227A6">
      <w:pPr>
        <w:pStyle w:val="BodyText"/>
      </w:pPr>
      <w:r>
        <w:t>But while paid employment can be a route out of a state of disadvantage, it does not guarantee an absence of recurrent disadvantage as some jobs</w:t>
      </w:r>
      <w:r w:rsidR="007B0148">
        <w:t>, particularly low</w:t>
      </w:r>
      <w:r w:rsidR="00E72E1B">
        <w:noBreakHyphen/>
      </w:r>
      <w:r w:rsidR="007B0148">
        <w:t>skilled jobs</w:t>
      </w:r>
      <w:r w:rsidR="002710A2">
        <w:t>,</w:t>
      </w:r>
      <w:r>
        <w:t xml:space="preserve"> are low-paid and </w:t>
      </w:r>
      <w:r w:rsidR="002710A2">
        <w:t xml:space="preserve">hours of available work not assured. </w:t>
      </w:r>
    </w:p>
    <w:p w:rsidR="00B227A6" w:rsidRDefault="002710A2" w:rsidP="00273767">
      <w:pPr>
        <w:pStyle w:val="BodyText"/>
      </w:pPr>
      <w:r>
        <w:t xml:space="preserve">Living </w:t>
      </w:r>
      <w:r w:rsidR="00B227A6">
        <w:t xml:space="preserve">in a </w:t>
      </w:r>
      <w:r w:rsidR="00392F4A">
        <w:t>job-</w:t>
      </w:r>
      <w:r w:rsidR="00B227A6">
        <w:t xml:space="preserve">poor household is experienced by more people, and </w:t>
      </w:r>
      <w:r>
        <w:t>appear</w:t>
      </w:r>
      <w:r w:rsidR="00A42467">
        <w:t>s</w:t>
      </w:r>
      <w:r>
        <w:t xml:space="preserve"> to be </w:t>
      </w:r>
      <w:r w:rsidR="00B227A6">
        <w:t xml:space="preserve">more likely to be long term than joblessness. </w:t>
      </w:r>
      <w:r>
        <w:t xml:space="preserve">HILDA Survey data show that </w:t>
      </w:r>
      <w:r w:rsidR="002E0EC3">
        <w:t>2</w:t>
      </w:r>
      <w:r>
        <w:t>8</w:t>
      </w:r>
      <w:r w:rsidR="00B227A6">
        <w:t xml:space="preserve"> per cent of </w:t>
      </w:r>
      <w:r w:rsidR="00161DDF">
        <w:t>Australians (aged</w:t>
      </w:r>
      <w:r w:rsidR="002E0EC3">
        <w:t xml:space="preserve"> 0 to 64 years</w:t>
      </w:r>
      <w:r w:rsidR="00161DDF">
        <w:t>)</w:t>
      </w:r>
      <w:r w:rsidR="002E0EC3">
        <w:t xml:space="preserve"> lived in a job poor household </w:t>
      </w:r>
      <w:r w:rsidR="00B227A6">
        <w:t>for three or more years</w:t>
      </w:r>
      <w:r w:rsidR="002E0EC3">
        <w:t xml:space="preserve"> and a</w:t>
      </w:r>
      <w:r>
        <w:t xml:space="preserve">round </w:t>
      </w:r>
      <w:r w:rsidR="00B227A6">
        <w:t>6 per cent for all nine years (</w:t>
      </w:r>
      <w:r w:rsidR="00D34603">
        <w:t xml:space="preserve">over the period </w:t>
      </w:r>
      <w:r w:rsidR="00B227A6">
        <w:t>2001 to 2009)</w:t>
      </w:r>
      <w:r w:rsidR="002E0EC3" w:rsidRPr="002E0EC3">
        <w:t xml:space="preserve"> </w:t>
      </w:r>
      <w:r w:rsidR="002E0EC3">
        <w:t>(table 4.4).</w:t>
      </w:r>
    </w:p>
    <w:p w:rsidR="00B227A6" w:rsidRDefault="00B227A6" w:rsidP="00B227A6">
      <w:pPr>
        <w:pStyle w:val="BodyText"/>
      </w:pPr>
      <w:r>
        <w:t xml:space="preserve">Similarly, Tomlinson and Walker (2010) found that </w:t>
      </w:r>
      <w:r w:rsidR="004D1B1C">
        <w:t xml:space="preserve">in the United Kingdom </w:t>
      </w:r>
      <w:r>
        <w:t>people occupying the lower segments of the labour market were the most prone to experienc</w:t>
      </w:r>
      <w:r w:rsidR="003010BA">
        <w:t>ing</w:t>
      </w:r>
      <w:r>
        <w:t xml:space="preserve"> the low</w:t>
      </w:r>
      <w:r w:rsidR="00BA4345">
        <w:noBreakHyphen/>
      </w:r>
      <w:r>
        <w:t>pay</w:t>
      </w:r>
      <w:r w:rsidR="00BA4345">
        <w:noBreakHyphen/>
      </w:r>
      <w:r>
        <w:t>no</w:t>
      </w:r>
      <w:r w:rsidR="00BA4345">
        <w:noBreakHyphen/>
      </w:r>
      <w:r>
        <w:t xml:space="preserve">pay cycle (working in what could be defined as </w:t>
      </w:r>
      <w:r w:rsidR="00BA4345">
        <w:t xml:space="preserve">a </w:t>
      </w:r>
      <w:r>
        <w:lastRenderedPageBreak/>
        <w:t xml:space="preserve">peripheral or unstable labour market). </w:t>
      </w:r>
      <w:r w:rsidR="00D34603">
        <w:t xml:space="preserve">However, </w:t>
      </w:r>
      <w:r w:rsidR="004D1B1C">
        <w:t xml:space="preserve">those </w:t>
      </w:r>
      <w:r>
        <w:t xml:space="preserve">employed in low-skilled jobs or in the peripheral labour market were </w:t>
      </w:r>
      <w:r w:rsidR="00D34603">
        <w:t xml:space="preserve">found to be </w:t>
      </w:r>
      <w:r>
        <w:t xml:space="preserve">less at risk of recurrent poverty than people who were unemployed or economically inactive. </w:t>
      </w:r>
      <w:r w:rsidR="004D1B1C">
        <w:t>S</w:t>
      </w:r>
      <w:r>
        <w:t xml:space="preserve">ecuring a position in the core labour market was </w:t>
      </w:r>
      <w:r w:rsidR="004D1B1C">
        <w:t xml:space="preserve">found to be </w:t>
      </w:r>
      <w:r>
        <w:t>more important in providing protection against recurrent poverty than moving from unemployment into a job in the peripheral (or unstable) labour market. Also, th</w:t>
      </w:r>
      <w:r w:rsidR="00BA4345">
        <w:t xml:space="preserve">e </w:t>
      </w:r>
      <w:r>
        <w:t>opportunities presented by the labour market were as important as, and often more important than</w:t>
      </w:r>
      <w:r w:rsidR="00B019C2">
        <w:t>,</w:t>
      </w:r>
      <w:r>
        <w:t xml:space="preserve"> personal attributes and circumstances in determining the risk of recurrent poverty. Tomlinson and Walker </w:t>
      </w:r>
      <w:r w:rsidR="00274300">
        <w:t xml:space="preserve">(2010) </w:t>
      </w:r>
      <w:r>
        <w:t>concluded that:</w:t>
      </w:r>
    </w:p>
    <w:p w:rsidR="00B227A6" w:rsidRDefault="00B227A6" w:rsidP="00B227A6">
      <w:pPr>
        <w:pStyle w:val="Quote"/>
      </w:pPr>
      <w:r>
        <w:t>Policies that simply encourage people to find work, without paying attention to the kinds of jobs that are available, cannot secure a marked reduction in recurrent poverty or a sustained decline in the poverty rate. The analysis underlines the importance of seeking to ensure the availability of high</w:t>
      </w:r>
      <w:r w:rsidR="00BA4345">
        <w:noBreakHyphen/>
      </w:r>
      <w:r>
        <w:t>quality jobs offering security and prospects as well as policies that foster job search and improved skills. (p. 30)</w:t>
      </w:r>
    </w:p>
    <w:p w:rsidR="00B227A6" w:rsidRDefault="00687D37" w:rsidP="00B227A6">
      <w:pPr>
        <w:pStyle w:val="BodyText"/>
      </w:pPr>
      <w:r>
        <w:t xml:space="preserve">At the same time, it needs to be </w:t>
      </w:r>
      <w:r w:rsidR="005B494B">
        <w:t>recognise</w:t>
      </w:r>
      <w:r>
        <w:t xml:space="preserve">d that some people face significant </w:t>
      </w:r>
      <w:r w:rsidR="008D690E">
        <w:t xml:space="preserve">limitations in relation to gaining and </w:t>
      </w:r>
      <w:r w:rsidR="00AE082C">
        <w:t xml:space="preserve">retaining </w:t>
      </w:r>
      <w:r w:rsidR="005B494B">
        <w:t>p</w:t>
      </w:r>
      <w:r w:rsidR="00B227A6">
        <w:t>aid work</w:t>
      </w:r>
      <w:r w:rsidR="00AE082C">
        <w:t xml:space="preserve">. </w:t>
      </w:r>
      <w:r w:rsidR="00B227A6">
        <w:t xml:space="preserve">Around 80 per cent of all Australians over the age of 25 years progress past </w:t>
      </w:r>
      <w:r w:rsidR="003010BA">
        <w:t>Y</w:t>
      </w:r>
      <w:r w:rsidR="00B227A6">
        <w:t>ear 10, compared to two</w:t>
      </w:r>
      <w:r w:rsidR="00B02A76">
        <w:t>-</w:t>
      </w:r>
      <w:r w:rsidR="00B227A6">
        <w:t xml:space="preserve">thirds of people with </w:t>
      </w:r>
      <w:r w:rsidR="00B02A76">
        <w:t xml:space="preserve">a </w:t>
      </w:r>
      <w:r w:rsidR="00B227A6">
        <w:t xml:space="preserve">disability and half of </w:t>
      </w:r>
      <w:r w:rsidR="00B02A76">
        <w:t xml:space="preserve">those </w:t>
      </w:r>
      <w:r w:rsidR="00B227A6">
        <w:t>with severe or profound core activity limitations (PC 2011</w:t>
      </w:r>
      <w:r w:rsidR="00E844DE">
        <w:t>c</w:t>
      </w:r>
      <w:r w:rsidR="00B227A6">
        <w:t>). Other people have personal barriers (for example, family and caring responsibilities) which mean</w:t>
      </w:r>
      <w:r w:rsidR="003010BA">
        <w:t xml:space="preserve"> that</w:t>
      </w:r>
      <w:r w:rsidR="00B227A6">
        <w:t xml:space="preserve"> they are unable to be </w:t>
      </w:r>
      <w:r w:rsidR="00AE082C">
        <w:t xml:space="preserve">fully, or even partially, </w:t>
      </w:r>
      <w:r w:rsidR="00B227A6">
        <w:t xml:space="preserve">engaged in paid employment. Some people </w:t>
      </w:r>
      <w:r w:rsidR="00AE082C">
        <w:t>have greater difficulty se</w:t>
      </w:r>
      <w:r w:rsidR="00B019C2">
        <w:t>curing and retaining employment</w:t>
      </w:r>
      <w:r w:rsidR="00624885">
        <w:t xml:space="preserve"> </w:t>
      </w:r>
      <w:r>
        <w:t xml:space="preserve">as a consequence of </w:t>
      </w:r>
      <w:r w:rsidR="00624885">
        <w:t>d</w:t>
      </w:r>
      <w:r w:rsidR="00B227A6">
        <w:t>rug or alcohol addi</w:t>
      </w:r>
      <w:r w:rsidR="00C65DBC">
        <w:t>c</w:t>
      </w:r>
      <w:r w:rsidR="00B227A6">
        <w:t xml:space="preserve">tions or </w:t>
      </w:r>
      <w:r>
        <w:t xml:space="preserve">periods of imprisonment. </w:t>
      </w:r>
    </w:p>
    <w:p w:rsidR="005B494B" w:rsidRDefault="005B494B" w:rsidP="00B227A6">
      <w:pPr>
        <w:pStyle w:val="BodyText"/>
      </w:pPr>
      <w:r>
        <w:t>While policies are increasingly recognising the need to do more to overcome such limitations</w:t>
      </w:r>
      <w:r w:rsidR="00E7589E">
        <w:t xml:space="preserve"> (</w:t>
      </w:r>
      <w:r>
        <w:t xml:space="preserve">for example, </w:t>
      </w:r>
      <w:r w:rsidR="00E7589E">
        <w:t xml:space="preserve">by assisting </w:t>
      </w:r>
      <w:r>
        <w:t xml:space="preserve">people with disabilities or caring responsibilities </w:t>
      </w:r>
      <w:r w:rsidR="00E7589E">
        <w:t xml:space="preserve">to </w:t>
      </w:r>
      <w:r>
        <w:t xml:space="preserve">engage more fully </w:t>
      </w:r>
      <w:r w:rsidR="00E7589E">
        <w:t xml:space="preserve">in </w:t>
      </w:r>
      <w:r>
        <w:t>work</w:t>
      </w:r>
      <w:r w:rsidR="00E7589E">
        <w:t>)</w:t>
      </w:r>
      <w:r>
        <w:t xml:space="preserve">, there remain real limitations for some people. This issue as it relates to poor health and disability is </w:t>
      </w:r>
      <w:r w:rsidR="00E7589E">
        <w:t xml:space="preserve">discussed in more detail in the next section. </w:t>
      </w:r>
    </w:p>
    <w:p w:rsidR="00650C94" w:rsidRDefault="00E529CA" w:rsidP="00650C94">
      <w:pPr>
        <w:pStyle w:val="Heading2"/>
      </w:pPr>
      <w:r>
        <w:t>4.</w:t>
      </w:r>
      <w:r w:rsidR="008E6E9D">
        <w:rPr>
          <w:noProof/>
        </w:rPr>
        <w:t>5</w:t>
      </w:r>
      <w:r w:rsidR="00650C94">
        <w:tab/>
        <w:t>Poor health, disability and disadvantage</w:t>
      </w:r>
    </w:p>
    <w:p w:rsidR="00926091" w:rsidRDefault="004904E6" w:rsidP="00650C94">
      <w:pPr>
        <w:pStyle w:val="BodyText"/>
      </w:pPr>
      <w:r>
        <w:t>P</w:t>
      </w:r>
      <w:r w:rsidR="00756B58">
        <w:t xml:space="preserve">eople with </w:t>
      </w:r>
      <w:r w:rsidR="004D1B1C">
        <w:t xml:space="preserve">long-term health conditions are one of the groups most likely to </w:t>
      </w:r>
      <w:r w:rsidR="00756B58">
        <w:t>experienc</w:t>
      </w:r>
      <w:r w:rsidR="004D1B1C">
        <w:t xml:space="preserve">e </w:t>
      </w:r>
      <w:r w:rsidR="00756B58">
        <w:t>deep and persistent disadvantage</w:t>
      </w:r>
      <w:r>
        <w:t xml:space="preserve"> (chapter 3)</w:t>
      </w:r>
      <w:r w:rsidR="00756B58">
        <w:t xml:space="preserve">. </w:t>
      </w:r>
      <w:r w:rsidR="00AE082C">
        <w:t xml:space="preserve">Equally, </w:t>
      </w:r>
      <w:r w:rsidR="00756B58">
        <w:t>disadvantage can lead to poor health</w:t>
      </w:r>
      <w:r w:rsidR="005E3B35">
        <w:t xml:space="preserve">. </w:t>
      </w:r>
      <w:r w:rsidR="00926091">
        <w:t xml:space="preserve">The evidence shows a positive </w:t>
      </w:r>
      <w:r w:rsidR="00C65DBC">
        <w:t xml:space="preserve">relationship </w:t>
      </w:r>
      <w:r w:rsidR="00926091">
        <w:t xml:space="preserve">between socioeconomic status and </w:t>
      </w:r>
      <w:r w:rsidR="00C65DBC">
        <w:t xml:space="preserve">one’s </w:t>
      </w:r>
      <w:r w:rsidR="00926091">
        <w:t>health. On reviewing the literature, Evans</w:t>
      </w:r>
      <w:r w:rsidR="00C65DBC">
        <w:t>, Wolfe and Adler</w:t>
      </w:r>
      <w:r w:rsidR="00926091">
        <w:t xml:space="preserve"> (2012) said:</w:t>
      </w:r>
    </w:p>
    <w:p w:rsidR="00926091" w:rsidRDefault="00926091" w:rsidP="00926091">
      <w:pPr>
        <w:pStyle w:val="Quote"/>
      </w:pPr>
      <w:r>
        <w:t xml:space="preserve">Literally thousands of papers document the SES-health gradient. These studies use different samples, outcomes, measures of SES, and statistical methods and over very different periods. (p. 3) </w:t>
      </w:r>
    </w:p>
    <w:p w:rsidR="00207B14" w:rsidRDefault="005E3B35" w:rsidP="00650C94">
      <w:pPr>
        <w:pStyle w:val="BodyText"/>
      </w:pPr>
      <w:r>
        <w:lastRenderedPageBreak/>
        <w:t xml:space="preserve">There is some evidence to show that disadvantage in childhood influences health in adulthood through a set of interlocking processes. </w:t>
      </w:r>
      <w:r w:rsidR="00207B14">
        <w:t>As Graham and Power (2004) said:</w:t>
      </w:r>
    </w:p>
    <w:p w:rsidR="00207B14" w:rsidRDefault="00207B14" w:rsidP="00207B14">
      <w:pPr>
        <w:pStyle w:val="Quote"/>
      </w:pPr>
      <w:r>
        <w:t>While the evidence is both incomplete and complex, it suggests that links between childhood disadvantage and poor adult he</w:t>
      </w:r>
      <w:r w:rsidR="007A7522">
        <w:t xml:space="preserve">alth </w:t>
      </w:r>
      <w:r>
        <w:t>can be broken down into their constituent elements: poor childhood circumstances, a s</w:t>
      </w:r>
      <w:r w:rsidR="00AA6750">
        <w:t>e</w:t>
      </w:r>
      <w:r>
        <w:t xml:space="preserve">t of interlocking child-to-adult health, poor adult circumstances and poor adult health. </w:t>
      </w:r>
      <w:r w:rsidR="00AA6750">
        <w:t>(p. 675)</w:t>
      </w:r>
    </w:p>
    <w:p w:rsidR="00207B14" w:rsidRDefault="00207B14" w:rsidP="00650C94">
      <w:pPr>
        <w:pStyle w:val="BodyText"/>
      </w:pPr>
      <w:r>
        <w:t>Figure 4.</w:t>
      </w:r>
      <w:r w:rsidR="00C505A7">
        <w:t>10</w:t>
      </w:r>
      <w:r w:rsidR="00156154">
        <w:t xml:space="preserve"> </w:t>
      </w:r>
      <w:r>
        <w:t>captures these elements and provides a framework for linking childhood circumstances to adult health</w:t>
      </w:r>
      <w:r w:rsidR="00171D69">
        <w:t xml:space="preserve"> and the development of health behaviours</w:t>
      </w:r>
      <w:r>
        <w:t xml:space="preserve">. </w:t>
      </w:r>
    </w:p>
    <w:p w:rsidR="00C170C1" w:rsidRDefault="00C170C1">
      <w:pPr>
        <w:pStyle w:val="FigureTitle"/>
      </w:pPr>
      <w:r>
        <w:rPr>
          <w:b w:val="0"/>
        </w:rPr>
        <w:t xml:space="preserve">Figure </w:t>
      </w:r>
      <w:r w:rsidR="00E529CA">
        <w:rPr>
          <w:b w:val="0"/>
        </w:rPr>
        <w:t>4.</w:t>
      </w:r>
      <w:r w:rsidR="008E6E9D">
        <w:rPr>
          <w:b w:val="0"/>
          <w:noProof/>
        </w:rPr>
        <w:t>10</w:t>
      </w:r>
      <w:r>
        <w:tab/>
        <w:t>Lifecourse framework linking childhood disadvantage to poor adult health</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C170C1">
        <w:tc>
          <w:tcPr>
            <w:tcW w:w="8777" w:type="dxa"/>
          </w:tcPr>
          <w:p w:rsidR="00C170C1" w:rsidRDefault="009A0F63">
            <w:pPr>
              <w:pStyle w:val="Figure"/>
            </w:pPr>
            <w:r>
              <w:pict>
                <v:shape id="_x0000_i1033" type="#_x0000_t75" alt="This figure captures the elements and provides a framework for linking childhood circumstances to adult health and the development of health behaviours" style="width:425.25pt;height:289.5pt">
                  <v:imagedata r:id="rId18" o:title=""/>
                </v:shape>
              </w:pict>
            </w:r>
          </w:p>
        </w:tc>
      </w:tr>
    </w:tbl>
    <w:p w:rsidR="00C170C1" w:rsidRDefault="00C170C1">
      <w:pPr>
        <w:pStyle w:val="Source"/>
      </w:pPr>
      <w:r>
        <w:rPr>
          <w:i/>
        </w:rPr>
        <w:t>Source</w:t>
      </w:r>
      <w:r w:rsidRPr="00167F06">
        <w:t xml:space="preserve">: </w:t>
      </w:r>
      <w:r>
        <w:t xml:space="preserve">Graham and Power (2004). </w:t>
      </w:r>
    </w:p>
    <w:p w:rsidR="005F6EEE" w:rsidRDefault="005F6EEE">
      <w:pPr>
        <w:rPr>
          <w:sz w:val="26"/>
          <w:szCs w:val="20"/>
        </w:rPr>
      </w:pPr>
      <w:r>
        <w:br w:type="page"/>
      </w:r>
    </w:p>
    <w:p w:rsidR="00877D9C" w:rsidRDefault="00877D9C" w:rsidP="00877D9C">
      <w:pPr>
        <w:pStyle w:val="BodyText"/>
      </w:pPr>
      <w:r>
        <w:lastRenderedPageBreak/>
        <w:t xml:space="preserve">As discussed earlier, disadvantage can have an influence before birth (including through poor nutrition and substance effects on foetal development). An Australian birth cohort study (Brown et al. 2011) found that low birth weight was related to maternal stressful events, which were in turn associated with mothers’ social health characteristics (including being less than 25 years of age; being single, divorced or widowed; having less than </w:t>
      </w:r>
      <w:r w:rsidR="00C65DBC">
        <w:t>Y</w:t>
      </w:r>
      <w:r>
        <w:t xml:space="preserve">ear 12 </w:t>
      </w:r>
      <w:r w:rsidR="00C65DBC">
        <w:t xml:space="preserve">school </w:t>
      </w:r>
      <w:r>
        <w:t>qualifications; having lower than average equivalised income; smoking during pregnancy; being underweight; and being Indigenous). Parents education and health behaviours also shape children’s health behaviours.</w:t>
      </w:r>
    </w:p>
    <w:p w:rsidR="00C505A7" w:rsidRDefault="00C505A7" w:rsidP="00C505A7">
      <w:pPr>
        <w:pStyle w:val="BodyText"/>
      </w:pPr>
      <w:r>
        <w:t>A study undertaken by NATSEM (Brown and Nepal 2010</w:t>
      </w:r>
      <w:r w:rsidR="00FC6234">
        <w:t>, p. vii</w:t>
      </w:r>
      <w:r>
        <w:t xml:space="preserve">), using data from the HILDA Survey, found that </w:t>
      </w:r>
      <w:r w:rsidR="00FC6234">
        <w:t>‘</w:t>
      </w:r>
      <w:r>
        <w:t>household income, level of education, household employment, housing tenure and social connectedness matter when it comes to health</w:t>
      </w:r>
      <w:r w:rsidR="00FC6234">
        <w:t>’</w:t>
      </w:r>
      <w:r>
        <w:t>. Some of the findings included:</w:t>
      </w:r>
    </w:p>
    <w:p w:rsidR="00C505A7" w:rsidRDefault="00C505A7" w:rsidP="00C505A7">
      <w:pPr>
        <w:pStyle w:val="ListBullet"/>
      </w:pPr>
      <w:r>
        <w:t>those who are most socioeconomically disadvantaged are twice as likely as those who are least disadvantaged to have a long</w:t>
      </w:r>
      <w:r>
        <w:noBreakHyphen/>
        <w:t xml:space="preserve">term health condition </w:t>
      </w:r>
    </w:p>
    <w:p w:rsidR="00FC6234" w:rsidRDefault="00C505A7" w:rsidP="00C505A7">
      <w:pPr>
        <w:pStyle w:val="ListBullet"/>
      </w:pPr>
      <w:r>
        <w:t xml:space="preserve">around 45 to 65 per cent of </w:t>
      </w:r>
      <w:r w:rsidR="00FC6234">
        <w:t xml:space="preserve">Australians </w:t>
      </w:r>
      <w:r>
        <w:t>living in public rental accommodation have long</w:t>
      </w:r>
      <w:r>
        <w:noBreakHyphen/>
        <w:t>term health problems compared to 15</w:t>
      </w:r>
      <w:r>
        <w:noBreakHyphen/>
        <w:t>35 per cent of homeowners</w:t>
      </w:r>
    </w:p>
    <w:p w:rsidR="00FC6234" w:rsidRDefault="00FC6234" w:rsidP="00C505A7">
      <w:pPr>
        <w:pStyle w:val="ListBullet"/>
      </w:pPr>
      <w:r>
        <w:t xml:space="preserve">education and housing tenure are the two socioeconomic indicators that are consistently related to rates of obesity. </w:t>
      </w:r>
    </w:p>
    <w:p w:rsidR="007A7522" w:rsidRDefault="007A7522" w:rsidP="007A7522">
      <w:pPr>
        <w:pStyle w:val="BodyText"/>
      </w:pPr>
      <w:r>
        <w:t xml:space="preserve">There are also gaps in life expectancy across demographic and socioeconomic groups. The gap between Indigenous and non-Indigenous life expectancy at birth is </w:t>
      </w:r>
      <w:r w:rsidR="00C94390">
        <w:t>around 12</w:t>
      </w:r>
      <w:r>
        <w:t xml:space="preserve"> years for males and 10 years for females (SCRGSP 201</w:t>
      </w:r>
      <w:r w:rsidR="00882634">
        <w:t>3</w:t>
      </w:r>
      <w:r>
        <w:t xml:space="preserve">). </w:t>
      </w:r>
    </w:p>
    <w:p w:rsidR="00650C94" w:rsidRDefault="00AE082C" w:rsidP="00650C94">
      <w:pPr>
        <w:pStyle w:val="BodyText"/>
      </w:pPr>
      <w:r>
        <w:t xml:space="preserve">The onset of </w:t>
      </w:r>
      <w:r w:rsidR="00756B58">
        <w:t>p</w:t>
      </w:r>
      <w:r w:rsidR="00650C94">
        <w:t>oor health and disability</w:t>
      </w:r>
      <w:r w:rsidR="007A7522">
        <w:t xml:space="preserve"> </w:t>
      </w:r>
      <w:r w:rsidR="00650C94">
        <w:t>can happen to anyone</w:t>
      </w:r>
      <w:r>
        <w:t xml:space="preserve">, </w:t>
      </w:r>
      <w:r w:rsidR="00650C94">
        <w:t xml:space="preserve">regardless of education, employment or wealth. </w:t>
      </w:r>
      <w:r w:rsidR="00756B58">
        <w:t>And t</w:t>
      </w:r>
      <w:r w:rsidR="00650C94">
        <w:t>he onset of poor health, an accident or illness resulting in disability, or the birth of a child with a disability</w:t>
      </w:r>
      <w:r w:rsidR="00624885">
        <w:t>,</w:t>
      </w:r>
      <w:r w:rsidR="00756B58">
        <w:t xml:space="preserve"> </w:t>
      </w:r>
      <w:r w:rsidR="00650C94">
        <w:t xml:space="preserve">can be a trigger event for disadvantage. The absence of good health can affect many aspects of an individual’s life. As the OECD </w:t>
      </w:r>
      <w:r w:rsidR="00176742">
        <w:t xml:space="preserve">(2011b) </w:t>
      </w:r>
      <w:r w:rsidR="00650C94">
        <w:t xml:space="preserve">said: </w:t>
      </w:r>
    </w:p>
    <w:p w:rsidR="00650C94" w:rsidRDefault="00650C94" w:rsidP="00650C94">
      <w:pPr>
        <w:pStyle w:val="Quote"/>
      </w:pPr>
      <w:r>
        <w:t>Being healthy is one of the most valued aspects of people’s lives, and one that affects the probability of having a job, earning an adequate income, and actively participating in a range of valued social activities. (p. 103)</w:t>
      </w:r>
    </w:p>
    <w:p w:rsidR="00650C94" w:rsidRDefault="00650C94" w:rsidP="00650C94">
      <w:pPr>
        <w:pStyle w:val="BodyText"/>
      </w:pPr>
      <w:r>
        <w:t xml:space="preserve">The Commission’s report on </w:t>
      </w:r>
      <w:r w:rsidRPr="00941E7F">
        <w:rPr>
          <w:i/>
        </w:rPr>
        <w:t>Disability Care and Support</w:t>
      </w:r>
      <w:r>
        <w:t xml:space="preserve"> found that people with disabilities and their carers, as a group, are among the most disadvantaged in Australia (PC 201</w:t>
      </w:r>
      <w:r w:rsidR="00AB5B5F">
        <w:t>1c</w:t>
      </w:r>
      <w:r>
        <w:t>). Disadvantage for this group manifests itself through poor financial status and social isolation, as well as lower personal wellbeing</w:t>
      </w:r>
      <w:r w:rsidR="00C94390">
        <w:t>. In 2010</w:t>
      </w:r>
      <w:r>
        <w:t>:</w:t>
      </w:r>
    </w:p>
    <w:p w:rsidR="00650C94" w:rsidRDefault="00285E1C" w:rsidP="00650C94">
      <w:pPr>
        <w:pStyle w:val="ListBullet"/>
      </w:pPr>
      <w:r>
        <w:t>4</w:t>
      </w:r>
      <w:r w:rsidR="006E62C6">
        <w:t>2</w:t>
      </w:r>
      <w:r>
        <w:t xml:space="preserve"> per cent of people in households </w:t>
      </w:r>
      <w:r w:rsidR="006E62C6">
        <w:t xml:space="preserve">receiving the </w:t>
      </w:r>
      <w:r w:rsidR="00650C94">
        <w:t xml:space="preserve">Disability Support Pension </w:t>
      </w:r>
      <w:r>
        <w:t xml:space="preserve">were estimated to be living in income poverty </w:t>
      </w:r>
      <w:r w:rsidR="00EC59F1">
        <w:t>(ACOSS 2012)</w:t>
      </w:r>
    </w:p>
    <w:p w:rsidR="00650C94" w:rsidRDefault="00650C94" w:rsidP="00650C94">
      <w:pPr>
        <w:pStyle w:val="ListBullet"/>
      </w:pPr>
      <w:r>
        <w:lastRenderedPageBreak/>
        <w:t>the rat</w:t>
      </w:r>
      <w:r w:rsidR="007D59D0">
        <w:t xml:space="preserve">e of multiple deprivation of those </w:t>
      </w:r>
      <w:r w:rsidRPr="00920F15">
        <w:t xml:space="preserve">whose main source of income was </w:t>
      </w:r>
      <w:r>
        <w:t xml:space="preserve">the Disability Support Pension was </w:t>
      </w:r>
      <w:r w:rsidRPr="00920F15">
        <w:t>43</w:t>
      </w:r>
      <w:r>
        <w:t xml:space="preserve"> per cent </w:t>
      </w:r>
      <w:r w:rsidR="007D59D0">
        <w:t xml:space="preserve">(this </w:t>
      </w:r>
      <w:r>
        <w:t>compare</w:t>
      </w:r>
      <w:r w:rsidR="007D59D0">
        <w:t xml:space="preserve">s </w:t>
      </w:r>
      <w:r>
        <w:t>to an average for all Au</w:t>
      </w:r>
      <w:r w:rsidRPr="00920F15">
        <w:t xml:space="preserve">stralian households </w:t>
      </w:r>
      <w:r>
        <w:t>of 15 per cent</w:t>
      </w:r>
      <w:r w:rsidR="00567F46">
        <w:t>) (</w:t>
      </w:r>
      <w:r w:rsidR="00EC59F1">
        <w:t>Saunders and Wong 2012)</w:t>
      </w:r>
    </w:p>
    <w:p w:rsidR="00650C94" w:rsidRDefault="007D59D0" w:rsidP="00650C94">
      <w:pPr>
        <w:pStyle w:val="ListBullet"/>
      </w:pPr>
      <w:r>
        <w:t xml:space="preserve">almost </w:t>
      </w:r>
      <w:r w:rsidR="00650C94">
        <w:t xml:space="preserve">half of </w:t>
      </w:r>
      <w:r>
        <w:t xml:space="preserve">all </w:t>
      </w:r>
      <w:r w:rsidR="00650C94">
        <w:t>Australians who have a long-term health condition or disability experience</w:t>
      </w:r>
      <w:r w:rsidR="00285E1C">
        <w:t>d</w:t>
      </w:r>
      <w:r w:rsidR="00650C94">
        <w:t xml:space="preserve"> </w:t>
      </w:r>
      <w:r w:rsidR="00BA2043">
        <w:t xml:space="preserve">some form of </w:t>
      </w:r>
      <w:r w:rsidR="00650C94">
        <w:t>social exclusion, and about 1</w:t>
      </w:r>
      <w:r w:rsidR="00B02A76">
        <w:t>3</w:t>
      </w:r>
      <w:r w:rsidR="00650C94">
        <w:t xml:space="preserve"> per cent </w:t>
      </w:r>
      <w:r w:rsidR="00BA2043">
        <w:t xml:space="preserve">experienced </w:t>
      </w:r>
      <w:r w:rsidR="00650C94">
        <w:t>deep exclu</w:t>
      </w:r>
      <w:r w:rsidR="00285E1C">
        <w:t>sion (</w:t>
      </w:r>
      <w:r w:rsidR="00650C94">
        <w:t>Azpitarte</w:t>
      </w:r>
      <w:r w:rsidR="003C2C61">
        <w:t> </w:t>
      </w:r>
      <w:r w:rsidR="00650C94">
        <w:t>2012</w:t>
      </w:r>
      <w:r w:rsidR="00BA2043">
        <w:t>b; table 3.8</w:t>
      </w:r>
      <w:r w:rsidR="006E62C6">
        <w:t>).</w:t>
      </w:r>
    </w:p>
    <w:p w:rsidR="00650C94" w:rsidRDefault="00650C94" w:rsidP="00650C94">
      <w:pPr>
        <w:pStyle w:val="BodyText"/>
      </w:pPr>
      <w:r>
        <w:t>Buddelmeyer and Verick (2007), using four waves of HILDA data</w:t>
      </w:r>
      <w:r w:rsidR="00171D69">
        <w:t>,</w:t>
      </w:r>
      <w:r>
        <w:t xml:space="preserve"> found that if the household head had a long</w:t>
      </w:r>
      <w:r w:rsidR="00EC59F1">
        <w:noBreakHyphen/>
      </w:r>
      <w:r>
        <w:t xml:space="preserve">term health problem or disability, the conditional probability of both entry to poverty and persistent poverty were higher. </w:t>
      </w:r>
      <w:r w:rsidR="00FD37F3">
        <w:t>Azpitarte</w:t>
      </w:r>
      <w:r w:rsidR="00567F46">
        <w:t> </w:t>
      </w:r>
      <w:r w:rsidR="00FD37F3">
        <w:t xml:space="preserve">(2012b) also found that </w:t>
      </w:r>
      <w:r w:rsidR="007F690E">
        <w:t>the expected duration of spells of income poverty and social exclusion experienced by people with disabilities or long</w:t>
      </w:r>
      <w:r w:rsidR="007F690E">
        <w:noBreakHyphen/>
        <w:t xml:space="preserve">term health conditions at be least one year more for people without such conditions. </w:t>
      </w:r>
      <w:r>
        <w:t>Azpitarte</w:t>
      </w:r>
      <w:r w:rsidR="00567F46">
        <w:t> </w:t>
      </w:r>
      <w:r>
        <w:t>(2012</w:t>
      </w:r>
      <w:r w:rsidR="00B046C5">
        <w:t>a</w:t>
      </w:r>
      <w:r>
        <w:t xml:space="preserve">) said: </w:t>
      </w:r>
    </w:p>
    <w:p w:rsidR="00650C94" w:rsidRDefault="00650C94" w:rsidP="00650C94">
      <w:pPr>
        <w:pStyle w:val="Quote"/>
      </w:pPr>
      <w:r>
        <w:t>Disabilities and poor health are factors that may affect the opportunity of individuals to benefit from economic growth. We find that the income of individuals with poor physical health in 2001 grew about 1 per cent, less than half the income growth experienced by those with good physical health. Further, the annual income gain of individuals who reported no disability ($956) was almost three times as large as that of those with a disability or long-term health condition ($328). (p. 9)</w:t>
      </w:r>
    </w:p>
    <w:p w:rsidR="005609BA" w:rsidRDefault="00650C94" w:rsidP="00567F46">
      <w:pPr>
        <w:pStyle w:val="BodyText"/>
      </w:pPr>
      <w:r>
        <w:t xml:space="preserve">The relative risk of disadvantage for this group is largely explained by the fact that people with poor health or disability (and their carers) are less likely to </w:t>
      </w:r>
      <w:r w:rsidR="00EC59F1">
        <w:t xml:space="preserve">attain high levels of education and to </w:t>
      </w:r>
      <w:r>
        <w:t xml:space="preserve">participate in the labour market (so </w:t>
      </w:r>
      <w:r w:rsidR="00756B58">
        <w:t xml:space="preserve">have </w:t>
      </w:r>
      <w:r>
        <w:t>reduced income)</w:t>
      </w:r>
      <w:r w:rsidR="00EC59F1">
        <w:t>.</w:t>
      </w:r>
      <w:r w:rsidR="00567F46">
        <w:t xml:space="preserve"> I</w:t>
      </w:r>
      <w:r w:rsidR="007D59D0">
        <w:t xml:space="preserve">n </w:t>
      </w:r>
      <w:r w:rsidR="00A4297C">
        <w:t>2009</w:t>
      </w:r>
      <w:r w:rsidR="00567F46">
        <w:t xml:space="preserve">, </w:t>
      </w:r>
      <w:r>
        <w:t xml:space="preserve">around 31 per cent of people with severe or profound core activity limitations </w:t>
      </w:r>
      <w:r w:rsidR="00AA6750">
        <w:t xml:space="preserve">(of working age) </w:t>
      </w:r>
      <w:r>
        <w:t xml:space="preserve">were in the labour force compared to 54 per cent of people with </w:t>
      </w:r>
      <w:r w:rsidR="00A4297C">
        <w:t xml:space="preserve">a </w:t>
      </w:r>
      <w:r>
        <w:t>disability, and around 83 per cent of people without disability (</w:t>
      </w:r>
      <w:r w:rsidR="00567F46">
        <w:t xml:space="preserve">PC 2011c, </w:t>
      </w:r>
      <w:r>
        <w:t>figure 4.</w:t>
      </w:r>
      <w:r w:rsidR="00156154">
        <w:t>1</w:t>
      </w:r>
      <w:r w:rsidR="00C505A7">
        <w:t>1</w:t>
      </w:r>
      <w:r>
        <w:t>).</w:t>
      </w:r>
      <w:r w:rsidR="005609BA">
        <w:t xml:space="preserve"> </w:t>
      </w:r>
    </w:p>
    <w:p w:rsidR="00C94390" w:rsidRDefault="00C94390" w:rsidP="00C94390">
      <w:pPr>
        <w:pStyle w:val="BodyText"/>
      </w:pPr>
      <w:r>
        <w:t xml:space="preserve">People with poor health and disability also often have higher costs of living due to their need for medication, equipment or aids, specialised housing, personal care costs and assistance with transport. </w:t>
      </w:r>
    </w:p>
    <w:p w:rsidR="003C2C61" w:rsidRDefault="003C2C61" w:rsidP="003C2C61">
      <w:pPr>
        <w:pStyle w:val="BodyText"/>
      </w:pPr>
      <w:r>
        <w:t>Polidano and Vu (2012), using HILDA data, looked at labour market impacts from disability onset up to four years after onset and found lasting negative impacts on employment, especially full</w:t>
      </w:r>
      <w:r>
        <w:noBreakHyphen/>
        <w:t>time employment. Labour market impacts from disability onset were found to be greater for those without post</w:t>
      </w:r>
      <w:r>
        <w:noBreakHyphen/>
        <w:t>school qualifications. Those without such qualifications were more likely to be on income support 3</w:t>
      </w:r>
      <w:r>
        <w:noBreakHyphen/>
        <w:t xml:space="preserve">4 years after onset. </w:t>
      </w:r>
    </w:p>
    <w:p w:rsidR="00650C94" w:rsidRDefault="00650C94" w:rsidP="00650C94">
      <w:pPr>
        <w:pStyle w:val="FigureTitle"/>
      </w:pPr>
      <w:r>
        <w:rPr>
          <w:b w:val="0"/>
        </w:rPr>
        <w:lastRenderedPageBreak/>
        <w:t xml:space="preserve">Figure </w:t>
      </w:r>
      <w:r w:rsidR="00E529CA">
        <w:rPr>
          <w:b w:val="0"/>
        </w:rPr>
        <w:t>4.</w:t>
      </w:r>
      <w:r w:rsidR="008E6E9D">
        <w:rPr>
          <w:b w:val="0"/>
          <w:noProof/>
        </w:rPr>
        <w:t>11</w:t>
      </w:r>
      <w:r>
        <w:tab/>
        <w:t>Disability employment for people aged 15-64 years, 2009</w:t>
      </w:r>
    </w:p>
    <w:tbl>
      <w:tblPr>
        <w:tblW w:w="0" w:type="auto"/>
        <w:tblInd w:w="11" w:type="dxa"/>
        <w:tblBorders>
          <w:top w:val="single" w:sz="4" w:space="0" w:color="auto"/>
        </w:tblBorders>
        <w:tblLayout w:type="fixed"/>
        <w:tblCellMar>
          <w:left w:w="0" w:type="dxa"/>
          <w:right w:w="0" w:type="dxa"/>
        </w:tblCellMar>
        <w:tblLook w:val="0000" w:firstRow="0" w:lastRow="0" w:firstColumn="0" w:lastColumn="0" w:noHBand="0" w:noVBand="0"/>
      </w:tblPr>
      <w:tblGrid>
        <w:gridCol w:w="8777"/>
      </w:tblGrid>
      <w:tr w:rsidR="00650C94" w:rsidTr="00871E99">
        <w:tc>
          <w:tcPr>
            <w:tcW w:w="8777" w:type="dxa"/>
          </w:tcPr>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650C94" w:rsidTr="00AC31BC">
              <w:tc>
                <w:tcPr>
                  <w:tcW w:w="8777" w:type="dxa"/>
                </w:tcPr>
                <w:p w:rsidR="00650C94" w:rsidRPr="0003261B" w:rsidRDefault="00650C94" w:rsidP="00AC31BC">
                  <w:pPr>
                    <w:pStyle w:val="Figure"/>
                  </w:pPr>
                  <w:r>
                    <w:rPr>
                      <w:noProof/>
                    </w:rPr>
                    <w:drawing>
                      <wp:inline distT="0" distB="0" distL="0" distR="0" wp14:anchorId="2CED34F8" wp14:editId="2315D940">
                        <wp:extent cx="5470525" cy="2719070"/>
                        <wp:effectExtent l="0" t="0" r="0" b="5080"/>
                        <wp:docPr id="3" name="Picture 3" descr="This figure shows the per cent of people with and without disability " title="Disability employment for people aged 15-64 years,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70525" cy="2719070"/>
                                </a:xfrm>
                                <a:prstGeom prst="rect">
                                  <a:avLst/>
                                </a:prstGeom>
                                <a:noFill/>
                                <a:ln>
                                  <a:noFill/>
                                </a:ln>
                              </pic:spPr>
                            </pic:pic>
                          </a:graphicData>
                        </a:graphic>
                      </wp:inline>
                    </w:drawing>
                  </w:r>
                </w:p>
              </w:tc>
            </w:tr>
          </w:tbl>
          <w:p w:rsidR="00650C94" w:rsidRDefault="00650C94" w:rsidP="00AC31BC">
            <w:pPr>
              <w:pStyle w:val="Source"/>
            </w:pPr>
          </w:p>
        </w:tc>
      </w:tr>
    </w:tbl>
    <w:p w:rsidR="00650C94" w:rsidRDefault="00650C94" w:rsidP="00650C94">
      <w:pPr>
        <w:pStyle w:val="Note"/>
      </w:pPr>
      <w:r>
        <w:rPr>
          <w:i/>
        </w:rPr>
        <w:t>Data source</w:t>
      </w:r>
      <w:r w:rsidRPr="00167F06">
        <w:t xml:space="preserve">: </w:t>
      </w:r>
      <w:r>
        <w:t xml:space="preserve">ABS (unpublished), in PC </w:t>
      </w:r>
      <w:r w:rsidR="00AB5B5F">
        <w:t>(</w:t>
      </w:r>
      <w:r>
        <w:t>201</w:t>
      </w:r>
      <w:r w:rsidR="00AB5B5F">
        <w:t>1c).</w:t>
      </w:r>
    </w:p>
    <w:p w:rsidR="00650C94" w:rsidRDefault="00650C94" w:rsidP="00650C94">
      <w:pPr>
        <w:pStyle w:val="BodyText"/>
      </w:pPr>
      <w:r>
        <w:t>Australia has a relatively low international ranking for employment outcomes for people with disabilities (ranking 21</w:t>
      </w:r>
      <w:r w:rsidRPr="00D36232">
        <w:rPr>
          <w:vertAlign w:val="superscript"/>
        </w:rPr>
        <w:t>st</w:t>
      </w:r>
      <w:r>
        <w:t xml:space="preserve"> lowest employment rate of 29 countries for people with disabilities, PC 2011</w:t>
      </w:r>
      <w:r w:rsidR="00AB5B5F">
        <w:t>c</w:t>
      </w:r>
      <w:r>
        <w:t>).</w:t>
      </w:r>
    </w:p>
    <w:p w:rsidR="00650C94" w:rsidRDefault="00650C94" w:rsidP="00650C94">
      <w:pPr>
        <w:pStyle w:val="BodyText"/>
      </w:pPr>
      <w:r>
        <w:t xml:space="preserve">Centrelink administrative data show that in </w:t>
      </w:r>
      <w:r w:rsidR="00AB151D">
        <w:t xml:space="preserve">June </w:t>
      </w:r>
      <w:r>
        <w:t xml:space="preserve">2011, almost half (46 per cent) of </w:t>
      </w:r>
      <w:r w:rsidR="00AB151D">
        <w:t>Australians (</w:t>
      </w:r>
      <w:r w:rsidR="00BF47D6">
        <w:t>aged 15</w:t>
      </w:r>
      <w:r w:rsidR="00BF47D6">
        <w:noBreakHyphen/>
        <w:t xml:space="preserve">64 years) </w:t>
      </w:r>
      <w:r>
        <w:t>on income support for at least 12 months received the Disability Support Pension</w:t>
      </w:r>
      <w:r w:rsidR="00AB151D">
        <w:t xml:space="preserve"> and a</w:t>
      </w:r>
      <w:r>
        <w:t xml:space="preserve">round 8 per cent </w:t>
      </w:r>
      <w:r w:rsidR="00AB151D">
        <w:t xml:space="preserve">received </w:t>
      </w:r>
      <w:r>
        <w:t>a carer</w:t>
      </w:r>
      <w:r w:rsidR="00A4297C">
        <w:t>’</w:t>
      </w:r>
      <w:r>
        <w:t xml:space="preserve">s payment (Australian </w:t>
      </w:r>
      <w:r w:rsidR="00BF47D6">
        <w:t>Social Inclusion Board</w:t>
      </w:r>
      <w:r>
        <w:t xml:space="preserve"> 2012). </w:t>
      </w:r>
    </w:p>
    <w:p w:rsidR="00650C94" w:rsidRDefault="00650C94" w:rsidP="00650C94">
      <w:pPr>
        <w:pStyle w:val="BodyText"/>
      </w:pPr>
      <w:r>
        <w:t xml:space="preserve">Some people with </w:t>
      </w:r>
      <w:r w:rsidR="00756B58">
        <w:t xml:space="preserve">a </w:t>
      </w:r>
      <w:r>
        <w:t xml:space="preserve">disability do not participate in any activities outside of </w:t>
      </w:r>
      <w:r w:rsidR="00A4297C">
        <w:t xml:space="preserve">the </w:t>
      </w:r>
      <w:r>
        <w:t xml:space="preserve">home — </w:t>
      </w:r>
      <w:r w:rsidR="00624885">
        <w:t xml:space="preserve">ABS data </w:t>
      </w:r>
      <w:r w:rsidR="00A4297C">
        <w:t xml:space="preserve">show </w:t>
      </w:r>
      <w:r>
        <w:t>that people with profound core activity limitations were nine times more likely to be in this group than the general population. People with profound limitations are also likely to miss out on social activities at home:</w:t>
      </w:r>
    </w:p>
    <w:p w:rsidR="00650C94" w:rsidRDefault="00650C94" w:rsidP="00650C94">
      <w:pPr>
        <w:pStyle w:val="ListBullet"/>
      </w:pPr>
      <w:r>
        <w:t>only 16 per cent had been visited by friends or family in 3 months, and around 59 per cent had not had a telephone call in 3 months</w:t>
      </w:r>
    </w:p>
    <w:p w:rsidR="00650C94" w:rsidRDefault="00650C94" w:rsidP="00650C94">
      <w:pPr>
        <w:pStyle w:val="ListBullet"/>
      </w:pPr>
      <w:r>
        <w:t>around 18 per cent had not had any social contact in the last 3 months</w:t>
      </w:r>
    </w:p>
    <w:p w:rsidR="00650C94" w:rsidRDefault="00650C94" w:rsidP="00650C94">
      <w:pPr>
        <w:pStyle w:val="ListBullet"/>
      </w:pPr>
      <w:r>
        <w:t>around 44 per cent had not used the Internet in the last 12 months (PC 2011</w:t>
      </w:r>
      <w:r w:rsidR="00AB5B5F">
        <w:t>c</w:t>
      </w:r>
      <w:r>
        <w:t xml:space="preserve"> based on ABS 2010</w:t>
      </w:r>
      <w:r w:rsidR="0032527D">
        <w:t>b</w:t>
      </w:r>
      <w:r>
        <w:t xml:space="preserve">). </w:t>
      </w:r>
    </w:p>
    <w:p w:rsidR="006B2F65" w:rsidRDefault="006B2F65" w:rsidP="006B2F65">
      <w:pPr>
        <w:pStyle w:val="Heading4"/>
      </w:pPr>
      <w:r>
        <w:t>Carers also have limited capacity to work</w:t>
      </w:r>
    </w:p>
    <w:p w:rsidR="006B2F65" w:rsidRDefault="006B2F65" w:rsidP="006B2F65">
      <w:pPr>
        <w:pStyle w:val="BodyText"/>
      </w:pPr>
      <w:r>
        <w:t>Informal carers also have less capacity for paid work than non</w:t>
      </w:r>
      <w:r w:rsidR="0032527D">
        <w:noBreakHyphen/>
      </w:r>
      <w:r>
        <w:t>carers — in 2009, around 42 per cent of primary carers spen</w:t>
      </w:r>
      <w:r w:rsidR="0032527D">
        <w:t xml:space="preserve">t </w:t>
      </w:r>
      <w:r>
        <w:t xml:space="preserve">on average 40 hours or more per week </w:t>
      </w:r>
      <w:r>
        <w:lastRenderedPageBreak/>
        <w:t>providing care (ABS 2010</w:t>
      </w:r>
      <w:r w:rsidR="0032527D">
        <w:t>b</w:t>
      </w:r>
      <w:r>
        <w:t>). The labour force participation rate for primary carers is around 54 per cent compared to 77 per cent for non</w:t>
      </w:r>
      <w:r w:rsidR="0032527D">
        <w:noBreakHyphen/>
      </w:r>
      <w:r>
        <w:t>primary carers and 80 per cent for non-carers. And, if carers do participate in paid work they are more likely to work part</w:t>
      </w:r>
      <w:r w:rsidR="0032527D">
        <w:noBreakHyphen/>
      </w:r>
      <w:r>
        <w:t xml:space="preserve">time. This leads to carers receiving lower incomes on average than the general population — over 60 per cent of carers were in the lowest 40 per cent of income earners. And, most carers (over 70 per cent) are women (ABS 2008). </w:t>
      </w:r>
    </w:p>
    <w:p w:rsidR="006B2F65" w:rsidRDefault="006B2F65" w:rsidP="006B2F65">
      <w:pPr>
        <w:pStyle w:val="BodyText"/>
      </w:pPr>
      <w:r>
        <w:t xml:space="preserve">Disadvantage is also observed in the wellbeing of carers. </w:t>
      </w:r>
      <w:r w:rsidR="00567F46">
        <w:t xml:space="preserve">The evidence shows </w:t>
      </w:r>
      <w:r>
        <w:t>significant differences in physical and mental health between carers and non</w:t>
      </w:r>
      <w:r w:rsidR="0032527D">
        <w:noBreakHyphen/>
      </w:r>
      <w:r>
        <w:t>carers</w:t>
      </w:r>
      <w:r w:rsidR="00567F46">
        <w:t xml:space="preserve"> (Edwards et al. 2008)</w:t>
      </w:r>
      <w:r>
        <w:t>. Carers are almost twice as likely to be in poor physical health than the general population</w:t>
      </w:r>
      <w:r w:rsidR="00567F46">
        <w:t xml:space="preserve"> (PC 2011c)</w:t>
      </w:r>
      <w:r>
        <w:t xml:space="preserve">. </w:t>
      </w:r>
    </w:p>
    <w:p w:rsidR="00624885" w:rsidRDefault="00624885" w:rsidP="006B2F65">
      <w:pPr>
        <w:pStyle w:val="BodyText"/>
      </w:pPr>
      <w:r>
        <w:t xml:space="preserve">As discussed in chapter 5, carers report low levels of wellbeing (lower than the unemployed, people earning low wages and those living alone). </w:t>
      </w:r>
    </w:p>
    <w:p w:rsidR="003C04A0" w:rsidRDefault="00E529CA" w:rsidP="003C04A0">
      <w:pPr>
        <w:pStyle w:val="Heading2"/>
      </w:pPr>
      <w:r>
        <w:t>4.</w:t>
      </w:r>
      <w:r w:rsidR="008E6E9D">
        <w:rPr>
          <w:noProof/>
        </w:rPr>
        <w:t>6</w:t>
      </w:r>
      <w:r w:rsidR="003C04A0">
        <w:tab/>
      </w:r>
      <w:r w:rsidR="00171D69">
        <w:t xml:space="preserve">Relationships and families </w:t>
      </w:r>
    </w:p>
    <w:p w:rsidR="003C2C61" w:rsidRDefault="003C04A0" w:rsidP="00E42265">
      <w:pPr>
        <w:pStyle w:val="BodyText"/>
      </w:pPr>
      <w:r>
        <w:t>Events such as relationship and family break</w:t>
      </w:r>
      <w:r w:rsidR="00171D69">
        <w:t xml:space="preserve">downs </w:t>
      </w:r>
      <w:r>
        <w:t>or the death of a partner can trigger disadvantage (box 4.1</w:t>
      </w:r>
      <w:r w:rsidR="004A3360">
        <w:t>1</w:t>
      </w:r>
      <w:r>
        <w:t xml:space="preserve"> for marriage and divorce rate trends). This is particularly the case when a key source of income is lost. </w:t>
      </w:r>
    </w:p>
    <w:p w:rsidR="009260EE" w:rsidRDefault="003C2C61" w:rsidP="003C04A0">
      <w:pPr>
        <w:pStyle w:val="BodyText"/>
      </w:pPr>
      <w:r>
        <w:t>The evidence suggests that divorce and separation are more likely to trigger poverty for women than for men (</w:t>
      </w:r>
      <w:r w:rsidRPr="00E10F04">
        <w:t>Bourreau-Dubois</w:t>
      </w:r>
      <w:r w:rsidR="009260EE">
        <w:t>, Jeandider and Berger</w:t>
      </w:r>
      <w:r>
        <w:t> </w:t>
      </w:r>
      <w:r w:rsidRPr="00E10F04">
        <w:t>2003</w:t>
      </w:r>
      <w:r w:rsidR="00D35D9F">
        <w:t>;</w:t>
      </w:r>
      <w:r>
        <w:t xml:space="preserve"> Ruspini 199</w:t>
      </w:r>
      <w:r w:rsidR="009260EE">
        <w:t>8</w:t>
      </w:r>
      <w:r w:rsidR="00D35D9F">
        <w:t>;</w:t>
      </w:r>
      <w:r>
        <w:t xml:space="preserve"> </w:t>
      </w:r>
      <w:r w:rsidR="00E42265">
        <w:t>Smith and Middleton</w:t>
      </w:r>
      <w:r w:rsidR="006F2BEC">
        <w:t> </w:t>
      </w:r>
      <w:r w:rsidR="00E42265">
        <w:t>2007</w:t>
      </w:r>
      <w:r w:rsidRPr="00E10F04">
        <w:t>)</w:t>
      </w:r>
      <w:r>
        <w:t xml:space="preserve">. </w:t>
      </w:r>
    </w:p>
    <w:p w:rsidR="003C04A0" w:rsidRDefault="003C04A0" w:rsidP="003C04A0">
      <w:pPr>
        <w:pStyle w:val="BodyText"/>
      </w:pPr>
      <w:r>
        <w:t>The Australian Social Inclusion Board</w:t>
      </w:r>
      <w:r w:rsidR="003C2C61">
        <w:t xml:space="preserve"> (2011)</w:t>
      </w:r>
      <w:r>
        <w:t>, reporting findings from qualitative research with 56 people from disadvantaged backgrounds, said that many participants pointed to the break</w:t>
      </w:r>
      <w:r w:rsidR="00171D69">
        <w:t xml:space="preserve">down </w:t>
      </w:r>
      <w:r>
        <w:t>of their family as a trigger event that had knock</w:t>
      </w:r>
      <w:r w:rsidR="0032527D">
        <w:noBreakHyphen/>
      </w:r>
      <w:r>
        <w:t>on effects for a range of negative behaviours that in turn further established long</w:t>
      </w:r>
      <w:r w:rsidR="0032527D">
        <w:noBreakHyphen/>
      </w:r>
      <w:r>
        <w:t xml:space="preserve">term cycles of disadvantage (both psychological and financial). </w:t>
      </w:r>
    </w:p>
    <w:p w:rsidR="003C04A0" w:rsidRDefault="003C04A0" w:rsidP="003C04A0">
      <w:pPr>
        <w:pStyle w:val="BodyText"/>
      </w:pPr>
      <w:r>
        <w:t xml:space="preserve">Many families caring for people with </w:t>
      </w:r>
      <w:r w:rsidR="0032527D">
        <w:t xml:space="preserve">a </w:t>
      </w:r>
      <w:r>
        <w:t>disability experience relationship breakdown</w:t>
      </w:r>
      <w:r w:rsidR="00171D69">
        <w:t>s</w:t>
      </w:r>
      <w:r w:rsidR="000F6083">
        <w:t xml:space="preserve"> which can mean that </w:t>
      </w:r>
      <w:r w:rsidR="006B2F65">
        <w:t xml:space="preserve">primary </w:t>
      </w:r>
      <w:r>
        <w:t xml:space="preserve">carers </w:t>
      </w:r>
      <w:r w:rsidR="000F6083">
        <w:t xml:space="preserve">are </w:t>
      </w:r>
      <w:r>
        <w:t xml:space="preserve">often the sole provider of informal care. For example, around 30 per cent of all female carers between the ages of 30 and 50 years had either </w:t>
      </w:r>
      <w:r w:rsidR="0032527D">
        <w:t xml:space="preserve">been </w:t>
      </w:r>
      <w:r>
        <w:t>separated or divorced since they had started their role as carers (Edwards et al. 2008). For carers, the probability of separating is higher in the first ten years of caring (3 per cent each year on average</w:t>
      </w:r>
      <w:r w:rsidR="009260EE">
        <w:t>;</w:t>
      </w:r>
      <w:r w:rsidR="00171D69">
        <w:t xml:space="preserve"> </w:t>
      </w:r>
      <w:r>
        <w:t>PC 201</w:t>
      </w:r>
      <w:r w:rsidR="00AB5B5F">
        <w:t>1c</w:t>
      </w:r>
      <w:r>
        <w:t xml:space="preserve">). </w:t>
      </w:r>
    </w:p>
    <w:p w:rsidR="003C04A0" w:rsidRDefault="003C04A0" w:rsidP="003C04A0">
      <w:pPr>
        <w:pStyle w:val="BodyText"/>
      </w:pPr>
      <w:r>
        <w:t>Family breakdown is also associated with an increased risk of young adults running away from home, becoming homeless</w:t>
      </w:r>
      <w:r w:rsidR="0032527D">
        <w:t xml:space="preserve">, </w:t>
      </w:r>
      <w:r>
        <w:t xml:space="preserve">offending and using drugs (Australian Social Inclusion Board 2011). </w:t>
      </w:r>
      <w:r w:rsidR="00171D69">
        <w:t>A</w:t>
      </w:r>
      <w:r>
        <w:t xml:space="preserve">s discussed earlier, young people seeking assistance from </w:t>
      </w:r>
      <w:r>
        <w:lastRenderedPageBreak/>
        <w:t xml:space="preserve">specialist homelessness services commonly cite family breakdown and family violence as reasons for seeking help. </w:t>
      </w:r>
    </w:p>
    <w:p w:rsidR="003C04A0" w:rsidRDefault="003C04A0" w:rsidP="003C04A0">
      <w:pPr>
        <w:pStyle w:val="BodyText"/>
      </w:pPr>
      <w:r>
        <w:t>Household stability has been found to offer protection from disadvantage. Smith and Middleton (2007), on reviewing the literature on poverty dynamics, said</w:t>
      </w:r>
      <w:r w:rsidR="00AA6750">
        <w:t>:</w:t>
      </w:r>
      <w:r>
        <w:t xml:space="preserve"> </w:t>
      </w:r>
    </w:p>
    <w:p w:rsidR="003C04A0" w:rsidRDefault="003C04A0" w:rsidP="003C04A0">
      <w:pPr>
        <w:pStyle w:val="Quote"/>
      </w:pPr>
      <w:r>
        <w:t xml:space="preserve">In terms of poverty resistance, household stability and continuity </w:t>
      </w:r>
      <w:r w:rsidR="00171D69">
        <w:t xml:space="preserve">— </w:t>
      </w:r>
      <w:r>
        <w:t>rather than change</w:t>
      </w:r>
      <w:r w:rsidR="00171D69">
        <w:t xml:space="preserve"> — </w:t>
      </w:r>
      <w:r>
        <w:t>more commonly offer greatest protection. That is, poverty risks are less for individuals who maintain couple households and avoid separation, and who remain childless or do not increase their family size (thus have fewer children). (p. 11)</w:t>
      </w:r>
    </w:p>
    <w:p w:rsidR="003C04A0" w:rsidRDefault="003C04A0" w:rsidP="003C04A0">
      <w:pPr>
        <w:pStyle w:val="Heading4"/>
      </w:pPr>
      <w:r>
        <w:t>The particular situation of lone parents</w:t>
      </w:r>
    </w:p>
    <w:p w:rsidR="003C04A0" w:rsidRDefault="003C04A0" w:rsidP="003C04A0">
      <w:pPr>
        <w:pStyle w:val="BodyText"/>
      </w:pPr>
      <w:r>
        <w:t>As discussed in chapter 3, lone parents (particularly lone mothers with dependent children) are particularly vulnerable to disadvantage and are more likely than couples with dependent children to experience deep and persistent disa</w:t>
      </w:r>
      <w:r w:rsidR="00185CC8">
        <w:t>d</w:t>
      </w:r>
      <w:r>
        <w:t>vantage</w:t>
      </w:r>
      <w:r w:rsidR="000F6083">
        <w:t>. In 2010</w:t>
      </w:r>
      <w:r>
        <w:t xml:space="preserve">: </w:t>
      </w:r>
    </w:p>
    <w:p w:rsidR="003C04A0" w:rsidRPr="00FC6552" w:rsidRDefault="003C04A0" w:rsidP="003C04A0">
      <w:pPr>
        <w:pStyle w:val="ListBullet"/>
      </w:pPr>
      <w:r>
        <w:t xml:space="preserve">around 25 per cent of lone parents had incomes below the income poverty line </w:t>
      </w:r>
      <w:r w:rsidR="000F6083">
        <w:t xml:space="preserve">and </w:t>
      </w:r>
      <w:r>
        <w:t xml:space="preserve">around </w:t>
      </w:r>
      <w:r w:rsidRPr="00FC6552">
        <w:t>45</w:t>
      </w:r>
      <w:r>
        <w:t xml:space="preserve"> per cent of </w:t>
      </w:r>
      <w:r w:rsidRPr="00FC6552">
        <w:t>those on Parenting Payment</w:t>
      </w:r>
      <w:r>
        <w:t xml:space="preserve"> had incomes below the threshold</w:t>
      </w:r>
      <w:r w:rsidRPr="00FC6552">
        <w:t xml:space="preserve"> </w:t>
      </w:r>
      <w:r w:rsidR="0032527D">
        <w:t>(ACOSS 2012)</w:t>
      </w:r>
    </w:p>
    <w:p w:rsidR="003C04A0" w:rsidRPr="004A2AF6" w:rsidRDefault="003C04A0" w:rsidP="003C04A0">
      <w:pPr>
        <w:pStyle w:val="ListBullet"/>
      </w:pPr>
      <w:r>
        <w:t xml:space="preserve">rates of </w:t>
      </w:r>
      <w:r w:rsidRPr="004A2AF6">
        <w:t xml:space="preserve">multiple deprivation among people whose main source of income was </w:t>
      </w:r>
      <w:r w:rsidR="00FF283B">
        <w:t>Parenting Payment</w:t>
      </w:r>
      <w:r>
        <w:t xml:space="preserve"> were </w:t>
      </w:r>
      <w:r w:rsidRPr="004A2AF6">
        <w:t>58</w:t>
      </w:r>
      <w:r>
        <w:t> per cent (</w:t>
      </w:r>
      <w:r w:rsidR="0032527D">
        <w:t xml:space="preserve">Saunders and Wong </w:t>
      </w:r>
      <w:r w:rsidR="00FF283B">
        <w:t>2012)</w:t>
      </w:r>
    </w:p>
    <w:p w:rsidR="00C767AE" w:rsidRDefault="0032527D" w:rsidP="003C04A0">
      <w:pPr>
        <w:pStyle w:val="ListBullet"/>
      </w:pPr>
      <w:r>
        <w:t>around 1</w:t>
      </w:r>
      <w:r w:rsidR="00FF283B">
        <w:t>1</w:t>
      </w:r>
      <w:r>
        <w:t> </w:t>
      </w:r>
      <w:r w:rsidR="003C04A0">
        <w:t xml:space="preserve">per cent of lone parents experienced </w:t>
      </w:r>
      <w:r w:rsidR="00C71918">
        <w:t xml:space="preserve">deep </w:t>
      </w:r>
      <w:r w:rsidR="000F6083">
        <w:t xml:space="preserve">and persistent </w:t>
      </w:r>
      <w:r w:rsidR="003C04A0">
        <w:t>social exclusion (</w:t>
      </w:r>
      <w:r>
        <w:t>table 3.8)</w:t>
      </w:r>
    </w:p>
    <w:p w:rsidR="003C04A0" w:rsidRDefault="00C767AE" w:rsidP="003C04A0">
      <w:pPr>
        <w:pStyle w:val="ListBullet"/>
      </w:pPr>
      <w:r>
        <w:t>HILDA data show that becoming separated significantly increases the probability of remaining poor over two periods and entering poverty from one year to the next (Buddelmeyer and Verick 2007)</w:t>
      </w:r>
      <w:r w:rsidR="003C04A0">
        <w:t>.</w:t>
      </w:r>
    </w:p>
    <w:p w:rsidR="00CB758D" w:rsidRDefault="00CB758D" w:rsidP="00CB758D">
      <w:pPr>
        <w:pStyle w:val="BodyText"/>
      </w:pPr>
      <w:r>
        <w:t>Around 15 per cent of Australian families are headed by lone parents (box 4.1</w:t>
      </w:r>
      <w:r w:rsidR="004A3360">
        <w:t>1</w:t>
      </w:r>
      <w:r>
        <w:t xml:space="preserve">). </w:t>
      </w:r>
    </w:p>
    <w:p w:rsidR="002166C6" w:rsidRDefault="002166C6" w:rsidP="00CB758D">
      <w:pPr>
        <w:pStyle w:val="BodyText"/>
      </w:pPr>
      <w:r>
        <w:t>Single parents may be less able to engage in paid employment since they do not have a co-resident parent to share the parenting responsibilities (most jobless parents are not in the labour force, rather than being unemployed</w:t>
      </w:r>
      <w:r w:rsidR="008602E9">
        <w:t>;</w:t>
      </w:r>
      <w:r>
        <w:t xml:space="preserve"> Baxter 2013). Based on the 2011 Census, 10 per cent of all children (aged up to 12 years) were living in jobless single</w:t>
      </w:r>
      <w:r>
        <w:noBreakHyphen/>
        <w:t xml:space="preserve">parent families. </w:t>
      </w:r>
    </w:p>
    <w:p w:rsidR="005F6EEE" w:rsidRDefault="005F6EEE" w:rsidP="00CB758D">
      <w:pPr>
        <w:pStyle w:val="BodyText"/>
      </w:pPr>
      <w:r>
        <w:t>HILDA data also shed some light on lone parents and the persistence of joblessness. Lone parents — most of whom are women — record the highest jobless rate. Almost 47 per cent of children in lone</w:t>
      </w:r>
      <w:r>
        <w:noBreakHyphen/>
        <w:t xml:space="preserve">parent households were in jobless households for three or more years and 31 per cent were in jobless households for more five or more years (table 4.4, Melbourne Institute 2012b). </w:t>
      </w:r>
    </w:p>
    <w:p w:rsidR="003C04A0" w:rsidRDefault="003C04A0" w:rsidP="003C04A0">
      <w:pPr>
        <w:pStyle w:val="BoxSpac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3C04A0" w:rsidTr="004A6335">
        <w:tc>
          <w:tcPr>
            <w:tcW w:w="8771" w:type="dxa"/>
            <w:tcBorders>
              <w:top w:val="single" w:sz="6" w:space="0" w:color="auto"/>
              <w:bottom w:val="nil"/>
            </w:tcBorders>
          </w:tcPr>
          <w:p w:rsidR="003C04A0" w:rsidRDefault="003C04A0" w:rsidP="0097429C">
            <w:pPr>
              <w:pStyle w:val="BoxTitle"/>
            </w:pPr>
            <w:r>
              <w:rPr>
                <w:b w:val="0"/>
              </w:rPr>
              <w:t xml:space="preserve">Box </w:t>
            </w:r>
            <w:r w:rsidR="00E529CA">
              <w:rPr>
                <w:b w:val="0"/>
              </w:rPr>
              <w:t>4.</w:t>
            </w:r>
            <w:r w:rsidR="008E6E9D">
              <w:rPr>
                <w:b w:val="0"/>
                <w:noProof/>
              </w:rPr>
              <w:t>11</w:t>
            </w:r>
            <w:r>
              <w:tab/>
              <w:t xml:space="preserve">Declining marriage and divorce rates </w:t>
            </w:r>
          </w:p>
        </w:tc>
      </w:tr>
      <w:tr w:rsidR="003C04A0" w:rsidTr="004A6335">
        <w:trPr>
          <w:cantSplit/>
        </w:trPr>
        <w:tc>
          <w:tcPr>
            <w:tcW w:w="8771" w:type="dxa"/>
            <w:tcBorders>
              <w:top w:val="nil"/>
              <w:left w:val="single" w:sz="6" w:space="0" w:color="auto"/>
              <w:bottom w:val="nil"/>
              <w:right w:val="single" w:sz="6" w:space="0" w:color="auto"/>
            </w:tcBorders>
          </w:tcPr>
          <w:p w:rsidR="003C04A0" w:rsidRDefault="003C04A0" w:rsidP="004A6335">
            <w:pPr>
              <w:pStyle w:val="Box"/>
            </w:pPr>
            <w:r>
              <w:t>Both marriage and divorce rates in Australia have declined over recent decades. Over the period 1990 to 2010:</w:t>
            </w:r>
          </w:p>
          <w:p w:rsidR="003C04A0" w:rsidRDefault="003C04A0" w:rsidP="004A6335">
            <w:pPr>
              <w:pStyle w:val="BoxListBullet"/>
              <w:spacing w:before="120"/>
            </w:pPr>
            <w:r>
              <w:t>the marriage rate fell from 6.9 per 1 000 of resident population to 5.4 per 1000</w:t>
            </w:r>
          </w:p>
          <w:p w:rsidR="003C04A0" w:rsidRDefault="003C04A0" w:rsidP="004A6335">
            <w:pPr>
              <w:pStyle w:val="BoxListBullet"/>
              <w:spacing w:before="120"/>
            </w:pPr>
            <w:r>
              <w:t xml:space="preserve">the divorce rate fell from 2.5 per to 2.3 per 1000 </w:t>
            </w:r>
          </w:p>
          <w:p w:rsidR="003C04A0" w:rsidRDefault="003C04A0" w:rsidP="004A6335">
            <w:pPr>
              <w:pStyle w:val="BoxListBullet"/>
              <w:spacing w:before="120"/>
            </w:pPr>
            <w:r>
              <w:t xml:space="preserve">the proportion of divorces involving children fell from 55.6 per cent to 49.5 per cent. </w:t>
            </w:r>
          </w:p>
          <w:p w:rsidR="003C04A0" w:rsidRDefault="003C04A0" w:rsidP="004A6335">
            <w:pPr>
              <w:pStyle w:val="Box"/>
            </w:pPr>
            <w:r>
              <w:t xml:space="preserve">These figures suggest that the number of people affected by family breakdown is declining. However, the statistics relate only to the number of formally registered marriages and divorces, not de facto relationships. </w:t>
            </w:r>
          </w:p>
          <w:p w:rsidR="003C04A0" w:rsidRDefault="00232E87" w:rsidP="004A6335">
            <w:pPr>
              <w:pStyle w:val="Box"/>
            </w:pPr>
            <w:r>
              <w:t>In 2009</w:t>
            </w:r>
            <w:r>
              <w:noBreakHyphen/>
              <w:t xml:space="preserve">10, 11 per cent of Australians aged 18 years and over were living in a de facto relationship, while 53 per cent were in a registered marriage. </w:t>
            </w:r>
          </w:p>
          <w:p w:rsidR="003C04A0" w:rsidRDefault="003C04A0" w:rsidP="0097429C">
            <w:pPr>
              <w:pStyle w:val="Box"/>
            </w:pPr>
            <w:r>
              <w:t>In 201</w:t>
            </w:r>
            <w:r w:rsidR="0097429C">
              <w:t>2</w:t>
            </w:r>
            <w:r>
              <w:t>, there were around 9</w:t>
            </w:r>
            <w:r w:rsidR="0097429C">
              <w:t>61</w:t>
            </w:r>
            <w:r>
              <w:t xml:space="preserve"> </w:t>
            </w:r>
            <w:r w:rsidR="006B2F65">
              <w:t xml:space="preserve">000 </w:t>
            </w:r>
            <w:r>
              <w:t xml:space="preserve">lone parent families, making up 15 per cent of all families. </w:t>
            </w:r>
            <w:r w:rsidR="0097429C">
              <w:t xml:space="preserve">About two-thirds of these one parent families had dependants living with them. </w:t>
            </w:r>
            <w:r>
              <w:t>8</w:t>
            </w:r>
            <w:r w:rsidR="0097429C">
              <w:t>1</w:t>
            </w:r>
            <w:r>
              <w:t xml:space="preserve"> per cent were single mother families. </w:t>
            </w:r>
          </w:p>
        </w:tc>
      </w:tr>
      <w:tr w:rsidR="003C04A0" w:rsidTr="004A6335">
        <w:trPr>
          <w:cantSplit/>
        </w:trPr>
        <w:tc>
          <w:tcPr>
            <w:tcW w:w="8771" w:type="dxa"/>
            <w:tcBorders>
              <w:top w:val="nil"/>
              <w:left w:val="single" w:sz="6" w:space="0" w:color="auto"/>
              <w:bottom w:val="nil"/>
              <w:right w:val="single" w:sz="6" w:space="0" w:color="auto"/>
            </w:tcBorders>
          </w:tcPr>
          <w:p w:rsidR="003C04A0" w:rsidRDefault="003C04A0" w:rsidP="00D35D9F">
            <w:pPr>
              <w:pStyle w:val="BoxSource"/>
            </w:pPr>
            <w:r>
              <w:rPr>
                <w:i/>
              </w:rPr>
              <w:t>Sources</w:t>
            </w:r>
            <w:r w:rsidRPr="00167F06">
              <w:t xml:space="preserve">: </w:t>
            </w:r>
            <w:r>
              <w:t>ABS (201</w:t>
            </w:r>
            <w:r w:rsidR="00232E87">
              <w:t>2</w:t>
            </w:r>
            <w:r w:rsidR="0097429C">
              <w:t>b</w:t>
            </w:r>
            <w:r w:rsidR="00D35D9F">
              <w:t>,</w:t>
            </w:r>
            <w:r w:rsidR="008602E9">
              <w:t xml:space="preserve"> 2012</w:t>
            </w:r>
            <w:r w:rsidR="00EA2F32">
              <w:t>i</w:t>
            </w:r>
            <w:r>
              <w:t>)</w:t>
            </w:r>
            <w:r w:rsidR="00232E87">
              <w:t>.</w:t>
            </w:r>
          </w:p>
        </w:tc>
      </w:tr>
      <w:tr w:rsidR="003C04A0" w:rsidTr="004A6335">
        <w:trPr>
          <w:cantSplit/>
        </w:trPr>
        <w:tc>
          <w:tcPr>
            <w:tcW w:w="8771" w:type="dxa"/>
            <w:tcBorders>
              <w:top w:val="nil"/>
              <w:left w:val="single" w:sz="6" w:space="0" w:color="auto"/>
              <w:bottom w:val="single" w:sz="6" w:space="0" w:color="auto"/>
              <w:right w:val="single" w:sz="6" w:space="0" w:color="auto"/>
            </w:tcBorders>
          </w:tcPr>
          <w:p w:rsidR="003C04A0" w:rsidRDefault="003C04A0" w:rsidP="004A6335">
            <w:pPr>
              <w:pStyle w:val="Box"/>
              <w:spacing w:before="0" w:line="120" w:lineRule="exact"/>
            </w:pPr>
          </w:p>
        </w:tc>
      </w:tr>
      <w:tr w:rsidR="003C04A0" w:rsidTr="004A6335">
        <w:tc>
          <w:tcPr>
            <w:tcW w:w="8771" w:type="dxa"/>
            <w:tcBorders>
              <w:top w:val="nil"/>
              <w:left w:val="nil"/>
              <w:bottom w:val="nil"/>
              <w:right w:val="nil"/>
            </w:tcBorders>
          </w:tcPr>
          <w:p w:rsidR="003C04A0" w:rsidRDefault="003C04A0" w:rsidP="004A6335">
            <w:pPr>
              <w:pStyle w:val="Box"/>
              <w:keepNext w:val="0"/>
              <w:spacing w:before="60" w:after="60" w:line="80" w:lineRule="exact"/>
              <w:rPr>
                <w:b/>
                <w:color w:val="FF00FF"/>
                <w:sz w:val="14"/>
              </w:rPr>
            </w:pPr>
          </w:p>
        </w:tc>
      </w:tr>
    </w:tbl>
    <w:p w:rsidR="003C04A0" w:rsidRDefault="003C04A0" w:rsidP="003C04A0">
      <w:pPr>
        <w:pStyle w:val="BodyText"/>
      </w:pPr>
      <w:r>
        <w:t>LSAC data</w:t>
      </w:r>
      <w:r w:rsidR="00A46243">
        <w:t xml:space="preserve"> also show that rates of joblessness are much higher in lone</w:t>
      </w:r>
      <w:r w:rsidR="00A46243">
        <w:noBreakHyphen/>
        <w:t>parent families than two</w:t>
      </w:r>
      <w:r w:rsidR="00A46243">
        <w:noBreakHyphen/>
        <w:t>parent families and living in a persistently jobless family is much more common for lone</w:t>
      </w:r>
      <w:r w:rsidR="00A46243">
        <w:noBreakHyphen/>
        <w:t>parent families than two</w:t>
      </w:r>
      <w:r w:rsidR="00A46243">
        <w:noBreakHyphen/>
        <w:t xml:space="preserve">parent families (Gray and Baxter 2010). </w:t>
      </w:r>
    </w:p>
    <w:p w:rsidR="003C04A0" w:rsidRDefault="003C04A0" w:rsidP="003C04A0">
      <w:pPr>
        <w:pStyle w:val="BodyText"/>
      </w:pPr>
      <w:r>
        <w:t xml:space="preserve">Australia is not unique. Across the OECD, </w:t>
      </w:r>
      <w:r w:rsidR="00384CB3">
        <w:t xml:space="preserve">poverty rates among </w:t>
      </w:r>
      <w:r>
        <w:t>non-employ</w:t>
      </w:r>
      <w:r w:rsidR="00384CB3">
        <w:t>ed lone</w:t>
      </w:r>
      <w:r w:rsidR="0032527D">
        <w:noBreakHyphen/>
      </w:r>
      <w:r>
        <w:t xml:space="preserve">parent families </w:t>
      </w:r>
      <w:r w:rsidR="00384CB3">
        <w:t xml:space="preserve">are at least twice as high as among those with paid work. </w:t>
      </w:r>
      <w:r>
        <w:t>(OECD 2011</w:t>
      </w:r>
      <w:r w:rsidR="007930BD">
        <w:t>d</w:t>
      </w:r>
      <w:r>
        <w:t xml:space="preserve">). </w:t>
      </w:r>
      <w:r w:rsidR="00C767AE">
        <w:t>Australia, however, has one of the lowest employment rates for single parents in the OECD (Koutsogeorgopoulou 2011)</w:t>
      </w:r>
      <w:r w:rsidR="00F70D6B">
        <w:t>.</w:t>
      </w:r>
    </w:p>
    <w:p w:rsidR="003C04A0" w:rsidRDefault="003C04A0" w:rsidP="003C04A0">
      <w:pPr>
        <w:pStyle w:val="BodyText"/>
      </w:pPr>
      <w:r>
        <w:t>Other international studies show that couples without children or dependants are among the least likely to experience recurrent poverty, while single parents are especially prone to the more severe forms of disadvantage, including long spells of disadvantage and chronic poverty (Smith and Middl</w:t>
      </w:r>
      <w:r w:rsidR="008602E9">
        <w:t>e</w:t>
      </w:r>
      <w:r>
        <w:t>ton 2007</w:t>
      </w:r>
      <w:r w:rsidR="008602E9">
        <w:t>;</w:t>
      </w:r>
      <w:r w:rsidR="008602E9" w:rsidRPr="008602E9">
        <w:t xml:space="preserve"> </w:t>
      </w:r>
      <w:r w:rsidR="008602E9">
        <w:t>Tomlinson and Walker 2010</w:t>
      </w:r>
      <w:r>
        <w:t>).</w:t>
      </w:r>
    </w:p>
    <w:p w:rsidR="003C04A0" w:rsidRDefault="00910E85" w:rsidP="003C04A0">
      <w:pPr>
        <w:pStyle w:val="Heading3"/>
      </w:pPr>
      <w:r>
        <w:t>Summing up: what we know, what we do</w:t>
      </w:r>
      <w:r w:rsidR="00404AB8">
        <w:t xml:space="preserve"> </w:t>
      </w:r>
      <w:r>
        <w:t>n</w:t>
      </w:r>
      <w:r w:rsidR="00404AB8">
        <w:t>o</w:t>
      </w:r>
      <w:r>
        <w:t xml:space="preserve">t know </w:t>
      </w:r>
    </w:p>
    <w:p w:rsidR="0014132E" w:rsidRDefault="00D16010" w:rsidP="004A6335">
      <w:pPr>
        <w:pStyle w:val="BodyText"/>
      </w:pPr>
      <w:r>
        <w:t>D</w:t>
      </w:r>
      <w:r w:rsidR="004A6335">
        <w:t xml:space="preserve">isadvantage reflects a </w:t>
      </w:r>
      <w:r w:rsidR="00B65E23">
        <w:t>complex interaction of factors</w:t>
      </w:r>
      <w:r w:rsidR="00C3380A">
        <w:t xml:space="preserve"> </w:t>
      </w:r>
      <w:r w:rsidR="00BA36DD">
        <w:t>involving personal capabilities, family and community environments, life events and the broader economic and social environment. U</w:t>
      </w:r>
      <w:r w:rsidR="00C3380A">
        <w:t xml:space="preserve">ntangling the various influences and effects and establishing causality </w:t>
      </w:r>
      <w:r w:rsidR="00CA5A21">
        <w:t xml:space="preserve">(rather than mere correlation) </w:t>
      </w:r>
      <w:r w:rsidR="00C3380A">
        <w:t>is difficult</w:t>
      </w:r>
      <w:r w:rsidR="00B65E23">
        <w:t xml:space="preserve">. </w:t>
      </w:r>
      <w:r w:rsidR="0014132E">
        <w:t xml:space="preserve">While this chapter has </w:t>
      </w:r>
      <w:r w:rsidR="00C3380A">
        <w:t xml:space="preserve">looked at </w:t>
      </w:r>
      <w:r w:rsidR="002B6D05">
        <w:t xml:space="preserve">many of the key </w:t>
      </w:r>
      <w:r w:rsidR="00392F4A">
        <w:t xml:space="preserve">factors and </w:t>
      </w:r>
      <w:r w:rsidR="0014132E">
        <w:t>interactions</w:t>
      </w:r>
      <w:r w:rsidR="00392F4A">
        <w:t xml:space="preserve"> that </w:t>
      </w:r>
      <w:r w:rsidR="00BA36DD">
        <w:t xml:space="preserve">are associated with an </w:t>
      </w:r>
      <w:r w:rsidR="00C3380A">
        <w:lastRenderedPageBreak/>
        <w:t>increase</w:t>
      </w:r>
      <w:r w:rsidR="00BA36DD">
        <w:t>d</w:t>
      </w:r>
      <w:r w:rsidR="00C3380A">
        <w:t xml:space="preserve"> risk of</w:t>
      </w:r>
      <w:r w:rsidR="00392F4A">
        <w:t xml:space="preserve"> people experiencing disadvantage</w:t>
      </w:r>
      <w:r w:rsidR="0014132E">
        <w:t>, it has not covered them all, nor has it looked a</w:t>
      </w:r>
      <w:r w:rsidR="00392F4A">
        <w:t>t</w:t>
      </w:r>
      <w:r w:rsidR="0014132E">
        <w:t xml:space="preserve"> the many possible combinations of factors </w:t>
      </w:r>
      <w:r w:rsidR="00C33741">
        <w:t xml:space="preserve">(and the potential compounding effects) </w:t>
      </w:r>
      <w:r w:rsidR="0014132E">
        <w:t xml:space="preserve">that can </w:t>
      </w:r>
      <w:r w:rsidR="002B6D05">
        <w:t xml:space="preserve">lead to deep and persistent </w:t>
      </w:r>
      <w:r w:rsidR="0014132E">
        <w:t xml:space="preserve">disadvantage. </w:t>
      </w:r>
    </w:p>
    <w:p w:rsidR="00B15DB1" w:rsidRDefault="0014132E" w:rsidP="00B15DB1">
      <w:pPr>
        <w:pStyle w:val="BodyText"/>
      </w:pPr>
      <w:r>
        <w:t>That said,</w:t>
      </w:r>
      <w:r w:rsidR="002710A2">
        <w:t xml:space="preserve"> t</w:t>
      </w:r>
      <w:r w:rsidR="002B6D05">
        <w:t>here is strong evidence t</w:t>
      </w:r>
      <w:r w:rsidR="00392F4A">
        <w:t>o show</w:t>
      </w:r>
      <w:r w:rsidR="004B5BE8">
        <w:t xml:space="preserve"> that </w:t>
      </w:r>
      <w:r w:rsidR="004A6335">
        <w:t xml:space="preserve">education, employment and good health </w:t>
      </w:r>
      <w:r w:rsidR="004B5BE8">
        <w:t xml:space="preserve">are </w:t>
      </w:r>
      <w:r w:rsidR="002710A2">
        <w:t xml:space="preserve">associated with </w:t>
      </w:r>
      <w:r w:rsidR="004A6335" w:rsidRPr="00273767">
        <w:rPr>
          <w:i/>
        </w:rPr>
        <w:t>protect</w:t>
      </w:r>
      <w:r w:rsidR="002710A2">
        <w:rPr>
          <w:i/>
        </w:rPr>
        <w:t>i</w:t>
      </w:r>
      <w:r w:rsidR="00D35D9F">
        <w:rPr>
          <w:i/>
        </w:rPr>
        <w:t>on</w:t>
      </w:r>
      <w:r w:rsidR="002710A2">
        <w:rPr>
          <w:i/>
        </w:rPr>
        <w:t xml:space="preserve"> </w:t>
      </w:r>
      <w:r w:rsidR="004A6335">
        <w:t>against disadvantage</w:t>
      </w:r>
      <w:r w:rsidR="00910E85">
        <w:t xml:space="preserve">. </w:t>
      </w:r>
      <w:r w:rsidR="00B15DB1">
        <w:t xml:space="preserve">Education stands out as the critical factor </w:t>
      </w:r>
      <w:r w:rsidR="00BD6E4D">
        <w:t xml:space="preserve">associated with </w:t>
      </w:r>
      <w:r w:rsidR="00B15DB1">
        <w:t>improving life chances. Education not only improves a person’s employment prospects and earning capacity</w:t>
      </w:r>
      <w:r w:rsidR="008E28C4">
        <w:t>,</w:t>
      </w:r>
      <w:r w:rsidR="00B15DB1">
        <w:t xml:space="preserve"> but the evidence also points to a relationship between education and better health</w:t>
      </w:r>
      <w:r w:rsidR="007B1FA5">
        <w:t xml:space="preserve">, </w:t>
      </w:r>
      <w:r w:rsidR="00B15DB1">
        <w:t xml:space="preserve">improved life satisfaction and raised levels of civic and social engagement. </w:t>
      </w:r>
    </w:p>
    <w:p w:rsidR="00CF57D3" w:rsidRDefault="008E28C4" w:rsidP="00B15DB1">
      <w:pPr>
        <w:pStyle w:val="BodyText"/>
      </w:pPr>
      <w:r>
        <w:t>T</w:t>
      </w:r>
      <w:r w:rsidR="00CF57D3">
        <w:t>he most disadvantage</w:t>
      </w:r>
      <w:r>
        <w:t>d, however,</w:t>
      </w:r>
      <w:r w:rsidR="00CF57D3">
        <w:t xml:space="preserve"> do not always have the opportunity to fully develop their own personal capabilities (or to provide a family environment that allows their children to develop their personal capabilities). Children from lower socioeconomic backgrounds perform more poorly at school, on average, than those from higher socioeconomic groups. They also have a higher probability of leaving school early and of not attending university </w:t>
      </w:r>
      <w:r w:rsidR="0099755B">
        <w:t>(</w:t>
      </w:r>
      <w:r w:rsidR="00CF57D3">
        <w:t>than children from higher socioeconomic groups</w:t>
      </w:r>
      <w:r w:rsidR="0099755B">
        <w:t>)</w:t>
      </w:r>
      <w:r w:rsidR="00CF57D3">
        <w:t xml:space="preserve"> which limits their employment prospects. </w:t>
      </w:r>
    </w:p>
    <w:p w:rsidR="00B15DB1" w:rsidRDefault="00CF57D3" w:rsidP="00B15DB1">
      <w:pPr>
        <w:pStyle w:val="BodyText"/>
      </w:pPr>
      <w:r>
        <w:t>The evidence points strongly to the importance of the early years of a child’s life</w:t>
      </w:r>
      <w:r w:rsidR="00FF3F44">
        <w:t xml:space="preserve">, including the home learning environment, </w:t>
      </w:r>
      <w:r>
        <w:t>for building capabilities</w:t>
      </w:r>
      <w:r w:rsidR="005C1CD4">
        <w:t xml:space="preserve"> so that children do not start school ‘behind the eight ball’ that sets a trajectory for poor educational outcomes. </w:t>
      </w:r>
      <w:r>
        <w:t xml:space="preserve">It also points to the need to better understand how </w:t>
      </w:r>
      <w:r w:rsidR="00445BDA">
        <w:t xml:space="preserve">to </w:t>
      </w:r>
      <w:r>
        <w:t xml:space="preserve">build </w:t>
      </w:r>
      <w:r w:rsidR="003F4AEC">
        <w:t xml:space="preserve">the </w:t>
      </w:r>
      <w:r>
        <w:t xml:space="preserve">capabilities </w:t>
      </w:r>
      <w:r w:rsidR="003F4AEC">
        <w:t xml:space="preserve">of children who come from disadvantaged backgrounds </w:t>
      </w:r>
      <w:r w:rsidR="00445BDA">
        <w:t xml:space="preserve">during the school years. </w:t>
      </w:r>
    </w:p>
    <w:p w:rsidR="00404AB8" w:rsidRDefault="00404AB8" w:rsidP="004A6335">
      <w:pPr>
        <w:pStyle w:val="BodyText"/>
      </w:pPr>
      <w:r>
        <w:t>Importantly</w:t>
      </w:r>
      <w:r w:rsidR="002B6D05">
        <w:t>, e</w:t>
      </w:r>
      <w:r w:rsidR="00392F4A">
        <w:t xml:space="preserve">conomic growth and a strong macro environment </w:t>
      </w:r>
      <w:r w:rsidR="002B6D05">
        <w:t xml:space="preserve">translates into </w:t>
      </w:r>
      <w:r w:rsidR="00392F4A">
        <w:t xml:space="preserve">increased </w:t>
      </w:r>
      <w:r w:rsidR="00295255">
        <w:t xml:space="preserve">employment </w:t>
      </w:r>
      <w:r w:rsidR="00392F4A">
        <w:t>opportunities</w:t>
      </w:r>
      <w:r w:rsidR="00295255">
        <w:t xml:space="preserve"> and incomes</w:t>
      </w:r>
      <w:r w:rsidR="00B65E23">
        <w:t xml:space="preserve">. </w:t>
      </w:r>
      <w:r w:rsidR="00295255">
        <w:t>Continued gains will depend on sound macro</w:t>
      </w:r>
      <w:r w:rsidR="00B15DB1">
        <w:t xml:space="preserve"> and microeconomic </w:t>
      </w:r>
      <w:r w:rsidR="00295255">
        <w:t xml:space="preserve">policy. </w:t>
      </w:r>
      <w:r w:rsidR="00B65E23">
        <w:t xml:space="preserve">But, </w:t>
      </w:r>
      <w:r w:rsidR="002B6D05">
        <w:t>economic growth can also be marked by changes in the composition of economic activity and job opportun</w:t>
      </w:r>
      <w:r w:rsidR="00D16397">
        <w:t>ities</w:t>
      </w:r>
      <w:r w:rsidR="002B6D05">
        <w:t xml:space="preserve">. </w:t>
      </w:r>
      <w:r w:rsidR="007B1FA5">
        <w:t>And again, t</w:t>
      </w:r>
      <w:r w:rsidR="002B6D05">
        <w:t>h</w:t>
      </w:r>
      <w:r w:rsidR="007E2D41">
        <w:t xml:space="preserve">e most disadvantaged </w:t>
      </w:r>
      <w:r w:rsidR="002B6D05">
        <w:t xml:space="preserve">may </w:t>
      </w:r>
      <w:r w:rsidR="007E2D41">
        <w:t xml:space="preserve">have limited capacity to take advantage of </w:t>
      </w:r>
      <w:r w:rsidR="00B73F4C">
        <w:t xml:space="preserve">the changes in </w:t>
      </w:r>
      <w:r w:rsidR="007E2D41">
        <w:t>opportunities because of where they are located, their education and skill</w:t>
      </w:r>
      <w:r w:rsidR="007B1FA5">
        <w:t xml:space="preserve"> levels</w:t>
      </w:r>
      <w:r w:rsidR="007E2D41">
        <w:t xml:space="preserve"> and health status.</w:t>
      </w:r>
      <w:r w:rsidR="00185CC8">
        <w:t xml:space="preserve"> </w:t>
      </w:r>
    </w:p>
    <w:p w:rsidR="00404AB8" w:rsidRDefault="008E28C4" w:rsidP="00435D71">
      <w:pPr>
        <w:pStyle w:val="BodyText"/>
      </w:pPr>
      <w:r>
        <w:t xml:space="preserve">What is </w:t>
      </w:r>
      <w:r w:rsidR="00404AB8">
        <w:t>also evident from this chapter</w:t>
      </w:r>
      <w:r>
        <w:t xml:space="preserve"> is that </w:t>
      </w:r>
      <w:r w:rsidR="00404AB8">
        <w:t>t</w:t>
      </w:r>
      <w:r w:rsidR="00185CC8">
        <w:t xml:space="preserve">he </w:t>
      </w:r>
      <w:r w:rsidR="00B73F4C">
        <w:t xml:space="preserve">knowledge base is thin in a number of areas. </w:t>
      </w:r>
      <w:r w:rsidR="00404AB8">
        <w:t xml:space="preserve">Further research would help build the evidence base about pathways in and out of disadvantage including in relation </w:t>
      </w:r>
      <w:r w:rsidR="007B1FA5">
        <w:t>to</w:t>
      </w:r>
      <w:r w:rsidR="00404AB8">
        <w:t xml:space="preserve"> addictions, imprisonment</w:t>
      </w:r>
      <w:r w:rsidR="00FF3F44">
        <w:t xml:space="preserve">, </w:t>
      </w:r>
      <w:r w:rsidR="00404AB8">
        <w:t>child protection</w:t>
      </w:r>
      <w:r w:rsidR="00FF3F44">
        <w:t xml:space="preserve"> and migra</w:t>
      </w:r>
      <w:r w:rsidR="002356B4">
        <w:t xml:space="preserve">nts. </w:t>
      </w:r>
      <w:r w:rsidR="00764828">
        <w:t xml:space="preserve">A new longitudinal survey of humanitarian migrants — </w:t>
      </w:r>
      <w:r w:rsidR="00764828" w:rsidRPr="008602E9">
        <w:t xml:space="preserve">the </w:t>
      </w:r>
      <w:r w:rsidR="00764828" w:rsidRPr="00273767">
        <w:rPr>
          <w:i/>
        </w:rPr>
        <w:t>Building a New Life in Australia Longitudinal Survey of Humanitarian Migrants</w:t>
      </w:r>
      <w:r w:rsidR="00764828">
        <w:rPr>
          <w:i/>
        </w:rPr>
        <w:t xml:space="preserve"> — </w:t>
      </w:r>
      <w:r w:rsidR="00764828" w:rsidRPr="00273767">
        <w:t>is expected to</w:t>
      </w:r>
      <w:r w:rsidR="00764828">
        <w:rPr>
          <w:i/>
        </w:rPr>
        <w:t xml:space="preserve"> </w:t>
      </w:r>
      <w:r w:rsidR="00764828" w:rsidRPr="00273767">
        <w:t xml:space="preserve">fill a significant </w:t>
      </w:r>
      <w:r w:rsidR="00764828">
        <w:t xml:space="preserve">information </w:t>
      </w:r>
      <w:r w:rsidR="00764828" w:rsidRPr="00273767">
        <w:t>gap on the experiences and outcomes of humanitarian migrants who settle in Australia (</w:t>
      </w:r>
      <w:r w:rsidR="00A50DDE">
        <w:t>Gray, Graycar and Nicolauo</w:t>
      </w:r>
      <w:r w:rsidR="00764828" w:rsidRPr="00273767">
        <w:t> 2012).</w:t>
      </w:r>
      <w:r w:rsidR="00764828">
        <w:rPr>
          <w:i/>
        </w:rPr>
        <w:t xml:space="preserve"> </w:t>
      </w:r>
      <w:r w:rsidR="00764828">
        <w:t xml:space="preserve"> </w:t>
      </w:r>
    </w:p>
    <w:p w:rsidR="00910E85" w:rsidRDefault="00404AB8" w:rsidP="004A6335">
      <w:pPr>
        <w:pStyle w:val="BodyText"/>
      </w:pPr>
      <w:r>
        <w:lastRenderedPageBreak/>
        <w:t>It is also know</w:t>
      </w:r>
      <w:r w:rsidR="007B1FA5">
        <w:t>n</w:t>
      </w:r>
      <w:r>
        <w:t xml:space="preserve"> that </w:t>
      </w:r>
      <w:r w:rsidR="00B73F4C">
        <w:t xml:space="preserve">resilience </w:t>
      </w:r>
      <w:r w:rsidR="0014132E">
        <w:t xml:space="preserve">is important for breaking cycles of disadvantage, </w:t>
      </w:r>
      <w:r>
        <w:t xml:space="preserve">but little is known about </w:t>
      </w:r>
      <w:r w:rsidR="0014132E">
        <w:t xml:space="preserve">personal characteristics </w:t>
      </w:r>
      <w:r w:rsidR="0011597D">
        <w:t xml:space="preserve">which </w:t>
      </w:r>
      <w:r w:rsidR="0014132E">
        <w:t>make some people more driven to succeed and less likely to be knock</w:t>
      </w:r>
      <w:r w:rsidR="00435D71">
        <w:t xml:space="preserve">ed </w:t>
      </w:r>
      <w:r w:rsidR="0014132E">
        <w:t>over by particular experiences.</w:t>
      </w:r>
      <w:r w:rsidR="00295255">
        <w:t xml:space="preserve"> </w:t>
      </w:r>
      <w:r w:rsidR="00DB0E7D">
        <w:t>As Smith and Middleton, in Berthoud and Zantomio (2008), said:</w:t>
      </w:r>
    </w:p>
    <w:p w:rsidR="00DB0E7D" w:rsidRDefault="00DB0E7D" w:rsidP="00DB0E7D">
      <w:pPr>
        <w:pStyle w:val="Quote"/>
      </w:pPr>
      <w:r>
        <w:t>Poverty dynamics research hig</w:t>
      </w:r>
      <w:r w:rsidR="008E28C4">
        <w:t>h</w:t>
      </w:r>
      <w:r>
        <w:t>lights groups with the greatest probability of persistent poverty, but it does not explain why some of those at greatest risk nevertheless avoid or escape poverty altogether. Better understanding of this would be important to help design a more effective, targeted response to tackling substantive poverty. (p. 5)</w:t>
      </w:r>
    </w:p>
    <w:p w:rsidR="00AA6750" w:rsidRDefault="00AA6750" w:rsidP="00AA6750">
      <w:pPr>
        <w:pStyle w:val="BodyText"/>
      </w:pPr>
      <w:r>
        <w:t>This issue of gaps in the knowledge base on deep and persistent disadvantage is discussed further in chapter 6.</w:t>
      </w:r>
    </w:p>
    <w:sectPr w:rsidR="00AA6750" w:rsidSect="00E529CA">
      <w:headerReference w:type="even" r:id="rId20"/>
      <w:headerReference w:type="default" r:id="rId21"/>
      <w:footerReference w:type="even" r:id="rId22"/>
      <w:footerReference w:type="default" r:id="rId23"/>
      <w:pgSz w:w="11907" w:h="16840" w:code="9"/>
      <w:pgMar w:top="1985" w:right="1304" w:bottom="1418" w:left="1814" w:header="1701" w:footer="567" w:gutter="0"/>
      <w:pgNumType w:start="93" w:chapSep="period"/>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02A76" w:rsidRDefault="00B02A76">
      <w:r>
        <w:separator/>
      </w:r>
    </w:p>
  </w:endnote>
  <w:endnote w:type="continuationSeparator" w:id="0">
    <w:p w:rsidR="00B02A76" w:rsidRDefault="00B02A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GGKBMP+TimesNewRoman">
    <w:altName w:val="Times New Roman"/>
    <w:panose1 w:val="00000000000000000000"/>
    <w:charset w:val="00"/>
    <w:family w:val="roman"/>
    <w:notTrueType/>
    <w:pitch w:val="default"/>
    <w:sig w:usb0="00000003" w:usb1="00000000" w:usb2="00000000" w:usb3="00000000" w:csb0="00000001" w:csb1="00000000"/>
  </w:font>
  <w:font w:name="DIN-Regular">
    <w:altName w:val="MS Mincho"/>
    <w:panose1 w:val="00000000000000000000"/>
    <w:charset w:val="80"/>
    <w:family w:val="auto"/>
    <w:notTrueType/>
    <w:pitch w:val="default"/>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510"/>
      <w:gridCol w:w="1644"/>
      <w:gridCol w:w="6634"/>
    </w:tblGrid>
    <w:tr w:rsidR="00B02A76">
      <w:trPr>
        <w:trHeight w:hRule="exact" w:val="740"/>
      </w:trPr>
      <w:tc>
        <w:tcPr>
          <w:tcW w:w="510" w:type="dxa"/>
          <w:tcBorders>
            <w:top w:val="single" w:sz="6" w:space="0" w:color="auto"/>
          </w:tcBorders>
        </w:tcPr>
        <w:p w:rsidR="00B02A76" w:rsidRDefault="00B02A76" w:rsidP="0019293B">
          <w:pPr>
            <w:pStyle w:val="Footer"/>
            <w:tabs>
              <w:tab w:val="left" w:pos="0"/>
            </w:tabs>
            <w:ind w:right="0"/>
            <w:rPr>
              <w:rStyle w:val="PageNumber"/>
            </w:rPr>
          </w:pPr>
          <w:r>
            <w:rPr>
              <w:rStyle w:val="PageNumber"/>
            </w:rPr>
            <w:fldChar w:fldCharType="begin"/>
          </w:r>
          <w:r>
            <w:rPr>
              <w:rStyle w:val="PageNumber"/>
            </w:rPr>
            <w:instrText xml:space="preserve">PAGE  </w:instrText>
          </w:r>
          <w:r>
            <w:rPr>
              <w:rStyle w:val="PageNumber"/>
            </w:rPr>
            <w:fldChar w:fldCharType="separate"/>
          </w:r>
          <w:r w:rsidR="009A0F63">
            <w:rPr>
              <w:rStyle w:val="PageNumber"/>
              <w:noProof/>
            </w:rPr>
            <w:t>122</w:t>
          </w:r>
          <w:r>
            <w:rPr>
              <w:rStyle w:val="PageNumber"/>
            </w:rPr>
            <w:fldChar w:fldCharType="end"/>
          </w:r>
        </w:p>
      </w:tc>
      <w:tc>
        <w:tcPr>
          <w:tcW w:w="1644" w:type="dxa"/>
          <w:tcBorders>
            <w:top w:val="single" w:sz="6" w:space="0" w:color="auto"/>
          </w:tcBorders>
        </w:tcPr>
        <w:p w:rsidR="00B02A76" w:rsidRDefault="009F4D4C" w:rsidP="0019293B">
          <w:pPr>
            <w:pStyle w:val="Footer"/>
          </w:pPr>
          <w:fldSimple w:instr=" SUBJECT  \* MERGEFORMAT ">
            <w:r w:rsidR="00AE017B">
              <w:t>Deep and persistent disadvantage</w:t>
            </w:r>
          </w:fldSimple>
        </w:p>
      </w:tc>
      <w:tc>
        <w:tcPr>
          <w:tcW w:w="6634" w:type="dxa"/>
        </w:tcPr>
        <w:p w:rsidR="00B02A76" w:rsidRDefault="00B02A76" w:rsidP="0019293B">
          <w:pPr>
            <w:pStyle w:val="Footer"/>
          </w:pPr>
        </w:p>
      </w:tc>
    </w:tr>
  </w:tbl>
  <w:p w:rsidR="00B02A76" w:rsidRDefault="00B02A76" w:rsidP="0019293B">
    <w:pPr>
      <w:pStyle w:val="FooterE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6634"/>
      <w:gridCol w:w="1644"/>
      <w:gridCol w:w="510"/>
    </w:tblGrid>
    <w:tr w:rsidR="00B02A76">
      <w:trPr>
        <w:trHeight w:hRule="exact" w:val="740"/>
      </w:trPr>
      <w:tc>
        <w:tcPr>
          <w:tcW w:w="6634" w:type="dxa"/>
        </w:tcPr>
        <w:p w:rsidR="00B02A76" w:rsidRDefault="00B02A76">
          <w:pPr>
            <w:pStyle w:val="Footer"/>
            <w:ind w:right="360" w:firstLine="360"/>
          </w:pPr>
        </w:p>
      </w:tc>
      <w:tc>
        <w:tcPr>
          <w:tcW w:w="1644" w:type="dxa"/>
          <w:tcBorders>
            <w:top w:val="single" w:sz="6" w:space="0" w:color="auto"/>
          </w:tcBorders>
        </w:tcPr>
        <w:p w:rsidR="00B02A76" w:rsidRDefault="009F4D4C">
          <w:pPr>
            <w:pStyle w:val="Footer"/>
          </w:pPr>
          <w:fldSimple w:instr=" TITLE  \* MERGEFORMAT ">
            <w:r w:rsidR="00AE017B">
              <w:t>Factors influencing life chances</w:t>
            </w:r>
          </w:fldSimple>
        </w:p>
      </w:tc>
      <w:tc>
        <w:tcPr>
          <w:tcW w:w="510" w:type="dxa"/>
          <w:tcBorders>
            <w:top w:val="single" w:sz="6" w:space="0" w:color="auto"/>
          </w:tcBorders>
        </w:tcPr>
        <w:p w:rsidR="00B02A76" w:rsidRDefault="00B02A76">
          <w:pPr>
            <w:pStyle w:val="Footer"/>
            <w:jc w:val="right"/>
          </w:pPr>
          <w:r>
            <w:rPr>
              <w:rStyle w:val="PageNumber"/>
            </w:rPr>
            <w:fldChar w:fldCharType="begin"/>
          </w:r>
          <w:r>
            <w:rPr>
              <w:rStyle w:val="PageNumber"/>
            </w:rPr>
            <w:instrText xml:space="preserve">PAGE  </w:instrText>
          </w:r>
          <w:r>
            <w:rPr>
              <w:rStyle w:val="PageNumber"/>
            </w:rPr>
            <w:fldChar w:fldCharType="separate"/>
          </w:r>
          <w:r w:rsidR="009A0F63">
            <w:rPr>
              <w:rStyle w:val="PageNumber"/>
              <w:noProof/>
            </w:rPr>
            <w:t>93</w:t>
          </w:r>
          <w:r>
            <w:rPr>
              <w:rStyle w:val="PageNumber"/>
            </w:rPr>
            <w:fldChar w:fldCharType="end"/>
          </w:r>
        </w:p>
      </w:tc>
    </w:tr>
  </w:tbl>
  <w:p w:rsidR="00B02A76" w:rsidRDefault="00B02A76">
    <w:pPr>
      <w:pStyle w:val="FooterE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02A76" w:rsidRDefault="00B02A76">
      <w:r>
        <w:separator/>
      </w:r>
    </w:p>
  </w:footnote>
  <w:footnote w:type="continuationSeparator" w:id="0">
    <w:p w:rsidR="00B02A76" w:rsidRDefault="00B02A76">
      <w:r>
        <w:continuationSeparator/>
      </w:r>
    </w:p>
  </w:footnote>
  <w:footnote w:id="1">
    <w:p w:rsidR="00B02A76" w:rsidRDefault="00B02A76">
      <w:pPr>
        <w:pStyle w:val="FootnoteText"/>
      </w:pPr>
      <w:r>
        <w:rPr>
          <w:rStyle w:val="FootnoteReference"/>
        </w:rPr>
        <w:footnoteRef/>
      </w:r>
      <w:r>
        <w:tab/>
        <w:t xml:space="preserve">It is important to remember that the extent of disadvantage differs across OECD countries and that policy differences will be reflected in research findings. The chapter draws on evidence relating to the broad definition of disadvantage (covering income poverty, deprivation and social exclusion).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B02A76">
      <w:tc>
        <w:tcPr>
          <w:tcW w:w="2155" w:type="dxa"/>
          <w:tcBorders>
            <w:top w:val="single" w:sz="24" w:space="0" w:color="auto"/>
          </w:tcBorders>
        </w:tcPr>
        <w:p w:rsidR="00B02A76" w:rsidRDefault="00B02A76" w:rsidP="0019293B">
          <w:pPr>
            <w:pStyle w:val="HeaderEven"/>
          </w:pPr>
        </w:p>
      </w:tc>
      <w:tc>
        <w:tcPr>
          <w:tcW w:w="6634" w:type="dxa"/>
          <w:tcBorders>
            <w:top w:val="single" w:sz="6" w:space="0" w:color="auto"/>
          </w:tcBorders>
        </w:tcPr>
        <w:p w:rsidR="00B02A76" w:rsidRDefault="00B02A76" w:rsidP="0019293B">
          <w:pPr>
            <w:pStyle w:val="HeaderEven"/>
          </w:pPr>
        </w:p>
      </w:tc>
    </w:tr>
  </w:tbl>
  <w:p w:rsidR="00B02A76" w:rsidRDefault="00B02A76" w:rsidP="0019293B">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B02A76">
      <w:tc>
        <w:tcPr>
          <w:tcW w:w="6634" w:type="dxa"/>
          <w:tcBorders>
            <w:top w:val="single" w:sz="6" w:space="0" w:color="auto"/>
          </w:tcBorders>
        </w:tcPr>
        <w:p w:rsidR="00B02A76" w:rsidRDefault="00B02A76" w:rsidP="00E669E2">
          <w:pPr>
            <w:pStyle w:val="HeaderOdd"/>
          </w:pPr>
        </w:p>
      </w:tc>
      <w:tc>
        <w:tcPr>
          <w:tcW w:w="2155" w:type="dxa"/>
          <w:tcBorders>
            <w:top w:val="single" w:sz="24" w:space="0" w:color="auto"/>
          </w:tcBorders>
        </w:tcPr>
        <w:p w:rsidR="00B02A76" w:rsidRDefault="00B02A76" w:rsidP="00E669E2">
          <w:pPr>
            <w:pStyle w:val="HeaderOdd"/>
          </w:pPr>
        </w:p>
      </w:tc>
    </w:tr>
  </w:tbl>
  <w:p w:rsidR="00B02A76" w:rsidRDefault="00B02A76" w:rsidP="00E669E2">
    <w:pPr>
      <w:pStyle w:val="HeaderEn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ED98921A"/>
    <w:lvl w:ilvl="0">
      <w:start w:val="1"/>
      <w:numFmt w:val="decimal"/>
      <w:lvlText w:val="%1."/>
      <w:lvlJc w:val="left"/>
      <w:pPr>
        <w:tabs>
          <w:tab w:val="num" w:pos="926"/>
        </w:tabs>
        <w:ind w:left="926" w:hanging="360"/>
      </w:pPr>
    </w:lvl>
  </w:abstractNum>
  <w:abstractNum w:abstractNumId="1">
    <w:nsid w:val="FFFFFF7F"/>
    <w:multiLevelType w:val="singleLevel"/>
    <w:tmpl w:val="69042E6A"/>
    <w:lvl w:ilvl="0">
      <w:start w:val="1"/>
      <w:numFmt w:val="decimal"/>
      <w:lvlText w:val="%1."/>
      <w:lvlJc w:val="left"/>
      <w:pPr>
        <w:tabs>
          <w:tab w:val="num" w:pos="643"/>
        </w:tabs>
        <w:ind w:left="643" w:hanging="360"/>
      </w:pPr>
    </w:lvl>
  </w:abstractNum>
  <w:abstractNum w:abstractNumId="2">
    <w:nsid w:val="FFFFFF82"/>
    <w:multiLevelType w:val="singleLevel"/>
    <w:tmpl w:val="3A3A2F08"/>
    <w:lvl w:ilvl="0">
      <w:start w:val="1"/>
      <w:numFmt w:val="bullet"/>
      <w:lvlText w:val=""/>
      <w:lvlJc w:val="left"/>
      <w:pPr>
        <w:tabs>
          <w:tab w:val="num" w:pos="926"/>
        </w:tabs>
        <w:ind w:left="926" w:hanging="360"/>
      </w:pPr>
      <w:rPr>
        <w:rFonts w:ascii="Symbol" w:hAnsi="Symbol" w:hint="default"/>
      </w:rPr>
    </w:lvl>
  </w:abstractNum>
  <w:abstractNum w:abstractNumId="3">
    <w:nsid w:val="FFFFFF83"/>
    <w:multiLevelType w:val="singleLevel"/>
    <w:tmpl w:val="0BA2943E"/>
    <w:lvl w:ilvl="0">
      <w:start w:val="1"/>
      <w:numFmt w:val="bullet"/>
      <w:lvlText w:val=""/>
      <w:lvlJc w:val="left"/>
      <w:pPr>
        <w:tabs>
          <w:tab w:val="num" w:pos="643"/>
        </w:tabs>
        <w:ind w:left="643" w:hanging="360"/>
      </w:pPr>
      <w:rPr>
        <w:rFonts w:ascii="Symbol" w:hAnsi="Symbol" w:hint="default"/>
      </w:rPr>
    </w:lvl>
  </w:abstractNum>
  <w:abstractNum w:abstractNumId="4">
    <w:nsid w:val="FFFFFF88"/>
    <w:multiLevelType w:val="singleLevel"/>
    <w:tmpl w:val="93104AE2"/>
    <w:lvl w:ilvl="0">
      <w:start w:val="1"/>
      <w:numFmt w:val="decimal"/>
      <w:lvlText w:val="%1."/>
      <w:lvlJc w:val="left"/>
      <w:pPr>
        <w:tabs>
          <w:tab w:val="num" w:pos="360"/>
        </w:tabs>
        <w:ind w:left="360" w:hanging="360"/>
      </w:pPr>
    </w:lvl>
  </w:abstractNum>
  <w:abstractNum w:abstractNumId="5">
    <w:nsid w:val="FFFFFF89"/>
    <w:multiLevelType w:val="singleLevel"/>
    <w:tmpl w:val="0F36FBA8"/>
    <w:lvl w:ilvl="0">
      <w:start w:val="1"/>
      <w:numFmt w:val="bullet"/>
      <w:lvlText w:val=""/>
      <w:lvlJc w:val="left"/>
      <w:pPr>
        <w:tabs>
          <w:tab w:val="num" w:pos="360"/>
        </w:tabs>
        <w:ind w:left="360" w:hanging="360"/>
      </w:pPr>
      <w:rPr>
        <w:rFonts w:ascii="Symbol" w:hAnsi="Symbol" w:hint="default"/>
      </w:rPr>
    </w:lvl>
  </w:abstractNum>
  <w:abstractNum w:abstractNumId="6">
    <w:nsid w:val="FFFFFFFE"/>
    <w:multiLevelType w:val="singleLevel"/>
    <w:tmpl w:val="FFFFFFFF"/>
    <w:lvl w:ilvl="0">
      <w:numFmt w:val="decimal"/>
      <w:lvlText w:val="*"/>
      <w:lvlJc w:val="left"/>
    </w:lvl>
  </w:abstractNum>
  <w:abstractNum w:abstractNumId="7">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8">
    <w:nsid w:val="033F2413"/>
    <w:multiLevelType w:val="multilevel"/>
    <w:tmpl w:val="8E3050E6"/>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794"/>
        </w:tabs>
        <w:ind w:left="794" w:hanging="454"/>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nsid w:val="047A7C39"/>
    <w:multiLevelType w:val="singleLevel"/>
    <w:tmpl w:val="4438961C"/>
    <w:lvl w:ilvl="0">
      <w:numFmt w:val="bullet"/>
      <w:pStyle w:val="ListBullet2"/>
      <w:lvlText w:val="–"/>
      <w:lvlJc w:val="left"/>
      <w:pPr>
        <w:tabs>
          <w:tab w:val="num" w:pos="680"/>
        </w:tabs>
        <w:ind w:left="680" w:hanging="340"/>
      </w:pPr>
      <w:rPr>
        <w:rFonts w:ascii="Times New Roman" w:hAnsi="Times New Roman" w:cs="Times New Roman" w:hint="default"/>
      </w:rPr>
    </w:lvl>
  </w:abstractNum>
  <w:abstractNum w:abstractNumId="10">
    <w:nsid w:val="06214B87"/>
    <w:multiLevelType w:val="singleLevel"/>
    <w:tmpl w:val="AB185BC4"/>
    <w:lvl w:ilvl="0">
      <w:numFmt w:val="bullet"/>
      <w:pStyle w:val="BoxListBullet2"/>
      <w:lvlText w:val="–"/>
      <w:lvlJc w:val="left"/>
      <w:pPr>
        <w:tabs>
          <w:tab w:val="num" w:pos="567"/>
        </w:tabs>
        <w:ind w:left="567" w:hanging="283"/>
      </w:pPr>
      <w:rPr>
        <w:rFonts w:ascii="Times New Roman" w:hAnsi="Times New Roman" w:cs="Times New Roman" w:hint="default"/>
      </w:rPr>
    </w:lvl>
  </w:abstractNum>
  <w:abstractNum w:abstractNumId="11">
    <w:nsid w:val="06791123"/>
    <w:multiLevelType w:val="hybridMultilevel"/>
    <w:tmpl w:val="5F14156E"/>
    <w:lvl w:ilvl="0" w:tplc="2BD04F64">
      <w:numFmt w:val="bullet"/>
      <w:lvlText w:val=""/>
      <w:lvlJc w:val="left"/>
      <w:pPr>
        <w:ind w:left="1004" w:hanging="360"/>
      </w:pPr>
      <w:rPr>
        <w:rFonts w:ascii="MT Extra" w:hAnsi="MT Extra" w:cs="Times New Roman"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2">
    <w:nsid w:val="07057F34"/>
    <w:multiLevelType w:val="singleLevel"/>
    <w:tmpl w:val="ED98921A"/>
    <w:lvl w:ilvl="0">
      <w:start w:val="1"/>
      <w:numFmt w:val="decimal"/>
      <w:lvlText w:val="%1."/>
      <w:legacy w:legacy="1" w:legacySpace="0" w:legacyIndent="340"/>
      <w:lvlJc w:val="left"/>
      <w:pPr>
        <w:ind w:left="340" w:hanging="340"/>
      </w:pPr>
    </w:lvl>
  </w:abstractNum>
  <w:abstractNum w:abstractNumId="13">
    <w:nsid w:val="07405C8A"/>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17">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18">
    <w:nsid w:val="27371796"/>
    <w:multiLevelType w:val="multilevel"/>
    <w:tmpl w:val="8E3050E6"/>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794"/>
        </w:tabs>
        <w:ind w:left="794" w:hanging="454"/>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9">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20">
    <w:nsid w:val="30E90CE4"/>
    <w:multiLevelType w:val="singleLevel"/>
    <w:tmpl w:val="52F61D9A"/>
    <w:lvl w:ilvl="0">
      <w:start w:val="1"/>
      <w:numFmt w:val="bullet"/>
      <w:pStyle w:val="BoxListBullet"/>
      <w:lvlText w:val=""/>
      <w:lvlJc w:val="left"/>
      <w:pPr>
        <w:tabs>
          <w:tab w:val="num" w:pos="284"/>
        </w:tabs>
        <w:ind w:left="284" w:hanging="284"/>
      </w:pPr>
      <w:rPr>
        <w:rFonts w:ascii="Symbol" w:hAnsi="Symbol" w:hint="default"/>
        <w:sz w:val="18"/>
      </w:rPr>
    </w:lvl>
  </w:abstractNum>
  <w:abstractNum w:abstractNumId="21">
    <w:nsid w:val="39C335C1"/>
    <w:multiLevelType w:val="multilevel"/>
    <w:tmpl w:val="7DF6C670"/>
    <w:lvl w:ilvl="0">
      <w:start w:val="1"/>
      <w:numFmt w:val="decimal"/>
      <w:lvlText w:val="%1)"/>
      <w:lvlJc w:val="left"/>
      <w:pPr>
        <w:tabs>
          <w:tab w:val="num" w:pos="1134"/>
        </w:tabs>
        <w:ind w:left="1134" w:hanging="340"/>
      </w:pPr>
      <w:rPr>
        <w:rFonts w:hint="default"/>
      </w:rPr>
    </w:lvl>
    <w:lvl w:ilvl="1">
      <w:start w:val="1"/>
      <w:numFmt w:val="lowerLetter"/>
      <w:lvlText w:val="%2)"/>
      <w:lvlJc w:val="left"/>
      <w:pPr>
        <w:tabs>
          <w:tab w:val="num" w:pos="1588"/>
        </w:tabs>
        <w:ind w:left="1588" w:hanging="454"/>
      </w:pPr>
      <w:rPr>
        <w:rFonts w:hint="default"/>
      </w:rPr>
    </w:lvl>
    <w:lvl w:ilvl="2">
      <w:start w:val="1"/>
      <w:numFmt w:val="lowerRoman"/>
      <w:lvlText w:val="%3)"/>
      <w:lvlJc w:val="left"/>
      <w:pPr>
        <w:tabs>
          <w:tab w:val="num" w:pos="2098"/>
        </w:tabs>
        <w:ind w:left="2098" w:hanging="510"/>
      </w:pPr>
      <w:rPr>
        <w:rFonts w:hint="default"/>
      </w:rPr>
    </w:lvl>
    <w:lvl w:ilvl="3">
      <w:start w:val="1"/>
      <w:numFmt w:val="decimal"/>
      <w:lvlText w:val="(%4)"/>
      <w:lvlJc w:val="left"/>
      <w:pPr>
        <w:tabs>
          <w:tab w:val="num" w:pos="2234"/>
        </w:tabs>
        <w:ind w:left="2234" w:hanging="360"/>
      </w:pPr>
      <w:rPr>
        <w:rFonts w:hint="default"/>
      </w:rPr>
    </w:lvl>
    <w:lvl w:ilvl="4">
      <w:start w:val="1"/>
      <w:numFmt w:val="lowerLetter"/>
      <w:lvlText w:val="(%5)"/>
      <w:lvlJc w:val="left"/>
      <w:pPr>
        <w:tabs>
          <w:tab w:val="num" w:pos="2594"/>
        </w:tabs>
        <w:ind w:left="2594" w:hanging="360"/>
      </w:pPr>
      <w:rPr>
        <w:rFonts w:hint="default"/>
      </w:rPr>
    </w:lvl>
    <w:lvl w:ilvl="5">
      <w:start w:val="1"/>
      <w:numFmt w:val="lowerRoman"/>
      <w:lvlText w:val="(%6)"/>
      <w:lvlJc w:val="left"/>
      <w:pPr>
        <w:tabs>
          <w:tab w:val="num" w:pos="2954"/>
        </w:tabs>
        <w:ind w:left="2954" w:hanging="360"/>
      </w:pPr>
      <w:rPr>
        <w:rFonts w:hint="default"/>
      </w:rPr>
    </w:lvl>
    <w:lvl w:ilvl="6">
      <w:start w:val="1"/>
      <w:numFmt w:val="decimal"/>
      <w:lvlText w:val="%7."/>
      <w:lvlJc w:val="left"/>
      <w:pPr>
        <w:tabs>
          <w:tab w:val="num" w:pos="3314"/>
        </w:tabs>
        <w:ind w:left="3314" w:hanging="360"/>
      </w:pPr>
      <w:rPr>
        <w:rFonts w:hint="default"/>
      </w:rPr>
    </w:lvl>
    <w:lvl w:ilvl="7">
      <w:start w:val="1"/>
      <w:numFmt w:val="lowerLetter"/>
      <w:lvlText w:val="%8."/>
      <w:lvlJc w:val="left"/>
      <w:pPr>
        <w:tabs>
          <w:tab w:val="num" w:pos="3674"/>
        </w:tabs>
        <w:ind w:left="3674" w:hanging="360"/>
      </w:pPr>
      <w:rPr>
        <w:rFonts w:hint="default"/>
      </w:rPr>
    </w:lvl>
    <w:lvl w:ilvl="8">
      <w:start w:val="1"/>
      <w:numFmt w:val="lowerRoman"/>
      <w:lvlText w:val="%9."/>
      <w:lvlJc w:val="left"/>
      <w:pPr>
        <w:tabs>
          <w:tab w:val="num" w:pos="4034"/>
        </w:tabs>
        <w:ind w:left="4034" w:hanging="360"/>
      </w:pPr>
      <w:rPr>
        <w:rFonts w:hint="default"/>
      </w:rPr>
    </w:lvl>
  </w:abstractNum>
  <w:abstractNum w:abstractNumId="22">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4D212809"/>
    <w:multiLevelType w:val="hybridMultilevel"/>
    <w:tmpl w:val="01EE78F8"/>
    <w:lvl w:ilvl="0" w:tplc="FEF0DFD2">
      <w:start w:val="1"/>
      <w:numFmt w:val="bullet"/>
      <w:lvlText w:val="–"/>
      <w:lvlJc w:val="left"/>
      <w:pPr>
        <w:ind w:left="700" w:hanging="360"/>
      </w:pPr>
      <w:rPr>
        <w:rFonts w:ascii="Times New Roman" w:hAnsi="Times New Roman" w:cs="Times New Roman" w:hint="default"/>
        <w:b w:val="0"/>
        <w:i w:val="0"/>
        <w:sz w:val="18"/>
      </w:rPr>
    </w:lvl>
    <w:lvl w:ilvl="1" w:tplc="0C090003" w:tentative="1">
      <w:start w:val="1"/>
      <w:numFmt w:val="bullet"/>
      <w:lvlText w:val="o"/>
      <w:lvlJc w:val="left"/>
      <w:pPr>
        <w:ind w:left="1780" w:hanging="360"/>
      </w:pPr>
      <w:rPr>
        <w:rFonts w:ascii="Courier New" w:hAnsi="Courier New" w:cs="Courier New" w:hint="default"/>
      </w:rPr>
    </w:lvl>
    <w:lvl w:ilvl="2" w:tplc="0C090005" w:tentative="1">
      <w:start w:val="1"/>
      <w:numFmt w:val="bullet"/>
      <w:lvlText w:val=""/>
      <w:lvlJc w:val="left"/>
      <w:pPr>
        <w:ind w:left="2500" w:hanging="360"/>
      </w:pPr>
      <w:rPr>
        <w:rFonts w:ascii="Wingdings" w:hAnsi="Wingdings" w:hint="default"/>
      </w:rPr>
    </w:lvl>
    <w:lvl w:ilvl="3" w:tplc="0C090001" w:tentative="1">
      <w:start w:val="1"/>
      <w:numFmt w:val="bullet"/>
      <w:lvlText w:val=""/>
      <w:lvlJc w:val="left"/>
      <w:pPr>
        <w:ind w:left="3220" w:hanging="360"/>
      </w:pPr>
      <w:rPr>
        <w:rFonts w:ascii="Symbol" w:hAnsi="Symbol" w:hint="default"/>
      </w:rPr>
    </w:lvl>
    <w:lvl w:ilvl="4" w:tplc="0C090003" w:tentative="1">
      <w:start w:val="1"/>
      <w:numFmt w:val="bullet"/>
      <w:lvlText w:val="o"/>
      <w:lvlJc w:val="left"/>
      <w:pPr>
        <w:ind w:left="3940" w:hanging="360"/>
      </w:pPr>
      <w:rPr>
        <w:rFonts w:ascii="Courier New" w:hAnsi="Courier New" w:cs="Courier New" w:hint="default"/>
      </w:rPr>
    </w:lvl>
    <w:lvl w:ilvl="5" w:tplc="0C090005" w:tentative="1">
      <w:start w:val="1"/>
      <w:numFmt w:val="bullet"/>
      <w:lvlText w:val=""/>
      <w:lvlJc w:val="left"/>
      <w:pPr>
        <w:ind w:left="4660" w:hanging="360"/>
      </w:pPr>
      <w:rPr>
        <w:rFonts w:ascii="Wingdings" w:hAnsi="Wingdings" w:hint="default"/>
      </w:rPr>
    </w:lvl>
    <w:lvl w:ilvl="6" w:tplc="0C090001" w:tentative="1">
      <w:start w:val="1"/>
      <w:numFmt w:val="bullet"/>
      <w:lvlText w:val=""/>
      <w:lvlJc w:val="left"/>
      <w:pPr>
        <w:ind w:left="5380" w:hanging="360"/>
      </w:pPr>
      <w:rPr>
        <w:rFonts w:ascii="Symbol" w:hAnsi="Symbol" w:hint="default"/>
      </w:rPr>
    </w:lvl>
    <w:lvl w:ilvl="7" w:tplc="0C090003" w:tentative="1">
      <w:start w:val="1"/>
      <w:numFmt w:val="bullet"/>
      <w:lvlText w:val="o"/>
      <w:lvlJc w:val="left"/>
      <w:pPr>
        <w:ind w:left="6100" w:hanging="360"/>
      </w:pPr>
      <w:rPr>
        <w:rFonts w:ascii="Courier New" w:hAnsi="Courier New" w:cs="Courier New" w:hint="default"/>
      </w:rPr>
    </w:lvl>
    <w:lvl w:ilvl="8" w:tplc="0C090005" w:tentative="1">
      <w:start w:val="1"/>
      <w:numFmt w:val="bullet"/>
      <w:lvlText w:val=""/>
      <w:lvlJc w:val="left"/>
      <w:pPr>
        <w:ind w:left="6820" w:hanging="360"/>
      </w:pPr>
      <w:rPr>
        <w:rFonts w:ascii="Wingdings" w:hAnsi="Wingdings" w:hint="default"/>
      </w:rPr>
    </w:lvl>
  </w:abstractNum>
  <w:abstractNum w:abstractNumId="24">
    <w:nsid w:val="51F74561"/>
    <w:multiLevelType w:val="singleLevel"/>
    <w:tmpl w:val="ED98921A"/>
    <w:lvl w:ilvl="0">
      <w:start w:val="1"/>
      <w:numFmt w:val="decimal"/>
      <w:lvlText w:val="%1."/>
      <w:legacy w:legacy="1" w:legacySpace="0" w:legacyIndent="340"/>
      <w:lvlJc w:val="left"/>
      <w:pPr>
        <w:ind w:left="340" w:hanging="340"/>
      </w:pPr>
    </w:lvl>
  </w:abstractNum>
  <w:abstractNum w:abstractNumId="25">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26">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27">
    <w:nsid w:val="55532592"/>
    <w:multiLevelType w:val="singleLevel"/>
    <w:tmpl w:val="AD60D3B8"/>
    <w:lvl w:ilvl="0">
      <w:start w:val="1"/>
      <w:numFmt w:val="lowerLetter"/>
      <w:lvlText w:val="(%1)"/>
      <w:legacy w:legacy="1" w:legacySpace="0" w:legacyIndent="340"/>
      <w:lvlJc w:val="left"/>
      <w:pPr>
        <w:ind w:left="680" w:hanging="340"/>
      </w:pPr>
    </w:lvl>
  </w:abstractNum>
  <w:abstractNum w:abstractNumId="28">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29">
    <w:nsid w:val="58A04AF2"/>
    <w:multiLevelType w:val="singleLevel"/>
    <w:tmpl w:val="E9806908"/>
    <w:lvl w:ilvl="0">
      <w:start w:val="1"/>
      <w:numFmt w:val="lowerRoman"/>
      <w:lvlText w:val="(%1)"/>
      <w:legacy w:legacy="1" w:legacySpace="0" w:legacyIndent="340"/>
      <w:lvlJc w:val="left"/>
      <w:pPr>
        <w:ind w:left="1134" w:hanging="340"/>
      </w:pPr>
    </w:lvl>
  </w:abstractNum>
  <w:abstractNum w:abstractNumId="30">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31">
    <w:nsid w:val="5A096576"/>
    <w:multiLevelType w:val="singleLevel"/>
    <w:tmpl w:val="ED98921A"/>
    <w:lvl w:ilvl="0">
      <w:start w:val="1"/>
      <w:numFmt w:val="decimal"/>
      <w:lvlText w:val="%1."/>
      <w:legacy w:legacy="1" w:legacySpace="0" w:legacyIndent="340"/>
      <w:lvlJc w:val="left"/>
      <w:pPr>
        <w:ind w:left="340" w:hanging="340"/>
      </w:pPr>
    </w:lvl>
  </w:abstractNum>
  <w:abstractNum w:abstractNumId="32">
    <w:nsid w:val="5BB56A48"/>
    <w:multiLevelType w:val="multilevel"/>
    <w:tmpl w:val="6D248CEA"/>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794"/>
        </w:tabs>
        <w:ind w:left="794" w:hanging="454"/>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nsid w:val="60055F7F"/>
    <w:multiLevelType w:val="singleLevel"/>
    <w:tmpl w:val="ED98921A"/>
    <w:lvl w:ilvl="0">
      <w:start w:val="1"/>
      <w:numFmt w:val="decimal"/>
      <w:lvlText w:val="%1."/>
      <w:legacy w:legacy="1" w:legacySpace="0" w:legacyIndent="340"/>
      <w:lvlJc w:val="left"/>
      <w:pPr>
        <w:ind w:left="340" w:hanging="340"/>
      </w:pPr>
    </w:lvl>
  </w:abstractNum>
  <w:abstractNum w:abstractNumId="34">
    <w:nsid w:val="608E741E"/>
    <w:multiLevelType w:val="singleLevel"/>
    <w:tmpl w:val="ED98921A"/>
    <w:lvl w:ilvl="0">
      <w:start w:val="1"/>
      <w:numFmt w:val="decimal"/>
      <w:lvlText w:val="%1."/>
      <w:legacy w:legacy="1" w:legacySpace="0" w:legacyIndent="340"/>
      <w:lvlJc w:val="left"/>
      <w:pPr>
        <w:ind w:left="340" w:hanging="340"/>
      </w:pPr>
    </w:lvl>
  </w:abstractNum>
  <w:abstractNum w:abstractNumId="35">
    <w:nsid w:val="61320C1E"/>
    <w:multiLevelType w:val="singleLevel"/>
    <w:tmpl w:val="C444122C"/>
    <w:lvl w:ilvl="0">
      <w:start w:val="1"/>
      <w:numFmt w:val="decimal"/>
      <w:lvlText w:val="%1."/>
      <w:legacy w:legacy="1" w:legacySpace="0" w:legacyIndent="284"/>
      <w:lvlJc w:val="left"/>
      <w:pPr>
        <w:ind w:left="284" w:hanging="284"/>
      </w:pPr>
    </w:lvl>
  </w:abstractNum>
  <w:abstractNum w:abstractNumId="36">
    <w:nsid w:val="627154D2"/>
    <w:multiLevelType w:val="singleLevel"/>
    <w:tmpl w:val="AD60D3B8"/>
    <w:lvl w:ilvl="0">
      <w:start w:val="1"/>
      <w:numFmt w:val="lowerLetter"/>
      <w:lvlText w:val="(%1)"/>
      <w:legacy w:legacy="1" w:legacySpace="0" w:legacyIndent="340"/>
      <w:lvlJc w:val="left"/>
      <w:pPr>
        <w:ind w:left="680" w:hanging="340"/>
      </w:pPr>
    </w:lvl>
  </w:abstractNum>
  <w:abstractNum w:abstractNumId="37">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38">
    <w:nsid w:val="67806EB5"/>
    <w:multiLevelType w:val="singleLevel"/>
    <w:tmpl w:val="AD60D3B8"/>
    <w:lvl w:ilvl="0">
      <w:start w:val="1"/>
      <w:numFmt w:val="lowerLetter"/>
      <w:lvlText w:val="(%1)"/>
      <w:legacy w:legacy="1" w:legacySpace="0" w:legacyIndent="340"/>
      <w:lvlJc w:val="left"/>
      <w:pPr>
        <w:ind w:left="680" w:hanging="340"/>
      </w:pPr>
    </w:lvl>
  </w:abstractNum>
  <w:abstractNum w:abstractNumId="39">
    <w:nsid w:val="707E6FEC"/>
    <w:multiLevelType w:val="singleLevel"/>
    <w:tmpl w:val="E9806908"/>
    <w:lvl w:ilvl="0">
      <w:start w:val="1"/>
      <w:numFmt w:val="lowerRoman"/>
      <w:lvlText w:val="(%1)"/>
      <w:legacy w:legacy="1" w:legacySpace="0" w:legacyIndent="340"/>
      <w:lvlJc w:val="left"/>
      <w:pPr>
        <w:ind w:left="1134" w:hanging="340"/>
      </w:pPr>
    </w:lvl>
  </w:abstractNum>
  <w:abstractNum w:abstractNumId="40">
    <w:nsid w:val="746E6DCF"/>
    <w:multiLevelType w:val="multilevel"/>
    <w:tmpl w:val="8E3050E6"/>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794"/>
        </w:tabs>
        <w:ind w:left="794" w:hanging="454"/>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1">
    <w:nsid w:val="74E25280"/>
    <w:multiLevelType w:val="singleLevel"/>
    <w:tmpl w:val="AD60D3B8"/>
    <w:lvl w:ilvl="0">
      <w:start w:val="1"/>
      <w:numFmt w:val="lowerLetter"/>
      <w:lvlText w:val="(%1)"/>
      <w:legacy w:legacy="1" w:legacySpace="0" w:legacyIndent="340"/>
      <w:lvlJc w:val="left"/>
      <w:pPr>
        <w:ind w:left="680" w:hanging="340"/>
      </w:pPr>
    </w:lvl>
  </w:abstractNum>
  <w:abstractNum w:abstractNumId="42">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43">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abstractNum w:abstractNumId="44">
    <w:nsid w:val="7F5B19CF"/>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20"/>
  </w:num>
  <w:num w:numId="2">
    <w:abstractNumId w:val="10"/>
  </w:num>
  <w:num w:numId="3">
    <w:abstractNumId w:val="42"/>
  </w:num>
  <w:num w:numId="4">
    <w:abstractNumId w:val="7"/>
  </w:num>
  <w:num w:numId="5">
    <w:abstractNumId w:val="5"/>
  </w:num>
  <w:num w:numId="6">
    <w:abstractNumId w:val="25"/>
  </w:num>
  <w:num w:numId="7">
    <w:abstractNumId w:val="3"/>
  </w:num>
  <w:num w:numId="8">
    <w:abstractNumId w:val="9"/>
  </w:num>
  <w:num w:numId="9">
    <w:abstractNumId w:val="2"/>
  </w:num>
  <w:num w:numId="10">
    <w:abstractNumId w:val="37"/>
  </w:num>
  <w:num w:numId="11">
    <w:abstractNumId w:val="4"/>
  </w:num>
  <w:num w:numId="12">
    <w:abstractNumId w:val="1"/>
  </w:num>
  <w:num w:numId="13">
    <w:abstractNumId w:val="0"/>
  </w:num>
  <w:num w:numId="14">
    <w:abstractNumId w:val="28"/>
  </w:num>
  <w:num w:numId="15">
    <w:abstractNumId w:val="43"/>
  </w:num>
  <w:num w:numId="16">
    <w:abstractNumId w:val="17"/>
  </w:num>
  <w:num w:numId="17">
    <w:abstractNumId w:val="16"/>
  </w:num>
  <w:num w:numId="18">
    <w:abstractNumId w:val="26"/>
  </w:num>
  <w:num w:numId="19">
    <w:abstractNumId w:val="12"/>
  </w:num>
  <w:num w:numId="20">
    <w:abstractNumId w:val="34"/>
  </w:num>
  <w:num w:numId="21">
    <w:abstractNumId w:val="36"/>
  </w:num>
  <w:num w:numId="22">
    <w:abstractNumId w:val="24"/>
  </w:num>
  <w:num w:numId="23">
    <w:abstractNumId w:val="27"/>
  </w:num>
  <w:num w:numId="24">
    <w:abstractNumId w:val="29"/>
  </w:num>
  <w:num w:numId="25">
    <w:abstractNumId w:val="41"/>
  </w:num>
  <w:num w:numId="26">
    <w:abstractNumId w:val="33"/>
  </w:num>
  <w:num w:numId="27">
    <w:abstractNumId w:val="38"/>
  </w:num>
  <w:num w:numId="28">
    <w:abstractNumId w:val="39"/>
  </w:num>
  <w:num w:numId="29">
    <w:abstractNumId w:val="31"/>
  </w:num>
  <w:num w:numId="30">
    <w:abstractNumId w:val="21"/>
  </w:num>
  <w:num w:numId="31">
    <w:abstractNumId w:val="44"/>
  </w:num>
  <w:num w:numId="32">
    <w:abstractNumId w:val="15"/>
  </w:num>
  <w:num w:numId="33">
    <w:abstractNumId w:val="8"/>
  </w:num>
  <w:num w:numId="34">
    <w:abstractNumId w:val="18"/>
  </w:num>
  <w:num w:numId="35">
    <w:abstractNumId w:val="40"/>
  </w:num>
  <w:num w:numId="36">
    <w:abstractNumId w:val="32"/>
  </w:num>
  <w:num w:numId="37">
    <w:abstractNumId w:val="13"/>
  </w:num>
  <w:num w:numId="38">
    <w:abstractNumId w:val="35"/>
  </w:num>
  <w:num w:numId="39">
    <w:abstractNumId w:val="14"/>
  </w:num>
  <w:num w:numId="40">
    <w:abstractNumId w:val="17"/>
  </w:num>
  <w:num w:numId="41">
    <w:abstractNumId w:val="9"/>
  </w:num>
  <w:num w:numId="42">
    <w:abstractNumId w:val="23"/>
  </w:num>
  <w:num w:numId="43">
    <w:abstractNumId w:val="6"/>
    <w:lvlOverride w:ilvl="0">
      <w:lvl w:ilvl="0">
        <w:start w:val="1"/>
        <w:numFmt w:val="bullet"/>
        <w:lvlText w:val=""/>
        <w:legacy w:legacy="1" w:legacySpace="0" w:legacyIndent="340"/>
        <w:lvlJc w:val="left"/>
        <w:pPr>
          <w:ind w:left="340" w:hanging="340"/>
        </w:pPr>
        <w:rPr>
          <w:rFonts w:ascii="Symbol" w:hAnsi="Symbol" w:hint="default"/>
          <w:sz w:val="18"/>
        </w:rPr>
      </w:lvl>
    </w:lvlOverride>
  </w:num>
  <w:num w:numId="44">
    <w:abstractNumId w:val="11"/>
  </w:num>
  <w:num w:numId="45">
    <w:abstractNumId w:val="19"/>
  </w:num>
  <w:num w:numId="46">
    <w:abstractNumId w:val="22"/>
  </w:num>
  <w:num w:numId="47">
    <w:abstractNumId w:val="10"/>
  </w:num>
  <w:num w:numId="48">
    <w:abstractNumId w:val="30"/>
  </w:num>
  <w:num w:numId="4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2928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FindingOptions" w:val="1"/>
    <w:docVar w:name="RecOptions" w:val="111"/>
    <w:docVar w:name="ShortChapterTitle" w:val="Factors influencing life chances"/>
    <w:docVar w:name="ShortReportTitle" w:val="Deep and persistent disadvantage"/>
  </w:docVars>
  <w:rsids>
    <w:rsidRoot w:val="003546EF"/>
    <w:rsid w:val="00000801"/>
    <w:rsid w:val="00001ABF"/>
    <w:rsid w:val="00003E29"/>
    <w:rsid w:val="0000775C"/>
    <w:rsid w:val="00010763"/>
    <w:rsid w:val="0001757E"/>
    <w:rsid w:val="00020E8A"/>
    <w:rsid w:val="000227D5"/>
    <w:rsid w:val="000245AA"/>
    <w:rsid w:val="000256DF"/>
    <w:rsid w:val="000268BB"/>
    <w:rsid w:val="00027F2B"/>
    <w:rsid w:val="00034782"/>
    <w:rsid w:val="0003664B"/>
    <w:rsid w:val="000408DF"/>
    <w:rsid w:val="00040ACF"/>
    <w:rsid w:val="0004111F"/>
    <w:rsid w:val="00045D55"/>
    <w:rsid w:val="00050C73"/>
    <w:rsid w:val="000546DD"/>
    <w:rsid w:val="00056442"/>
    <w:rsid w:val="000565B3"/>
    <w:rsid w:val="000567C6"/>
    <w:rsid w:val="0005776B"/>
    <w:rsid w:val="00060D0F"/>
    <w:rsid w:val="0006158B"/>
    <w:rsid w:val="0006337A"/>
    <w:rsid w:val="0007150B"/>
    <w:rsid w:val="00073460"/>
    <w:rsid w:val="00073974"/>
    <w:rsid w:val="00073D34"/>
    <w:rsid w:val="000741C7"/>
    <w:rsid w:val="00076456"/>
    <w:rsid w:val="00076535"/>
    <w:rsid w:val="00085E09"/>
    <w:rsid w:val="000862B9"/>
    <w:rsid w:val="000865EE"/>
    <w:rsid w:val="00086737"/>
    <w:rsid w:val="000938F5"/>
    <w:rsid w:val="00093F47"/>
    <w:rsid w:val="00096E55"/>
    <w:rsid w:val="000A06BA"/>
    <w:rsid w:val="000A3D1A"/>
    <w:rsid w:val="000A3E01"/>
    <w:rsid w:val="000A4F30"/>
    <w:rsid w:val="000A783B"/>
    <w:rsid w:val="000B3F19"/>
    <w:rsid w:val="000B3F5C"/>
    <w:rsid w:val="000B5B1C"/>
    <w:rsid w:val="000B601B"/>
    <w:rsid w:val="000B6166"/>
    <w:rsid w:val="000B75B6"/>
    <w:rsid w:val="000B7C0B"/>
    <w:rsid w:val="000C207E"/>
    <w:rsid w:val="000C3A9C"/>
    <w:rsid w:val="000C58D7"/>
    <w:rsid w:val="000D00CB"/>
    <w:rsid w:val="000D5215"/>
    <w:rsid w:val="000E13A8"/>
    <w:rsid w:val="000E164E"/>
    <w:rsid w:val="000E2658"/>
    <w:rsid w:val="000F0035"/>
    <w:rsid w:val="000F420B"/>
    <w:rsid w:val="000F47A8"/>
    <w:rsid w:val="000F6083"/>
    <w:rsid w:val="00102886"/>
    <w:rsid w:val="0010512E"/>
    <w:rsid w:val="00107597"/>
    <w:rsid w:val="00110116"/>
    <w:rsid w:val="001113FF"/>
    <w:rsid w:val="0011597D"/>
    <w:rsid w:val="001172F7"/>
    <w:rsid w:val="00120072"/>
    <w:rsid w:val="001225BD"/>
    <w:rsid w:val="00124E42"/>
    <w:rsid w:val="00126EB8"/>
    <w:rsid w:val="001274D4"/>
    <w:rsid w:val="00127EC0"/>
    <w:rsid w:val="00135043"/>
    <w:rsid w:val="00136296"/>
    <w:rsid w:val="001363AA"/>
    <w:rsid w:val="001372BC"/>
    <w:rsid w:val="0014132E"/>
    <w:rsid w:val="00141766"/>
    <w:rsid w:val="00142EA5"/>
    <w:rsid w:val="00143344"/>
    <w:rsid w:val="001459D9"/>
    <w:rsid w:val="0014768E"/>
    <w:rsid w:val="00156154"/>
    <w:rsid w:val="00160AE5"/>
    <w:rsid w:val="00161DDF"/>
    <w:rsid w:val="00170DEE"/>
    <w:rsid w:val="001712E3"/>
    <w:rsid w:val="00171D69"/>
    <w:rsid w:val="00174A18"/>
    <w:rsid w:val="0017540F"/>
    <w:rsid w:val="00176742"/>
    <w:rsid w:val="00180621"/>
    <w:rsid w:val="00183778"/>
    <w:rsid w:val="00183E82"/>
    <w:rsid w:val="00185CC8"/>
    <w:rsid w:val="0018695D"/>
    <w:rsid w:val="001878BB"/>
    <w:rsid w:val="00191AE0"/>
    <w:rsid w:val="0019293B"/>
    <w:rsid w:val="00192BCE"/>
    <w:rsid w:val="0019741B"/>
    <w:rsid w:val="00197EA5"/>
    <w:rsid w:val="001A4893"/>
    <w:rsid w:val="001A582E"/>
    <w:rsid w:val="001A6B6F"/>
    <w:rsid w:val="001B6F0B"/>
    <w:rsid w:val="001C0865"/>
    <w:rsid w:val="001C1CCA"/>
    <w:rsid w:val="001C3ABA"/>
    <w:rsid w:val="001C6536"/>
    <w:rsid w:val="001C7CCE"/>
    <w:rsid w:val="001D087C"/>
    <w:rsid w:val="001D133E"/>
    <w:rsid w:val="001D20CF"/>
    <w:rsid w:val="001D49ED"/>
    <w:rsid w:val="001D714D"/>
    <w:rsid w:val="001E3187"/>
    <w:rsid w:val="001E486B"/>
    <w:rsid w:val="001E5A68"/>
    <w:rsid w:val="001E7BE8"/>
    <w:rsid w:val="001E7DA7"/>
    <w:rsid w:val="001F0248"/>
    <w:rsid w:val="001F0BE6"/>
    <w:rsid w:val="001F1C20"/>
    <w:rsid w:val="001F3180"/>
    <w:rsid w:val="001F3EB3"/>
    <w:rsid w:val="001F4F86"/>
    <w:rsid w:val="00202C2C"/>
    <w:rsid w:val="00203AC9"/>
    <w:rsid w:val="002064AC"/>
    <w:rsid w:val="00206927"/>
    <w:rsid w:val="00207B14"/>
    <w:rsid w:val="002135AB"/>
    <w:rsid w:val="002144BE"/>
    <w:rsid w:val="00214715"/>
    <w:rsid w:val="002166C6"/>
    <w:rsid w:val="002237F6"/>
    <w:rsid w:val="00224E0C"/>
    <w:rsid w:val="00225A37"/>
    <w:rsid w:val="002267B2"/>
    <w:rsid w:val="00231980"/>
    <w:rsid w:val="00232E62"/>
    <w:rsid w:val="00232E87"/>
    <w:rsid w:val="002356B4"/>
    <w:rsid w:val="002419B0"/>
    <w:rsid w:val="00241CEB"/>
    <w:rsid w:val="00242279"/>
    <w:rsid w:val="0024381C"/>
    <w:rsid w:val="00245710"/>
    <w:rsid w:val="00245870"/>
    <w:rsid w:val="00245922"/>
    <w:rsid w:val="00245C82"/>
    <w:rsid w:val="00247F8C"/>
    <w:rsid w:val="0025103C"/>
    <w:rsid w:val="00252B58"/>
    <w:rsid w:val="002531AB"/>
    <w:rsid w:val="002548A0"/>
    <w:rsid w:val="00263EA5"/>
    <w:rsid w:val="00265C37"/>
    <w:rsid w:val="002671EC"/>
    <w:rsid w:val="00267303"/>
    <w:rsid w:val="00267507"/>
    <w:rsid w:val="002710A2"/>
    <w:rsid w:val="00271B3D"/>
    <w:rsid w:val="00273767"/>
    <w:rsid w:val="00274300"/>
    <w:rsid w:val="00275C1C"/>
    <w:rsid w:val="002760E3"/>
    <w:rsid w:val="00276DE3"/>
    <w:rsid w:val="00282465"/>
    <w:rsid w:val="00283449"/>
    <w:rsid w:val="00285E1C"/>
    <w:rsid w:val="00285ED0"/>
    <w:rsid w:val="00286945"/>
    <w:rsid w:val="00287EC3"/>
    <w:rsid w:val="002905EF"/>
    <w:rsid w:val="00291B40"/>
    <w:rsid w:val="00292953"/>
    <w:rsid w:val="00295255"/>
    <w:rsid w:val="0029572B"/>
    <w:rsid w:val="002959C5"/>
    <w:rsid w:val="0029797B"/>
    <w:rsid w:val="002A3328"/>
    <w:rsid w:val="002A5940"/>
    <w:rsid w:val="002A664A"/>
    <w:rsid w:val="002A7F7F"/>
    <w:rsid w:val="002B26CD"/>
    <w:rsid w:val="002B4008"/>
    <w:rsid w:val="002B6D05"/>
    <w:rsid w:val="002B7FC4"/>
    <w:rsid w:val="002C0089"/>
    <w:rsid w:val="002C0F87"/>
    <w:rsid w:val="002C26BB"/>
    <w:rsid w:val="002C3F62"/>
    <w:rsid w:val="002C5578"/>
    <w:rsid w:val="002C70F5"/>
    <w:rsid w:val="002D0E8E"/>
    <w:rsid w:val="002D1136"/>
    <w:rsid w:val="002D6C54"/>
    <w:rsid w:val="002E04DE"/>
    <w:rsid w:val="002E0EC3"/>
    <w:rsid w:val="002E67FA"/>
    <w:rsid w:val="002F0DB7"/>
    <w:rsid w:val="002F1715"/>
    <w:rsid w:val="002F224A"/>
    <w:rsid w:val="002F6BAB"/>
    <w:rsid w:val="002F77BB"/>
    <w:rsid w:val="0030006F"/>
    <w:rsid w:val="003010BA"/>
    <w:rsid w:val="00301189"/>
    <w:rsid w:val="00305655"/>
    <w:rsid w:val="00306D46"/>
    <w:rsid w:val="00315C10"/>
    <w:rsid w:val="00320D11"/>
    <w:rsid w:val="00323E09"/>
    <w:rsid w:val="0032527D"/>
    <w:rsid w:val="00327CEE"/>
    <w:rsid w:val="00330A63"/>
    <w:rsid w:val="00333932"/>
    <w:rsid w:val="00334E62"/>
    <w:rsid w:val="00335F90"/>
    <w:rsid w:val="00340D50"/>
    <w:rsid w:val="00342091"/>
    <w:rsid w:val="003518AA"/>
    <w:rsid w:val="00352165"/>
    <w:rsid w:val="00352AFA"/>
    <w:rsid w:val="00353182"/>
    <w:rsid w:val="003546EF"/>
    <w:rsid w:val="0035532A"/>
    <w:rsid w:val="003565D9"/>
    <w:rsid w:val="003602E1"/>
    <w:rsid w:val="00364BEF"/>
    <w:rsid w:val="0037026F"/>
    <w:rsid w:val="00370F82"/>
    <w:rsid w:val="00371240"/>
    <w:rsid w:val="00374731"/>
    <w:rsid w:val="00376E59"/>
    <w:rsid w:val="003775CA"/>
    <w:rsid w:val="0038390C"/>
    <w:rsid w:val="00384CB3"/>
    <w:rsid w:val="003919F9"/>
    <w:rsid w:val="0039260C"/>
    <w:rsid w:val="00392F4A"/>
    <w:rsid w:val="003961C1"/>
    <w:rsid w:val="003A0339"/>
    <w:rsid w:val="003A0E15"/>
    <w:rsid w:val="003A3503"/>
    <w:rsid w:val="003A3528"/>
    <w:rsid w:val="003A7889"/>
    <w:rsid w:val="003B2AD5"/>
    <w:rsid w:val="003B2C6A"/>
    <w:rsid w:val="003B356D"/>
    <w:rsid w:val="003B4BE6"/>
    <w:rsid w:val="003B5A3D"/>
    <w:rsid w:val="003B6AF7"/>
    <w:rsid w:val="003B7F97"/>
    <w:rsid w:val="003C04A0"/>
    <w:rsid w:val="003C154C"/>
    <w:rsid w:val="003C28B4"/>
    <w:rsid w:val="003C2C61"/>
    <w:rsid w:val="003C2EA4"/>
    <w:rsid w:val="003C38B5"/>
    <w:rsid w:val="003C5C78"/>
    <w:rsid w:val="003C5D99"/>
    <w:rsid w:val="003D0A0D"/>
    <w:rsid w:val="003D1A1F"/>
    <w:rsid w:val="003D5D66"/>
    <w:rsid w:val="003D7D8D"/>
    <w:rsid w:val="003E00AB"/>
    <w:rsid w:val="003E2F59"/>
    <w:rsid w:val="003E5448"/>
    <w:rsid w:val="003F0789"/>
    <w:rsid w:val="003F115D"/>
    <w:rsid w:val="003F15FC"/>
    <w:rsid w:val="003F1FE3"/>
    <w:rsid w:val="003F3D7E"/>
    <w:rsid w:val="003F4AEC"/>
    <w:rsid w:val="00400B4E"/>
    <w:rsid w:val="00401882"/>
    <w:rsid w:val="00404AB8"/>
    <w:rsid w:val="004070E4"/>
    <w:rsid w:val="004100C8"/>
    <w:rsid w:val="004110F5"/>
    <w:rsid w:val="0041119F"/>
    <w:rsid w:val="00411D57"/>
    <w:rsid w:val="00411DBD"/>
    <w:rsid w:val="004128E3"/>
    <w:rsid w:val="00412ACE"/>
    <w:rsid w:val="00414507"/>
    <w:rsid w:val="004174BF"/>
    <w:rsid w:val="00426343"/>
    <w:rsid w:val="00431249"/>
    <w:rsid w:val="004339CC"/>
    <w:rsid w:val="004344B1"/>
    <w:rsid w:val="00434C19"/>
    <w:rsid w:val="00435D71"/>
    <w:rsid w:val="004400C3"/>
    <w:rsid w:val="00441357"/>
    <w:rsid w:val="004419A3"/>
    <w:rsid w:val="00441AA4"/>
    <w:rsid w:val="00442A92"/>
    <w:rsid w:val="00442DAE"/>
    <w:rsid w:val="00443D0F"/>
    <w:rsid w:val="00445BDA"/>
    <w:rsid w:val="00447387"/>
    <w:rsid w:val="00450220"/>
    <w:rsid w:val="00450810"/>
    <w:rsid w:val="0045146E"/>
    <w:rsid w:val="00453A4E"/>
    <w:rsid w:val="0046047B"/>
    <w:rsid w:val="00462B1F"/>
    <w:rsid w:val="00466882"/>
    <w:rsid w:val="0047061E"/>
    <w:rsid w:val="0047495E"/>
    <w:rsid w:val="00477144"/>
    <w:rsid w:val="004838C9"/>
    <w:rsid w:val="0048563A"/>
    <w:rsid w:val="00485DE8"/>
    <w:rsid w:val="00487955"/>
    <w:rsid w:val="004904E6"/>
    <w:rsid w:val="004905ED"/>
    <w:rsid w:val="00491380"/>
    <w:rsid w:val="00492705"/>
    <w:rsid w:val="0049459F"/>
    <w:rsid w:val="00495209"/>
    <w:rsid w:val="004A2A19"/>
    <w:rsid w:val="004A3360"/>
    <w:rsid w:val="004A38DD"/>
    <w:rsid w:val="004A4352"/>
    <w:rsid w:val="004A4462"/>
    <w:rsid w:val="004A6335"/>
    <w:rsid w:val="004A67F6"/>
    <w:rsid w:val="004B2809"/>
    <w:rsid w:val="004B3C8B"/>
    <w:rsid w:val="004B43AE"/>
    <w:rsid w:val="004B44E6"/>
    <w:rsid w:val="004B4753"/>
    <w:rsid w:val="004B5BE8"/>
    <w:rsid w:val="004B755F"/>
    <w:rsid w:val="004C30ED"/>
    <w:rsid w:val="004C3ED7"/>
    <w:rsid w:val="004D0556"/>
    <w:rsid w:val="004D16EC"/>
    <w:rsid w:val="004D1B1C"/>
    <w:rsid w:val="004D26DE"/>
    <w:rsid w:val="004D51C5"/>
    <w:rsid w:val="004D5675"/>
    <w:rsid w:val="004E4B5F"/>
    <w:rsid w:val="004E4E08"/>
    <w:rsid w:val="004F1C55"/>
    <w:rsid w:val="004F32C1"/>
    <w:rsid w:val="004F47C8"/>
    <w:rsid w:val="004F5997"/>
    <w:rsid w:val="004F79F7"/>
    <w:rsid w:val="00500DD3"/>
    <w:rsid w:val="0050193A"/>
    <w:rsid w:val="00502B26"/>
    <w:rsid w:val="00504137"/>
    <w:rsid w:val="00504F9C"/>
    <w:rsid w:val="0051010C"/>
    <w:rsid w:val="0051144F"/>
    <w:rsid w:val="00511687"/>
    <w:rsid w:val="00514789"/>
    <w:rsid w:val="00520E28"/>
    <w:rsid w:val="005228D8"/>
    <w:rsid w:val="00523639"/>
    <w:rsid w:val="00526A3F"/>
    <w:rsid w:val="00531E27"/>
    <w:rsid w:val="00531F37"/>
    <w:rsid w:val="00531FE5"/>
    <w:rsid w:val="00533902"/>
    <w:rsid w:val="005359FE"/>
    <w:rsid w:val="005402FA"/>
    <w:rsid w:val="00541BA2"/>
    <w:rsid w:val="00541E0F"/>
    <w:rsid w:val="005433C7"/>
    <w:rsid w:val="00545213"/>
    <w:rsid w:val="00547A1E"/>
    <w:rsid w:val="005609BA"/>
    <w:rsid w:val="00560BEC"/>
    <w:rsid w:val="00561C65"/>
    <w:rsid w:val="00563292"/>
    <w:rsid w:val="00567F46"/>
    <w:rsid w:val="0057595E"/>
    <w:rsid w:val="00580AEB"/>
    <w:rsid w:val="00580BF8"/>
    <w:rsid w:val="00581D82"/>
    <w:rsid w:val="0058398A"/>
    <w:rsid w:val="00583C39"/>
    <w:rsid w:val="0058447B"/>
    <w:rsid w:val="00584B3C"/>
    <w:rsid w:val="00587F28"/>
    <w:rsid w:val="00590679"/>
    <w:rsid w:val="005909CF"/>
    <w:rsid w:val="00591E71"/>
    <w:rsid w:val="00594666"/>
    <w:rsid w:val="005A0D41"/>
    <w:rsid w:val="005A70FD"/>
    <w:rsid w:val="005A728F"/>
    <w:rsid w:val="005B06F8"/>
    <w:rsid w:val="005B1E59"/>
    <w:rsid w:val="005B472E"/>
    <w:rsid w:val="005B494B"/>
    <w:rsid w:val="005C1959"/>
    <w:rsid w:val="005C1CD4"/>
    <w:rsid w:val="005C38E7"/>
    <w:rsid w:val="005D2280"/>
    <w:rsid w:val="005D61ED"/>
    <w:rsid w:val="005D77F3"/>
    <w:rsid w:val="005E14F4"/>
    <w:rsid w:val="005E3B35"/>
    <w:rsid w:val="005E3C46"/>
    <w:rsid w:val="005E4C1E"/>
    <w:rsid w:val="005E7BC8"/>
    <w:rsid w:val="005F0636"/>
    <w:rsid w:val="005F08D8"/>
    <w:rsid w:val="005F581A"/>
    <w:rsid w:val="005F6EEE"/>
    <w:rsid w:val="005F77C1"/>
    <w:rsid w:val="00601594"/>
    <w:rsid w:val="00601648"/>
    <w:rsid w:val="00602F67"/>
    <w:rsid w:val="00605BDA"/>
    <w:rsid w:val="00605F2C"/>
    <w:rsid w:val="00607775"/>
    <w:rsid w:val="00607BF1"/>
    <w:rsid w:val="00610263"/>
    <w:rsid w:val="00615E7B"/>
    <w:rsid w:val="00620286"/>
    <w:rsid w:val="00622593"/>
    <w:rsid w:val="00623D39"/>
    <w:rsid w:val="00624885"/>
    <w:rsid w:val="00624CE8"/>
    <w:rsid w:val="00627639"/>
    <w:rsid w:val="00630AA8"/>
    <w:rsid w:val="00630D4D"/>
    <w:rsid w:val="00630FE1"/>
    <w:rsid w:val="00632A74"/>
    <w:rsid w:val="00636A6D"/>
    <w:rsid w:val="006371C4"/>
    <w:rsid w:val="00640F85"/>
    <w:rsid w:val="00646890"/>
    <w:rsid w:val="006479C5"/>
    <w:rsid w:val="006502D7"/>
    <w:rsid w:val="00650C94"/>
    <w:rsid w:val="00652A30"/>
    <w:rsid w:val="00656553"/>
    <w:rsid w:val="00657C33"/>
    <w:rsid w:val="00662813"/>
    <w:rsid w:val="00663026"/>
    <w:rsid w:val="0066483C"/>
    <w:rsid w:val="00665A09"/>
    <w:rsid w:val="00666A30"/>
    <w:rsid w:val="0067235F"/>
    <w:rsid w:val="006724FC"/>
    <w:rsid w:val="006734D3"/>
    <w:rsid w:val="0068085D"/>
    <w:rsid w:val="0068276C"/>
    <w:rsid w:val="00684DBA"/>
    <w:rsid w:val="00685C49"/>
    <w:rsid w:val="00687D37"/>
    <w:rsid w:val="0069235C"/>
    <w:rsid w:val="00694B4C"/>
    <w:rsid w:val="006A17C1"/>
    <w:rsid w:val="006A1E71"/>
    <w:rsid w:val="006A404F"/>
    <w:rsid w:val="006A4655"/>
    <w:rsid w:val="006A4C80"/>
    <w:rsid w:val="006B2B3C"/>
    <w:rsid w:val="006B2F65"/>
    <w:rsid w:val="006C158A"/>
    <w:rsid w:val="006C1D81"/>
    <w:rsid w:val="006C3D00"/>
    <w:rsid w:val="006C7038"/>
    <w:rsid w:val="006D075A"/>
    <w:rsid w:val="006D1F4A"/>
    <w:rsid w:val="006D2DB7"/>
    <w:rsid w:val="006D489F"/>
    <w:rsid w:val="006D5385"/>
    <w:rsid w:val="006D6F68"/>
    <w:rsid w:val="006E0314"/>
    <w:rsid w:val="006E0F12"/>
    <w:rsid w:val="006E2500"/>
    <w:rsid w:val="006E4B70"/>
    <w:rsid w:val="006E5FED"/>
    <w:rsid w:val="006E62C6"/>
    <w:rsid w:val="006E73EF"/>
    <w:rsid w:val="006F163C"/>
    <w:rsid w:val="006F218C"/>
    <w:rsid w:val="006F2BEC"/>
    <w:rsid w:val="006F320E"/>
    <w:rsid w:val="006F414B"/>
    <w:rsid w:val="006F6490"/>
    <w:rsid w:val="006F6EAD"/>
    <w:rsid w:val="00707054"/>
    <w:rsid w:val="0070774D"/>
    <w:rsid w:val="00711183"/>
    <w:rsid w:val="00711CB6"/>
    <w:rsid w:val="0071364B"/>
    <w:rsid w:val="00714D4D"/>
    <w:rsid w:val="007203D4"/>
    <w:rsid w:val="0072070E"/>
    <w:rsid w:val="00725384"/>
    <w:rsid w:val="007329A4"/>
    <w:rsid w:val="00732C26"/>
    <w:rsid w:val="00733350"/>
    <w:rsid w:val="0073515E"/>
    <w:rsid w:val="00735B45"/>
    <w:rsid w:val="007421D9"/>
    <w:rsid w:val="007429C1"/>
    <w:rsid w:val="00744123"/>
    <w:rsid w:val="00744D60"/>
    <w:rsid w:val="00746825"/>
    <w:rsid w:val="00752523"/>
    <w:rsid w:val="00752CEE"/>
    <w:rsid w:val="0075380E"/>
    <w:rsid w:val="00754228"/>
    <w:rsid w:val="00754C5D"/>
    <w:rsid w:val="007556FD"/>
    <w:rsid w:val="00756B58"/>
    <w:rsid w:val="007604BB"/>
    <w:rsid w:val="00761E9E"/>
    <w:rsid w:val="00762DC0"/>
    <w:rsid w:val="007643D3"/>
    <w:rsid w:val="00764828"/>
    <w:rsid w:val="0076551C"/>
    <w:rsid w:val="00770573"/>
    <w:rsid w:val="00771BC6"/>
    <w:rsid w:val="00772B69"/>
    <w:rsid w:val="00776869"/>
    <w:rsid w:val="00784E0B"/>
    <w:rsid w:val="00785232"/>
    <w:rsid w:val="00786EDD"/>
    <w:rsid w:val="00791F09"/>
    <w:rsid w:val="00792697"/>
    <w:rsid w:val="007926E1"/>
    <w:rsid w:val="007930BD"/>
    <w:rsid w:val="00794326"/>
    <w:rsid w:val="00794B53"/>
    <w:rsid w:val="00795016"/>
    <w:rsid w:val="0079771C"/>
    <w:rsid w:val="007A082E"/>
    <w:rsid w:val="007A21EB"/>
    <w:rsid w:val="007A4BB9"/>
    <w:rsid w:val="007A7522"/>
    <w:rsid w:val="007B0148"/>
    <w:rsid w:val="007B030C"/>
    <w:rsid w:val="007B0884"/>
    <w:rsid w:val="007B1A93"/>
    <w:rsid w:val="007B1FA5"/>
    <w:rsid w:val="007B42E0"/>
    <w:rsid w:val="007B69FA"/>
    <w:rsid w:val="007C18E2"/>
    <w:rsid w:val="007C18E6"/>
    <w:rsid w:val="007C3440"/>
    <w:rsid w:val="007C36C9"/>
    <w:rsid w:val="007C66FE"/>
    <w:rsid w:val="007D047A"/>
    <w:rsid w:val="007D23E0"/>
    <w:rsid w:val="007D318A"/>
    <w:rsid w:val="007D3D0A"/>
    <w:rsid w:val="007D583D"/>
    <w:rsid w:val="007D59D0"/>
    <w:rsid w:val="007D6401"/>
    <w:rsid w:val="007E01E4"/>
    <w:rsid w:val="007E1C2A"/>
    <w:rsid w:val="007E1E64"/>
    <w:rsid w:val="007E2D41"/>
    <w:rsid w:val="007E7D84"/>
    <w:rsid w:val="007F5017"/>
    <w:rsid w:val="007F56CF"/>
    <w:rsid w:val="007F690E"/>
    <w:rsid w:val="007F7107"/>
    <w:rsid w:val="007F728E"/>
    <w:rsid w:val="00800D4C"/>
    <w:rsid w:val="00801C8E"/>
    <w:rsid w:val="00801F3B"/>
    <w:rsid w:val="00803B4F"/>
    <w:rsid w:val="00805B3D"/>
    <w:rsid w:val="0081030F"/>
    <w:rsid w:val="00810380"/>
    <w:rsid w:val="00814489"/>
    <w:rsid w:val="008149D5"/>
    <w:rsid w:val="0082087D"/>
    <w:rsid w:val="008213FE"/>
    <w:rsid w:val="00821EC0"/>
    <w:rsid w:val="00821ED7"/>
    <w:rsid w:val="00835713"/>
    <w:rsid w:val="00835771"/>
    <w:rsid w:val="00842128"/>
    <w:rsid w:val="00842933"/>
    <w:rsid w:val="00843E09"/>
    <w:rsid w:val="008468EF"/>
    <w:rsid w:val="00846AE4"/>
    <w:rsid w:val="0084734B"/>
    <w:rsid w:val="00850389"/>
    <w:rsid w:val="00851764"/>
    <w:rsid w:val="00852203"/>
    <w:rsid w:val="0085341C"/>
    <w:rsid w:val="008547EB"/>
    <w:rsid w:val="00854E56"/>
    <w:rsid w:val="008563B5"/>
    <w:rsid w:val="008602E9"/>
    <w:rsid w:val="0086082C"/>
    <w:rsid w:val="008610BC"/>
    <w:rsid w:val="00861430"/>
    <w:rsid w:val="00864296"/>
    <w:rsid w:val="008646C2"/>
    <w:rsid w:val="00864ADC"/>
    <w:rsid w:val="008665C8"/>
    <w:rsid w:val="008715FA"/>
    <w:rsid w:val="00871E99"/>
    <w:rsid w:val="00873032"/>
    <w:rsid w:val="00875714"/>
    <w:rsid w:val="0087758A"/>
    <w:rsid w:val="00877D9C"/>
    <w:rsid w:val="00880153"/>
    <w:rsid w:val="00880F97"/>
    <w:rsid w:val="0088133A"/>
    <w:rsid w:val="00882634"/>
    <w:rsid w:val="00886610"/>
    <w:rsid w:val="00887425"/>
    <w:rsid w:val="0089285E"/>
    <w:rsid w:val="00894350"/>
    <w:rsid w:val="0089436C"/>
    <w:rsid w:val="00894761"/>
    <w:rsid w:val="00896058"/>
    <w:rsid w:val="008A32BA"/>
    <w:rsid w:val="008A5652"/>
    <w:rsid w:val="008A5CB5"/>
    <w:rsid w:val="008B27D0"/>
    <w:rsid w:val="008B5032"/>
    <w:rsid w:val="008C416D"/>
    <w:rsid w:val="008C46A8"/>
    <w:rsid w:val="008C6EF0"/>
    <w:rsid w:val="008D365C"/>
    <w:rsid w:val="008D690E"/>
    <w:rsid w:val="008E0B14"/>
    <w:rsid w:val="008E28C4"/>
    <w:rsid w:val="008E5277"/>
    <w:rsid w:val="008E6E9D"/>
    <w:rsid w:val="008E7121"/>
    <w:rsid w:val="008E7FDD"/>
    <w:rsid w:val="008F0965"/>
    <w:rsid w:val="008F57DA"/>
    <w:rsid w:val="008F7E39"/>
    <w:rsid w:val="009014FB"/>
    <w:rsid w:val="00901722"/>
    <w:rsid w:val="009018C5"/>
    <w:rsid w:val="009030BF"/>
    <w:rsid w:val="00905C18"/>
    <w:rsid w:val="009100D6"/>
    <w:rsid w:val="0091032F"/>
    <w:rsid w:val="00910C41"/>
    <w:rsid w:val="00910E85"/>
    <w:rsid w:val="009131A7"/>
    <w:rsid w:val="0091435C"/>
    <w:rsid w:val="00914368"/>
    <w:rsid w:val="009250A4"/>
    <w:rsid w:val="00926091"/>
    <w:rsid w:val="009260EE"/>
    <w:rsid w:val="00931076"/>
    <w:rsid w:val="00932D36"/>
    <w:rsid w:val="009345D9"/>
    <w:rsid w:val="00934B15"/>
    <w:rsid w:val="00937E3B"/>
    <w:rsid w:val="00940C87"/>
    <w:rsid w:val="00942B62"/>
    <w:rsid w:val="009459EA"/>
    <w:rsid w:val="00947593"/>
    <w:rsid w:val="00950A63"/>
    <w:rsid w:val="009530D9"/>
    <w:rsid w:val="0095323B"/>
    <w:rsid w:val="00956A0C"/>
    <w:rsid w:val="00956A4D"/>
    <w:rsid w:val="00956BD9"/>
    <w:rsid w:val="00956EF4"/>
    <w:rsid w:val="009606F3"/>
    <w:rsid w:val="009614F9"/>
    <w:rsid w:val="00962489"/>
    <w:rsid w:val="00962B71"/>
    <w:rsid w:val="00962C72"/>
    <w:rsid w:val="009633C5"/>
    <w:rsid w:val="0096587C"/>
    <w:rsid w:val="0096682E"/>
    <w:rsid w:val="009671D1"/>
    <w:rsid w:val="0097429C"/>
    <w:rsid w:val="00974E5F"/>
    <w:rsid w:val="00976543"/>
    <w:rsid w:val="009852CE"/>
    <w:rsid w:val="00986901"/>
    <w:rsid w:val="00990C2C"/>
    <w:rsid w:val="00991479"/>
    <w:rsid w:val="0099676A"/>
    <w:rsid w:val="0099755B"/>
    <w:rsid w:val="009A0F63"/>
    <w:rsid w:val="009A3377"/>
    <w:rsid w:val="009A5C11"/>
    <w:rsid w:val="009A7870"/>
    <w:rsid w:val="009A7EF9"/>
    <w:rsid w:val="009B3132"/>
    <w:rsid w:val="009B4AAD"/>
    <w:rsid w:val="009C00D3"/>
    <w:rsid w:val="009C0B77"/>
    <w:rsid w:val="009D7954"/>
    <w:rsid w:val="009E1844"/>
    <w:rsid w:val="009E1FD0"/>
    <w:rsid w:val="009E2A04"/>
    <w:rsid w:val="009E3288"/>
    <w:rsid w:val="009E62C3"/>
    <w:rsid w:val="009E6D29"/>
    <w:rsid w:val="009E7CA8"/>
    <w:rsid w:val="009F0D1B"/>
    <w:rsid w:val="009F4D4C"/>
    <w:rsid w:val="009F4F09"/>
    <w:rsid w:val="009F696D"/>
    <w:rsid w:val="009F6BC6"/>
    <w:rsid w:val="00A00E1D"/>
    <w:rsid w:val="00A01E9B"/>
    <w:rsid w:val="00A020FF"/>
    <w:rsid w:val="00A10120"/>
    <w:rsid w:val="00A108B8"/>
    <w:rsid w:val="00A16538"/>
    <w:rsid w:val="00A16F83"/>
    <w:rsid w:val="00A17328"/>
    <w:rsid w:val="00A17FE4"/>
    <w:rsid w:val="00A21AAC"/>
    <w:rsid w:val="00A2387D"/>
    <w:rsid w:val="00A23A20"/>
    <w:rsid w:val="00A23C41"/>
    <w:rsid w:val="00A247EE"/>
    <w:rsid w:val="00A24D27"/>
    <w:rsid w:val="00A268B9"/>
    <w:rsid w:val="00A2703A"/>
    <w:rsid w:val="00A3302D"/>
    <w:rsid w:val="00A33DFF"/>
    <w:rsid w:val="00A35115"/>
    <w:rsid w:val="00A35193"/>
    <w:rsid w:val="00A35B91"/>
    <w:rsid w:val="00A35E24"/>
    <w:rsid w:val="00A36D9A"/>
    <w:rsid w:val="00A36F6F"/>
    <w:rsid w:val="00A3799D"/>
    <w:rsid w:val="00A40F1C"/>
    <w:rsid w:val="00A42467"/>
    <w:rsid w:val="00A4297C"/>
    <w:rsid w:val="00A452AC"/>
    <w:rsid w:val="00A46243"/>
    <w:rsid w:val="00A50DDE"/>
    <w:rsid w:val="00A51EAE"/>
    <w:rsid w:val="00A53B3F"/>
    <w:rsid w:val="00A54FFD"/>
    <w:rsid w:val="00A554AB"/>
    <w:rsid w:val="00A56653"/>
    <w:rsid w:val="00A57062"/>
    <w:rsid w:val="00A61D8D"/>
    <w:rsid w:val="00A626E3"/>
    <w:rsid w:val="00A65594"/>
    <w:rsid w:val="00A65678"/>
    <w:rsid w:val="00A706BD"/>
    <w:rsid w:val="00A72A1F"/>
    <w:rsid w:val="00A7765F"/>
    <w:rsid w:val="00A86A03"/>
    <w:rsid w:val="00A924E4"/>
    <w:rsid w:val="00A92B53"/>
    <w:rsid w:val="00A93FDD"/>
    <w:rsid w:val="00A94FA6"/>
    <w:rsid w:val="00A97A2A"/>
    <w:rsid w:val="00AA34B7"/>
    <w:rsid w:val="00AA4883"/>
    <w:rsid w:val="00AA49A0"/>
    <w:rsid w:val="00AA6710"/>
    <w:rsid w:val="00AA6750"/>
    <w:rsid w:val="00AB0681"/>
    <w:rsid w:val="00AB0923"/>
    <w:rsid w:val="00AB0A9F"/>
    <w:rsid w:val="00AB115D"/>
    <w:rsid w:val="00AB151D"/>
    <w:rsid w:val="00AB16D0"/>
    <w:rsid w:val="00AB3429"/>
    <w:rsid w:val="00AB3457"/>
    <w:rsid w:val="00AB58F6"/>
    <w:rsid w:val="00AB5B5F"/>
    <w:rsid w:val="00AB6588"/>
    <w:rsid w:val="00AB7537"/>
    <w:rsid w:val="00AC31BC"/>
    <w:rsid w:val="00AC631C"/>
    <w:rsid w:val="00AC6929"/>
    <w:rsid w:val="00AD520B"/>
    <w:rsid w:val="00AD5231"/>
    <w:rsid w:val="00AD5A66"/>
    <w:rsid w:val="00AE017B"/>
    <w:rsid w:val="00AE082C"/>
    <w:rsid w:val="00AE2873"/>
    <w:rsid w:val="00AF16EB"/>
    <w:rsid w:val="00AF171A"/>
    <w:rsid w:val="00AF6544"/>
    <w:rsid w:val="00B00BDA"/>
    <w:rsid w:val="00B019C2"/>
    <w:rsid w:val="00B02A76"/>
    <w:rsid w:val="00B03E8F"/>
    <w:rsid w:val="00B046C5"/>
    <w:rsid w:val="00B056DB"/>
    <w:rsid w:val="00B06E61"/>
    <w:rsid w:val="00B1227B"/>
    <w:rsid w:val="00B12BAE"/>
    <w:rsid w:val="00B1301B"/>
    <w:rsid w:val="00B134AE"/>
    <w:rsid w:val="00B15DB1"/>
    <w:rsid w:val="00B21B20"/>
    <w:rsid w:val="00B227A6"/>
    <w:rsid w:val="00B26012"/>
    <w:rsid w:val="00B27008"/>
    <w:rsid w:val="00B3114D"/>
    <w:rsid w:val="00B31225"/>
    <w:rsid w:val="00B3595C"/>
    <w:rsid w:val="00B37BB2"/>
    <w:rsid w:val="00B400C5"/>
    <w:rsid w:val="00B40269"/>
    <w:rsid w:val="00B425C3"/>
    <w:rsid w:val="00B435FA"/>
    <w:rsid w:val="00B440AD"/>
    <w:rsid w:val="00B4588D"/>
    <w:rsid w:val="00B45999"/>
    <w:rsid w:val="00B53E7E"/>
    <w:rsid w:val="00B56B44"/>
    <w:rsid w:val="00B615AB"/>
    <w:rsid w:val="00B617E4"/>
    <w:rsid w:val="00B6342E"/>
    <w:rsid w:val="00B65E23"/>
    <w:rsid w:val="00B674B1"/>
    <w:rsid w:val="00B7113F"/>
    <w:rsid w:val="00B73F4C"/>
    <w:rsid w:val="00B741F4"/>
    <w:rsid w:val="00B7449A"/>
    <w:rsid w:val="00B76B12"/>
    <w:rsid w:val="00B84867"/>
    <w:rsid w:val="00B921D8"/>
    <w:rsid w:val="00B92836"/>
    <w:rsid w:val="00B93C60"/>
    <w:rsid w:val="00B944FC"/>
    <w:rsid w:val="00B96100"/>
    <w:rsid w:val="00BA2043"/>
    <w:rsid w:val="00BA2C17"/>
    <w:rsid w:val="00BA2C36"/>
    <w:rsid w:val="00BA36DD"/>
    <w:rsid w:val="00BA38D9"/>
    <w:rsid w:val="00BA4345"/>
    <w:rsid w:val="00BA68CB"/>
    <w:rsid w:val="00BA6F1C"/>
    <w:rsid w:val="00BA73B6"/>
    <w:rsid w:val="00BA7C12"/>
    <w:rsid w:val="00BA7E27"/>
    <w:rsid w:val="00BB0E2F"/>
    <w:rsid w:val="00BB2603"/>
    <w:rsid w:val="00BB4FCD"/>
    <w:rsid w:val="00BB5537"/>
    <w:rsid w:val="00BB5BB9"/>
    <w:rsid w:val="00BC04E9"/>
    <w:rsid w:val="00BC4C21"/>
    <w:rsid w:val="00BC53A2"/>
    <w:rsid w:val="00BD07A6"/>
    <w:rsid w:val="00BD13EA"/>
    <w:rsid w:val="00BD2DB7"/>
    <w:rsid w:val="00BD5FBB"/>
    <w:rsid w:val="00BD6A33"/>
    <w:rsid w:val="00BD6E4D"/>
    <w:rsid w:val="00BE0B80"/>
    <w:rsid w:val="00BE2F7D"/>
    <w:rsid w:val="00BE3808"/>
    <w:rsid w:val="00BE449A"/>
    <w:rsid w:val="00BE78D7"/>
    <w:rsid w:val="00BF0CD1"/>
    <w:rsid w:val="00BF47D6"/>
    <w:rsid w:val="00BF6F89"/>
    <w:rsid w:val="00C011A2"/>
    <w:rsid w:val="00C02703"/>
    <w:rsid w:val="00C0473D"/>
    <w:rsid w:val="00C062E9"/>
    <w:rsid w:val="00C06FDC"/>
    <w:rsid w:val="00C07B64"/>
    <w:rsid w:val="00C13123"/>
    <w:rsid w:val="00C13638"/>
    <w:rsid w:val="00C13721"/>
    <w:rsid w:val="00C14FE4"/>
    <w:rsid w:val="00C16C7A"/>
    <w:rsid w:val="00C16C94"/>
    <w:rsid w:val="00C170C1"/>
    <w:rsid w:val="00C17E7D"/>
    <w:rsid w:val="00C23DC8"/>
    <w:rsid w:val="00C279DF"/>
    <w:rsid w:val="00C3066D"/>
    <w:rsid w:val="00C33741"/>
    <w:rsid w:val="00C3380A"/>
    <w:rsid w:val="00C374C1"/>
    <w:rsid w:val="00C405B4"/>
    <w:rsid w:val="00C406A2"/>
    <w:rsid w:val="00C410CB"/>
    <w:rsid w:val="00C41B40"/>
    <w:rsid w:val="00C4429C"/>
    <w:rsid w:val="00C50296"/>
    <w:rsid w:val="00C505A7"/>
    <w:rsid w:val="00C51CFC"/>
    <w:rsid w:val="00C52416"/>
    <w:rsid w:val="00C53134"/>
    <w:rsid w:val="00C543F4"/>
    <w:rsid w:val="00C54B23"/>
    <w:rsid w:val="00C6291C"/>
    <w:rsid w:val="00C62A23"/>
    <w:rsid w:val="00C62D4A"/>
    <w:rsid w:val="00C633CB"/>
    <w:rsid w:val="00C65DBC"/>
    <w:rsid w:val="00C71037"/>
    <w:rsid w:val="00C718CA"/>
    <w:rsid w:val="00C71918"/>
    <w:rsid w:val="00C72A43"/>
    <w:rsid w:val="00C72F07"/>
    <w:rsid w:val="00C7368B"/>
    <w:rsid w:val="00C736B7"/>
    <w:rsid w:val="00C767AE"/>
    <w:rsid w:val="00C76F07"/>
    <w:rsid w:val="00C77ABD"/>
    <w:rsid w:val="00C81659"/>
    <w:rsid w:val="00C81D4A"/>
    <w:rsid w:val="00C827D6"/>
    <w:rsid w:val="00C829D1"/>
    <w:rsid w:val="00C8682E"/>
    <w:rsid w:val="00C8762C"/>
    <w:rsid w:val="00C92821"/>
    <w:rsid w:val="00C94390"/>
    <w:rsid w:val="00C9613A"/>
    <w:rsid w:val="00C9776E"/>
    <w:rsid w:val="00CA00F9"/>
    <w:rsid w:val="00CA1561"/>
    <w:rsid w:val="00CA2961"/>
    <w:rsid w:val="00CA5A21"/>
    <w:rsid w:val="00CB0D1B"/>
    <w:rsid w:val="00CB2C77"/>
    <w:rsid w:val="00CB50D7"/>
    <w:rsid w:val="00CB673B"/>
    <w:rsid w:val="00CB7177"/>
    <w:rsid w:val="00CB758D"/>
    <w:rsid w:val="00CC1998"/>
    <w:rsid w:val="00CC4946"/>
    <w:rsid w:val="00CD5CFC"/>
    <w:rsid w:val="00CE0F95"/>
    <w:rsid w:val="00CE1B71"/>
    <w:rsid w:val="00CE4482"/>
    <w:rsid w:val="00CE7D08"/>
    <w:rsid w:val="00CF033A"/>
    <w:rsid w:val="00CF541F"/>
    <w:rsid w:val="00CF57D3"/>
    <w:rsid w:val="00D03C83"/>
    <w:rsid w:val="00D03E2F"/>
    <w:rsid w:val="00D04304"/>
    <w:rsid w:val="00D079A8"/>
    <w:rsid w:val="00D104A9"/>
    <w:rsid w:val="00D15570"/>
    <w:rsid w:val="00D16010"/>
    <w:rsid w:val="00D16397"/>
    <w:rsid w:val="00D16990"/>
    <w:rsid w:val="00D25B36"/>
    <w:rsid w:val="00D270A4"/>
    <w:rsid w:val="00D31FE9"/>
    <w:rsid w:val="00D32770"/>
    <w:rsid w:val="00D33904"/>
    <w:rsid w:val="00D340EC"/>
    <w:rsid w:val="00D34603"/>
    <w:rsid w:val="00D34E1B"/>
    <w:rsid w:val="00D35D9F"/>
    <w:rsid w:val="00D3735E"/>
    <w:rsid w:val="00D376BA"/>
    <w:rsid w:val="00D40280"/>
    <w:rsid w:val="00D454A1"/>
    <w:rsid w:val="00D45634"/>
    <w:rsid w:val="00D5033B"/>
    <w:rsid w:val="00D5084E"/>
    <w:rsid w:val="00D51792"/>
    <w:rsid w:val="00D5347B"/>
    <w:rsid w:val="00D553A0"/>
    <w:rsid w:val="00D5568A"/>
    <w:rsid w:val="00D564BA"/>
    <w:rsid w:val="00D61AFF"/>
    <w:rsid w:val="00D63209"/>
    <w:rsid w:val="00D63D73"/>
    <w:rsid w:val="00D63EDF"/>
    <w:rsid w:val="00D64452"/>
    <w:rsid w:val="00D6532E"/>
    <w:rsid w:val="00D66E1E"/>
    <w:rsid w:val="00D7182D"/>
    <w:rsid w:val="00D71A09"/>
    <w:rsid w:val="00D71BFE"/>
    <w:rsid w:val="00D72E88"/>
    <w:rsid w:val="00D74502"/>
    <w:rsid w:val="00D74F79"/>
    <w:rsid w:val="00D75722"/>
    <w:rsid w:val="00D7791E"/>
    <w:rsid w:val="00D809C3"/>
    <w:rsid w:val="00D80CF5"/>
    <w:rsid w:val="00D81239"/>
    <w:rsid w:val="00D83725"/>
    <w:rsid w:val="00D84678"/>
    <w:rsid w:val="00D8656C"/>
    <w:rsid w:val="00D90556"/>
    <w:rsid w:val="00D94B23"/>
    <w:rsid w:val="00D9684C"/>
    <w:rsid w:val="00DA060D"/>
    <w:rsid w:val="00DA06B9"/>
    <w:rsid w:val="00DA3809"/>
    <w:rsid w:val="00DA4BB3"/>
    <w:rsid w:val="00DA5BBA"/>
    <w:rsid w:val="00DA5BFD"/>
    <w:rsid w:val="00DA7952"/>
    <w:rsid w:val="00DA7A8A"/>
    <w:rsid w:val="00DB0E7D"/>
    <w:rsid w:val="00DB160D"/>
    <w:rsid w:val="00DB26D2"/>
    <w:rsid w:val="00DB67C9"/>
    <w:rsid w:val="00DC0C95"/>
    <w:rsid w:val="00DC2D89"/>
    <w:rsid w:val="00DC2D92"/>
    <w:rsid w:val="00DC64BA"/>
    <w:rsid w:val="00DD249A"/>
    <w:rsid w:val="00DD6580"/>
    <w:rsid w:val="00DE0504"/>
    <w:rsid w:val="00DE099F"/>
    <w:rsid w:val="00DE1089"/>
    <w:rsid w:val="00DE35D9"/>
    <w:rsid w:val="00DE5F36"/>
    <w:rsid w:val="00DF26B3"/>
    <w:rsid w:val="00DF2D52"/>
    <w:rsid w:val="00DF38D4"/>
    <w:rsid w:val="00DF5640"/>
    <w:rsid w:val="00DF58EF"/>
    <w:rsid w:val="00DF67AC"/>
    <w:rsid w:val="00E00FA3"/>
    <w:rsid w:val="00E01975"/>
    <w:rsid w:val="00E02246"/>
    <w:rsid w:val="00E105DD"/>
    <w:rsid w:val="00E10F04"/>
    <w:rsid w:val="00E15129"/>
    <w:rsid w:val="00E1653C"/>
    <w:rsid w:val="00E17C72"/>
    <w:rsid w:val="00E21FC6"/>
    <w:rsid w:val="00E236A3"/>
    <w:rsid w:val="00E32113"/>
    <w:rsid w:val="00E33342"/>
    <w:rsid w:val="00E35236"/>
    <w:rsid w:val="00E42265"/>
    <w:rsid w:val="00E4245C"/>
    <w:rsid w:val="00E431A9"/>
    <w:rsid w:val="00E529CA"/>
    <w:rsid w:val="00E53876"/>
    <w:rsid w:val="00E55FA4"/>
    <w:rsid w:val="00E56A0F"/>
    <w:rsid w:val="00E63EF4"/>
    <w:rsid w:val="00E655F4"/>
    <w:rsid w:val="00E669E2"/>
    <w:rsid w:val="00E66C36"/>
    <w:rsid w:val="00E729D1"/>
    <w:rsid w:val="00E72E1B"/>
    <w:rsid w:val="00E730D3"/>
    <w:rsid w:val="00E73528"/>
    <w:rsid w:val="00E7589E"/>
    <w:rsid w:val="00E75D15"/>
    <w:rsid w:val="00E76135"/>
    <w:rsid w:val="00E773BD"/>
    <w:rsid w:val="00E82F4F"/>
    <w:rsid w:val="00E844DE"/>
    <w:rsid w:val="00E84DE3"/>
    <w:rsid w:val="00E85E0B"/>
    <w:rsid w:val="00E872E9"/>
    <w:rsid w:val="00E92BFD"/>
    <w:rsid w:val="00E95E71"/>
    <w:rsid w:val="00E967E7"/>
    <w:rsid w:val="00EA1857"/>
    <w:rsid w:val="00EA2F32"/>
    <w:rsid w:val="00EA7B93"/>
    <w:rsid w:val="00EB2BC1"/>
    <w:rsid w:val="00EC1690"/>
    <w:rsid w:val="00EC2844"/>
    <w:rsid w:val="00EC5500"/>
    <w:rsid w:val="00EC59F1"/>
    <w:rsid w:val="00EC6A07"/>
    <w:rsid w:val="00EC7167"/>
    <w:rsid w:val="00ED3378"/>
    <w:rsid w:val="00EE07ED"/>
    <w:rsid w:val="00EE087A"/>
    <w:rsid w:val="00EE1A2B"/>
    <w:rsid w:val="00EE2ACF"/>
    <w:rsid w:val="00EE3C49"/>
    <w:rsid w:val="00EF2A98"/>
    <w:rsid w:val="00EF4992"/>
    <w:rsid w:val="00EF5936"/>
    <w:rsid w:val="00EF622E"/>
    <w:rsid w:val="00EF6C6C"/>
    <w:rsid w:val="00F0085B"/>
    <w:rsid w:val="00F056FC"/>
    <w:rsid w:val="00F07423"/>
    <w:rsid w:val="00F10476"/>
    <w:rsid w:val="00F135D8"/>
    <w:rsid w:val="00F202EB"/>
    <w:rsid w:val="00F2030C"/>
    <w:rsid w:val="00F2651D"/>
    <w:rsid w:val="00F31299"/>
    <w:rsid w:val="00F3534A"/>
    <w:rsid w:val="00F35F91"/>
    <w:rsid w:val="00F40269"/>
    <w:rsid w:val="00F40369"/>
    <w:rsid w:val="00F465DC"/>
    <w:rsid w:val="00F47462"/>
    <w:rsid w:val="00F51609"/>
    <w:rsid w:val="00F51F4D"/>
    <w:rsid w:val="00F52AC5"/>
    <w:rsid w:val="00F53A0A"/>
    <w:rsid w:val="00F6181C"/>
    <w:rsid w:val="00F66316"/>
    <w:rsid w:val="00F669A8"/>
    <w:rsid w:val="00F66BDE"/>
    <w:rsid w:val="00F706E0"/>
    <w:rsid w:val="00F708EC"/>
    <w:rsid w:val="00F70D6B"/>
    <w:rsid w:val="00F71FF0"/>
    <w:rsid w:val="00F728DD"/>
    <w:rsid w:val="00F76BF7"/>
    <w:rsid w:val="00F81006"/>
    <w:rsid w:val="00F81DE5"/>
    <w:rsid w:val="00F820C4"/>
    <w:rsid w:val="00F82395"/>
    <w:rsid w:val="00F82A31"/>
    <w:rsid w:val="00F8465F"/>
    <w:rsid w:val="00F85325"/>
    <w:rsid w:val="00F8648A"/>
    <w:rsid w:val="00F879B4"/>
    <w:rsid w:val="00F9045D"/>
    <w:rsid w:val="00F91275"/>
    <w:rsid w:val="00F94E74"/>
    <w:rsid w:val="00F971B6"/>
    <w:rsid w:val="00F97C46"/>
    <w:rsid w:val="00FA1151"/>
    <w:rsid w:val="00FA7171"/>
    <w:rsid w:val="00FB1179"/>
    <w:rsid w:val="00FB6C4A"/>
    <w:rsid w:val="00FB78D6"/>
    <w:rsid w:val="00FB7932"/>
    <w:rsid w:val="00FC06BF"/>
    <w:rsid w:val="00FC076F"/>
    <w:rsid w:val="00FC3771"/>
    <w:rsid w:val="00FC3F60"/>
    <w:rsid w:val="00FC530D"/>
    <w:rsid w:val="00FC6234"/>
    <w:rsid w:val="00FD0AF9"/>
    <w:rsid w:val="00FD210A"/>
    <w:rsid w:val="00FD22B1"/>
    <w:rsid w:val="00FD37F3"/>
    <w:rsid w:val="00FD380E"/>
    <w:rsid w:val="00FD554A"/>
    <w:rsid w:val="00FE226C"/>
    <w:rsid w:val="00FE5397"/>
    <w:rsid w:val="00FE7377"/>
    <w:rsid w:val="00FF2544"/>
    <w:rsid w:val="00FF283B"/>
    <w:rsid w:val="00FF3F44"/>
    <w:rsid w:val="00FF4484"/>
    <w:rsid w:val="00FF5F8A"/>
    <w:rsid w:val="00FF657B"/>
    <w:rsid w:val="00FF671C"/>
    <w:rsid w:val="00FF74E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286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2" w:qFormat="1"/>
    <w:lsdException w:name="heading 3" w:qFormat="1"/>
    <w:lsdException w:name="heading 4" w:qFormat="1"/>
    <w:lsdException w:name="heading 5" w:qFormat="1"/>
    <w:lsdException w:name="Body Text" w:qFormat="1"/>
    <w:lsdException w:name="Subtitle" w:qFormat="1"/>
    <w:lsdException w:name="Emphasis" w:uiPriority="20" w:qFormat="1"/>
    <w:lsdException w:name="Normal (Web)"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2A664A"/>
    <w:rPr>
      <w:sz w:val="24"/>
      <w:szCs w:val="24"/>
    </w:rPr>
  </w:style>
  <w:style w:type="paragraph" w:styleId="Heading1">
    <w:name w:val="heading 1"/>
    <w:basedOn w:val="BodyText"/>
    <w:next w:val="BodyText"/>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qFormat/>
    <w:rsid w:val="00A17328"/>
    <w:pPr>
      <w:spacing w:before="560" w:line="320" w:lineRule="exact"/>
      <w:ind w:left="0" w:firstLine="0"/>
      <w:outlineLvl w:val="2"/>
    </w:pPr>
    <w:rPr>
      <w:sz w:val="26"/>
    </w:rPr>
  </w:style>
  <w:style w:type="paragraph" w:styleId="Heading4">
    <w:name w:val="heading 4"/>
    <w:basedOn w:val="Heading3"/>
    <w:next w:val="BodyText"/>
    <w:qFormat/>
    <w:rsid w:val="00A17328"/>
    <w:pPr>
      <w:spacing w:before="480"/>
      <w:outlineLvl w:val="3"/>
    </w:pPr>
    <w:rPr>
      <w:b w:val="0"/>
      <w:i/>
      <w:sz w:val="24"/>
    </w:rPr>
  </w:style>
  <w:style w:type="paragraph" w:styleId="Heading5">
    <w:name w:val="heading 5"/>
    <w:basedOn w:val="Heading4"/>
    <w:next w:val="BodyText"/>
    <w:qFormat/>
    <w:rsid w:val="00A17328"/>
    <w:pPr>
      <w:outlineLvl w:val="4"/>
    </w:pPr>
    <w:rPr>
      <w:rFonts w:ascii="Times New Roman" w:hAnsi="Times New Roman"/>
      <w:sz w:val="26"/>
    </w:rPr>
  </w:style>
  <w:style w:type="paragraph" w:styleId="Heading6">
    <w:name w:val="heading 6"/>
    <w:basedOn w:val="BodyText"/>
    <w:next w:val="BodyText"/>
    <w:rsid w:val="00A17328"/>
    <w:pPr>
      <w:spacing w:after="60"/>
      <w:jc w:val="left"/>
      <w:outlineLvl w:val="5"/>
    </w:pPr>
    <w:rPr>
      <w:i/>
      <w:sz w:val="22"/>
    </w:rPr>
  </w:style>
  <w:style w:type="paragraph" w:styleId="Heading7">
    <w:name w:val="heading 7"/>
    <w:basedOn w:val="BodyText"/>
    <w:next w:val="BodyText"/>
    <w:rsid w:val="00A17328"/>
    <w:pPr>
      <w:spacing w:after="60" w:line="240" w:lineRule="auto"/>
      <w:jc w:val="left"/>
      <w:outlineLvl w:val="6"/>
    </w:pPr>
    <w:rPr>
      <w:rFonts w:ascii="Arial" w:hAnsi="Arial"/>
      <w:sz w:val="20"/>
    </w:rPr>
  </w:style>
  <w:style w:type="paragraph" w:styleId="Heading8">
    <w:name w:val="heading 8"/>
    <w:basedOn w:val="BodyText"/>
    <w:next w:val="BodyText"/>
    <w:rsid w:val="00A17328"/>
    <w:pPr>
      <w:spacing w:after="60" w:line="240" w:lineRule="auto"/>
      <w:jc w:val="left"/>
      <w:outlineLvl w:val="7"/>
    </w:pPr>
    <w:rPr>
      <w:rFonts w:ascii="Arial" w:hAnsi="Arial"/>
      <w:i/>
      <w:sz w:val="20"/>
    </w:rPr>
  </w:style>
  <w:style w:type="paragraph" w:styleId="Heading9">
    <w:name w:val="heading 9"/>
    <w:basedOn w:val="BodyText"/>
    <w:next w:val="BodyText"/>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 Char,Body Text Char2 Char Char,Body Text Char Char2 Char Char,Body Text Char1 Char Char Char Char,Body Text Char Char1 Char Char Char Char,Body Text Char Char Char Char Char Char,Body Text Char1 Char2 Char Char,Body Text Char1"/>
    <w:link w:val="BodyTextChar"/>
    <w:qFormat/>
    <w:rsid w:val="009345D9"/>
    <w:pPr>
      <w:spacing w:before="240" w:line="320" w:lineRule="atLeast"/>
      <w:jc w:val="both"/>
    </w:pPr>
    <w:rPr>
      <w:sz w:val="26"/>
    </w:rPr>
  </w:style>
  <w:style w:type="paragraph" w:styleId="Footer">
    <w:name w:val="footer"/>
    <w:basedOn w:val="BodyText"/>
    <w:semiHidden/>
    <w:rsid w:val="00A17328"/>
    <w:pPr>
      <w:spacing w:before="80" w:line="200" w:lineRule="exact"/>
      <w:ind w:right="6"/>
      <w:jc w:val="left"/>
    </w:pPr>
    <w:rPr>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semiHidden/>
    <w:rsid w:val="00C543F4"/>
  </w:style>
  <w:style w:type="paragraph" w:customStyle="1" w:styleId="HeaderOdd">
    <w:name w:val="Header Odd"/>
    <w:basedOn w:val="Header"/>
    <w:semiHidden/>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qFormat/>
    <w:rsid w:val="00A17328"/>
    <w:pPr>
      <w:keepNext/>
      <w:spacing w:before="120" w:line="280" w:lineRule="atLeast"/>
    </w:pPr>
    <w:rPr>
      <w:rFonts w:ascii="Arial" w:hAnsi="Arial"/>
      <w:sz w:val="22"/>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376E59"/>
    <w:pPr>
      <w:keepNext/>
      <w:numPr>
        <w:numId w:val="1"/>
      </w:numPr>
      <w:spacing w:before="60" w:line="280" w:lineRule="atLeast"/>
    </w:pPr>
    <w:rPr>
      <w:rFonts w:ascii="Arial" w:hAnsi="Arial"/>
      <w:sz w:val="22"/>
    </w:rPr>
  </w:style>
  <w:style w:type="paragraph" w:customStyle="1" w:styleId="BoxListBullet2">
    <w:name w:val="Box List Bullet 2"/>
    <w:basedOn w:val="BodyText"/>
    <w:rsid w:val="009F0D1B"/>
    <w:pPr>
      <w:keepNext/>
      <w:numPr>
        <w:numId w:val="47"/>
      </w:numPr>
      <w:spacing w:before="60" w:line="280" w:lineRule="atLeast"/>
    </w:pPr>
    <w:rPr>
      <w:rFonts w:ascii="Arial" w:hAnsi="Arial"/>
      <w:sz w:val="22"/>
    </w:rPr>
  </w:style>
  <w:style w:type="paragraph" w:customStyle="1" w:styleId="BoxListNumber">
    <w:name w:val="Box List Number"/>
    <w:basedOn w:val="BodyText"/>
    <w:rsid w:val="00376E59"/>
    <w:pPr>
      <w:keepNext/>
      <w:numPr>
        <w:numId w:val="39"/>
      </w:numPr>
      <w:spacing w:before="60" w:line="280" w:lineRule="atLeast"/>
    </w:pPr>
    <w:rPr>
      <w:rFonts w:ascii="Arial" w:hAnsi="Arial"/>
      <w:sz w:val="22"/>
    </w:rPr>
  </w:style>
  <w:style w:type="paragraph" w:customStyle="1" w:styleId="BoxListNumber2">
    <w:name w:val="Box List Number 2"/>
    <w:basedOn w:val="BoxListNumber"/>
    <w:rsid w:val="00864ADC"/>
    <w:pPr>
      <w:numPr>
        <w:ilvl w:val="1"/>
      </w:numPr>
    </w:pPr>
  </w:style>
  <w:style w:type="paragraph" w:customStyle="1" w:styleId="BoxQuote">
    <w:name w:val="Box Quote"/>
    <w:basedOn w:val="BodyText"/>
    <w:next w:val="Box"/>
    <w:rsid w:val="00A17328"/>
    <w:pPr>
      <w:keepNext/>
      <w:spacing w:before="60" w:line="260" w:lineRule="exact"/>
      <w:ind w:left="284"/>
    </w:pPr>
    <w:rPr>
      <w:rFonts w:ascii="Arial" w:hAnsi="Arial"/>
      <w:sz w:val="20"/>
    </w:rPr>
  </w:style>
  <w:style w:type="paragraph" w:customStyle="1" w:styleId="Note">
    <w:name w:val="Note"/>
    <w:basedOn w:val="BodyText"/>
    <w:next w:val="BodyText"/>
    <w:rsid w:val="00A17328"/>
    <w:pPr>
      <w:keepLines/>
      <w:spacing w:before="80" w:line="220" w:lineRule="exact"/>
    </w:pPr>
    <w:rPr>
      <w:rFonts w:ascii="Arial" w:hAnsi="Arial"/>
      <w:sz w:val="18"/>
    </w:rPr>
  </w:style>
  <w:style w:type="paragraph" w:customStyle="1" w:styleId="Source">
    <w:name w:val="Source"/>
    <w:basedOn w:val="Note"/>
    <w:next w:val="BodyText"/>
    <w:rsid w:val="00A17328"/>
    <w:pPr>
      <w:spacing w:after="120"/>
    </w:pPr>
  </w:style>
  <w:style w:type="paragraph" w:customStyle="1" w:styleId="BoxSource">
    <w:name w:val="Box Source"/>
    <w:basedOn w:val="Source"/>
    <w:next w:val="BodyText"/>
    <w:rsid w:val="00A17328"/>
    <w:pPr>
      <w:spacing w:before="180" w:after="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sz w:val="26"/>
    </w:rPr>
  </w:style>
  <w:style w:type="paragraph" w:customStyle="1" w:styleId="BoxTitle">
    <w:name w:val="Box Title"/>
    <w:basedOn w:val="Caption"/>
    <w:next w:val="BoxSubtitle"/>
    <w:rsid w:val="00D80CF5"/>
    <w:pPr>
      <w:spacing w:before="120" w:after="0"/>
      <w:ind w:left="1304" w:hanging="1304"/>
    </w:pPr>
    <w:rPr>
      <w:sz w:val="24"/>
    </w:rPr>
  </w:style>
  <w:style w:type="paragraph" w:customStyle="1" w:styleId="BoxSubtitle">
    <w:name w:val="Box Subtitle"/>
    <w:basedOn w:val="BoxTitle"/>
    <w:next w:val="Normal"/>
    <w:rsid w:val="00A17328"/>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A17328"/>
    <w:pPr>
      <w:ind w:left="907"/>
    </w:pPr>
    <w:rPr>
      <w:rFonts w:ascii="Arial" w:hAnsi="Arial"/>
      <w:b/>
      <w:sz w:val="22"/>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
    <w:semiHidden/>
    <w:rsid w:val="00A17328"/>
    <w:pPr>
      <w:spacing w:before="120" w:line="240" w:lineRule="atLeast"/>
      <w:ind w:left="567" w:hanging="567"/>
    </w:pPr>
    <w:rPr>
      <w:sz w:val="20"/>
    </w:rPr>
  </w:style>
  <w:style w:type="paragraph" w:customStyle="1" w:styleId="Continued">
    <w:name w:val="Continued"/>
    <w:basedOn w:val="BoxContinued"/>
    <w:next w:val="BodyText"/>
    <w:rsid w:val="00A17328"/>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D80CF5"/>
    <w:rPr>
      <w:sz w:val="24"/>
    </w:rPr>
  </w:style>
  <w:style w:type="paragraph" w:styleId="Subtitle">
    <w:name w:val="Subtitle"/>
    <w:basedOn w:val="Caption"/>
    <w:link w:val="SubtitleChar"/>
    <w:qFormat/>
    <w:rsid w:val="00A17328"/>
    <w:pPr>
      <w:spacing w:before="0" w:line="200" w:lineRule="exact"/>
      <w:ind w:firstLine="0"/>
    </w:pPr>
    <w:rPr>
      <w:b w:val="0"/>
      <w:sz w:val="20"/>
    </w:rPr>
  </w:style>
  <w:style w:type="paragraph" w:customStyle="1" w:styleId="Finding">
    <w:name w:val="Finding"/>
    <w:basedOn w:val="BodyText"/>
    <w:rsid w:val="001363AA"/>
    <w:pPr>
      <w:keepLines/>
      <w:spacing w:before="180"/>
    </w:pPr>
    <w:rPr>
      <w:i/>
    </w:rPr>
  </w:style>
  <w:style w:type="paragraph" w:customStyle="1" w:styleId="FindingBullet">
    <w:name w:val="Finding Bullet"/>
    <w:basedOn w:val="Finding"/>
    <w:rsid w:val="00AB0681"/>
    <w:pPr>
      <w:numPr>
        <w:numId w:val="3"/>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Normal"/>
    <w:rsid w:val="000F420B"/>
    <w:pPr>
      <w:keepNext/>
      <w:keepLines/>
    </w:pPr>
    <w:rPr>
      <w:caps/>
      <w:sz w:val="20"/>
    </w:rPr>
  </w:style>
  <w:style w:type="paragraph" w:customStyle="1" w:styleId="FindingTitle">
    <w:name w:val="Finding Title"/>
    <w:basedOn w:val="RecTitle"/>
    <w:next w:val="Finding"/>
    <w:rsid w:val="00A17328"/>
    <w:pPr>
      <w:framePr w:wrap="notBeside" w:hAnchor="text"/>
    </w:pPr>
  </w:style>
  <w:style w:type="character" w:styleId="FootnoteReference">
    <w:name w:val="footnote reference"/>
    <w:basedOn w:val="DefaultParagraphFont"/>
    <w:semiHidden/>
    <w:rsid w:val="00A17328"/>
    <w:rPr>
      <w:rFonts w:ascii="Times New Roman" w:hAnsi="Times New Roman"/>
      <w:position w:val="6"/>
      <w:sz w:val="22"/>
      <w:vertAlign w:val="baseline"/>
    </w:rPr>
  </w:style>
  <w:style w:type="paragraph" w:styleId="FootnoteText">
    <w:name w:val="footnote text"/>
    <w:basedOn w:val="BodyText"/>
    <w:rsid w:val="000227D5"/>
    <w:pPr>
      <w:tabs>
        <w:tab w:val="left" w:pos="284"/>
      </w:tabs>
      <w:spacing w:before="80" w:line="260" w:lineRule="exact"/>
      <w:ind w:left="284" w:hanging="284"/>
    </w:pPr>
    <w:rPr>
      <w:sz w:val="22"/>
    </w:rPr>
  </w:style>
  <w:style w:type="paragraph" w:customStyle="1" w:styleId="InformationRequest">
    <w:name w:val="Information Request"/>
    <w:basedOn w:val="Finding"/>
    <w:next w:val="BodyText"/>
    <w:rsid w:val="00A17328"/>
    <w:pPr>
      <w:spacing w:before="360" w:after="120"/>
    </w:pPr>
    <w:rPr>
      <w:rFonts w:ascii="Arial" w:hAnsi="Arial"/>
      <w:sz w:val="24"/>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4"/>
      </w:numPr>
      <w:spacing w:after="140"/>
      <w:jc w:val="both"/>
    </w:pPr>
    <w:rPr>
      <w:rFonts w:ascii="Arial" w:hAnsi="Arial"/>
      <w:sz w:val="24"/>
      <w:lang w:eastAsia="en-US"/>
    </w:rPr>
  </w:style>
  <w:style w:type="paragraph" w:styleId="ListBullet">
    <w:name w:val="List Bullet"/>
    <w:basedOn w:val="BodyText"/>
    <w:rsid w:val="00DB67C9"/>
    <w:pPr>
      <w:numPr>
        <w:numId w:val="6"/>
      </w:numPr>
      <w:spacing w:before="120"/>
    </w:pPr>
  </w:style>
  <w:style w:type="paragraph" w:styleId="ListBullet2">
    <w:name w:val="List Bullet 2"/>
    <w:basedOn w:val="BodyText"/>
    <w:rsid w:val="00DB67C9"/>
    <w:pPr>
      <w:numPr>
        <w:numId w:val="8"/>
      </w:numPr>
      <w:spacing w:before="120"/>
    </w:pPr>
  </w:style>
  <w:style w:type="paragraph" w:styleId="ListBullet3">
    <w:name w:val="List Bullet 3"/>
    <w:basedOn w:val="BodyText"/>
    <w:rsid w:val="00DB67C9"/>
    <w:pPr>
      <w:numPr>
        <w:numId w:val="10"/>
      </w:numPr>
      <w:spacing w:before="120"/>
    </w:pPr>
  </w:style>
  <w:style w:type="paragraph" w:styleId="ListNumber">
    <w:name w:val="List Number"/>
    <w:basedOn w:val="BodyText"/>
    <w:rsid w:val="00864ADC"/>
    <w:pPr>
      <w:numPr>
        <w:numId w:val="32"/>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A17328"/>
    <w:rPr>
      <w:rFonts w:ascii="Arial" w:hAnsi="Arial"/>
      <w:b/>
      <w:position w:val="6"/>
      <w:sz w:val="18"/>
    </w:rPr>
  </w:style>
  <w:style w:type="paragraph" w:customStyle="1" w:styleId="PartDivider">
    <w:name w:val="Part Divider"/>
    <w:basedOn w:val="BodyText"/>
    <w:next w:val="BodyText"/>
    <w:semiHidden/>
    <w:rsid w:val="00A17328"/>
    <w:pPr>
      <w:spacing w:before="0" w:line="40" w:lineRule="exact"/>
      <w:jc w:val="right"/>
    </w:pPr>
    <w:rPr>
      <w:smallCaps/>
      <w:sz w:val="16"/>
    </w:rPr>
  </w:style>
  <w:style w:type="paragraph" w:customStyle="1" w:styleId="PartNumber">
    <w:name w:val="Part Number"/>
    <w:basedOn w:val="BodyText"/>
    <w:next w:val="BodyText"/>
    <w:semiHidden/>
    <w:rsid w:val="00A17328"/>
    <w:pPr>
      <w:spacing w:before="4000" w:line="320" w:lineRule="exact"/>
      <w:ind w:left="6634"/>
      <w:jc w:val="right"/>
    </w:pPr>
    <w:rPr>
      <w:smallCaps/>
      <w:spacing w:val="60"/>
      <w:sz w:val="32"/>
    </w:rPr>
  </w:style>
  <w:style w:type="paragraph" w:customStyle="1" w:styleId="PartTitle">
    <w:name w:val="Part Title"/>
    <w:basedOn w:val="BodyText"/>
    <w:semiHidden/>
    <w:rsid w:val="00A17328"/>
    <w:pPr>
      <w:spacing w:before="160" w:after="1360" w:line="520" w:lineRule="exact"/>
      <w:ind w:right="2381"/>
      <w:jc w:val="right"/>
    </w:pPr>
    <w:rPr>
      <w:smallCaps/>
      <w:sz w:val="52"/>
    </w:rPr>
  </w:style>
  <w:style w:type="paragraph" w:styleId="Quote">
    <w:name w:val="Quote"/>
    <w:basedOn w:val="BodyText"/>
    <w:next w:val="BodyText"/>
    <w:link w:val="QuoteChar"/>
    <w:uiPriority w:val="29"/>
    <w:qFormat/>
    <w:rsid w:val="00A17328"/>
    <w:pPr>
      <w:spacing w:before="120" w:line="280" w:lineRule="exact"/>
      <w:ind w:left="340"/>
    </w:pPr>
    <w:rPr>
      <w:sz w:val="24"/>
    </w:rPr>
  </w:style>
  <w:style w:type="paragraph" w:customStyle="1" w:styleId="QuoteBullet">
    <w:name w:val="Quote Bullet"/>
    <w:basedOn w:val="Quote"/>
    <w:rsid w:val="00323E09"/>
    <w:pPr>
      <w:numPr>
        <w:numId w:val="14"/>
      </w:numPr>
    </w:pPr>
  </w:style>
  <w:style w:type="paragraph" w:customStyle="1" w:styleId="Rec">
    <w:name w:val="Rec"/>
    <w:basedOn w:val="BodyText"/>
    <w:rsid w:val="001363AA"/>
    <w:pPr>
      <w:keepLines/>
      <w:spacing w:before="180"/>
    </w:pPr>
    <w:rPr>
      <w:b/>
      <w:i/>
    </w:rPr>
  </w:style>
  <w:style w:type="paragraph" w:customStyle="1" w:styleId="RecBullet">
    <w:name w:val="Rec Bullet"/>
    <w:basedOn w:val="Rec"/>
    <w:rsid w:val="00323E09"/>
    <w:pPr>
      <w:numPr>
        <w:numId w:val="15"/>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40"/>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sz w:val="24"/>
    </w:rPr>
  </w:style>
  <w:style w:type="paragraph" w:customStyle="1" w:styleId="SideNoteBullet">
    <w:name w:val="Side Note Bullet"/>
    <w:basedOn w:val="SideNote"/>
    <w:next w:val="BodyText"/>
    <w:semiHidden/>
    <w:rsid w:val="00A17328"/>
    <w:pPr>
      <w:framePr w:wrap="around"/>
      <w:numPr>
        <w:numId w:val="1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rsid w:val="00A17328"/>
    <w:pPr>
      <w:keepNext/>
      <w:keepLines/>
      <w:spacing w:before="0" w:after="40" w:line="220" w:lineRule="atLeast"/>
      <w:ind w:left="6" w:right="113"/>
      <w:jc w:val="right"/>
    </w:pPr>
    <w:rPr>
      <w:rFonts w:ascii="Arial" w:hAnsi="Arial"/>
      <w:sz w:val="20"/>
    </w:rPr>
  </w:style>
  <w:style w:type="paragraph" w:customStyle="1" w:styleId="TableBullet">
    <w:name w:val="Table Bullet"/>
    <w:basedOn w:val="TableBodyText"/>
    <w:rsid w:val="00323E09"/>
    <w:pPr>
      <w:numPr>
        <w:numId w:val="18"/>
      </w:numPr>
      <w:jc w:val="left"/>
    </w:pPr>
  </w:style>
  <w:style w:type="paragraph" w:customStyle="1" w:styleId="TableColumnHeading">
    <w:name w:val="Table Column Heading"/>
    <w:basedOn w:val="TableBodyText"/>
    <w:rsid w:val="00A17328"/>
    <w:pPr>
      <w:spacing w:before="80" w:after="80"/>
    </w:pPr>
    <w:rPr>
      <w:i/>
    </w:rPr>
  </w:style>
  <w:style w:type="paragraph" w:styleId="TOC2">
    <w:name w:val="toc 2"/>
    <w:basedOn w:val="BodyText"/>
    <w:semiHidden/>
    <w:rsid w:val="00A17328"/>
    <w:pPr>
      <w:tabs>
        <w:tab w:val="right" w:pos="8789"/>
      </w:tabs>
      <w:ind w:left="510" w:right="851" w:hanging="510"/>
      <w:jc w:val="left"/>
    </w:pPr>
    <w:rPr>
      <w:b/>
    </w:rPr>
  </w:style>
  <w:style w:type="paragraph" w:styleId="TOC3">
    <w:name w:val="toc 3"/>
    <w:basedOn w:val="TOC2"/>
    <w:semiHidden/>
    <w:rsid w:val="00A17328"/>
    <w:pPr>
      <w:spacing w:before="60"/>
      <w:ind w:left="1190" w:hanging="680"/>
    </w:pPr>
    <w:rPr>
      <w:b w:val="0"/>
    </w:r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rsid w:val="00D80CF5"/>
    <w:rPr>
      <w:sz w:val="24"/>
    </w:rPr>
  </w:style>
  <w:style w:type="paragraph" w:customStyle="1" w:styleId="TableUnitsRow">
    <w:name w:val="Table Units Row"/>
    <w:basedOn w:val="TableBodyText"/>
    <w:rsid w:val="00A17328"/>
    <w:pPr>
      <w:spacing w:before="80" w:after="80"/>
    </w:pPr>
  </w:style>
  <w:style w:type="paragraph" w:styleId="TOC1">
    <w:name w:val="toc 1"/>
    <w:basedOn w:val="Normal"/>
    <w:next w:val="TOC2"/>
    <w:semiHidden/>
    <w:rsid w:val="00A17328"/>
    <w:pPr>
      <w:tabs>
        <w:tab w:val="right" w:pos="8789"/>
      </w:tabs>
      <w:spacing w:before="480" w:after="60" w:line="320" w:lineRule="exact"/>
      <w:ind w:left="1191" w:right="851" w:hanging="1191"/>
    </w:pPr>
    <w:rPr>
      <w:b/>
      <w:caps/>
      <w:sz w:val="26"/>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F10476"/>
    <w:rPr>
      <w:rFonts w:ascii="Arial" w:hAnsi="Arial"/>
      <w:szCs w:val="24"/>
    </w:rPr>
  </w:style>
  <w:style w:type="paragraph" w:customStyle="1" w:styleId="BoxListBullet3">
    <w:name w:val="Box List Bullet 3"/>
    <w:basedOn w:val="ListBullet3"/>
    <w:rsid w:val="005402FA"/>
    <w:pPr>
      <w:numPr>
        <w:numId w:val="48"/>
      </w:numPr>
      <w:tabs>
        <w:tab w:val="left" w:pos="907"/>
      </w:tabs>
      <w:spacing w:before="60" w:line="280" w:lineRule="atLeast"/>
      <w:ind w:left="907" w:hanging="340"/>
    </w:pPr>
    <w:rPr>
      <w:rFonts w:ascii="Arial" w:hAnsi="Arial"/>
      <w:sz w:val="22"/>
    </w:rPr>
  </w:style>
  <w:style w:type="character" w:styleId="Emphasis">
    <w:name w:val="Emphasis"/>
    <w:basedOn w:val="DefaultParagraphFont"/>
    <w:uiPriority w:val="20"/>
    <w:qFormat/>
    <w:rsid w:val="00DA5BBA"/>
    <w:rPr>
      <w:i/>
      <w:iCs/>
    </w:rPr>
  </w:style>
  <w:style w:type="paragraph" w:customStyle="1" w:styleId="BoxQuoteBullet">
    <w:name w:val="Box Quote Bullet"/>
    <w:basedOn w:val="BoxQuote"/>
    <w:next w:val="Box"/>
    <w:rsid w:val="00C81D4A"/>
    <w:pPr>
      <w:numPr>
        <w:numId w:val="45"/>
      </w:numPr>
      <w:ind w:left="568" w:hanging="284"/>
    </w:pPr>
  </w:style>
  <w:style w:type="paragraph" w:customStyle="1" w:styleId="InformationRequestBullet">
    <w:name w:val="Information Request Bullet"/>
    <w:basedOn w:val="ListBullet"/>
    <w:next w:val="BodyText"/>
    <w:rsid w:val="00BA7E27"/>
    <w:pPr>
      <w:numPr>
        <w:numId w:val="46"/>
      </w:numPr>
      <w:ind w:left="340" w:hanging="340"/>
    </w:pPr>
    <w:rPr>
      <w:rFonts w:ascii="Arial" w:hAnsi="Arial"/>
      <w:i/>
      <w:sz w:val="24"/>
    </w:rPr>
  </w:style>
  <w:style w:type="paragraph" w:customStyle="1" w:styleId="BoxSpaceBelow">
    <w:name w:val="Box Space Below"/>
    <w:basedOn w:val="Box"/>
    <w:rsid w:val="009E1844"/>
    <w:pPr>
      <w:keepNext w:val="0"/>
      <w:spacing w:before="60" w:after="60" w:line="80" w:lineRule="exact"/>
    </w:pPr>
    <w:rPr>
      <w:sz w:val="14"/>
    </w:rPr>
  </w:style>
  <w:style w:type="character" w:customStyle="1" w:styleId="BodyTextChar">
    <w:name w:val="Body Text Char"/>
    <w:aliases w:val="Body Text Char1 Char Char,Body Text Char2 Char Char Char,Body Text Char Char2 Char Char Char,Body Text Char1 Char Char Char Char Char,Body Text Char Char1 Char Char Char Char Char,Body Text Char Char Char Char Char Char Char"/>
    <w:link w:val="BodyText"/>
    <w:locked/>
    <w:rsid w:val="002A664A"/>
    <w:rPr>
      <w:sz w:val="26"/>
    </w:rPr>
  </w:style>
  <w:style w:type="character" w:customStyle="1" w:styleId="QuoteChar">
    <w:name w:val="Quote Char"/>
    <w:basedOn w:val="DefaultParagraphFont"/>
    <w:link w:val="Quote"/>
    <w:uiPriority w:val="29"/>
    <w:rsid w:val="00E32113"/>
    <w:rPr>
      <w:sz w:val="24"/>
    </w:rPr>
  </w:style>
  <w:style w:type="character" w:styleId="Hyperlink">
    <w:name w:val="Hyperlink"/>
    <w:basedOn w:val="DefaultParagraphFont"/>
    <w:rsid w:val="00241CEB"/>
    <w:rPr>
      <w:color w:val="0000FF" w:themeColor="hyperlink"/>
      <w:u w:val="single"/>
    </w:rPr>
  </w:style>
  <w:style w:type="table" w:styleId="TableGrid">
    <w:name w:val="Table Grid"/>
    <w:basedOn w:val="TableNormal"/>
    <w:rsid w:val="00DA06B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xSpace">
    <w:name w:val="Box Space"/>
    <w:basedOn w:val="BodyText"/>
    <w:rsid w:val="00FF657B"/>
    <w:pPr>
      <w:keepNext/>
      <w:spacing w:before="360" w:line="80" w:lineRule="exact"/>
      <w:jc w:val="left"/>
    </w:pPr>
  </w:style>
  <w:style w:type="paragraph" w:styleId="NormalWeb">
    <w:name w:val="Normal (Web)"/>
    <w:basedOn w:val="Normal"/>
    <w:uiPriority w:val="99"/>
    <w:unhideWhenUsed/>
    <w:rsid w:val="00287EC3"/>
    <w:pPr>
      <w:spacing w:before="100" w:beforeAutospacing="1" w:after="100" w:afterAutospacing="1"/>
    </w:pPr>
  </w:style>
  <w:style w:type="paragraph" w:styleId="CommentSubject">
    <w:name w:val="annotation subject"/>
    <w:basedOn w:val="CommentText"/>
    <w:next w:val="CommentText"/>
    <w:link w:val="CommentSubjectChar"/>
    <w:rsid w:val="00E35236"/>
    <w:pPr>
      <w:spacing w:before="0" w:line="240" w:lineRule="auto"/>
      <w:ind w:left="0" w:firstLine="0"/>
    </w:pPr>
    <w:rPr>
      <w:b/>
      <w:bCs/>
      <w:szCs w:val="20"/>
    </w:rPr>
  </w:style>
  <w:style w:type="character" w:customStyle="1" w:styleId="CommentTextChar">
    <w:name w:val="Comment Text Char"/>
    <w:basedOn w:val="DefaultParagraphFont"/>
    <w:link w:val="CommentText"/>
    <w:semiHidden/>
    <w:rsid w:val="00E35236"/>
    <w:rPr>
      <w:szCs w:val="24"/>
    </w:rPr>
  </w:style>
  <w:style w:type="character" w:customStyle="1" w:styleId="CommentSubjectChar">
    <w:name w:val="Comment Subject Char"/>
    <w:basedOn w:val="CommentTextChar"/>
    <w:link w:val="CommentSubject"/>
    <w:rsid w:val="00E35236"/>
    <w:rPr>
      <w:b/>
      <w:bCs/>
      <w:szCs w:val="24"/>
    </w:rPr>
  </w:style>
  <w:style w:type="paragraph" w:styleId="Revision">
    <w:name w:val="Revision"/>
    <w:hidden/>
    <w:uiPriority w:val="99"/>
    <w:semiHidden/>
    <w:rsid w:val="009F4F09"/>
    <w:rPr>
      <w:sz w:val="24"/>
      <w:szCs w:val="24"/>
    </w:rPr>
  </w:style>
  <w:style w:type="paragraph" w:customStyle="1" w:styleId="Default">
    <w:name w:val="Default"/>
    <w:rsid w:val="00245922"/>
    <w:pPr>
      <w:autoSpaceDE w:val="0"/>
      <w:autoSpaceDN w:val="0"/>
      <w:adjustRightInd w:val="0"/>
    </w:pPr>
    <w:rPr>
      <w:rFonts w:ascii="GGKBMP+TimesNewRoman" w:hAnsi="GGKBMP+TimesNewRoman" w:cs="GGKBMP+TimesNewRoman"/>
      <w:color w:val="000000"/>
      <w:sz w:val="24"/>
      <w:szCs w:val="24"/>
    </w:rPr>
  </w:style>
  <w:style w:type="paragraph" w:customStyle="1" w:styleId="SquareList">
    <w:name w:val="Square List"/>
    <w:basedOn w:val="Default"/>
    <w:next w:val="Default"/>
    <w:uiPriority w:val="99"/>
    <w:rsid w:val="00245922"/>
    <w:rPr>
      <w:rFonts w:cs="Times New Roman"/>
      <w:color w:val="aut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2" w:qFormat="1"/>
    <w:lsdException w:name="heading 3" w:qFormat="1"/>
    <w:lsdException w:name="heading 4" w:qFormat="1"/>
    <w:lsdException w:name="heading 5" w:qFormat="1"/>
    <w:lsdException w:name="Body Text" w:qFormat="1"/>
    <w:lsdException w:name="Subtitle" w:qFormat="1"/>
    <w:lsdException w:name="Emphasis" w:uiPriority="20" w:qFormat="1"/>
    <w:lsdException w:name="Normal (Web)"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2A664A"/>
    <w:rPr>
      <w:sz w:val="24"/>
      <w:szCs w:val="24"/>
    </w:rPr>
  </w:style>
  <w:style w:type="paragraph" w:styleId="Heading1">
    <w:name w:val="heading 1"/>
    <w:basedOn w:val="BodyText"/>
    <w:next w:val="BodyText"/>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qFormat/>
    <w:rsid w:val="00A17328"/>
    <w:pPr>
      <w:spacing w:before="560" w:line="320" w:lineRule="exact"/>
      <w:ind w:left="0" w:firstLine="0"/>
      <w:outlineLvl w:val="2"/>
    </w:pPr>
    <w:rPr>
      <w:sz w:val="26"/>
    </w:rPr>
  </w:style>
  <w:style w:type="paragraph" w:styleId="Heading4">
    <w:name w:val="heading 4"/>
    <w:basedOn w:val="Heading3"/>
    <w:next w:val="BodyText"/>
    <w:qFormat/>
    <w:rsid w:val="00A17328"/>
    <w:pPr>
      <w:spacing w:before="480"/>
      <w:outlineLvl w:val="3"/>
    </w:pPr>
    <w:rPr>
      <w:b w:val="0"/>
      <w:i/>
      <w:sz w:val="24"/>
    </w:rPr>
  </w:style>
  <w:style w:type="paragraph" w:styleId="Heading5">
    <w:name w:val="heading 5"/>
    <w:basedOn w:val="Heading4"/>
    <w:next w:val="BodyText"/>
    <w:qFormat/>
    <w:rsid w:val="00A17328"/>
    <w:pPr>
      <w:outlineLvl w:val="4"/>
    </w:pPr>
    <w:rPr>
      <w:rFonts w:ascii="Times New Roman" w:hAnsi="Times New Roman"/>
      <w:sz w:val="26"/>
    </w:rPr>
  </w:style>
  <w:style w:type="paragraph" w:styleId="Heading6">
    <w:name w:val="heading 6"/>
    <w:basedOn w:val="BodyText"/>
    <w:next w:val="BodyText"/>
    <w:rsid w:val="00A17328"/>
    <w:pPr>
      <w:spacing w:after="60"/>
      <w:jc w:val="left"/>
      <w:outlineLvl w:val="5"/>
    </w:pPr>
    <w:rPr>
      <w:i/>
      <w:sz w:val="22"/>
    </w:rPr>
  </w:style>
  <w:style w:type="paragraph" w:styleId="Heading7">
    <w:name w:val="heading 7"/>
    <w:basedOn w:val="BodyText"/>
    <w:next w:val="BodyText"/>
    <w:rsid w:val="00A17328"/>
    <w:pPr>
      <w:spacing w:after="60" w:line="240" w:lineRule="auto"/>
      <w:jc w:val="left"/>
      <w:outlineLvl w:val="6"/>
    </w:pPr>
    <w:rPr>
      <w:rFonts w:ascii="Arial" w:hAnsi="Arial"/>
      <w:sz w:val="20"/>
    </w:rPr>
  </w:style>
  <w:style w:type="paragraph" w:styleId="Heading8">
    <w:name w:val="heading 8"/>
    <w:basedOn w:val="BodyText"/>
    <w:next w:val="BodyText"/>
    <w:rsid w:val="00A17328"/>
    <w:pPr>
      <w:spacing w:after="60" w:line="240" w:lineRule="auto"/>
      <w:jc w:val="left"/>
      <w:outlineLvl w:val="7"/>
    </w:pPr>
    <w:rPr>
      <w:rFonts w:ascii="Arial" w:hAnsi="Arial"/>
      <w:i/>
      <w:sz w:val="20"/>
    </w:rPr>
  </w:style>
  <w:style w:type="paragraph" w:styleId="Heading9">
    <w:name w:val="heading 9"/>
    <w:basedOn w:val="BodyText"/>
    <w:next w:val="BodyText"/>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 Char,Body Text Char2 Char Char,Body Text Char Char2 Char Char,Body Text Char1 Char Char Char Char,Body Text Char Char1 Char Char Char Char,Body Text Char Char Char Char Char Char,Body Text Char1 Char2 Char Char,Body Text Char1"/>
    <w:link w:val="BodyTextChar"/>
    <w:qFormat/>
    <w:rsid w:val="009345D9"/>
    <w:pPr>
      <w:spacing w:before="240" w:line="320" w:lineRule="atLeast"/>
      <w:jc w:val="both"/>
    </w:pPr>
    <w:rPr>
      <w:sz w:val="26"/>
    </w:rPr>
  </w:style>
  <w:style w:type="paragraph" w:styleId="Footer">
    <w:name w:val="footer"/>
    <w:basedOn w:val="BodyText"/>
    <w:semiHidden/>
    <w:rsid w:val="00A17328"/>
    <w:pPr>
      <w:spacing w:before="80" w:line="200" w:lineRule="exact"/>
      <w:ind w:right="6"/>
      <w:jc w:val="left"/>
    </w:pPr>
    <w:rPr>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semiHidden/>
    <w:rsid w:val="00C543F4"/>
  </w:style>
  <w:style w:type="paragraph" w:customStyle="1" w:styleId="HeaderOdd">
    <w:name w:val="Header Odd"/>
    <w:basedOn w:val="Header"/>
    <w:semiHidden/>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qFormat/>
    <w:rsid w:val="00A17328"/>
    <w:pPr>
      <w:keepNext/>
      <w:spacing w:before="120" w:line="280" w:lineRule="atLeast"/>
    </w:pPr>
    <w:rPr>
      <w:rFonts w:ascii="Arial" w:hAnsi="Arial"/>
      <w:sz w:val="22"/>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376E59"/>
    <w:pPr>
      <w:keepNext/>
      <w:numPr>
        <w:numId w:val="1"/>
      </w:numPr>
      <w:spacing w:before="60" w:line="280" w:lineRule="atLeast"/>
    </w:pPr>
    <w:rPr>
      <w:rFonts w:ascii="Arial" w:hAnsi="Arial"/>
      <w:sz w:val="22"/>
    </w:rPr>
  </w:style>
  <w:style w:type="paragraph" w:customStyle="1" w:styleId="BoxListBullet2">
    <w:name w:val="Box List Bullet 2"/>
    <w:basedOn w:val="BodyText"/>
    <w:rsid w:val="009F0D1B"/>
    <w:pPr>
      <w:keepNext/>
      <w:numPr>
        <w:numId w:val="47"/>
      </w:numPr>
      <w:spacing w:before="60" w:line="280" w:lineRule="atLeast"/>
    </w:pPr>
    <w:rPr>
      <w:rFonts w:ascii="Arial" w:hAnsi="Arial"/>
      <w:sz w:val="22"/>
    </w:rPr>
  </w:style>
  <w:style w:type="paragraph" w:customStyle="1" w:styleId="BoxListNumber">
    <w:name w:val="Box List Number"/>
    <w:basedOn w:val="BodyText"/>
    <w:rsid w:val="00376E59"/>
    <w:pPr>
      <w:keepNext/>
      <w:numPr>
        <w:numId w:val="39"/>
      </w:numPr>
      <w:spacing w:before="60" w:line="280" w:lineRule="atLeast"/>
    </w:pPr>
    <w:rPr>
      <w:rFonts w:ascii="Arial" w:hAnsi="Arial"/>
      <w:sz w:val="22"/>
    </w:rPr>
  </w:style>
  <w:style w:type="paragraph" w:customStyle="1" w:styleId="BoxListNumber2">
    <w:name w:val="Box List Number 2"/>
    <w:basedOn w:val="BoxListNumber"/>
    <w:rsid w:val="00864ADC"/>
    <w:pPr>
      <w:numPr>
        <w:ilvl w:val="1"/>
      </w:numPr>
    </w:pPr>
  </w:style>
  <w:style w:type="paragraph" w:customStyle="1" w:styleId="BoxQuote">
    <w:name w:val="Box Quote"/>
    <w:basedOn w:val="BodyText"/>
    <w:next w:val="Box"/>
    <w:rsid w:val="00A17328"/>
    <w:pPr>
      <w:keepNext/>
      <w:spacing w:before="60" w:line="260" w:lineRule="exact"/>
      <w:ind w:left="284"/>
    </w:pPr>
    <w:rPr>
      <w:rFonts w:ascii="Arial" w:hAnsi="Arial"/>
      <w:sz w:val="20"/>
    </w:rPr>
  </w:style>
  <w:style w:type="paragraph" w:customStyle="1" w:styleId="Note">
    <w:name w:val="Note"/>
    <w:basedOn w:val="BodyText"/>
    <w:next w:val="BodyText"/>
    <w:rsid w:val="00A17328"/>
    <w:pPr>
      <w:keepLines/>
      <w:spacing w:before="80" w:line="220" w:lineRule="exact"/>
    </w:pPr>
    <w:rPr>
      <w:rFonts w:ascii="Arial" w:hAnsi="Arial"/>
      <w:sz w:val="18"/>
    </w:rPr>
  </w:style>
  <w:style w:type="paragraph" w:customStyle="1" w:styleId="Source">
    <w:name w:val="Source"/>
    <w:basedOn w:val="Note"/>
    <w:next w:val="BodyText"/>
    <w:rsid w:val="00A17328"/>
    <w:pPr>
      <w:spacing w:after="120"/>
    </w:pPr>
  </w:style>
  <w:style w:type="paragraph" w:customStyle="1" w:styleId="BoxSource">
    <w:name w:val="Box Source"/>
    <w:basedOn w:val="Source"/>
    <w:next w:val="BodyText"/>
    <w:rsid w:val="00A17328"/>
    <w:pPr>
      <w:spacing w:before="180" w:after="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sz w:val="26"/>
    </w:rPr>
  </w:style>
  <w:style w:type="paragraph" w:customStyle="1" w:styleId="BoxTitle">
    <w:name w:val="Box Title"/>
    <w:basedOn w:val="Caption"/>
    <w:next w:val="BoxSubtitle"/>
    <w:rsid w:val="00D80CF5"/>
    <w:pPr>
      <w:spacing w:before="120" w:after="0"/>
      <w:ind w:left="1304" w:hanging="1304"/>
    </w:pPr>
    <w:rPr>
      <w:sz w:val="24"/>
    </w:rPr>
  </w:style>
  <w:style w:type="paragraph" w:customStyle="1" w:styleId="BoxSubtitle">
    <w:name w:val="Box Subtitle"/>
    <w:basedOn w:val="BoxTitle"/>
    <w:next w:val="Normal"/>
    <w:rsid w:val="00A17328"/>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A17328"/>
    <w:pPr>
      <w:ind w:left="907"/>
    </w:pPr>
    <w:rPr>
      <w:rFonts w:ascii="Arial" w:hAnsi="Arial"/>
      <w:b/>
      <w:sz w:val="22"/>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
    <w:semiHidden/>
    <w:rsid w:val="00A17328"/>
    <w:pPr>
      <w:spacing w:before="120" w:line="240" w:lineRule="atLeast"/>
      <w:ind w:left="567" w:hanging="567"/>
    </w:pPr>
    <w:rPr>
      <w:sz w:val="20"/>
    </w:rPr>
  </w:style>
  <w:style w:type="paragraph" w:customStyle="1" w:styleId="Continued">
    <w:name w:val="Continued"/>
    <w:basedOn w:val="BoxContinued"/>
    <w:next w:val="BodyText"/>
    <w:rsid w:val="00A17328"/>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D80CF5"/>
    <w:rPr>
      <w:sz w:val="24"/>
    </w:rPr>
  </w:style>
  <w:style w:type="paragraph" w:styleId="Subtitle">
    <w:name w:val="Subtitle"/>
    <w:basedOn w:val="Caption"/>
    <w:link w:val="SubtitleChar"/>
    <w:qFormat/>
    <w:rsid w:val="00A17328"/>
    <w:pPr>
      <w:spacing w:before="0" w:line="200" w:lineRule="exact"/>
      <w:ind w:firstLine="0"/>
    </w:pPr>
    <w:rPr>
      <w:b w:val="0"/>
      <w:sz w:val="20"/>
    </w:rPr>
  </w:style>
  <w:style w:type="paragraph" w:customStyle="1" w:styleId="Finding">
    <w:name w:val="Finding"/>
    <w:basedOn w:val="BodyText"/>
    <w:rsid w:val="001363AA"/>
    <w:pPr>
      <w:keepLines/>
      <w:spacing w:before="180"/>
    </w:pPr>
    <w:rPr>
      <w:i/>
    </w:rPr>
  </w:style>
  <w:style w:type="paragraph" w:customStyle="1" w:styleId="FindingBullet">
    <w:name w:val="Finding Bullet"/>
    <w:basedOn w:val="Finding"/>
    <w:rsid w:val="00AB0681"/>
    <w:pPr>
      <w:numPr>
        <w:numId w:val="3"/>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Normal"/>
    <w:rsid w:val="000F420B"/>
    <w:pPr>
      <w:keepNext/>
      <w:keepLines/>
    </w:pPr>
    <w:rPr>
      <w:caps/>
      <w:sz w:val="20"/>
    </w:rPr>
  </w:style>
  <w:style w:type="paragraph" w:customStyle="1" w:styleId="FindingTitle">
    <w:name w:val="Finding Title"/>
    <w:basedOn w:val="RecTitle"/>
    <w:next w:val="Finding"/>
    <w:rsid w:val="00A17328"/>
    <w:pPr>
      <w:framePr w:wrap="notBeside" w:hAnchor="text"/>
    </w:pPr>
  </w:style>
  <w:style w:type="character" w:styleId="FootnoteReference">
    <w:name w:val="footnote reference"/>
    <w:basedOn w:val="DefaultParagraphFont"/>
    <w:semiHidden/>
    <w:rsid w:val="00A17328"/>
    <w:rPr>
      <w:rFonts w:ascii="Times New Roman" w:hAnsi="Times New Roman"/>
      <w:position w:val="6"/>
      <w:sz w:val="22"/>
      <w:vertAlign w:val="baseline"/>
    </w:rPr>
  </w:style>
  <w:style w:type="paragraph" w:styleId="FootnoteText">
    <w:name w:val="footnote text"/>
    <w:basedOn w:val="BodyText"/>
    <w:rsid w:val="000227D5"/>
    <w:pPr>
      <w:tabs>
        <w:tab w:val="left" w:pos="284"/>
      </w:tabs>
      <w:spacing w:before="80" w:line="260" w:lineRule="exact"/>
      <w:ind w:left="284" w:hanging="284"/>
    </w:pPr>
    <w:rPr>
      <w:sz w:val="22"/>
    </w:rPr>
  </w:style>
  <w:style w:type="paragraph" w:customStyle="1" w:styleId="InformationRequest">
    <w:name w:val="Information Request"/>
    <w:basedOn w:val="Finding"/>
    <w:next w:val="BodyText"/>
    <w:rsid w:val="00A17328"/>
    <w:pPr>
      <w:spacing w:before="360" w:after="120"/>
    </w:pPr>
    <w:rPr>
      <w:rFonts w:ascii="Arial" w:hAnsi="Arial"/>
      <w:sz w:val="24"/>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4"/>
      </w:numPr>
      <w:spacing w:after="140"/>
      <w:jc w:val="both"/>
    </w:pPr>
    <w:rPr>
      <w:rFonts w:ascii="Arial" w:hAnsi="Arial"/>
      <w:sz w:val="24"/>
      <w:lang w:eastAsia="en-US"/>
    </w:rPr>
  </w:style>
  <w:style w:type="paragraph" w:styleId="ListBullet">
    <w:name w:val="List Bullet"/>
    <w:basedOn w:val="BodyText"/>
    <w:rsid w:val="00DB67C9"/>
    <w:pPr>
      <w:numPr>
        <w:numId w:val="6"/>
      </w:numPr>
      <w:spacing w:before="120"/>
    </w:pPr>
  </w:style>
  <w:style w:type="paragraph" w:styleId="ListBullet2">
    <w:name w:val="List Bullet 2"/>
    <w:basedOn w:val="BodyText"/>
    <w:rsid w:val="00DB67C9"/>
    <w:pPr>
      <w:numPr>
        <w:numId w:val="8"/>
      </w:numPr>
      <w:spacing w:before="120"/>
    </w:pPr>
  </w:style>
  <w:style w:type="paragraph" w:styleId="ListBullet3">
    <w:name w:val="List Bullet 3"/>
    <w:basedOn w:val="BodyText"/>
    <w:rsid w:val="00DB67C9"/>
    <w:pPr>
      <w:numPr>
        <w:numId w:val="10"/>
      </w:numPr>
      <w:spacing w:before="120"/>
    </w:pPr>
  </w:style>
  <w:style w:type="paragraph" w:styleId="ListNumber">
    <w:name w:val="List Number"/>
    <w:basedOn w:val="BodyText"/>
    <w:rsid w:val="00864ADC"/>
    <w:pPr>
      <w:numPr>
        <w:numId w:val="32"/>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A17328"/>
    <w:rPr>
      <w:rFonts w:ascii="Arial" w:hAnsi="Arial"/>
      <w:b/>
      <w:position w:val="6"/>
      <w:sz w:val="18"/>
    </w:rPr>
  </w:style>
  <w:style w:type="paragraph" w:customStyle="1" w:styleId="PartDivider">
    <w:name w:val="Part Divider"/>
    <w:basedOn w:val="BodyText"/>
    <w:next w:val="BodyText"/>
    <w:semiHidden/>
    <w:rsid w:val="00A17328"/>
    <w:pPr>
      <w:spacing w:before="0" w:line="40" w:lineRule="exact"/>
      <w:jc w:val="right"/>
    </w:pPr>
    <w:rPr>
      <w:smallCaps/>
      <w:sz w:val="16"/>
    </w:rPr>
  </w:style>
  <w:style w:type="paragraph" w:customStyle="1" w:styleId="PartNumber">
    <w:name w:val="Part Number"/>
    <w:basedOn w:val="BodyText"/>
    <w:next w:val="BodyText"/>
    <w:semiHidden/>
    <w:rsid w:val="00A17328"/>
    <w:pPr>
      <w:spacing w:before="4000" w:line="320" w:lineRule="exact"/>
      <w:ind w:left="6634"/>
      <w:jc w:val="right"/>
    </w:pPr>
    <w:rPr>
      <w:smallCaps/>
      <w:spacing w:val="60"/>
      <w:sz w:val="32"/>
    </w:rPr>
  </w:style>
  <w:style w:type="paragraph" w:customStyle="1" w:styleId="PartTitle">
    <w:name w:val="Part Title"/>
    <w:basedOn w:val="BodyText"/>
    <w:semiHidden/>
    <w:rsid w:val="00A17328"/>
    <w:pPr>
      <w:spacing w:before="160" w:after="1360" w:line="520" w:lineRule="exact"/>
      <w:ind w:right="2381"/>
      <w:jc w:val="right"/>
    </w:pPr>
    <w:rPr>
      <w:smallCaps/>
      <w:sz w:val="52"/>
    </w:rPr>
  </w:style>
  <w:style w:type="paragraph" w:styleId="Quote">
    <w:name w:val="Quote"/>
    <w:basedOn w:val="BodyText"/>
    <w:next w:val="BodyText"/>
    <w:link w:val="QuoteChar"/>
    <w:uiPriority w:val="29"/>
    <w:qFormat/>
    <w:rsid w:val="00A17328"/>
    <w:pPr>
      <w:spacing w:before="120" w:line="280" w:lineRule="exact"/>
      <w:ind w:left="340"/>
    </w:pPr>
    <w:rPr>
      <w:sz w:val="24"/>
    </w:rPr>
  </w:style>
  <w:style w:type="paragraph" w:customStyle="1" w:styleId="QuoteBullet">
    <w:name w:val="Quote Bullet"/>
    <w:basedOn w:val="Quote"/>
    <w:rsid w:val="00323E09"/>
    <w:pPr>
      <w:numPr>
        <w:numId w:val="14"/>
      </w:numPr>
    </w:pPr>
  </w:style>
  <w:style w:type="paragraph" w:customStyle="1" w:styleId="Rec">
    <w:name w:val="Rec"/>
    <w:basedOn w:val="BodyText"/>
    <w:rsid w:val="001363AA"/>
    <w:pPr>
      <w:keepLines/>
      <w:spacing w:before="180"/>
    </w:pPr>
    <w:rPr>
      <w:b/>
      <w:i/>
    </w:rPr>
  </w:style>
  <w:style w:type="paragraph" w:customStyle="1" w:styleId="RecBullet">
    <w:name w:val="Rec Bullet"/>
    <w:basedOn w:val="Rec"/>
    <w:rsid w:val="00323E09"/>
    <w:pPr>
      <w:numPr>
        <w:numId w:val="15"/>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40"/>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sz w:val="24"/>
    </w:rPr>
  </w:style>
  <w:style w:type="paragraph" w:customStyle="1" w:styleId="SideNoteBullet">
    <w:name w:val="Side Note Bullet"/>
    <w:basedOn w:val="SideNote"/>
    <w:next w:val="BodyText"/>
    <w:semiHidden/>
    <w:rsid w:val="00A17328"/>
    <w:pPr>
      <w:framePr w:wrap="around"/>
      <w:numPr>
        <w:numId w:val="1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rsid w:val="00A17328"/>
    <w:pPr>
      <w:keepNext/>
      <w:keepLines/>
      <w:spacing w:before="0" w:after="40" w:line="220" w:lineRule="atLeast"/>
      <w:ind w:left="6" w:right="113"/>
      <w:jc w:val="right"/>
    </w:pPr>
    <w:rPr>
      <w:rFonts w:ascii="Arial" w:hAnsi="Arial"/>
      <w:sz w:val="20"/>
    </w:rPr>
  </w:style>
  <w:style w:type="paragraph" w:customStyle="1" w:styleId="TableBullet">
    <w:name w:val="Table Bullet"/>
    <w:basedOn w:val="TableBodyText"/>
    <w:rsid w:val="00323E09"/>
    <w:pPr>
      <w:numPr>
        <w:numId w:val="18"/>
      </w:numPr>
      <w:jc w:val="left"/>
    </w:pPr>
  </w:style>
  <w:style w:type="paragraph" w:customStyle="1" w:styleId="TableColumnHeading">
    <w:name w:val="Table Column Heading"/>
    <w:basedOn w:val="TableBodyText"/>
    <w:rsid w:val="00A17328"/>
    <w:pPr>
      <w:spacing w:before="80" w:after="80"/>
    </w:pPr>
    <w:rPr>
      <w:i/>
    </w:rPr>
  </w:style>
  <w:style w:type="paragraph" w:styleId="TOC2">
    <w:name w:val="toc 2"/>
    <w:basedOn w:val="BodyText"/>
    <w:semiHidden/>
    <w:rsid w:val="00A17328"/>
    <w:pPr>
      <w:tabs>
        <w:tab w:val="right" w:pos="8789"/>
      </w:tabs>
      <w:ind w:left="510" w:right="851" w:hanging="510"/>
      <w:jc w:val="left"/>
    </w:pPr>
    <w:rPr>
      <w:b/>
    </w:rPr>
  </w:style>
  <w:style w:type="paragraph" w:styleId="TOC3">
    <w:name w:val="toc 3"/>
    <w:basedOn w:val="TOC2"/>
    <w:semiHidden/>
    <w:rsid w:val="00A17328"/>
    <w:pPr>
      <w:spacing w:before="60"/>
      <w:ind w:left="1190" w:hanging="680"/>
    </w:pPr>
    <w:rPr>
      <w:b w:val="0"/>
    </w:r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rsid w:val="00D80CF5"/>
    <w:rPr>
      <w:sz w:val="24"/>
    </w:rPr>
  </w:style>
  <w:style w:type="paragraph" w:customStyle="1" w:styleId="TableUnitsRow">
    <w:name w:val="Table Units Row"/>
    <w:basedOn w:val="TableBodyText"/>
    <w:rsid w:val="00A17328"/>
    <w:pPr>
      <w:spacing w:before="80" w:after="80"/>
    </w:pPr>
  </w:style>
  <w:style w:type="paragraph" w:styleId="TOC1">
    <w:name w:val="toc 1"/>
    <w:basedOn w:val="Normal"/>
    <w:next w:val="TOC2"/>
    <w:semiHidden/>
    <w:rsid w:val="00A17328"/>
    <w:pPr>
      <w:tabs>
        <w:tab w:val="right" w:pos="8789"/>
      </w:tabs>
      <w:spacing w:before="480" w:after="60" w:line="320" w:lineRule="exact"/>
      <w:ind w:left="1191" w:right="851" w:hanging="1191"/>
    </w:pPr>
    <w:rPr>
      <w:b/>
      <w:caps/>
      <w:sz w:val="26"/>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F10476"/>
    <w:rPr>
      <w:rFonts w:ascii="Arial" w:hAnsi="Arial"/>
      <w:szCs w:val="24"/>
    </w:rPr>
  </w:style>
  <w:style w:type="paragraph" w:customStyle="1" w:styleId="BoxListBullet3">
    <w:name w:val="Box List Bullet 3"/>
    <w:basedOn w:val="ListBullet3"/>
    <w:rsid w:val="005402FA"/>
    <w:pPr>
      <w:numPr>
        <w:numId w:val="48"/>
      </w:numPr>
      <w:tabs>
        <w:tab w:val="left" w:pos="907"/>
      </w:tabs>
      <w:spacing w:before="60" w:line="280" w:lineRule="atLeast"/>
      <w:ind w:left="907" w:hanging="340"/>
    </w:pPr>
    <w:rPr>
      <w:rFonts w:ascii="Arial" w:hAnsi="Arial"/>
      <w:sz w:val="22"/>
    </w:rPr>
  </w:style>
  <w:style w:type="character" w:styleId="Emphasis">
    <w:name w:val="Emphasis"/>
    <w:basedOn w:val="DefaultParagraphFont"/>
    <w:uiPriority w:val="20"/>
    <w:qFormat/>
    <w:rsid w:val="00DA5BBA"/>
    <w:rPr>
      <w:i/>
      <w:iCs/>
    </w:rPr>
  </w:style>
  <w:style w:type="paragraph" w:customStyle="1" w:styleId="BoxQuoteBullet">
    <w:name w:val="Box Quote Bullet"/>
    <w:basedOn w:val="BoxQuote"/>
    <w:next w:val="Box"/>
    <w:rsid w:val="00C81D4A"/>
    <w:pPr>
      <w:numPr>
        <w:numId w:val="45"/>
      </w:numPr>
      <w:ind w:left="568" w:hanging="284"/>
    </w:pPr>
  </w:style>
  <w:style w:type="paragraph" w:customStyle="1" w:styleId="InformationRequestBullet">
    <w:name w:val="Information Request Bullet"/>
    <w:basedOn w:val="ListBullet"/>
    <w:next w:val="BodyText"/>
    <w:rsid w:val="00BA7E27"/>
    <w:pPr>
      <w:numPr>
        <w:numId w:val="46"/>
      </w:numPr>
      <w:ind w:left="340" w:hanging="340"/>
    </w:pPr>
    <w:rPr>
      <w:rFonts w:ascii="Arial" w:hAnsi="Arial"/>
      <w:i/>
      <w:sz w:val="24"/>
    </w:rPr>
  </w:style>
  <w:style w:type="paragraph" w:customStyle="1" w:styleId="BoxSpaceBelow">
    <w:name w:val="Box Space Below"/>
    <w:basedOn w:val="Box"/>
    <w:rsid w:val="009E1844"/>
    <w:pPr>
      <w:keepNext w:val="0"/>
      <w:spacing w:before="60" w:after="60" w:line="80" w:lineRule="exact"/>
    </w:pPr>
    <w:rPr>
      <w:sz w:val="14"/>
    </w:rPr>
  </w:style>
  <w:style w:type="character" w:customStyle="1" w:styleId="BodyTextChar">
    <w:name w:val="Body Text Char"/>
    <w:aliases w:val="Body Text Char1 Char Char,Body Text Char2 Char Char Char,Body Text Char Char2 Char Char Char,Body Text Char1 Char Char Char Char Char,Body Text Char Char1 Char Char Char Char Char,Body Text Char Char Char Char Char Char Char"/>
    <w:link w:val="BodyText"/>
    <w:locked/>
    <w:rsid w:val="002A664A"/>
    <w:rPr>
      <w:sz w:val="26"/>
    </w:rPr>
  </w:style>
  <w:style w:type="character" w:customStyle="1" w:styleId="QuoteChar">
    <w:name w:val="Quote Char"/>
    <w:basedOn w:val="DefaultParagraphFont"/>
    <w:link w:val="Quote"/>
    <w:uiPriority w:val="29"/>
    <w:rsid w:val="00E32113"/>
    <w:rPr>
      <w:sz w:val="24"/>
    </w:rPr>
  </w:style>
  <w:style w:type="character" w:styleId="Hyperlink">
    <w:name w:val="Hyperlink"/>
    <w:basedOn w:val="DefaultParagraphFont"/>
    <w:rsid w:val="00241CEB"/>
    <w:rPr>
      <w:color w:val="0000FF" w:themeColor="hyperlink"/>
      <w:u w:val="single"/>
    </w:rPr>
  </w:style>
  <w:style w:type="table" w:styleId="TableGrid">
    <w:name w:val="Table Grid"/>
    <w:basedOn w:val="TableNormal"/>
    <w:rsid w:val="00DA06B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xSpace">
    <w:name w:val="Box Space"/>
    <w:basedOn w:val="BodyText"/>
    <w:rsid w:val="00FF657B"/>
    <w:pPr>
      <w:keepNext/>
      <w:spacing w:before="360" w:line="80" w:lineRule="exact"/>
      <w:jc w:val="left"/>
    </w:pPr>
  </w:style>
  <w:style w:type="paragraph" w:styleId="NormalWeb">
    <w:name w:val="Normal (Web)"/>
    <w:basedOn w:val="Normal"/>
    <w:uiPriority w:val="99"/>
    <w:unhideWhenUsed/>
    <w:rsid w:val="00287EC3"/>
    <w:pPr>
      <w:spacing w:before="100" w:beforeAutospacing="1" w:after="100" w:afterAutospacing="1"/>
    </w:pPr>
  </w:style>
  <w:style w:type="paragraph" w:styleId="CommentSubject">
    <w:name w:val="annotation subject"/>
    <w:basedOn w:val="CommentText"/>
    <w:next w:val="CommentText"/>
    <w:link w:val="CommentSubjectChar"/>
    <w:rsid w:val="00E35236"/>
    <w:pPr>
      <w:spacing w:before="0" w:line="240" w:lineRule="auto"/>
      <w:ind w:left="0" w:firstLine="0"/>
    </w:pPr>
    <w:rPr>
      <w:b/>
      <w:bCs/>
      <w:szCs w:val="20"/>
    </w:rPr>
  </w:style>
  <w:style w:type="character" w:customStyle="1" w:styleId="CommentTextChar">
    <w:name w:val="Comment Text Char"/>
    <w:basedOn w:val="DefaultParagraphFont"/>
    <w:link w:val="CommentText"/>
    <w:semiHidden/>
    <w:rsid w:val="00E35236"/>
    <w:rPr>
      <w:szCs w:val="24"/>
    </w:rPr>
  </w:style>
  <w:style w:type="character" w:customStyle="1" w:styleId="CommentSubjectChar">
    <w:name w:val="Comment Subject Char"/>
    <w:basedOn w:val="CommentTextChar"/>
    <w:link w:val="CommentSubject"/>
    <w:rsid w:val="00E35236"/>
    <w:rPr>
      <w:b/>
      <w:bCs/>
      <w:szCs w:val="24"/>
    </w:rPr>
  </w:style>
  <w:style w:type="paragraph" w:styleId="Revision">
    <w:name w:val="Revision"/>
    <w:hidden/>
    <w:uiPriority w:val="99"/>
    <w:semiHidden/>
    <w:rsid w:val="009F4F09"/>
    <w:rPr>
      <w:sz w:val="24"/>
      <w:szCs w:val="24"/>
    </w:rPr>
  </w:style>
  <w:style w:type="paragraph" w:customStyle="1" w:styleId="Default">
    <w:name w:val="Default"/>
    <w:rsid w:val="00245922"/>
    <w:pPr>
      <w:autoSpaceDE w:val="0"/>
      <w:autoSpaceDN w:val="0"/>
      <w:adjustRightInd w:val="0"/>
    </w:pPr>
    <w:rPr>
      <w:rFonts w:ascii="GGKBMP+TimesNewRoman" w:hAnsi="GGKBMP+TimesNewRoman" w:cs="GGKBMP+TimesNewRoman"/>
      <w:color w:val="000000"/>
      <w:sz w:val="24"/>
      <w:szCs w:val="24"/>
    </w:rPr>
  </w:style>
  <w:style w:type="paragraph" w:customStyle="1" w:styleId="SquareList">
    <w:name w:val="Square List"/>
    <w:basedOn w:val="Default"/>
    <w:next w:val="Default"/>
    <w:uiPriority w:val="99"/>
    <w:rsid w:val="00245922"/>
    <w:rPr>
      <w:rFonts w:cs="Times New Roman"/>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656191">
      <w:bodyDiv w:val="1"/>
      <w:marLeft w:val="0"/>
      <w:marRight w:val="0"/>
      <w:marTop w:val="0"/>
      <w:marBottom w:val="0"/>
      <w:divBdr>
        <w:top w:val="none" w:sz="0" w:space="0" w:color="auto"/>
        <w:left w:val="none" w:sz="0" w:space="0" w:color="auto"/>
        <w:bottom w:val="none" w:sz="0" w:space="0" w:color="auto"/>
        <w:right w:val="none" w:sz="0" w:space="0" w:color="auto"/>
      </w:divBdr>
    </w:div>
    <w:div w:id="170488681">
      <w:bodyDiv w:val="1"/>
      <w:marLeft w:val="0"/>
      <w:marRight w:val="0"/>
      <w:marTop w:val="0"/>
      <w:marBottom w:val="0"/>
      <w:divBdr>
        <w:top w:val="none" w:sz="0" w:space="0" w:color="auto"/>
        <w:left w:val="none" w:sz="0" w:space="0" w:color="auto"/>
        <w:bottom w:val="none" w:sz="0" w:space="0" w:color="auto"/>
        <w:right w:val="none" w:sz="0" w:space="0" w:color="auto"/>
      </w:divBdr>
      <w:divsChild>
        <w:div w:id="917523088">
          <w:marLeft w:val="0"/>
          <w:marRight w:val="0"/>
          <w:marTop w:val="0"/>
          <w:marBottom w:val="0"/>
          <w:divBdr>
            <w:top w:val="none" w:sz="0" w:space="0" w:color="auto"/>
            <w:left w:val="none" w:sz="0" w:space="0" w:color="auto"/>
            <w:bottom w:val="none" w:sz="0" w:space="0" w:color="auto"/>
            <w:right w:val="none" w:sz="0" w:space="0" w:color="auto"/>
          </w:divBdr>
          <w:divsChild>
            <w:div w:id="1899129428">
              <w:marLeft w:val="0"/>
              <w:marRight w:val="1"/>
              <w:marTop w:val="0"/>
              <w:marBottom w:val="0"/>
              <w:divBdr>
                <w:top w:val="none" w:sz="0" w:space="0" w:color="auto"/>
                <w:left w:val="none" w:sz="0" w:space="0" w:color="auto"/>
                <w:bottom w:val="none" w:sz="0" w:space="0" w:color="auto"/>
                <w:right w:val="none" w:sz="0" w:space="0" w:color="auto"/>
              </w:divBdr>
              <w:divsChild>
                <w:div w:id="1851093320">
                  <w:marLeft w:val="384"/>
                  <w:marRight w:val="384"/>
                  <w:marTop w:val="0"/>
                  <w:marBottom w:val="0"/>
                  <w:divBdr>
                    <w:top w:val="none" w:sz="0" w:space="0" w:color="auto"/>
                    <w:left w:val="none" w:sz="0" w:space="0" w:color="auto"/>
                    <w:bottom w:val="none" w:sz="0" w:space="0" w:color="auto"/>
                    <w:right w:val="none" w:sz="0" w:space="0" w:color="auto"/>
                  </w:divBdr>
                  <w:divsChild>
                    <w:div w:id="2094474489">
                      <w:marLeft w:val="0"/>
                      <w:marRight w:val="1"/>
                      <w:marTop w:val="0"/>
                      <w:marBottom w:val="0"/>
                      <w:divBdr>
                        <w:top w:val="none" w:sz="0" w:space="0" w:color="auto"/>
                        <w:left w:val="none" w:sz="0" w:space="0" w:color="auto"/>
                        <w:bottom w:val="none" w:sz="0" w:space="0" w:color="auto"/>
                        <w:right w:val="none" w:sz="0" w:space="0" w:color="auto"/>
                      </w:divBdr>
                      <w:divsChild>
                        <w:div w:id="849179713">
                          <w:marLeft w:val="0"/>
                          <w:marRight w:val="0"/>
                          <w:marTop w:val="0"/>
                          <w:marBottom w:val="0"/>
                          <w:divBdr>
                            <w:top w:val="none" w:sz="0" w:space="0" w:color="auto"/>
                            <w:left w:val="none" w:sz="0" w:space="0" w:color="auto"/>
                            <w:bottom w:val="none" w:sz="0" w:space="0" w:color="auto"/>
                            <w:right w:val="none" w:sz="0" w:space="0" w:color="auto"/>
                          </w:divBdr>
                          <w:divsChild>
                            <w:div w:id="46611024">
                              <w:marLeft w:val="0"/>
                              <w:marRight w:val="0"/>
                              <w:marTop w:val="0"/>
                              <w:marBottom w:val="0"/>
                              <w:divBdr>
                                <w:top w:val="none" w:sz="0" w:space="0" w:color="auto"/>
                                <w:left w:val="none" w:sz="0" w:space="0" w:color="auto"/>
                                <w:bottom w:val="none" w:sz="0" w:space="0" w:color="auto"/>
                                <w:right w:val="none" w:sz="0" w:space="0" w:color="auto"/>
                              </w:divBdr>
                              <w:divsChild>
                                <w:div w:id="776756247">
                                  <w:marLeft w:val="0"/>
                                  <w:marRight w:val="0"/>
                                  <w:marTop w:val="0"/>
                                  <w:marBottom w:val="0"/>
                                  <w:divBdr>
                                    <w:top w:val="none" w:sz="0" w:space="0" w:color="auto"/>
                                    <w:left w:val="none" w:sz="0" w:space="0" w:color="auto"/>
                                    <w:bottom w:val="none" w:sz="0" w:space="0" w:color="auto"/>
                                    <w:right w:val="none" w:sz="0" w:space="0" w:color="auto"/>
                                  </w:divBdr>
                                  <w:divsChild>
                                    <w:div w:id="555971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01177415">
      <w:bodyDiv w:val="1"/>
      <w:marLeft w:val="0"/>
      <w:marRight w:val="0"/>
      <w:marTop w:val="0"/>
      <w:marBottom w:val="0"/>
      <w:divBdr>
        <w:top w:val="none" w:sz="0" w:space="0" w:color="auto"/>
        <w:left w:val="none" w:sz="0" w:space="0" w:color="auto"/>
        <w:bottom w:val="none" w:sz="0" w:space="0" w:color="auto"/>
        <w:right w:val="none" w:sz="0" w:space="0" w:color="auto"/>
      </w:divBdr>
      <w:divsChild>
        <w:div w:id="265771036">
          <w:marLeft w:val="0"/>
          <w:marRight w:val="0"/>
          <w:marTop w:val="0"/>
          <w:marBottom w:val="0"/>
          <w:divBdr>
            <w:top w:val="none" w:sz="0" w:space="0" w:color="auto"/>
            <w:left w:val="none" w:sz="0" w:space="0" w:color="auto"/>
            <w:bottom w:val="none" w:sz="0" w:space="0" w:color="auto"/>
            <w:right w:val="none" w:sz="0" w:space="0" w:color="auto"/>
          </w:divBdr>
          <w:divsChild>
            <w:div w:id="624391847">
              <w:marLeft w:val="0"/>
              <w:marRight w:val="0"/>
              <w:marTop w:val="0"/>
              <w:marBottom w:val="0"/>
              <w:divBdr>
                <w:top w:val="none" w:sz="0" w:space="0" w:color="auto"/>
                <w:left w:val="none" w:sz="0" w:space="0" w:color="auto"/>
                <w:bottom w:val="none" w:sz="0" w:space="0" w:color="auto"/>
                <w:right w:val="none" w:sz="0" w:space="0" w:color="auto"/>
              </w:divBdr>
              <w:divsChild>
                <w:div w:id="1688361261">
                  <w:marLeft w:val="0"/>
                  <w:marRight w:val="0"/>
                  <w:marTop w:val="0"/>
                  <w:marBottom w:val="0"/>
                  <w:divBdr>
                    <w:top w:val="none" w:sz="0" w:space="0" w:color="auto"/>
                    <w:left w:val="none" w:sz="0" w:space="0" w:color="auto"/>
                    <w:bottom w:val="none" w:sz="0" w:space="0" w:color="auto"/>
                    <w:right w:val="none" w:sz="0" w:space="0" w:color="auto"/>
                  </w:divBdr>
                  <w:divsChild>
                    <w:div w:id="1049188194">
                      <w:marLeft w:val="150"/>
                      <w:marRight w:val="150"/>
                      <w:marTop w:val="0"/>
                      <w:marBottom w:val="0"/>
                      <w:divBdr>
                        <w:top w:val="none" w:sz="0" w:space="0" w:color="auto"/>
                        <w:left w:val="none" w:sz="0" w:space="0" w:color="auto"/>
                        <w:bottom w:val="none" w:sz="0" w:space="0" w:color="auto"/>
                        <w:right w:val="none" w:sz="0" w:space="0" w:color="auto"/>
                      </w:divBdr>
                      <w:divsChild>
                        <w:div w:id="805977240">
                          <w:marLeft w:val="0"/>
                          <w:marRight w:val="0"/>
                          <w:marTop w:val="0"/>
                          <w:marBottom w:val="0"/>
                          <w:divBdr>
                            <w:top w:val="none" w:sz="0" w:space="0" w:color="auto"/>
                            <w:left w:val="none" w:sz="0" w:space="0" w:color="auto"/>
                            <w:bottom w:val="none" w:sz="0" w:space="0" w:color="auto"/>
                            <w:right w:val="none" w:sz="0" w:space="0" w:color="auto"/>
                          </w:divBdr>
                          <w:divsChild>
                            <w:div w:id="1001466490">
                              <w:marLeft w:val="0"/>
                              <w:marRight w:val="0"/>
                              <w:marTop w:val="0"/>
                              <w:marBottom w:val="0"/>
                              <w:divBdr>
                                <w:top w:val="none" w:sz="0" w:space="0" w:color="auto"/>
                                <w:left w:val="none" w:sz="0" w:space="0" w:color="auto"/>
                                <w:bottom w:val="none" w:sz="0" w:space="0" w:color="auto"/>
                                <w:right w:val="none" w:sz="0" w:space="0" w:color="auto"/>
                              </w:divBdr>
                              <w:divsChild>
                                <w:div w:id="1632973736">
                                  <w:marLeft w:val="0"/>
                                  <w:marRight w:val="0"/>
                                  <w:marTop w:val="0"/>
                                  <w:marBottom w:val="0"/>
                                  <w:divBdr>
                                    <w:top w:val="none" w:sz="0" w:space="0" w:color="auto"/>
                                    <w:left w:val="none" w:sz="0" w:space="0" w:color="auto"/>
                                    <w:bottom w:val="none" w:sz="0" w:space="0" w:color="auto"/>
                                    <w:right w:val="none" w:sz="0" w:space="0" w:color="auto"/>
                                  </w:divBdr>
                                  <w:divsChild>
                                    <w:div w:id="1788889886">
                                      <w:marLeft w:val="0"/>
                                      <w:marRight w:val="0"/>
                                      <w:marTop w:val="0"/>
                                      <w:marBottom w:val="0"/>
                                      <w:divBdr>
                                        <w:top w:val="none" w:sz="0" w:space="0" w:color="auto"/>
                                        <w:left w:val="none" w:sz="0" w:space="0" w:color="auto"/>
                                        <w:bottom w:val="none" w:sz="0" w:space="0" w:color="auto"/>
                                        <w:right w:val="none" w:sz="0" w:space="0" w:color="auto"/>
                                      </w:divBdr>
                                      <w:divsChild>
                                        <w:div w:id="1600992069">
                                          <w:marLeft w:val="0"/>
                                          <w:marRight w:val="0"/>
                                          <w:marTop w:val="0"/>
                                          <w:marBottom w:val="0"/>
                                          <w:divBdr>
                                            <w:top w:val="none" w:sz="0" w:space="0" w:color="auto"/>
                                            <w:left w:val="none" w:sz="0" w:space="0" w:color="auto"/>
                                            <w:bottom w:val="none" w:sz="0" w:space="0" w:color="auto"/>
                                            <w:right w:val="none" w:sz="0" w:space="0" w:color="auto"/>
                                          </w:divBdr>
                                          <w:divsChild>
                                            <w:div w:id="1553610448">
                                              <w:marLeft w:val="0"/>
                                              <w:marRight w:val="0"/>
                                              <w:marTop w:val="0"/>
                                              <w:marBottom w:val="0"/>
                                              <w:divBdr>
                                                <w:top w:val="none" w:sz="0" w:space="0" w:color="auto"/>
                                                <w:left w:val="none" w:sz="0" w:space="0" w:color="auto"/>
                                                <w:bottom w:val="none" w:sz="0" w:space="0" w:color="auto"/>
                                                <w:right w:val="none" w:sz="0" w:space="0" w:color="auto"/>
                                              </w:divBdr>
                                              <w:divsChild>
                                                <w:div w:id="448937036">
                                                  <w:marLeft w:val="0"/>
                                                  <w:marRight w:val="0"/>
                                                  <w:marTop w:val="0"/>
                                                  <w:marBottom w:val="0"/>
                                                  <w:divBdr>
                                                    <w:top w:val="none" w:sz="0" w:space="0" w:color="auto"/>
                                                    <w:left w:val="none" w:sz="0" w:space="0" w:color="auto"/>
                                                    <w:bottom w:val="none" w:sz="0" w:space="0" w:color="auto"/>
                                                    <w:right w:val="none" w:sz="0" w:space="0" w:color="auto"/>
                                                  </w:divBdr>
                                                  <w:divsChild>
                                                    <w:div w:id="676155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01749371">
      <w:bodyDiv w:val="1"/>
      <w:marLeft w:val="0"/>
      <w:marRight w:val="0"/>
      <w:marTop w:val="0"/>
      <w:marBottom w:val="0"/>
      <w:divBdr>
        <w:top w:val="none" w:sz="0" w:space="0" w:color="auto"/>
        <w:left w:val="none" w:sz="0" w:space="0" w:color="auto"/>
        <w:bottom w:val="none" w:sz="0" w:space="0" w:color="auto"/>
        <w:right w:val="none" w:sz="0" w:space="0" w:color="auto"/>
      </w:divBdr>
    </w:div>
    <w:div w:id="2072456244">
      <w:bodyDiv w:val="1"/>
      <w:marLeft w:val="0"/>
      <w:marRight w:val="0"/>
      <w:marTop w:val="0"/>
      <w:marBottom w:val="0"/>
      <w:divBdr>
        <w:top w:val="none" w:sz="0" w:space="0" w:color="auto"/>
        <w:left w:val="none" w:sz="0" w:space="0" w:color="auto"/>
        <w:bottom w:val="none" w:sz="0" w:space="0" w:color="auto"/>
        <w:right w:val="none" w:sz="0" w:space="0" w:color="auto"/>
      </w:divBdr>
      <w:divsChild>
        <w:div w:id="374042148">
          <w:marLeft w:val="0"/>
          <w:marRight w:val="0"/>
          <w:marTop w:val="0"/>
          <w:marBottom w:val="0"/>
          <w:divBdr>
            <w:top w:val="none" w:sz="0" w:space="0" w:color="auto"/>
            <w:left w:val="none" w:sz="0" w:space="0" w:color="auto"/>
            <w:bottom w:val="none" w:sz="0" w:space="0" w:color="auto"/>
            <w:right w:val="none" w:sz="0" w:space="0" w:color="auto"/>
          </w:divBdr>
          <w:divsChild>
            <w:div w:id="550847443">
              <w:marLeft w:val="3795"/>
              <w:marRight w:val="0"/>
              <w:marTop w:val="0"/>
              <w:marBottom w:val="0"/>
              <w:divBdr>
                <w:top w:val="none" w:sz="0" w:space="0" w:color="auto"/>
                <w:left w:val="none" w:sz="0" w:space="0" w:color="auto"/>
                <w:bottom w:val="none" w:sz="0" w:space="0" w:color="auto"/>
                <w:right w:val="none" w:sz="0" w:space="0" w:color="auto"/>
              </w:divBdr>
              <w:divsChild>
                <w:div w:id="631137835">
                  <w:marLeft w:val="0"/>
                  <w:marRight w:val="0"/>
                  <w:marTop w:val="0"/>
                  <w:marBottom w:val="360"/>
                  <w:divBdr>
                    <w:top w:val="none" w:sz="0" w:space="0" w:color="auto"/>
                    <w:left w:val="none" w:sz="0" w:space="0" w:color="auto"/>
                    <w:bottom w:val="single" w:sz="6" w:space="0" w:color="D3D3D3"/>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footer" Target="footer2.xml"/><Relationship Id="rId10" Type="http://schemas.openxmlformats.org/officeDocument/2006/relationships/image" Target="media/image2.emf"/><Relationship Id="rId19" Type="http://schemas.openxmlformats.org/officeDocument/2006/relationships/image" Target="media/image11.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chapte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6EF654-4E6C-4377-95EC-0EB3201445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chapter.dotm</Template>
  <TotalTime>0</TotalTime>
  <Pages>53</Pages>
  <Words>18243</Words>
  <Characters>99932</Characters>
  <Application>Microsoft Office Word</Application>
  <DocSecurity>0</DocSecurity>
  <Lines>832</Lines>
  <Paragraphs>235</Paragraphs>
  <ScaleCrop>false</ScaleCrop>
  <HeadingPairs>
    <vt:vector size="2" baseType="variant">
      <vt:variant>
        <vt:lpstr>Title</vt:lpstr>
      </vt:variant>
      <vt:variant>
        <vt:i4>1</vt:i4>
      </vt:variant>
    </vt:vector>
  </HeadingPairs>
  <TitlesOfParts>
    <vt:vector size="1" baseType="lpstr">
      <vt:lpstr>Factors influencing life chances</vt:lpstr>
    </vt:vector>
  </TitlesOfParts>
  <Company>Productivity Commission</Company>
  <LinksUpToDate>false</LinksUpToDate>
  <CharactersWithSpaces>117940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Factors influencing life chances</dc:title>
  <dc:subject>Deep and persistent disadvantage</dc:subject>
  <dc:creator>Productivity Commission</dc:creator>
  <dc:description>4.</dc:description>
  <cp:lastModifiedBy>Productivity Commission</cp:lastModifiedBy>
  <cp:revision>2</cp:revision>
  <cp:lastPrinted>2013-07-16T23:30:00Z</cp:lastPrinted>
  <dcterms:created xsi:type="dcterms:W3CDTF">2013-07-17T00:59:00Z</dcterms:created>
  <dcterms:modified xsi:type="dcterms:W3CDTF">2013-07-17T00:59:00Z</dcterms:modified>
</cp:coreProperties>
</file>